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Report1"/>
        <w:tblW w:w="5330" w:type="pct"/>
        <w:jc w:val="center"/>
        <w:tblBorders>
          <w:top w:val="thinThickThinSmallGap" w:sz="12" w:space="0" w:color="auto"/>
          <w:left w:val="thinThickThinSmallGap" w:sz="12" w:space="0" w:color="auto"/>
          <w:bottom w:val="thinThickThinSmallGap" w:sz="12" w:space="0" w:color="auto"/>
          <w:right w:val="thinThickThinSmallGap" w:sz="12" w:space="0" w:color="auto"/>
          <w:insideH w:val="none" w:sz="0" w:space="0" w:color="auto"/>
          <w:insideV w:val="none" w:sz="0" w:space="0" w:color="auto"/>
        </w:tblBorders>
        <w:tblCellMar>
          <w:left w:w="108" w:type="dxa"/>
          <w:right w:w="108" w:type="dxa"/>
        </w:tblCellMar>
        <w:tblLook w:val="04A0" w:firstRow="1" w:lastRow="0" w:firstColumn="1" w:lastColumn="0" w:noHBand="0" w:noVBand="1"/>
      </w:tblPr>
      <w:tblGrid>
        <w:gridCol w:w="970"/>
        <w:gridCol w:w="1910"/>
        <w:gridCol w:w="1422"/>
        <w:gridCol w:w="652"/>
        <w:gridCol w:w="2102"/>
        <w:gridCol w:w="391"/>
        <w:gridCol w:w="2137"/>
        <w:gridCol w:w="292"/>
      </w:tblGrid>
      <w:tr w:rsidR="00792458" w:rsidRPr="00792458" w14:paraId="09DC3AAC" w14:textId="77777777" w:rsidTr="00792458">
        <w:trPr>
          <w:trHeight w:val="454"/>
          <w:jc w:val="center"/>
        </w:trPr>
        <w:tc>
          <w:tcPr>
            <w:tcW w:w="491" w:type="pct"/>
            <w:tcBorders>
              <w:top w:val="thinThickThinSmallGap" w:sz="12" w:space="0" w:color="auto"/>
              <w:bottom w:val="nil"/>
            </w:tcBorders>
          </w:tcPr>
          <w:p w14:paraId="09DC3AA9" w14:textId="77777777" w:rsidR="00792458" w:rsidRPr="00792458" w:rsidRDefault="00792458" w:rsidP="00792458">
            <w:pPr>
              <w:jc w:val="center"/>
              <w:rPr>
                <w:szCs w:val="24"/>
              </w:rPr>
            </w:pPr>
          </w:p>
        </w:tc>
        <w:tc>
          <w:tcPr>
            <w:tcW w:w="4361" w:type="pct"/>
            <w:gridSpan w:val="6"/>
            <w:tcBorders>
              <w:top w:val="thinThickThinSmallGap" w:sz="12" w:space="0" w:color="auto"/>
              <w:bottom w:val="nil"/>
            </w:tcBorders>
          </w:tcPr>
          <w:p w14:paraId="09DC3AAA" w14:textId="77777777" w:rsidR="00792458" w:rsidRPr="00792458" w:rsidRDefault="00792458" w:rsidP="00792458">
            <w:pPr>
              <w:jc w:val="center"/>
              <w:rPr>
                <w:rFonts w:eastAsia="Calibri" w:cs="Arial"/>
              </w:rPr>
            </w:pPr>
            <w:r w:rsidRPr="00792458">
              <w:rPr>
                <w:rFonts w:eastAsia="Calibri" w:cs="Arial"/>
              </w:rPr>
              <w:t>Публичное акционерное общество «Газпром»</w:t>
            </w:r>
          </w:p>
        </w:tc>
        <w:tc>
          <w:tcPr>
            <w:tcW w:w="148" w:type="pct"/>
            <w:tcBorders>
              <w:top w:val="thinThickThinSmallGap" w:sz="12" w:space="0" w:color="auto"/>
              <w:bottom w:val="nil"/>
            </w:tcBorders>
          </w:tcPr>
          <w:p w14:paraId="09DC3AAB" w14:textId="77777777" w:rsidR="00792458" w:rsidRPr="00792458" w:rsidRDefault="00792458" w:rsidP="00792458">
            <w:pPr>
              <w:jc w:val="center"/>
              <w:rPr>
                <w:szCs w:val="24"/>
              </w:rPr>
            </w:pPr>
          </w:p>
        </w:tc>
      </w:tr>
      <w:tr w:rsidR="00792458" w:rsidRPr="00792458" w14:paraId="09DC3AB0" w14:textId="77777777" w:rsidTr="00792458">
        <w:trPr>
          <w:trHeight w:val="454"/>
          <w:jc w:val="center"/>
        </w:trPr>
        <w:tc>
          <w:tcPr>
            <w:tcW w:w="491" w:type="pct"/>
            <w:tcBorders>
              <w:top w:val="nil"/>
              <w:bottom w:val="thinThickThinSmallGap" w:sz="12" w:space="0" w:color="auto"/>
            </w:tcBorders>
          </w:tcPr>
          <w:p w14:paraId="09DC3AAD" w14:textId="77777777" w:rsidR="00792458" w:rsidRPr="00792458" w:rsidRDefault="00792458" w:rsidP="00792458">
            <w:pPr>
              <w:jc w:val="center"/>
              <w:rPr>
                <w:szCs w:val="24"/>
              </w:rPr>
            </w:pPr>
          </w:p>
        </w:tc>
        <w:tc>
          <w:tcPr>
            <w:tcW w:w="4361" w:type="pct"/>
            <w:gridSpan w:val="6"/>
            <w:tcBorders>
              <w:top w:val="nil"/>
              <w:bottom w:val="thinThickThinSmallGap" w:sz="12" w:space="0" w:color="auto"/>
            </w:tcBorders>
          </w:tcPr>
          <w:p w14:paraId="09DC3AAE" w14:textId="77777777" w:rsidR="00792458" w:rsidRPr="00792458" w:rsidRDefault="00792458" w:rsidP="00792458">
            <w:pPr>
              <w:jc w:val="center"/>
              <w:rPr>
                <w:rFonts w:eastAsia="Calibri" w:cs="Arial"/>
              </w:rPr>
            </w:pPr>
            <w:r w:rsidRPr="00792458">
              <w:rPr>
                <w:rFonts w:eastAsia="Calibri" w:cs="Arial"/>
              </w:rPr>
              <w:t>Акционерное общество «Газпром промгаз»</w:t>
            </w:r>
          </w:p>
        </w:tc>
        <w:tc>
          <w:tcPr>
            <w:tcW w:w="148" w:type="pct"/>
            <w:tcBorders>
              <w:top w:val="nil"/>
              <w:bottom w:val="thinThickThinSmallGap" w:sz="12" w:space="0" w:color="auto"/>
            </w:tcBorders>
          </w:tcPr>
          <w:p w14:paraId="09DC3AAF" w14:textId="77777777" w:rsidR="00792458" w:rsidRPr="00792458" w:rsidRDefault="00792458" w:rsidP="00792458">
            <w:pPr>
              <w:jc w:val="center"/>
              <w:rPr>
                <w:szCs w:val="24"/>
              </w:rPr>
            </w:pPr>
          </w:p>
        </w:tc>
      </w:tr>
      <w:tr w:rsidR="00792458" w:rsidRPr="00792458" w14:paraId="09DC3AB3" w14:textId="77777777" w:rsidTr="00792458">
        <w:trPr>
          <w:jc w:val="center"/>
        </w:trPr>
        <w:tc>
          <w:tcPr>
            <w:tcW w:w="3770" w:type="pct"/>
            <w:gridSpan w:val="6"/>
            <w:tcBorders>
              <w:top w:val="thinThickThinSmallGap" w:sz="12" w:space="0" w:color="auto"/>
            </w:tcBorders>
          </w:tcPr>
          <w:p w14:paraId="09DC3AB1" w14:textId="77777777" w:rsidR="00792458" w:rsidRPr="00792458" w:rsidRDefault="00792458" w:rsidP="00792458">
            <w:pPr>
              <w:jc w:val="left"/>
              <w:rPr>
                <w:rFonts w:eastAsia="Times New Roman"/>
                <w:iCs w:val="0"/>
                <w:szCs w:val="20"/>
                <w:lang w:eastAsia="ru-RU"/>
              </w:rPr>
            </w:pPr>
            <w:r w:rsidRPr="00792458">
              <w:rPr>
                <w:rFonts w:eastAsia="Times New Roman"/>
                <w:iCs w:val="0"/>
                <w:szCs w:val="20"/>
                <w:lang w:eastAsia="ru-RU"/>
              </w:rPr>
              <w:t xml:space="preserve">УДК </w:t>
            </w:r>
          </w:p>
        </w:tc>
        <w:tc>
          <w:tcPr>
            <w:tcW w:w="1230" w:type="pct"/>
            <w:gridSpan w:val="2"/>
            <w:tcBorders>
              <w:top w:val="thinThickThinSmallGap" w:sz="12" w:space="0" w:color="auto"/>
            </w:tcBorders>
          </w:tcPr>
          <w:p w14:paraId="09DC3AB2" w14:textId="77777777" w:rsidR="00792458" w:rsidRPr="00792458" w:rsidRDefault="00792458" w:rsidP="00792458">
            <w:pPr>
              <w:jc w:val="left"/>
              <w:rPr>
                <w:szCs w:val="24"/>
              </w:rPr>
            </w:pPr>
          </w:p>
        </w:tc>
      </w:tr>
      <w:tr w:rsidR="00792458" w:rsidRPr="00792458" w14:paraId="09DC3AB6" w14:textId="77777777" w:rsidTr="00792458">
        <w:trPr>
          <w:jc w:val="center"/>
        </w:trPr>
        <w:tc>
          <w:tcPr>
            <w:tcW w:w="3770" w:type="pct"/>
            <w:gridSpan w:val="6"/>
          </w:tcPr>
          <w:p w14:paraId="09DC3AB4" w14:textId="77777777" w:rsidR="00792458" w:rsidRPr="00792458" w:rsidRDefault="00792458" w:rsidP="00792458">
            <w:pPr>
              <w:jc w:val="left"/>
              <w:rPr>
                <w:rFonts w:eastAsia="Times New Roman"/>
                <w:iCs w:val="0"/>
                <w:szCs w:val="20"/>
                <w:lang w:eastAsia="ru-RU"/>
              </w:rPr>
            </w:pPr>
            <w:r w:rsidRPr="00792458">
              <w:rPr>
                <w:rFonts w:eastAsia="Times New Roman"/>
                <w:iCs w:val="0"/>
                <w:szCs w:val="20"/>
                <w:lang w:eastAsia="ru-RU"/>
              </w:rPr>
              <w:t>№ госрегистрации _________________</w:t>
            </w:r>
          </w:p>
        </w:tc>
        <w:tc>
          <w:tcPr>
            <w:tcW w:w="1230" w:type="pct"/>
            <w:gridSpan w:val="2"/>
          </w:tcPr>
          <w:p w14:paraId="09DC3AB5" w14:textId="77777777" w:rsidR="00792458" w:rsidRPr="00792458" w:rsidRDefault="00792458" w:rsidP="00792458">
            <w:pPr>
              <w:jc w:val="left"/>
              <w:rPr>
                <w:szCs w:val="24"/>
              </w:rPr>
            </w:pPr>
          </w:p>
        </w:tc>
      </w:tr>
      <w:tr w:rsidR="00792458" w:rsidRPr="00792458" w14:paraId="09DC3AB9" w14:textId="77777777" w:rsidTr="00792458">
        <w:trPr>
          <w:jc w:val="center"/>
        </w:trPr>
        <w:tc>
          <w:tcPr>
            <w:tcW w:w="3770" w:type="pct"/>
            <w:gridSpan w:val="6"/>
          </w:tcPr>
          <w:p w14:paraId="09DC3AB7" w14:textId="77777777" w:rsidR="00792458" w:rsidRPr="00792458" w:rsidRDefault="00792458" w:rsidP="00792458">
            <w:pPr>
              <w:jc w:val="left"/>
              <w:rPr>
                <w:rFonts w:eastAsia="Times New Roman"/>
                <w:iCs w:val="0"/>
                <w:szCs w:val="20"/>
                <w:lang w:eastAsia="ru-RU"/>
              </w:rPr>
            </w:pPr>
            <w:r w:rsidRPr="00792458">
              <w:rPr>
                <w:rFonts w:eastAsia="Times New Roman"/>
                <w:iCs w:val="0"/>
                <w:szCs w:val="20"/>
                <w:lang w:eastAsia="ru-RU"/>
              </w:rPr>
              <w:t xml:space="preserve">Инвентарный № </w:t>
            </w:r>
            <w:r w:rsidRPr="00792458">
              <w:rPr>
                <w:rFonts w:eastAsia="Times New Roman"/>
                <w:iCs w:val="0"/>
                <w:szCs w:val="20"/>
                <w:lang w:eastAsia="ru-RU"/>
              </w:rPr>
              <w:tab/>
              <w:t>_________________</w:t>
            </w:r>
          </w:p>
        </w:tc>
        <w:tc>
          <w:tcPr>
            <w:tcW w:w="1230" w:type="pct"/>
            <w:gridSpan w:val="2"/>
          </w:tcPr>
          <w:p w14:paraId="09DC3AB8" w14:textId="77777777" w:rsidR="00792458" w:rsidRPr="00792458" w:rsidRDefault="00792458" w:rsidP="00792458">
            <w:pPr>
              <w:jc w:val="left"/>
              <w:rPr>
                <w:szCs w:val="24"/>
              </w:rPr>
            </w:pPr>
          </w:p>
        </w:tc>
      </w:tr>
      <w:tr w:rsidR="00792458" w:rsidRPr="00792458" w14:paraId="09DC3ABC" w14:textId="77777777" w:rsidTr="00792458">
        <w:trPr>
          <w:jc w:val="center"/>
        </w:trPr>
        <w:tc>
          <w:tcPr>
            <w:tcW w:w="2508" w:type="pct"/>
            <w:gridSpan w:val="4"/>
          </w:tcPr>
          <w:p w14:paraId="09DC3ABA" w14:textId="77777777" w:rsidR="00792458" w:rsidRPr="00792458" w:rsidRDefault="00792458" w:rsidP="00792458">
            <w:pPr>
              <w:jc w:val="left"/>
              <w:rPr>
                <w:szCs w:val="24"/>
              </w:rPr>
            </w:pPr>
          </w:p>
        </w:tc>
        <w:tc>
          <w:tcPr>
            <w:tcW w:w="2492" w:type="pct"/>
            <w:gridSpan w:val="4"/>
          </w:tcPr>
          <w:p w14:paraId="09DC3ABB" w14:textId="77777777" w:rsidR="00792458" w:rsidRPr="00792458" w:rsidRDefault="00792458" w:rsidP="00792458">
            <w:pPr>
              <w:jc w:val="left"/>
              <w:rPr>
                <w:szCs w:val="24"/>
              </w:rPr>
            </w:pPr>
          </w:p>
        </w:tc>
      </w:tr>
      <w:tr w:rsidR="00792458" w:rsidRPr="00792458" w14:paraId="09DC3ABF" w14:textId="77777777" w:rsidTr="00792458">
        <w:trPr>
          <w:jc w:val="center"/>
        </w:trPr>
        <w:tc>
          <w:tcPr>
            <w:tcW w:w="2508" w:type="pct"/>
            <w:gridSpan w:val="4"/>
          </w:tcPr>
          <w:p w14:paraId="09DC3ABD" w14:textId="77777777" w:rsidR="00792458" w:rsidRPr="00792458" w:rsidRDefault="00792458" w:rsidP="00792458">
            <w:pPr>
              <w:jc w:val="left"/>
              <w:rPr>
                <w:szCs w:val="24"/>
              </w:rPr>
            </w:pPr>
            <w:r w:rsidRPr="00792458">
              <w:rPr>
                <w:szCs w:val="24"/>
              </w:rPr>
              <w:t>СОГЛАСОВАНО</w:t>
            </w:r>
          </w:p>
        </w:tc>
        <w:tc>
          <w:tcPr>
            <w:tcW w:w="2492" w:type="pct"/>
            <w:gridSpan w:val="4"/>
          </w:tcPr>
          <w:p w14:paraId="09DC3ABE" w14:textId="77777777" w:rsidR="00792458" w:rsidRPr="00792458" w:rsidRDefault="00792458" w:rsidP="00792458">
            <w:pPr>
              <w:ind w:left="1028"/>
              <w:jc w:val="left"/>
              <w:rPr>
                <w:szCs w:val="24"/>
              </w:rPr>
            </w:pPr>
            <w:r w:rsidRPr="00792458">
              <w:rPr>
                <w:szCs w:val="24"/>
              </w:rPr>
              <w:t>УТВЕРЖДАЮ</w:t>
            </w:r>
          </w:p>
        </w:tc>
      </w:tr>
      <w:tr w:rsidR="00792458" w:rsidRPr="00792458" w14:paraId="09DC3ACA" w14:textId="77777777" w:rsidTr="00792458">
        <w:trPr>
          <w:jc w:val="center"/>
        </w:trPr>
        <w:tc>
          <w:tcPr>
            <w:tcW w:w="2508" w:type="pct"/>
            <w:gridSpan w:val="4"/>
          </w:tcPr>
          <w:p w14:paraId="09DC3AC0" w14:textId="511D0B86" w:rsidR="00792458" w:rsidRPr="00792458" w:rsidRDefault="00792458" w:rsidP="00792458">
            <w:pPr>
              <w:jc w:val="left"/>
              <w:rPr>
                <w:rFonts w:eastAsia="Times New Roman" w:cs="Arial"/>
                <w:szCs w:val="24"/>
                <w:lang w:eastAsia="ru-RU"/>
              </w:rPr>
            </w:pPr>
            <w:r>
              <w:rPr>
                <w:rFonts w:eastAsia="Times New Roman" w:cs="Arial"/>
                <w:lang w:eastAsia="ru-RU"/>
              </w:rPr>
              <w:t xml:space="preserve">Глава </w:t>
            </w:r>
            <w:r w:rsidR="0074031C" w:rsidRPr="0074031C">
              <w:rPr>
                <w:rFonts w:eastAsia="Times New Roman" w:cs="Arial"/>
                <w:lang w:eastAsia="ru-RU"/>
              </w:rPr>
              <w:t>Еремизино-Борисовского</w:t>
            </w:r>
            <w:r>
              <w:rPr>
                <w:rFonts w:eastAsia="Times New Roman" w:cs="Arial"/>
                <w:lang w:eastAsia="ru-RU"/>
              </w:rPr>
              <w:t xml:space="preserve"> </w:t>
            </w:r>
            <w:r w:rsidR="0025317E">
              <w:rPr>
                <w:rFonts w:eastAsia="Times New Roman" w:cs="Arial"/>
                <w:lang w:eastAsia="ru-RU"/>
              </w:rPr>
              <w:t>СП</w:t>
            </w:r>
            <w:r>
              <w:rPr>
                <w:rFonts w:eastAsia="Times New Roman" w:cs="Arial"/>
                <w:lang w:eastAsia="ru-RU"/>
              </w:rPr>
              <w:t xml:space="preserve"> Тихорецкого района</w:t>
            </w:r>
          </w:p>
          <w:p w14:paraId="09DC3AC1" w14:textId="77777777" w:rsidR="00792458" w:rsidRPr="00792458" w:rsidRDefault="00792458" w:rsidP="00792458">
            <w:pPr>
              <w:jc w:val="left"/>
              <w:rPr>
                <w:szCs w:val="24"/>
              </w:rPr>
            </w:pPr>
          </w:p>
          <w:p w14:paraId="09DC3AC2" w14:textId="77777777" w:rsidR="00792458" w:rsidRPr="00792458" w:rsidRDefault="00792458" w:rsidP="00792458">
            <w:pPr>
              <w:jc w:val="left"/>
              <w:rPr>
                <w:szCs w:val="24"/>
              </w:rPr>
            </w:pPr>
          </w:p>
          <w:p w14:paraId="09DC3AC3" w14:textId="77777777" w:rsidR="00792458" w:rsidRPr="00792458" w:rsidRDefault="00792458" w:rsidP="00792458">
            <w:pPr>
              <w:jc w:val="left"/>
              <w:rPr>
                <w:szCs w:val="24"/>
              </w:rPr>
            </w:pPr>
          </w:p>
          <w:p w14:paraId="09DC3AC4" w14:textId="77777777" w:rsidR="00792458" w:rsidRPr="00792458" w:rsidRDefault="00792458" w:rsidP="00792458">
            <w:pPr>
              <w:jc w:val="left"/>
            </w:pPr>
            <w:r w:rsidRPr="00792458">
              <w:t xml:space="preserve">________________ </w:t>
            </w:r>
            <w:r w:rsidR="0074031C">
              <w:t>В</w:t>
            </w:r>
            <w:r w:rsidRPr="00792458">
              <w:t>.</w:t>
            </w:r>
            <w:r w:rsidR="0074031C">
              <w:t>И</w:t>
            </w:r>
            <w:r w:rsidRPr="00792458">
              <w:t xml:space="preserve">. </w:t>
            </w:r>
            <w:r w:rsidR="0074031C">
              <w:t>Куликов</w:t>
            </w:r>
          </w:p>
          <w:p w14:paraId="09DC3AC5" w14:textId="77777777" w:rsidR="00792458" w:rsidRPr="00792458" w:rsidRDefault="00792458" w:rsidP="00792458">
            <w:pPr>
              <w:jc w:val="left"/>
              <w:rPr>
                <w:szCs w:val="24"/>
              </w:rPr>
            </w:pPr>
            <w:r w:rsidRPr="00792458">
              <w:t>«____»________________2018 г.</w:t>
            </w:r>
          </w:p>
        </w:tc>
        <w:tc>
          <w:tcPr>
            <w:tcW w:w="2492" w:type="pct"/>
            <w:gridSpan w:val="4"/>
          </w:tcPr>
          <w:p w14:paraId="09DC3AC6" w14:textId="77777777" w:rsidR="00792458" w:rsidRPr="00792458" w:rsidRDefault="00792458" w:rsidP="00792458">
            <w:pPr>
              <w:ind w:left="1028"/>
              <w:jc w:val="left"/>
            </w:pPr>
            <w:r w:rsidRPr="00792458">
              <w:t xml:space="preserve">Заместитель генерального </w:t>
            </w:r>
            <w:r w:rsidRPr="00792458">
              <w:br/>
              <w:t>директора по энергетике и развитию инженерной инфраструктуры</w:t>
            </w:r>
            <w:r w:rsidRPr="00792458">
              <w:br/>
              <w:t>АО «Газпром промгаз»</w:t>
            </w:r>
          </w:p>
          <w:p w14:paraId="09DC3AC7" w14:textId="77777777" w:rsidR="00792458" w:rsidRPr="00792458" w:rsidRDefault="00792458" w:rsidP="00792458">
            <w:pPr>
              <w:ind w:left="1028"/>
              <w:jc w:val="left"/>
            </w:pPr>
          </w:p>
          <w:p w14:paraId="09DC3AC8" w14:textId="77777777" w:rsidR="00792458" w:rsidRPr="00792458" w:rsidRDefault="00792458" w:rsidP="00792458">
            <w:pPr>
              <w:ind w:left="1028"/>
              <w:jc w:val="left"/>
            </w:pPr>
            <w:r w:rsidRPr="00792458">
              <w:t>________________ А.В. Оплачко</w:t>
            </w:r>
          </w:p>
          <w:p w14:paraId="09DC3AC9" w14:textId="2F9BE280" w:rsidR="00792458" w:rsidRPr="00792458" w:rsidRDefault="00792458" w:rsidP="00DB54B7">
            <w:pPr>
              <w:ind w:left="1028"/>
              <w:jc w:val="left"/>
              <w:rPr>
                <w:szCs w:val="24"/>
              </w:rPr>
            </w:pPr>
            <w:r w:rsidRPr="00792458">
              <w:t>«____»________________2018г.</w:t>
            </w:r>
          </w:p>
        </w:tc>
      </w:tr>
      <w:tr w:rsidR="00792458" w:rsidRPr="00792458" w14:paraId="09DC3ACD" w14:textId="77777777" w:rsidTr="00792458">
        <w:trPr>
          <w:jc w:val="center"/>
        </w:trPr>
        <w:tc>
          <w:tcPr>
            <w:tcW w:w="2508" w:type="pct"/>
            <w:gridSpan w:val="4"/>
          </w:tcPr>
          <w:p w14:paraId="09DC3ACB" w14:textId="77777777" w:rsidR="00792458" w:rsidRPr="00792458" w:rsidRDefault="00792458" w:rsidP="00792458">
            <w:pPr>
              <w:jc w:val="left"/>
              <w:rPr>
                <w:szCs w:val="24"/>
              </w:rPr>
            </w:pPr>
          </w:p>
        </w:tc>
        <w:tc>
          <w:tcPr>
            <w:tcW w:w="2492" w:type="pct"/>
            <w:gridSpan w:val="4"/>
          </w:tcPr>
          <w:p w14:paraId="09DC3ACC" w14:textId="77777777" w:rsidR="00792458" w:rsidRPr="00792458" w:rsidRDefault="00792458" w:rsidP="00792458">
            <w:pPr>
              <w:ind w:left="1999"/>
              <w:jc w:val="left"/>
            </w:pPr>
          </w:p>
        </w:tc>
      </w:tr>
      <w:tr w:rsidR="00792458" w:rsidRPr="00792458" w14:paraId="09DC3ACF" w14:textId="77777777" w:rsidTr="00792458">
        <w:trPr>
          <w:jc w:val="center"/>
        </w:trPr>
        <w:tc>
          <w:tcPr>
            <w:tcW w:w="5000" w:type="pct"/>
            <w:gridSpan w:val="8"/>
          </w:tcPr>
          <w:p w14:paraId="09DC3ACE" w14:textId="77777777" w:rsidR="00792458" w:rsidRPr="00792458" w:rsidRDefault="00792458" w:rsidP="00792458">
            <w:pPr>
              <w:jc w:val="center"/>
              <w:rPr>
                <w:rFonts w:eastAsia="Times New Roman"/>
                <w:iCs w:val="0"/>
                <w:szCs w:val="24"/>
                <w:lang w:eastAsia="ru-RU"/>
              </w:rPr>
            </w:pPr>
            <w:r w:rsidRPr="00792458">
              <w:rPr>
                <w:rFonts w:eastAsia="Times New Roman"/>
                <w:b/>
                <w:iCs w:val="0"/>
                <w:sz w:val="28"/>
                <w:szCs w:val="28"/>
                <w:lang w:eastAsia="ru-RU"/>
              </w:rPr>
              <w:t>ОТЧЕТ</w:t>
            </w:r>
          </w:p>
        </w:tc>
      </w:tr>
      <w:tr w:rsidR="00792458" w:rsidRPr="00792458" w14:paraId="09DC3AD1" w14:textId="77777777" w:rsidTr="00792458">
        <w:trPr>
          <w:trHeight w:val="284"/>
          <w:jc w:val="center"/>
        </w:trPr>
        <w:tc>
          <w:tcPr>
            <w:tcW w:w="5000" w:type="pct"/>
            <w:gridSpan w:val="8"/>
            <w:tcBorders>
              <w:bottom w:val="single" w:sz="2" w:space="0" w:color="auto"/>
            </w:tcBorders>
          </w:tcPr>
          <w:p w14:paraId="09DC3AD0" w14:textId="77777777" w:rsidR="00792458" w:rsidRPr="00792458" w:rsidRDefault="00792458" w:rsidP="00792458">
            <w:pPr>
              <w:jc w:val="left"/>
              <w:rPr>
                <w:szCs w:val="24"/>
              </w:rPr>
            </w:pPr>
          </w:p>
        </w:tc>
      </w:tr>
      <w:tr w:rsidR="00792458" w:rsidRPr="00792458" w14:paraId="09DC3AD4" w14:textId="77777777" w:rsidTr="00792458">
        <w:trPr>
          <w:trHeight w:val="239"/>
          <w:jc w:val="center"/>
        </w:trPr>
        <w:tc>
          <w:tcPr>
            <w:tcW w:w="1458" w:type="pct"/>
            <w:gridSpan w:val="2"/>
            <w:tcBorders>
              <w:top w:val="single" w:sz="2" w:space="0" w:color="auto"/>
              <w:bottom w:val="single" w:sz="2" w:space="0" w:color="auto"/>
              <w:right w:val="single" w:sz="2" w:space="0" w:color="auto"/>
            </w:tcBorders>
          </w:tcPr>
          <w:p w14:paraId="09DC3AD2" w14:textId="77777777" w:rsidR="00792458" w:rsidRPr="00792458" w:rsidRDefault="00792458" w:rsidP="00792458">
            <w:pPr>
              <w:jc w:val="left"/>
              <w:rPr>
                <w:szCs w:val="24"/>
              </w:rPr>
            </w:pPr>
            <w:r w:rsidRPr="00792458">
              <w:rPr>
                <w:sz w:val="20"/>
              </w:rPr>
              <w:t>№, дата договора</w:t>
            </w:r>
          </w:p>
        </w:tc>
        <w:tc>
          <w:tcPr>
            <w:tcW w:w="3542" w:type="pct"/>
            <w:gridSpan w:val="6"/>
            <w:tcBorders>
              <w:top w:val="single" w:sz="2" w:space="0" w:color="auto"/>
              <w:left w:val="single" w:sz="2" w:space="0" w:color="auto"/>
              <w:bottom w:val="single" w:sz="2" w:space="0" w:color="auto"/>
            </w:tcBorders>
          </w:tcPr>
          <w:p w14:paraId="09DC3AD3" w14:textId="54BA7528" w:rsidR="00792458" w:rsidRPr="00792458" w:rsidRDefault="00EC475F" w:rsidP="00EC475F">
            <w:pPr>
              <w:pStyle w:val="ab"/>
              <w:rPr>
                <w:rFonts w:eastAsia="Times New Roman"/>
                <w:szCs w:val="20"/>
                <w:lang w:eastAsia="ru-RU"/>
              </w:rPr>
            </w:pPr>
            <w:r>
              <w:t>№197-18-1 от 23.10.2018</w:t>
            </w:r>
          </w:p>
        </w:tc>
      </w:tr>
      <w:tr w:rsidR="00792458" w:rsidRPr="00792458" w14:paraId="09DC3AD7" w14:textId="77777777" w:rsidTr="00792458">
        <w:trPr>
          <w:trHeight w:val="632"/>
          <w:jc w:val="center"/>
        </w:trPr>
        <w:tc>
          <w:tcPr>
            <w:tcW w:w="1458" w:type="pct"/>
            <w:gridSpan w:val="2"/>
            <w:tcBorders>
              <w:top w:val="single" w:sz="2" w:space="0" w:color="auto"/>
              <w:bottom w:val="single" w:sz="2" w:space="0" w:color="auto"/>
              <w:right w:val="single" w:sz="2" w:space="0" w:color="auto"/>
            </w:tcBorders>
          </w:tcPr>
          <w:p w14:paraId="09DC3AD5" w14:textId="77777777" w:rsidR="00792458" w:rsidRPr="00792458" w:rsidRDefault="00792458" w:rsidP="00792458">
            <w:pPr>
              <w:jc w:val="left"/>
              <w:rPr>
                <w:szCs w:val="24"/>
              </w:rPr>
            </w:pPr>
            <w:r w:rsidRPr="00792458">
              <w:rPr>
                <w:sz w:val="20"/>
              </w:rPr>
              <w:t>Наименование</w:t>
            </w:r>
            <w:r w:rsidRPr="00792458">
              <w:rPr>
                <w:sz w:val="20"/>
              </w:rPr>
              <w:br/>
              <w:t>договора</w:t>
            </w:r>
          </w:p>
        </w:tc>
        <w:tc>
          <w:tcPr>
            <w:tcW w:w="3542" w:type="pct"/>
            <w:gridSpan w:val="6"/>
            <w:tcBorders>
              <w:top w:val="single" w:sz="2" w:space="0" w:color="auto"/>
              <w:left w:val="single" w:sz="2" w:space="0" w:color="auto"/>
              <w:bottom w:val="single" w:sz="2" w:space="0" w:color="auto"/>
            </w:tcBorders>
          </w:tcPr>
          <w:p w14:paraId="09DC3AD6" w14:textId="2E9D0165" w:rsidR="00792458" w:rsidRPr="00792458" w:rsidRDefault="00792458" w:rsidP="00792458">
            <w:pPr>
              <w:rPr>
                <w:rFonts w:eastAsia="Times New Roman" w:cs="Arial"/>
                <w:b/>
                <w:iCs w:val="0"/>
                <w:szCs w:val="24"/>
                <w:lang w:eastAsia="ru-RU"/>
              </w:rPr>
            </w:pPr>
            <w:r>
              <w:rPr>
                <w:rFonts w:eastAsia="Times New Roman" w:cs="Arial"/>
                <w:b/>
                <w:iCs w:val="0"/>
                <w:sz w:val="23"/>
                <w:szCs w:val="24"/>
                <w:shd w:val="clear" w:color="auto" w:fill="FFFFFF"/>
                <w:lang w:eastAsia="ru-RU"/>
              </w:rPr>
              <w:t xml:space="preserve">Актуализация схемы теплоснабжения </w:t>
            </w:r>
            <w:r w:rsidR="0074031C" w:rsidRPr="0074031C">
              <w:rPr>
                <w:rFonts w:eastAsia="Times New Roman" w:cs="Arial"/>
                <w:b/>
                <w:iCs w:val="0"/>
                <w:sz w:val="23"/>
                <w:szCs w:val="24"/>
                <w:shd w:val="clear" w:color="auto" w:fill="FFFFFF"/>
                <w:lang w:eastAsia="ru-RU"/>
              </w:rPr>
              <w:t>Еремизино-Борисовского</w:t>
            </w:r>
            <w:r>
              <w:rPr>
                <w:rFonts w:eastAsia="Times New Roman" w:cs="Arial"/>
                <w:b/>
                <w:iCs w:val="0"/>
                <w:sz w:val="23"/>
                <w:szCs w:val="24"/>
                <w:shd w:val="clear" w:color="auto" w:fill="FFFFFF"/>
                <w:lang w:eastAsia="ru-RU"/>
              </w:rPr>
              <w:t xml:space="preserve"> </w:t>
            </w:r>
            <w:r w:rsidR="0025317E">
              <w:rPr>
                <w:rFonts w:eastAsia="Times New Roman" w:cs="Arial"/>
                <w:b/>
                <w:iCs w:val="0"/>
                <w:sz w:val="23"/>
                <w:szCs w:val="24"/>
                <w:shd w:val="clear" w:color="auto" w:fill="FFFFFF"/>
                <w:lang w:eastAsia="ru-RU"/>
              </w:rPr>
              <w:t>СП</w:t>
            </w:r>
            <w:r>
              <w:rPr>
                <w:rFonts w:eastAsia="Times New Roman" w:cs="Arial"/>
                <w:b/>
                <w:iCs w:val="0"/>
                <w:sz w:val="23"/>
                <w:szCs w:val="24"/>
                <w:shd w:val="clear" w:color="auto" w:fill="FFFFFF"/>
                <w:lang w:eastAsia="ru-RU"/>
              </w:rPr>
              <w:t xml:space="preserve"> Тихорецкого района Краснодарского края на 2019 год</w:t>
            </w:r>
          </w:p>
        </w:tc>
      </w:tr>
      <w:tr w:rsidR="00792458" w:rsidRPr="00792458" w14:paraId="09DC3ADE" w14:textId="77777777" w:rsidTr="00792458">
        <w:trPr>
          <w:trHeight w:val="454"/>
          <w:jc w:val="center"/>
        </w:trPr>
        <w:tc>
          <w:tcPr>
            <w:tcW w:w="5000" w:type="pct"/>
            <w:gridSpan w:val="8"/>
            <w:tcBorders>
              <w:top w:val="nil"/>
              <w:bottom w:val="nil"/>
            </w:tcBorders>
          </w:tcPr>
          <w:p w14:paraId="09DC3AD8" w14:textId="77777777" w:rsidR="00792458" w:rsidRDefault="00792458" w:rsidP="00792458">
            <w:pPr>
              <w:jc w:val="center"/>
              <w:rPr>
                <w:szCs w:val="24"/>
              </w:rPr>
            </w:pPr>
          </w:p>
          <w:p w14:paraId="09DC3AD9" w14:textId="77777777" w:rsidR="00792458" w:rsidRDefault="00792458" w:rsidP="00792458">
            <w:pPr>
              <w:pStyle w:val="a1"/>
            </w:pPr>
          </w:p>
          <w:p w14:paraId="09DC3ADA" w14:textId="77777777" w:rsidR="00792458" w:rsidRDefault="00792458" w:rsidP="00792458">
            <w:pPr>
              <w:pStyle w:val="a1"/>
            </w:pPr>
          </w:p>
          <w:p w14:paraId="09DC3ADB" w14:textId="77777777" w:rsidR="00792458" w:rsidRDefault="00792458" w:rsidP="00792458">
            <w:pPr>
              <w:pStyle w:val="a1"/>
            </w:pPr>
          </w:p>
          <w:p w14:paraId="09DC3ADC" w14:textId="77777777" w:rsidR="00792458" w:rsidRDefault="00792458" w:rsidP="00792458">
            <w:pPr>
              <w:pStyle w:val="a1"/>
            </w:pPr>
          </w:p>
          <w:p w14:paraId="09DC3ADD" w14:textId="77777777" w:rsidR="00792458" w:rsidRPr="00792458" w:rsidRDefault="00792458" w:rsidP="00792458">
            <w:pPr>
              <w:pStyle w:val="a1"/>
            </w:pPr>
          </w:p>
        </w:tc>
      </w:tr>
      <w:tr w:rsidR="00792458" w:rsidRPr="00792458" w14:paraId="09DC3AEC" w14:textId="77777777" w:rsidTr="00792458">
        <w:trPr>
          <w:trHeight w:val="1092"/>
          <w:jc w:val="center"/>
        </w:trPr>
        <w:tc>
          <w:tcPr>
            <w:tcW w:w="2178" w:type="pct"/>
            <w:gridSpan w:val="3"/>
            <w:tcBorders>
              <w:top w:val="nil"/>
              <w:bottom w:val="nil"/>
              <w:right w:val="nil"/>
            </w:tcBorders>
            <w:vAlign w:val="top"/>
          </w:tcPr>
          <w:p w14:paraId="09DC3ADF" w14:textId="77777777" w:rsidR="00792458" w:rsidRPr="00792458" w:rsidRDefault="00792458" w:rsidP="00792458">
            <w:pPr>
              <w:jc w:val="left"/>
            </w:pPr>
          </w:p>
          <w:p w14:paraId="09DC3AE0" w14:textId="77777777" w:rsidR="00792458" w:rsidRPr="00792458" w:rsidRDefault="00792458" w:rsidP="00792458">
            <w:pPr>
              <w:jc w:val="left"/>
            </w:pPr>
            <w:r w:rsidRPr="00792458">
              <w:t>Директор НТЦ «Комплексное</w:t>
            </w:r>
            <w:r w:rsidRPr="00792458">
              <w:br/>
              <w:t>развитие инженерной</w:t>
            </w:r>
            <w:r w:rsidRPr="00792458">
              <w:br/>
              <w:t>инфраструктуры»</w:t>
            </w:r>
            <w:r w:rsidRPr="00792458">
              <w:br/>
              <w:t>в г. Санкт-Петербурге</w:t>
            </w:r>
          </w:p>
        </w:tc>
        <w:tc>
          <w:tcPr>
            <w:tcW w:w="1394" w:type="pct"/>
            <w:gridSpan w:val="2"/>
            <w:tcBorders>
              <w:top w:val="nil"/>
              <w:left w:val="nil"/>
              <w:bottom w:val="nil"/>
              <w:right w:val="nil"/>
            </w:tcBorders>
            <w:vAlign w:val="top"/>
          </w:tcPr>
          <w:p w14:paraId="09DC3AE1" w14:textId="77777777" w:rsidR="00792458" w:rsidRPr="00792458" w:rsidRDefault="00792458" w:rsidP="00792458">
            <w:pPr>
              <w:jc w:val="center"/>
              <w:rPr>
                <w:szCs w:val="24"/>
              </w:rPr>
            </w:pPr>
          </w:p>
          <w:p w14:paraId="09DC3AE2" w14:textId="77777777" w:rsidR="00792458" w:rsidRPr="00792458" w:rsidRDefault="00792458" w:rsidP="00792458">
            <w:pPr>
              <w:jc w:val="center"/>
              <w:rPr>
                <w:szCs w:val="24"/>
              </w:rPr>
            </w:pPr>
          </w:p>
          <w:p w14:paraId="09DC3AE3" w14:textId="77777777" w:rsidR="00792458" w:rsidRPr="00792458" w:rsidRDefault="00792458" w:rsidP="00792458">
            <w:pPr>
              <w:jc w:val="center"/>
              <w:rPr>
                <w:szCs w:val="24"/>
              </w:rPr>
            </w:pPr>
          </w:p>
          <w:p w14:paraId="09DC3AE4" w14:textId="77777777" w:rsidR="00792458" w:rsidRPr="00792458" w:rsidRDefault="00792458" w:rsidP="00792458">
            <w:pPr>
              <w:jc w:val="center"/>
              <w:rPr>
                <w:szCs w:val="24"/>
              </w:rPr>
            </w:pPr>
          </w:p>
          <w:p w14:paraId="09DC3AE5" w14:textId="77777777" w:rsidR="00792458" w:rsidRPr="00792458" w:rsidRDefault="00792458" w:rsidP="00792458">
            <w:pPr>
              <w:jc w:val="center"/>
              <w:rPr>
                <w:szCs w:val="24"/>
              </w:rPr>
            </w:pPr>
            <w:r w:rsidRPr="00792458">
              <w:rPr>
                <w:szCs w:val="24"/>
              </w:rPr>
              <w:t>___________________</w:t>
            </w:r>
          </w:p>
          <w:p w14:paraId="09DC3AE6" w14:textId="77777777" w:rsidR="00792458" w:rsidRPr="00792458" w:rsidRDefault="00792458" w:rsidP="00792458">
            <w:pPr>
              <w:jc w:val="center"/>
              <w:rPr>
                <w:szCs w:val="24"/>
                <w:vertAlign w:val="superscript"/>
              </w:rPr>
            </w:pPr>
            <w:r w:rsidRPr="00792458">
              <w:rPr>
                <w:szCs w:val="24"/>
                <w:vertAlign w:val="superscript"/>
              </w:rPr>
              <w:t>подпись</w:t>
            </w:r>
          </w:p>
        </w:tc>
        <w:tc>
          <w:tcPr>
            <w:tcW w:w="1428" w:type="pct"/>
            <w:gridSpan w:val="3"/>
            <w:tcBorders>
              <w:left w:val="nil"/>
            </w:tcBorders>
            <w:vAlign w:val="top"/>
          </w:tcPr>
          <w:p w14:paraId="09DC3AE7" w14:textId="77777777" w:rsidR="00792458" w:rsidRPr="00792458" w:rsidRDefault="00792458" w:rsidP="00792458">
            <w:pPr>
              <w:jc w:val="left"/>
              <w:rPr>
                <w:szCs w:val="24"/>
              </w:rPr>
            </w:pPr>
          </w:p>
          <w:p w14:paraId="09DC3AE8" w14:textId="77777777" w:rsidR="00792458" w:rsidRPr="00792458" w:rsidRDefault="00792458" w:rsidP="00792458">
            <w:pPr>
              <w:jc w:val="left"/>
              <w:rPr>
                <w:szCs w:val="24"/>
              </w:rPr>
            </w:pPr>
          </w:p>
          <w:p w14:paraId="09DC3AE9" w14:textId="77777777" w:rsidR="00792458" w:rsidRPr="00792458" w:rsidRDefault="00792458" w:rsidP="00792458">
            <w:pPr>
              <w:jc w:val="left"/>
              <w:rPr>
                <w:szCs w:val="24"/>
              </w:rPr>
            </w:pPr>
          </w:p>
          <w:p w14:paraId="09DC3AEA" w14:textId="77777777" w:rsidR="00792458" w:rsidRPr="00792458" w:rsidRDefault="00792458" w:rsidP="00792458">
            <w:pPr>
              <w:jc w:val="left"/>
              <w:rPr>
                <w:szCs w:val="24"/>
              </w:rPr>
            </w:pPr>
          </w:p>
          <w:p w14:paraId="09DC3AEB" w14:textId="77777777" w:rsidR="00792458" w:rsidRPr="00792458" w:rsidRDefault="00792458" w:rsidP="00792458">
            <w:pPr>
              <w:jc w:val="left"/>
              <w:rPr>
                <w:szCs w:val="24"/>
              </w:rPr>
            </w:pPr>
            <w:r w:rsidRPr="00792458">
              <w:rPr>
                <w:szCs w:val="24"/>
              </w:rPr>
              <w:t>Ю.В. Юферев</w:t>
            </w:r>
          </w:p>
        </w:tc>
      </w:tr>
      <w:tr w:rsidR="00792458" w:rsidRPr="00792458" w14:paraId="09DC3AF7" w14:textId="77777777" w:rsidTr="00792458">
        <w:trPr>
          <w:trHeight w:val="1092"/>
          <w:jc w:val="center"/>
        </w:trPr>
        <w:tc>
          <w:tcPr>
            <w:tcW w:w="2178" w:type="pct"/>
            <w:gridSpan w:val="3"/>
            <w:tcBorders>
              <w:top w:val="nil"/>
              <w:bottom w:val="nil"/>
              <w:right w:val="nil"/>
            </w:tcBorders>
            <w:vAlign w:val="top"/>
          </w:tcPr>
          <w:p w14:paraId="09DC3AED" w14:textId="77777777" w:rsidR="00792458" w:rsidRPr="00792458" w:rsidRDefault="00792458" w:rsidP="00792458">
            <w:pPr>
              <w:jc w:val="left"/>
            </w:pPr>
          </w:p>
          <w:p w14:paraId="09DC3AEE" w14:textId="77777777" w:rsidR="00792458" w:rsidRPr="00792458" w:rsidRDefault="00792458" w:rsidP="00792458">
            <w:pPr>
              <w:jc w:val="left"/>
            </w:pPr>
            <w:r w:rsidRPr="00792458">
              <w:t>Руководитель работы,</w:t>
            </w:r>
          </w:p>
          <w:p w14:paraId="09DC3AEF" w14:textId="77777777" w:rsidR="00792458" w:rsidRPr="00792458" w:rsidRDefault="005A5B6C" w:rsidP="005A5B6C">
            <w:pPr>
              <w:jc w:val="left"/>
            </w:pPr>
            <w:r>
              <w:t xml:space="preserve">Заместитель директора </w:t>
            </w:r>
            <w:r w:rsidR="00792458" w:rsidRPr="00792458">
              <w:t>центра</w:t>
            </w:r>
          </w:p>
        </w:tc>
        <w:tc>
          <w:tcPr>
            <w:tcW w:w="1394" w:type="pct"/>
            <w:gridSpan w:val="2"/>
            <w:tcBorders>
              <w:top w:val="nil"/>
              <w:left w:val="nil"/>
              <w:bottom w:val="nil"/>
              <w:right w:val="nil"/>
            </w:tcBorders>
            <w:vAlign w:val="top"/>
          </w:tcPr>
          <w:p w14:paraId="09DC3AF0" w14:textId="77777777" w:rsidR="00792458" w:rsidRPr="00792458" w:rsidRDefault="00792458" w:rsidP="00792458">
            <w:pPr>
              <w:jc w:val="center"/>
              <w:rPr>
                <w:szCs w:val="24"/>
              </w:rPr>
            </w:pPr>
          </w:p>
          <w:p w14:paraId="09DC3AF1" w14:textId="77777777" w:rsidR="00792458" w:rsidRPr="00792458" w:rsidRDefault="00792458" w:rsidP="00792458">
            <w:pPr>
              <w:jc w:val="center"/>
              <w:rPr>
                <w:szCs w:val="24"/>
              </w:rPr>
            </w:pPr>
          </w:p>
          <w:p w14:paraId="09DC3AF2" w14:textId="77777777" w:rsidR="00792458" w:rsidRPr="00792458" w:rsidRDefault="00792458" w:rsidP="00792458">
            <w:pPr>
              <w:jc w:val="center"/>
              <w:rPr>
                <w:szCs w:val="24"/>
              </w:rPr>
            </w:pPr>
            <w:r w:rsidRPr="00792458">
              <w:rPr>
                <w:szCs w:val="24"/>
              </w:rPr>
              <w:t>___________________</w:t>
            </w:r>
          </w:p>
          <w:p w14:paraId="09DC3AF3" w14:textId="77777777" w:rsidR="00792458" w:rsidRPr="00792458" w:rsidRDefault="00792458" w:rsidP="00792458">
            <w:pPr>
              <w:jc w:val="center"/>
              <w:rPr>
                <w:szCs w:val="24"/>
                <w:vertAlign w:val="superscript"/>
              </w:rPr>
            </w:pPr>
            <w:r w:rsidRPr="00792458">
              <w:rPr>
                <w:szCs w:val="24"/>
                <w:vertAlign w:val="superscript"/>
              </w:rPr>
              <w:t>подпись</w:t>
            </w:r>
          </w:p>
        </w:tc>
        <w:tc>
          <w:tcPr>
            <w:tcW w:w="1428" w:type="pct"/>
            <w:gridSpan w:val="3"/>
            <w:tcBorders>
              <w:left w:val="nil"/>
            </w:tcBorders>
            <w:vAlign w:val="top"/>
          </w:tcPr>
          <w:p w14:paraId="09DC3AF4" w14:textId="77777777" w:rsidR="00792458" w:rsidRPr="00792458" w:rsidRDefault="00792458" w:rsidP="00792458">
            <w:pPr>
              <w:jc w:val="left"/>
              <w:rPr>
                <w:szCs w:val="24"/>
              </w:rPr>
            </w:pPr>
          </w:p>
          <w:p w14:paraId="09DC3AF5" w14:textId="77777777" w:rsidR="00792458" w:rsidRPr="00792458" w:rsidRDefault="00792458" w:rsidP="00792458">
            <w:pPr>
              <w:jc w:val="left"/>
              <w:rPr>
                <w:szCs w:val="24"/>
              </w:rPr>
            </w:pPr>
          </w:p>
          <w:p w14:paraId="09DC3AF6" w14:textId="77777777" w:rsidR="00792458" w:rsidRPr="00792458" w:rsidRDefault="00792458" w:rsidP="00792458">
            <w:pPr>
              <w:jc w:val="left"/>
              <w:rPr>
                <w:szCs w:val="24"/>
              </w:rPr>
            </w:pPr>
            <w:r w:rsidRPr="00792458">
              <w:rPr>
                <w:szCs w:val="24"/>
              </w:rPr>
              <w:t>А.К. Юдин</w:t>
            </w:r>
          </w:p>
        </w:tc>
      </w:tr>
      <w:tr w:rsidR="00792458" w:rsidRPr="00792458" w14:paraId="09DC3AFB" w14:textId="77777777" w:rsidTr="00792458">
        <w:trPr>
          <w:trHeight w:val="2006"/>
          <w:jc w:val="center"/>
        </w:trPr>
        <w:tc>
          <w:tcPr>
            <w:tcW w:w="2178" w:type="pct"/>
            <w:gridSpan w:val="3"/>
            <w:tcBorders>
              <w:top w:val="nil"/>
              <w:bottom w:val="thinThickThinSmallGap" w:sz="12" w:space="0" w:color="auto"/>
              <w:right w:val="nil"/>
            </w:tcBorders>
            <w:vAlign w:val="bottom"/>
          </w:tcPr>
          <w:p w14:paraId="09DC3AF8" w14:textId="77777777" w:rsidR="00792458" w:rsidRPr="00792458" w:rsidRDefault="00792458" w:rsidP="00792458">
            <w:pPr>
              <w:spacing w:after="120"/>
              <w:jc w:val="center"/>
              <w:rPr>
                <w:szCs w:val="24"/>
              </w:rPr>
            </w:pPr>
          </w:p>
        </w:tc>
        <w:tc>
          <w:tcPr>
            <w:tcW w:w="1394" w:type="pct"/>
            <w:gridSpan w:val="2"/>
            <w:tcBorders>
              <w:top w:val="nil"/>
              <w:left w:val="nil"/>
              <w:bottom w:val="thinThickThinSmallGap" w:sz="12" w:space="0" w:color="auto"/>
              <w:right w:val="nil"/>
            </w:tcBorders>
            <w:vAlign w:val="bottom"/>
          </w:tcPr>
          <w:p w14:paraId="09DC3AF9" w14:textId="77777777" w:rsidR="00792458" w:rsidRPr="00792458" w:rsidRDefault="00792458" w:rsidP="00792458">
            <w:pPr>
              <w:spacing w:after="120"/>
              <w:jc w:val="center"/>
              <w:rPr>
                <w:szCs w:val="24"/>
              </w:rPr>
            </w:pPr>
            <w:r w:rsidRPr="00792458">
              <w:rPr>
                <w:szCs w:val="24"/>
              </w:rPr>
              <w:t>Москва 2018</w:t>
            </w:r>
          </w:p>
        </w:tc>
        <w:tc>
          <w:tcPr>
            <w:tcW w:w="1428" w:type="pct"/>
            <w:gridSpan w:val="3"/>
            <w:tcBorders>
              <w:left w:val="nil"/>
            </w:tcBorders>
            <w:vAlign w:val="bottom"/>
          </w:tcPr>
          <w:p w14:paraId="09DC3AFA" w14:textId="77777777" w:rsidR="00792458" w:rsidRPr="00792458" w:rsidRDefault="00792458" w:rsidP="00792458">
            <w:pPr>
              <w:spacing w:after="120"/>
              <w:jc w:val="center"/>
              <w:rPr>
                <w:szCs w:val="24"/>
              </w:rPr>
            </w:pPr>
          </w:p>
        </w:tc>
      </w:tr>
    </w:tbl>
    <w:p w14:paraId="09DC3AFC" w14:textId="77777777" w:rsidR="0080215E" w:rsidRDefault="0080215E" w:rsidP="0080215E">
      <w:pPr>
        <w:pStyle w:val="a1"/>
      </w:pPr>
    </w:p>
    <w:p w14:paraId="09DC3AFD" w14:textId="77777777" w:rsidR="0080215E" w:rsidRDefault="0080215E" w:rsidP="0080215E">
      <w:pPr>
        <w:pStyle w:val="a1"/>
        <w:sectPr w:rsidR="0080215E" w:rsidSect="00E57A3F">
          <w:headerReference w:type="default" r:id="rId11"/>
          <w:footerReference w:type="default" r:id="rId12"/>
          <w:pgSz w:w="11906" w:h="16838"/>
          <w:pgMar w:top="1134" w:right="850" w:bottom="1134" w:left="1701" w:header="708" w:footer="708" w:gutter="0"/>
          <w:cols w:space="708"/>
          <w:titlePg/>
          <w:docGrid w:linePitch="360"/>
        </w:sectPr>
      </w:pPr>
    </w:p>
    <w:p w14:paraId="09DC3AFE" w14:textId="77777777" w:rsidR="001F1CDB" w:rsidRPr="00AB52D4" w:rsidRDefault="00E57A3F" w:rsidP="00AB52D4">
      <w:pPr>
        <w:jc w:val="center"/>
        <w:rPr>
          <w:b/>
          <w:sz w:val="28"/>
        </w:rPr>
      </w:pPr>
      <w:r w:rsidRPr="00AB52D4">
        <w:rPr>
          <w:b/>
          <w:sz w:val="28"/>
        </w:rPr>
        <w:lastRenderedPageBreak/>
        <w:t>СОДЕРЖАНИЕ</w:t>
      </w:r>
    </w:p>
    <w:p w14:paraId="4FF6F2E7" w14:textId="77777777" w:rsidR="00F56ED7" w:rsidRDefault="00AB52D4">
      <w:pPr>
        <w:pStyle w:val="14"/>
        <w:tabs>
          <w:tab w:val="right" w:leader="dot" w:pos="9345"/>
        </w:tabs>
        <w:rPr>
          <w:rFonts w:asciiTheme="minorHAnsi" w:eastAsiaTheme="minorEastAsia" w:hAnsiTheme="minorHAnsi" w:cstheme="minorBidi"/>
          <w:iCs w:val="0"/>
          <w:noProof/>
          <w:sz w:val="22"/>
          <w:szCs w:val="22"/>
          <w:lang w:eastAsia="ru-RU"/>
        </w:rPr>
      </w:pPr>
      <w:r>
        <w:fldChar w:fldCharType="begin"/>
      </w:r>
      <w:r>
        <w:instrText xml:space="preserve"> TOC \h \z \t "_1.;1;_0.;1" </w:instrText>
      </w:r>
      <w:r>
        <w:fldChar w:fldCharType="separate"/>
      </w:r>
      <w:hyperlink w:anchor="_Toc531252641" w:history="1">
        <w:r w:rsidR="00F56ED7" w:rsidRPr="00EE6903">
          <w:rPr>
            <w:rStyle w:val="afc"/>
            <w:noProof/>
          </w:rPr>
          <w:t>ОБОСНОВЫВАЮЩИЕ МАТЕРИАЛЫ</w:t>
        </w:r>
        <w:r w:rsidR="00F56ED7">
          <w:rPr>
            <w:noProof/>
            <w:webHidden/>
          </w:rPr>
          <w:tab/>
        </w:r>
        <w:r w:rsidR="00F56ED7">
          <w:rPr>
            <w:noProof/>
            <w:webHidden/>
          </w:rPr>
          <w:fldChar w:fldCharType="begin"/>
        </w:r>
        <w:r w:rsidR="00F56ED7">
          <w:rPr>
            <w:noProof/>
            <w:webHidden/>
          </w:rPr>
          <w:instrText xml:space="preserve"> PAGEREF _Toc531252641 \h </w:instrText>
        </w:r>
        <w:r w:rsidR="00F56ED7">
          <w:rPr>
            <w:noProof/>
            <w:webHidden/>
          </w:rPr>
        </w:r>
        <w:r w:rsidR="00F56ED7">
          <w:rPr>
            <w:noProof/>
            <w:webHidden/>
          </w:rPr>
          <w:fldChar w:fldCharType="separate"/>
        </w:r>
        <w:r w:rsidR="000576A6">
          <w:rPr>
            <w:noProof/>
            <w:webHidden/>
          </w:rPr>
          <w:t>4</w:t>
        </w:r>
        <w:r w:rsidR="00F56ED7">
          <w:rPr>
            <w:noProof/>
            <w:webHidden/>
          </w:rPr>
          <w:fldChar w:fldCharType="end"/>
        </w:r>
      </w:hyperlink>
    </w:p>
    <w:p w14:paraId="4FD164D4"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42" w:history="1">
        <w:r w:rsidR="00F56ED7" w:rsidRPr="00EE6903">
          <w:rPr>
            <w:rStyle w:val="afc"/>
            <w:noProof/>
          </w:rPr>
          <w:t>1</w:t>
        </w:r>
        <w:r w:rsidR="00F56ED7">
          <w:rPr>
            <w:rFonts w:asciiTheme="minorHAnsi" w:eastAsiaTheme="minorEastAsia" w:hAnsiTheme="minorHAnsi" w:cstheme="minorBidi"/>
            <w:iCs w:val="0"/>
            <w:noProof/>
            <w:sz w:val="22"/>
            <w:szCs w:val="22"/>
            <w:lang w:eastAsia="ru-RU"/>
          </w:rPr>
          <w:tab/>
        </w:r>
        <w:r w:rsidR="00F56ED7" w:rsidRPr="00EE6903">
          <w:rPr>
            <w:rStyle w:val="afc"/>
            <w:noProof/>
          </w:rPr>
          <w:t>Существующее положение в сфере производства, передачи и потребления тепловой энергии для целей теплоснабжения.</w:t>
        </w:r>
        <w:r w:rsidR="00F56ED7">
          <w:rPr>
            <w:noProof/>
            <w:webHidden/>
          </w:rPr>
          <w:tab/>
        </w:r>
        <w:r w:rsidR="00F56ED7">
          <w:rPr>
            <w:noProof/>
            <w:webHidden/>
          </w:rPr>
          <w:fldChar w:fldCharType="begin"/>
        </w:r>
        <w:r w:rsidR="00F56ED7">
          <w:rPr>
            <w:noProof/>
            <w:webHidden/>
          </w:rPr>
          <w:instrText xml:space="preserve"> PAGEREF _Toc531252642 \h </w:instrText>
        </w:r>
        <w:r w:rsidR="00F56ED7">
          <w:rPr>
            <w:noProof/>
            <w:webHidden/>
          </w:rPr>
        </w:r>
        <w:r w:rsidR="00F56ED7">
          <w:rPr>
            <w:noProof/>
            <w:webHidden/>
          </w:rPr>
          <w:fldChar w:fldCharType="separate"/>
        </w:r>
        <w:r w:rsidR="000576A6">
          <w:rPr>
            <w:noProof/>
            <w:webHidden/>
          </w:rPr>
          <w:t>5</w:t>
        </w:r>
        <w:r w:rsidR="00F56ED7">
          <w:rPr>
            <w:noProof/>
            <w:webHidden/>
          </w:rPr>
          <w:fldChar w:fldCharType="end"/>
        </w:r>
      </w:hyperlink>
    </w:p>
    <w:p w14:paraId="2F15FBD9"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43" w:history="1">
        <w:r w:rsidR="00F56ED7" w:rsidRPr="00EE6903">
          <w:rPr>
            <w:rStyle w:val="afc"/>
            <w:noProof/>
          </w:rPr>
          <w:t>2</w:t>
        </w:r>
        <w:r w:rsidR="00F56ED7">
          <w:rPr>
            <w:rFonts w:asciiTheme="minorHAnsi" w:eastAsiaTheme="minorEastAsia" w:hAnsiTheme="minorHAnsi" w:cstheme="minorBidi"/>
            <w:iCs w:val="0"/>
            <w:noProof/>
            <w:sz w:val="22"/>
            <w:szCs w:val="22"/>
            <w:lang w:eastAsia="ru-RU"/>
          </w:rPr>
          <w:tab/>
        </w:r>
        <w:r w:rsidR="00F56ED7" w:rsidRPr="00EE6903">
          <w:rPr>
            <w:rStyle w:val="afc"/>
            <w:noProof/>
          </w:rPr>
          <w:t>Существующее и перспективное потребление тепловой энергии на цели теплоснабжения.</w:t>
        </w:r>
        <w:r w:rsidR="00F56ED7">
          <w:rPr>
            <w:noProof/>
            <w:webHidden/>
          </w:rPr>
          <w:tab/>
        </w:r>
        <w:r w:rsidR="00F56ED7">
          <w:rPr>
            <w:noProof/>
            <w:webHidden/>
          </w:rPr>
          <w:fldChar w:fldCharType="begin"/>
        </w:r>
        <w:r w:rsidR="00F56ED7">
          <w:rPr>
            <w:noProof/>
            <w:webHidden/>
          </w:rPr>
          <w:instrText xml:space="preserve"> PAGEREF _Toc531252643 \h </w:instrText>
        </w:r>
        <w:r w:rsidR="00F56ED7">
          <w:rPr>
            <w:noProof/>
            <w:webHidden/>
          </w:rPr>
        </w:r>
        <w:r w:rsidR="00F56ED7">
          <w:rPr>
            <w:noProof/>
            <w:webHidden/>
          </w:rPr>
          <w:fldChar w:fldCharType="separate"/>
        </w:r>
        <w:r w:rsidR="000576A6">
          <w:rPr>
            <w:noProof/>
            <w:webHidden/>
          </w:rPr>
          <w:t>58</w:t>
        </w:r>
        <w:r w:rsidR="00F56ED7">
          <w:rPr>
            <w:noProof/>
            <w:webHidden/>
          </w:rPr>
          <w:fldChar w:fldCharType="end"/>
        </w:r>
      </w:hyperlink>
    </w:p>
    <w:p w14:paraId="796B7DB5"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44" w:history="1">
        <w:r w:rsidR="00F56ED7" w:rsidRPr="00EE6903">
          <w:rPr>
            <w:rStyle w:val="afc"/>
            <w:noProof/>
          </w:rPr>
          <w:t>3</w:t>
        </w:r>
        <w:r w:rsidR="00F56ED7">
          <w:rPr>
            <w:rFonts w:asciiTheme="minorHAnsi" w:eastAsiaTheme="minorEastAsia" w:hAnsiTheme="minorHAnsi" w:cstheme="minorBidi"/>
            <w:iCs w:val="0"/>
            <w:noProof/>
            <w:sz w:val="22"/>
            <w:szCs w:val="22"/>
            <w:lang w:eastAsia="ru-RU"/>
          </w:rPr>
          <w:tab/>
        </w:r>
        <w:r w:rsidR="00F56ED7" w:rsidRPr="00EE6903">
          <w:rPr>
            <w:rStyle w:val="afc"/>
            <w:noProof/>
          </w:rPr>
          <w:t>Электронная модель системы теплоснабжения поселения, городского округа, города федерального значения.</w:t>
        </w:r>
        <w:r w:rsidR="00F56ED7">
          <w:rPr>
            <w:noProof/>
            <w:webHidden/>
          </w:rPr>
          <w:tab/>
        </w:r>
        <w:r w:rsidR="00F56ED7">
          <w:rPr>
            <w:noProof/>
            <w:webHidden/>
          </w:rPr>
          <w:fldChar w:fldCharType="begin"/>
        </w:r>
        <w:r w:rsidR="00F56ED7">
          <w:rPr>
            <w:noProof/>
            <w:webHidden/>
          </w:rPr>
          <w:instrText xml:space="preserve"> PAGEREF _Toc531252644 \h </w:instrText>
        </w:r>
        <w:r w:rsidR="00F56ED7">
          <w:rPr>
            <w:noProof/>
            <w:webHidden/>
          </w:rPr>
        </w:r>
        <w:r w:rsidR="00F56ED7">
          <w:rPr>
            <w:noProof/>
            <w:webHidden/>
          </w:rPr>
          <w:fldChar w:fldCharType="separate"/>
        </w:r>
        <w:r w:rsidR="000576A6">
          <w:rPr>
            <w:noProof/>
            <w:webHidden/>
          </w:rPr>
          <w:t>70</w:t>
        </w:r>
        <w:r w:rsidR="00F56ED7">
          <w:rPr>
            <w:noProof/>
            <w:webHidden/>
          </w:rPr>
          <w:fldChar w:fldCharType="end"/>
        </w:r>
      </w:hyperlink>
    </w:p>
    <w:p w14:paraId="2BC28CB4"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45" w:history="1">
        <w:r w:rsidR="00F56ED7" w:rsidRPr="00EE6903">
          <w:rPr>
            <w:rStyle w:val="afc"/>
            <w:noProof/>
          </w:rPr>
          <w:t>4</w:t>
        </w:r>
        <w:r w:rsidR="00F56ED7">
          <w:rPr>
            <w:rFonts w:asciiTheme="minorHAnsi" w:eastAsiaTheme="minorEastAsia" w:hAnsiTheme="minorHAnsi" w:cstheme="minorBidi"/>
            <w:iCs w:val="0"/>
            <w:noProof/>
            <w:sz w:val="22"/>
            <w:szCs w:val="22"/>
            <w:lang w:eastAsia="ru-RU"/>
          </w:rPr>
          <w:tab/>
        </w:r>
        <w:r w:rsidR="00F56ED7" w:rsidRPr="00EE6903">
          <w:rPr>
            <w:rStyle w:val="afc"/>
            <w:noProof/>
          </w:rPr>
          <w:t>Существующие и перспе</w:t>
        </w:r>
        <w:bookmarkStart w:id="0" w:name="_GoBack"/>
        <w:bookmarkEnd w:id="0"/>
        <w:r w:rsidR="00F56ED7" w:rsidRPr="00EE6903">
          <w:rPr>
            <w:rStyle w:val="afc"/>
            <w:noProof/>
          </w:rPr>
          <w:t>ктивные балансы тепловой мощности источников тепловой энергии и тепловой нагрузки потребителей.</w:t>
        </w:r>
        <w:r w:rsidR="00F56ED7">
          <w:rPr>
            <w:noProof/>
            <w:webHidden/>
          </w:rPr>
          <w:tab/>
        </w:r>
        <w:r w:rsidR="00F56ED7">
          <w:rPr>
            <w:noProof/>
            <w:webHidden/>
          </w:rPr>
          <w:fldChar w:fldCharType="begin"/>
        </w:r>
        <w:r w:rsidR="00F56ED7">
          <w:rPr>
            <w:noProof/>
            <w:webHidden/>
          </w:rPr>
          <w:instrText xml:space="preserve"> PAGEREF _Toc531252645 \h </w:instrText>
        </w:r>
        <w:r w:rsidR="00F56ED7">
          <w:rPr>
            <w:noProof/>
            <w:webHidden/>
          </w:rPr>
        </w:r>
        <w:r w:rsidR="00F56ED7">
          <w:rPr>
            <w:noProof/>
            <w:webHidden/>
          </w:rPr>
          <w:fldChar w:fldCharType="separate"/>
        </w:r>
        <w:r w:rsidR="000576A6">
          <w:rPr>
            <w:noProof/>
            <w:webHidden/>
          </w:rPr>
          <w:t>72</w:t>
        </w:r>
        <w:r w:rsidR="00F56ED7">
          <w:rPr>
            <w:noProof/>
            <w:webHidden/>
          </w:rPr>
          <w:fldChar w:fldCharType="end"/>
        </w:r>
      </w:hyperlink>
    </w:p>
    <w:p w14:paraId="619CAA48"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46" w:history="1">
        <w:r w:rsidR="00F56ED7" w:rsidRPr="00EE6903">
          <w:rPr>
            <w:rStyle w:val="afc"/>
            <w:noProof/>
          </w:rPr>
          <w:t>5</w:t>
        </w:r>
        <w:r w:rsidR="00F56ED7">
          <w:rPr>
            <w:rFonts w:asciiTheme="minorHAnsi" w:eastAsiaTheme="minorEastAsia" w:hAnsiTheme="minorHAnsi" w:cstheme="minorBidi"/>
            <w:iCs w:val="0"/>
            <w:noProof/>
            <w:sz w:val="22"/>
            <w:szCs w:val="22"/>
            <w:lang w:eastAsia="ru-RU"/>
          </w:rPr>
          <w:tab/>
        </w:r>
        <w:r w:rsidR="00F56ED7" w:rsidRPr="00EE6903">
          <w:rPr>
            <w:rStyle w:val="afc"/>
            <w:noProof/>
          </w:rPr>
          <w:t>Мастер-план развития систем теплоснабжения поселения, городского округа, города федерального значения.</w:t>
        </w:r>
        <w:r w:rsidR="00F56ED7">
          <w:rPr>
            <w:noProof/>
            <w:webHidden/>
          </w:rPr>
          <w:tab/>
        </w:r>
        <w:r w:rsidR="00F56ED7">
          <w:rPr>
            <w:noProof/>
            <w:webHidden/>
          </w:rPr>
          <w:fldChar w:fldCharType="begin"/>
        </w:r>
        <w:r w:rsidR="00F56ED7">
          <w:rPr>
            <w:noProof/>
            <w:webHidden/>
          </w:rPr>
          <w:instrText xml:space="preserve"> PAGEREF _Toc531252646 \h </w:instrText>
        </w:r>
        <w:r w:rsidR="00F56ED7">
          <w:rPr>
            <w:noProof/>
            <w:webHidden/>
          </w:rPr>
        </w:r>
        <w:r w:rsidR="00F56ED7">
          <w:rPr>
            <w:noProof/>
            <w:webHidden/>
          </w:rPr>
          <w:fldChar w:fldCharType="separate"/>
        </w:r>
        <w:r w:rsidR="000576A6">
          <w:rPr>
            <w:noProof/>
            <w:webHidden/>
          </w:rPr>
          <w:t>75</w:t>
        </w:r>
        <w:r w:rsidR="00F56ED7">
          <w:rPr>
            <w:noProof/>
            <w:webHidden/>
          </w:rPr>
          <w:fldChar w:fldCharType="end"/>
        </w:r>
      </w:hyperlink>
    </w:p>
    <w:p w14:paraId="523D84A4"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47" w:history="1">
        <w:r w:rsidR="00F56ED7" w:rsidRPr="00EE6903">
          <w:rPr>
            <w:rStyle w:val="afc"/>
            <w:noProof/>
          </w:rPr>
          <w:t>6</w:t>
        </w:r>
        <w:r w:rsidR="00F56ED7">
          <w:rPr>
            <w:rFonts w:asciiTheme="minorHAnsi" w:eastAsiaTheme="minorEastAsia" w:hAnsiTheme="minorHAnsi" w:cstheme="minorBidi"/>
            <w:iCs w:val="0"/>
            <w:noProof/>
            <w:sz w:val="22"/>
            <w:szCs w:val="22"/>
            <w:lang w:eastAsia="ru-RU"/>
          </w:rPr>
          <w:tab/>
        </w:r>
        <w:r w:rsidR="00F56ED7" w:rsidRPr="00EE6903">
          <w:rPr>
            <w:rStyle w:val="afc"/>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F56ED7">
          <w:rPr>
            <w:noProof/>
            <w:webHidden/>
          </w:rPr>
          <w:tab/>
        </w:r>
        <w:r w:rsidR="00F56ED7">
          <w:rPr>
            <w:noProof/>
            <w:webHidden/>
          </w:rPr>
          <w:fldChar w:fldCharType="begin"/>
        </w:r>
        <w:r w:rsidR="00F56ED7">
          <w:rPr>
            <w:noProof/>
            <w:webHidden/>
          </w:rPr>
          <w:instrText xml:space="preserve"> PAGEREF _Toc531252647 \h </w:instrText>
        </w:r>
        <w:r w:rsidR="00F56ED7">
          <w:rPr>
            <w:noProof/>
            <w:webHidden/>
          </w:rPr>
        </w:r>
        <w:r w:rsidR="00F56ED7">
          <w:rPr>
            <w:noProof/>
            <w:webHidden/>
          </w:rPr>
          <w:fldChar w:fldCharType="separate"/>
        </w:r>
        <w:r w:rsidR="000576A6">
          <w:rPr>
            <w:noProof/>
            <w:webHidden/>
          </w:rPr>
          <w:t>76</w:t>
        </w:r>
        <w:r w:rsidR="00F56ED7">
          <w:rPr>
            <w:noProof/>
            <w:webHidden/>
          </w:rPr>
          <w:fldChar w:fldCharType="end"/>
        </w:r>
      </w:hyperlink>
    </w:p>
    <w:p w14:paraId="1D16646B"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48" w:history="1">
        <w:r w:rsidR="00F56ED7" w:rsidRPr="00EE6903">
          <w:rPr>
            <w:rStyle w:val="afc"/>
            <w:noProof/>
          </w:rPr>
          <w:t>7</w:t>
        </w:r>
        <w:r w:rsidR="00F56ED7">
          <w:rPr>
            <w:rFonts w:asciiTheme="minorHAnsi" w:eastAsiaTheme="minorEastAsia" w:hAnsiTheme="minorHAnsi" w:cstheme="minorBidi"/>
            <w:iCs w:val="0"/>
            <w:noProof/>
            <w:sz w:val="22"/>
            <w:szCs w:val="22"/>
            <w:lang w:eastAsia="ru-RU"/>
          </w:rPr>
          <w:tab/>
        </w:r>
        <w:r w:rsidR="00F56ED7" w:rsidRPr="00EE6903">
          <w:rPr>
            <w:rStyle w:val="afc"/>
            <w:noProof/>
          </w:rPr>
          <w:t>Предложения по строительству, реконструкции и техническому перевооружению источников тепловой энергии.</w:t>
        </w:r>
        <w:r w:rsidR="00F56ED7">
          <w:rPr>
            <w:noProof/>
            <w:webHidden/>
          </w:rPr>
          <w:tab/>
        </w:r>
        <w:r w:rsidR="00F56ED7">
          <w:rPr>
            <w:noProof/>
            <w:webHidden/>
          </w:rPr>
          <w:fldChar w:fldCharType="begin"/>
        </w:r>
        <w:r w:rsidR="00F56ED7">
          <w:rPr>
            <w:noProof/>
            <w:webHidden/>
          </w:rPr>
          <w:instrText xml:space="preserve"> PAGEREF _Toc531252648 \h </w:instrText>
        </w:r>
        <w:r w:rsidR="00F56ED7">
          <w:rPr>
            <w:noProof/>
            <w:webHidden/>
          </w:rPr>
        </w:r>
        <w:r w:rsidR="00F56ED7">
          <w:rPr>
            <w:noProof/>
            <w:webHidden/>
          </w:rPr>
          <w:fldChar w:fldCharType="separate"/>
        </w:r>
        <w:r w:rsidR="000576A6">
          <w:rPr>
            <w:noProof/>
            <w:webHidden/>
          </w:rPr>
          <w:t>79</w:t>
        </w:r>
        <w:r w:rsidR="00F56ED7">
          <w:rPr>
            <w:noProof/>
            <w:webHidden/>
          </w:rPr>
          <w:fldChar w:fldCharType="end"/>
        </w:r>
      </w:hyperlink>
    </w:p>
    <w:p w14:paraId="7F17125E"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49" w:history="1">
        <w:r w:rsidR="00F56ED7" w:rsidRPr="00EE6903">
          <w:rPr>
            <w:rStyle w:val="afc"/>
            <w:noProof/>
          </w:rPr>
          <w:t>8</w:t>
        </w:r>
        <w:r w:rsidR="00F56ED7">
          <w:rPr>
            <w:rFonts w:asciiTheme="minorHAnsi" w:eastAsiaTheme="minorEastAsia" w:hAnsiTheme="minorHAnsi" w:cstheme="minorBidi"/>
            <w:iCs w:val="0"/>
            <w:noProof/>
            <w:sz w:val="22"/>
            <w:szCs w:val="22"/>
            <w:lang w:eastAsia="ru-RU"/>
          </w:rPr>
          <w:tab/>
        </w:r>
        <w:r w:rsidR="00F56ED7" w:rsidRPr="00EE6903">
          <w:rPr>
            <w:rStyle w:val="afc"/>
            <w:noProof/>
          </w:rPr>
          <w:t>Предложения по строительству и реконструкции тепловых сетей.</w:t>
        </w:r>
        <w:r w:rsidR="00F56ED7">
          <w:rPr>
            <w:noProof/>
            <w:webHidden/>
          </w:rPr>
          <w:tab/>
        </w:r>
        <w:r w:rsidR="00F56ED7">
          <w:rPr>
            <w:noProof/>
            <w:webHidden/>
          </w:rPr>
          <w:fldChar w:fldCharType="begin"/>
        </w:r>
        <w:r w:rsidR="00F56ED7">
          <w:rPr>
            <w:noProof/>
            <w:webHidden/>
          </w:rPr>
          <w:instrText xml:space="preserve"> PAGEREF _Toc531252649 \h </w:instrText>
        </w:r>
        <w:r w:rsidR="00F56ED7">
          <w:rPr>
            <w:noProof/>
            <w:webHidden/>
          </w:rPr>
        </w:r>
        <w:r w:rsidR="00F56ED7">
          <w:rPr>
            <w:noProof/>
            <w:webHidden/>
          </w:rPr>
          <w:fldChar w:fldCharType="separate"/>
        </w:r>
        <w:r w:rsidR="000576A6">
          <w:rPr>
            <w:noProof/>
            <w:webHidden/>
          </w:rPr>
          <w:t>90</w:t>
        </w:r>
        <w:r w:rsidR="00F56ED7">
          <w:rPr>
            <w:noProof/>
            <w:webHidden/>
          </w:rPr>
          <w:fldChar w:fldCharType="end"/>
        </w:r>
      </w:hyperlink>
    </w:p>
    <w:p w14:paraId="33289483"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50" w:history="1">
        <w:r w:rsidR="00F56ED7" w:rsidRPr="00EE6903">
          <w:rPr>
            <w:rStyle w:val="afc"/>
            <w:noProof/>
          </w:rPr>
          <w:t>9</w:t>
        </w:r>
        <w:r w:rsidR="00F56ED7">
          <w:rPr>
            <w:rFonts w:asciiTheme="minorHAnsi" w:eastAsiaTheme="minorEastAsia" w:hAnsiTheme="minorHAnsi" w:cstheme="minorBidi"/>
            <w:iCs w:val="0"/>
            <w:noProof/>
            <w:sz w:val="22"/>
            <w:szCs w:val="22"/>
            <w:lang w:eastAsia="ru-RU"/>
          </w:rPr>
          <w:tab/>
        </w:r>
        <w:r w:rsidR="00F56ED7" w:rsidRPr="00EE6903">
          <w:rPr>
            <w:rStyle w:val="afc"/>
            <w:noProof/>
          </w:rPr>
          <w:t>Предложения по переводу открытых систем теплоснабжения (горячего водоснабжения) в закрытые системы горячего водоснабжения.</w:t>
        </w:r>
        <w:r w:rsidR="00F56ED7">
          <w:rPr>
            <w:noProof/>
            <w:webHidden/>
          </w:rPr>
          <w:tab/>
        </w:r>
        <w:r w:rsidR="00F56ED7">
          <w:rPr>
            <w:noProof/>
            <w:webHidden/>
          </w:rPr>
          <w:fldChar w:fldCharType="begin"/>
        </w:r>
        <w:r w:rsidR="00F56ED7">
          <w:rPr>
            <w:noProof/>
            <w:webHidden/>
          </w:rPr>
          <w:instrText xml:space="preserve"> PAGEREF _Toc531252650 \h </w:instrText>
        </w:r>
        <w:r w:rsidR="00F56ED7">
          <w:rPr>
            <w:noProof/>
            <w:webHidden/>
          </w:rPr>
        </w:r>
        <w:r w:rsidR="00F56ED7">
          <w:rPr>
            <w:noProof/>
            <w:webHidden/>
          </w:rPr>
          <w:fldChar w:fldCharType="separate"/>
        </w:r>
        <w:r w:rsidR="000576A6">
          <w:rPr>
            <w:noProof/>
            <w:webHidden/>
          </w:rPr>
          <w:t>92</w:t>
        </w:r>
        <w:r w:rsidR="00F56ED7">
          <w:rPr>
            <w:noProof/>
            <w:webHidden/>
          </w:rPr>
          <w:fldChar w:fldCharType="end"/>
        </w:r>
      </w:hyperlink>
    </w:p>
    <w:p w14:paraId="36D642E0"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51" w:history="1">
        <w:r w:rsidR="00F56ED7" w:rsidRPr="00EE6903">
          <w:rPr>
            <w:rStyle w:val="afc"/>
            <w:noProof/>
          </w:rPr>
          <w:t>10</w:t>
        </w:r>
        <w:r w:rsidR="00F56ED7">
          <w:rPr>
            <w:rFonts w:asciiTheme="minorHAnsi" w:eastAsiaTheme="minorEastAsia" w:hAnsiTheme="minorHAnsi" w:cstheme="minorBidi"/>
            <w:iCs w:val="0"/>
            <w:noProof/>
            <w:sz w:val="22"/>
            <w:szCs w:val="22"/>
            <w:lang w:eastAsia="ru-RU"/>
          </w:rPr>
          <w:tab/>
        </w:r>
        <w:r w:rsidR="00F56ED7" w:rsidRPr="00EE6903">
          <w:rPr>
            <w:rStyle w:val="afc"/>
            <w:noProof/>
          </w:rPr>
          <w:t>Перспективные топливные балансы.</w:t>
        </w:r>
        <w:r w:rsidR="00F56ED7">
          <w:rPr>
            <w:noProof/>
            <w:webHidden/>
          </w:rPr>
          <w:tab/>
        </w:r>
        <w:r w:rsidR="00F56ED7">
          <w:rPr>
            <w:noProof/>
            <w:webHidden/>
          </w:rPr>
          <w:fldChar w:fldCharType="begin"/>
        </w:r>
        <w:r w:rsidR="00F56ED7">
          <w:rPr>
            <w:noProof/>
            <w:webHidden/>
          </w:rPr>
          <w:instrText xml:space="preserve"> PAGEREF _Toc531252651 \h </w:instrText>
        </w:r>
        <w:r w:rsidR="00F56ED7">
          <w:rPr>
            <w:noProof/>
            <w:webHidden/>
          </w:rPr>
        </w:r>
        <w:r w:rsidR="00F56ED7">
          <w:rPr>
            <w:noProof/>
            <w:webHidden/>
          </w:rPr>
          <w:fldChar w:fldCharType="separate"/>
        </w:r>
        <w:r w:rsidR="000576A6">
          <w:rPr>
            <w:noProof/>
            <w:webHidden/>
          </w:rPr>
          <w:t>94</w:t>
        </w:r>
        <w:r w:rsidR="00F56ED7">
          <w:rPr>
            <w:noProof/>
            <w:webHidden/>
          </w:rPr>
          <w:fldChar w:fldCharType="end"/>
        </w:r>
      </w:hyperlink>
    </w:p>
    <w:p w14:paraId="54D06AAF"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52" w:history="1">
        <w:r w:rsidR="00F56ED7" w:rsidRPr="00EE6903">
          <w:rPr>
            <w:rStyle w:val="afc"/>
            <w:noProof/>
          </w:rPr>
          <w:t>11</w:t>
        </w:r>
        <w:r w:rsidR="00F56ED7">
          <w:rPr>
            <w:rFonts w:asciiTheme="minorHAnsi" w:eastAsiaTheme="minorEastAsia" w:hAnsiTheme="minorHAnsi" w:cstheme="minorBidi"/>
            <w:iCs w:val="0"/>
            <w:noProof/>
            <w:sz w:val="22"/>
            <w:szCs w:val="22"/>
            <w:lang w:eastAsia="ru-RU"/>
          </w:rPr>
          <w:tab/>
        </w:r>
        <w:r w:rsidR="00F56ED7" w:rsidRPr="00EE6903">
          <w:rPr>
            <w:rStyle w:val="afc"/>
            <w:noProof/>
          </w:rPr>
          <w:t>Оценка надежности теплоснабжения.</w:t>
        </w:r>
        <w:r w:rsidR="00F56ED7">
          <w:rPr>
            <w:noProof/>
            <w:webHidden/>
          </w:rPr>
          <w:tab/>
        </w:r>
        <w:r w:rsidR="00F56ED7">
          <w:rPr>
            <w:noProof/>
            <w:webHidden/>
          </w:rPr>
          <w:fldChar w:fldCharType="begin"/>
        </w:r>
        <w:r w:rsidR="00F56ED7">
          <w:rPr>
            <w:noProof/>
            <w:webHidden/>
          </w:rPr>
          <w:instrText xml:space="preserve"> PAGEREF _Toc531252652 \h </w:instrText>
        </w:r>
        <w:r w:rsidR="00F56ED7">
          <w:rPr>
            <w:noProof/>
            <w:webHidden/>
          </w:rPr>
        </w:r>
        <w:r w:rsidR="00F56ED7">
          <w:rPr>
            <w:noProof/>
            <w:webHidden/>
          </w:rPr>
          <w:fldChar w:fldCharType="separate"/>
        </w:r>
        <w:r w:rsidR="000576A6">
          <w:rPr>
            <w:noProof/>
            <w:webHidden/>
          </w:rPr>
          <w:t>97</w:t>
        </w:r>
        <w:r w:rsidR="00F56ED7">
          <w:rPr>
            <w:noProof/>
            <w:webHidden/>
          </w:rPr>
          <w:fldChar w:fldCharType="end"/>
        </w:r>
      </w:hyperlink>
    </w:p>
    <w:p w14:paraId="5A999736"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53" w:history="1">
        <w:r w:rsidR="00F56ED7" w:rsidRPr="00EE6903">
          <w:rPr>
            <w:rStyle w:val="afc"/>
            <w:noProof/>
          </w:rPr>
          <w:t>12</w:t>
        </w:r>
        <w:r w:rsidR="00F56ED7">
          <w:rPr>
            <w:rFonts w:asciiTheme="minorHAnsi" w:eastAsiaTheme="minorEastAsia" w:hAnsiTheme="minorHAnsi" w:cstheme="minorBidi"/>
            <w:iCs w:val="0"/>
            <w:noProof/>
            <w:sz w:val="22"/>
            <w:szCs w:val="22"/>
            <w:lang w:eastAsia="ru-RU"/>
          </w:rPr>
          <w:tab/>
        </w:r>
        <w:r w:rsidR="00F56ED7" w:rsidRPr="00EE6903">
          <w:rPr>
            <w:rStyle w:val="afc"/>
            <w:noProof/>
          </w:rPr>
          <w:t>Обоснование инвестиций в строительство, реконструкцию и техническое перевооружение.</w:t>
        </w:r>
        <w:r w:rsidR="00F56ED7">
          <w:rPr>
            <w:noProof/>
            <w:webHidden/>
          </w:rPr>
          <w:tab/>
        </w:r>
        <w:r w:rsidR="00F56ED7">
          <w:rPr>
            <w:noProof/>
            <w:webHidden/>
          </w:rPr>
          <w:fldChar w:fldCharType="begin"/>
        </w:r>
        <w:r w:rsidR="00F56ED7">
          <w:rPr>
            <w:noProof/>
            <w:webHidden/>
          </w:rPr>
          <w:instrText xml:space="preserve"> PAGEREF _Toc531252653 \h </w:instrText>
        </w:r>
        <w:r w:rsidR="00F56ED7">
          <w:rPr>
            <w:noProof/>
            <w:webHidden/>
          </w:rPr>
        </w:r>
        <w:r w:rsidR="00F56ED7">
          <w:rPr>
            <w:noProof/>
            <w:webHidden/>
          </w:rPr>
          <w:fldChar w:fldCharType="separate"/>
        </w:r>
        <w:r w:rsidR="000576A6">
          <w:rPr>
            <w:noProof/>
            <w:webHidden/>
          </w:rPr>
          <w:t>107</w:t>
        </w:r>
        <w:r w:rsidR="00F56ED7">
          <w:rPr>
            <w:noProof/>
            <w:webHidden/>
          </w:rPr>
          <w:fldChar w:fldCharType="end"/>
        </w:r>
      </w:hyperlink>
    </w:p>
    <w:p w14:paraId="514AD213"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54" w:history="1">
        <w:r w:rsidR="00F56ED7" w:rsidRPr="00EE6903">
          <w:rPr>
            <w:rStyle w:val="afc"/>
            <w:noProof/>
          </w:rPr>
          <w:t>13</w:t>
        </w:r>
        <w:r w:rsidR="00F56ED7">
          <w:rPr>
            <w:rFonts w:asciiTheme="minorHAnsi" w:eastAsiaTheme="minorEastAsia" w:hAnsiTheme="minorHAnsi" w:cstheme="minorBidi"/>
            <w:iCs w:val="0"/>
            <w:noProof/>
            <w:sz w:val="22"/>
            <w:szCs w:val="22"/>
            <w:lang w:eastAsia="ru-RU"/>
          </w:rPr>
          <w:tab/>
        </w:r>
        <w:r w:rsidR="00F56ED7" w:rsidRPr="00EE6903">
          <w:rPr>
            <w:rStyle w:val="afc"/>
            <w:noProof/>
          </w:rPr>
          <w:t>Индикаторы развития систем теплоснабжения поселения, городского округа, города федерального значения.</w:t>
        </w:r>
        <w:r w:rsidR="00F56ED7">
          <w:rPr>
            <w:noProof/>
            <w:webHidden/>
          </w:rPr>
          <w:tab/>
        </w:r>
        <w:r w:rsidR="00F56ED7">
          <w:rPr>
            <w:noProof/>
            <w:webHidden/>
          </w:rPr>
          <w:fldChar w:fldCharType="begin"/>
        </w:r>
        <w:r w:rsidR="00F56ED7">
          <w:rPr>
            <w:noProof/>
            <w:webHidden/>
          </w:rPr>
          <w:instrText xml:space="preserve"> PAGEREF _Toc531252654 \h </w:instrText>
        </w:r>
        <w:r w:rsidR="00F56ED7">
          <w:rPr>
            <w:noProof/>
            <w:webHidden/>
          </w:rPr>
        </w:r>
        <w:r w:rsidR="00F56ED7">
          <w:rPr>
            <w:noProof/>
            <w:webHidden/>
          </w:rPr>
          <w:fldChar w:fldCharType="separate"/>
        </w:r>
        <w:r w:rsidR="000576A6">
          <w:rPr>
            <w:noProof/>
            <w:webHidden/>
          </w:rPr>
          <w:t>111</w:t>
        </w:r>
        <w:r w:rsidR="00F56ED7">
          <w:rPr>
            <w:noProof/>
            <w:webHidden/>
          </w:rPr>
          <w:fldChar w:fldCharType="end"/>
        </w:r>
      </w:hyperlink>
    </w:p>
    <w:p w14:paraId="3E6A0C7A"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55" w:history="1">
        <w:r w:rsidR="00F56ED7" w:rsidRPr="00EE6903">
          <w:rPr>
            <w:rStyle w:val="afc"/>
            <w:noProof/>
          </w:rPr>
          <w:t>14</w:t>
        </w:r>
        <w:r w:rsidR="00F56ED7">
          <w:rPr>
            <w:rFonts w:asciiTheme="minorHAnsi" w:eastAsiaTheme="minorEastAsia" w:hAnsiTheme="minorHAnsi" w:cstheme="minorBidi"/>
            <w:iCs w:val="0"/>
            <w:noProof/>
            <w:sz w:val="22"/>
            <w:szCs w:val="22"/>
            <w:lang w:eastAsia="ru-RU"/>
          </w:rPr>
          <w:tab/>
        </w:r>
        <w:r w:rsidR="00F56ED7" w:rsidRPr="00EE6903">
          <w:rPr>
            <w:rStyle w:val="afc"/>
            <w:noProof/>
          </w:rPr>
          <w:t>Ценовые (тарифные) последствия.</w:t>
        </w:r>
        <w:r w:rsidR="00F56ED7">
          <w:rPr>
            <w:noProof/>
            <w:webHidden/>
          </w:rPr>
          <w:tab/>
        </w:r>
        <w:r w:rsidR="00F56ED7">
          <w:rPr>
            <w:noProof/>
            <w:webHidden/>
          </w:rPr>
          <w:fldChar w:fldCharType="begin"/>
        </w:r>
        <w:r w:rsidR="00F56ED7">
          <w:rPr>
            <w:noProof/>
            <w:webHidden/>
          </w:rPr>
          <w:instrText xml:space="preserve"> PAGEREF _Toc531252655 \h </w:instrText>
        </w:r>
        <w:r w:rsidR="00F56ED7">
          <w:rPr>
            <w:noProof/>
            <w:webHidden/>
          </w:rPr>
        </w:r>
        <w:r w:rsidR="00F56ED7">
          <w:rPr>
            <w:noProof/>
            <w:webHidden/>
          </w:rPr>
          <w:fldChar w:fldCharType="separate"/>
        </w:r>
        <w:r w:rsidR="000576A6">
          <w:rPr>
            <w:noProof/>
            <w:webHidden/>
          </w:rPr>
          <w:t>121</w:t>
        </w:r>
        <w:r w:rsidR="00F56ED7">
          <w:rPr>
            <w:noProof/>
            <w:webHidden/>
          </w:rPr>
          <w:fldChar w:fldCharType="end"/>
        </w:r>
      </w:hyperlink>
    </w:p>
    <w:p w14:paraId="056D7B8A"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56" w:history="1">
        <w:r w:rsidR="00F56ED7" w:rsidRPr="00EE6903">
          <w:rPr>
            <w:rStyle w:val="afc"/>
            <w:noProof/>
          </w:rPr>
          <w:t>15</w:t>
        </w:r>
        <w:r w:rsidR="00F56ED7">
          <w:rPr>
            <w:rFonts w:asciiTheme="minorHAnsi" w:eastAsiaTheme="minorEastAsia" w:hAnsiTheme="minorHAnsi" w:cstheme="minorBidi"/>
            <w:iCs w:val="0"/>
            <w:noProof/>
            <w:sz w:val="22"/>
            <w:szCs w:val="22"/>
            <w:lang w:eastAsia="ru-RU"/>
          </w:rPr>
          <w:tab/>
        </w:r>
        <w:r w:rsidR="00F56ED7" w:rsidRPr="00EE6903">
          <w:rPr>
            <w:rStyle w:val="afc"/>
            <w:noProof/>
          </w:rPr>
          <w:t>Реестр единых теплоснабжающих организаций.</w:t>
        </w:r>
        <w:r w:rsidR="00F56ED7">
          <w:rPr>
            <w:noProof/>
            <w:webHidden/>
          </w:rPr>
          <w:tab/>
        </w:r>
        <w:r w:rsidR="00F56ED7">
          <w:rPr>
            <w:noProof/>
            <w:webHidden/>
          </w:rPr>
          <w:fldChar w:fldCharType="begin"/>
        </w:r>
        <w:r w:rsidR="00F56ED7">
          <w:rPr>
            <w:noProof/>
            <w:webHidden/>
          </w:rPr>
          <w:instrText xml:space="preserve"> PAGEREF _Toc531252656 \h </w:instrText>
        </w:r>
        <w:r w:rsidR="00F56ED7">
          <w:rPr>
            <w:noProof/>
            <w:webHidden/>
          </w:rPr>
        </w:r>
        <w:r w:rsidR="00F56ED7">
          <w:rPr>
            <w:noProof/>
            <w:webHidden/>
          </w:rPr>
          <w:fldChar w:fldCharType="separate"/>
        </w:r>
        <w:r w:rsidR="000576A6">
          <w:rPr>
            <w:noProof/>
            <w:webHidden/>
          </w:rPr>
          <w:t>134</w:t>
        </w:r>
        <w:r w:rsidR="00F56ED7">
          <w:rPr>
            <w:noProof/>
            <w:webHidden/>
          </w:rPr>
          <w:fldChar w:fldCharType="end"/>
        </w:r>
      </w:hyperlink>
    </w:p>
    <w:p w14:paraId="54292118"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57" w:history="1">
        <w:r w:rsidR="00F56ED7" w:rsidRPr="00EE6903">
          <w:rPr>
            <w:rStyle w:val="afc"/>
            <w:noProof/>
          </w:rPr>
          <w:t>16</w:t>
        </w:r>
        <w:r w:rsidR="00F56ED7">
          <w:rPr>
            <w:rFonts w:asciiTheme="minorHAnsi" w:eastAsiaTheme="minorEastAsia" w:hAnsiTheme="minorHAnsi" w:cstheme="minorBidi"/>
            <w:iCs w:val="0"/>
            <w:noProof/>
            <w:sz w:val="22"/>
            <w:szCs w:val="22"/>
            <w:lang w:eastAsia="ru-RU"/>
          </w:rPr>
          <w:tab/>
        </w:r>
        <w:r w:rsidR="00F56ED7" w:rsidRPr="00EE6903">
          <w:rPr>
            <w:rStyle w:val="afc"/>
            <w:noProof/>
          </w:rPr>
          <w:t>Реестр проектов схемы теплоснабжения.</w:t>
        </w:r>
        <w:r w:rsidR="00F56ED7">
          <w:rPr>
            <w:noProof/>
            <w:webHidden/>
          </w:rPr>
          <w:tab/>
        </w:r>
        <w:r w:rsidR="00F56ED7">
          <w:rPr>
            <w:noProof/>
            <w:webHidden/>
          </w:rPr>
          <w:fldChar w:fldCharType="begin"/>
        </w:r>
        <w:r w:rsidR="00F56ED7">
          <w:rPr>
            <w:noProof/>
            <w:webHidden/>
          </w:rPr>
          <w:instrText xml:space="preserve"> PAGEREF _Toc531252657 \h </w:instrText>
        </w:r>
        <w:r w:rsidR="00F56ED7">
          <w:rPr>
            <w:noProof/>
            <w:webHidden/>
          </w:rPr>
        </w:r>
        <w:r w:rsidR="00F56ED7">
          <w:rPr>
            <w:noProof/>
            <w:webHidden/>
          </w:rPr>
          <w:fldChar w:fldCharType="separate"/>
        </w:r>
        <w:r w:rsidR="000576A6">
          <w:rPr>
            <w:noProof/>
            <w:webHidden/>
          </w:rPr>
          <w:t>138</w:t>
        </w:r>
        <w:r w:rsidR="00F56ED7">
          <w:rPr>
            <w:noProof/>
            <w:webHidden/>
          </w:rPr>
          <w:fldChar w:fldCharType="end"/>
        </w:r>
      </w:hyperlink>
    </w:p>
    <w:p w14:paraId="48E765E4"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58" w:history="1">
        <w:r w:rsidR="00F56ED7" w:rsidRPr="00EE6903">
          <w:rPr>
            <w:rStyle w:val="afc"/>
            <w:noProof/>
          </w:rPr>
          <w:t>17</w:t>
        </w:r>
        <w:r w:rsidR="00F56ED7">
          <w:rPr>
            <w:rFonts w:asciiTheme="minorHAnsi" w:eastAsiaTheme="minorEastAsia" w:hAnsiTheme="minorHAnsi" w:cstheme="minorBidi"/>
            <w:iCs w:val="0"/>
            <w:noProof/>
            <w:sz w:val="22"/>
            <w:szCs w:val="22"/>
            <w:lang w:eastAsia="ru-RU"/>
          </w:rPr>
          <w:tab/>
        </w:r>
        <w:r w:rsidR="00F56ED7" w:rsidRPr="00EE6903">
          <w:rPr>
            <w:rStyle w:val="afc"/>
            <w:noProof/>
          </w:rPr>
          <w:t>Замечания и предложения к проекту схемы теплоснабжения</w:t>
        </w:r>
        <w:r w:rsidR="00F56ED7">
          <w:rPr>
            <w:noProof/>
            <w:webHidden/>
          </w:rPr>
          <w:tab/>
        </w:r>
        <w:r w:rsidR="00F56ED7">
          <w:rPr>
            <w:noProof/>
            <w:webHidden/>
          </w:rPr>
          <w:fldChar w:fldCharType="begin"/>
        </w:r>
        <w:r w:rsidR="00F56ED7">
          <w:rPr>
            <w:noProof/>
            <w:webHidden/>
          </w:rPr>
          <w:instrText xml:space="preserve"> PAGEREF _Toc531252658 \h </w:instrText>
        </w:r>
        <w:r w:rsidR="00F56ED7">
          <w:rPr>
            <w:noProof/>
            <w:webHidden/>
          </w:rPr>
        </w:r>
        <w:r w:rsidR="00F56ED7">
          <w:rPr>
            <w:noProof/>
            <w:webHidden/>
          </w:rPr>
          <w:fldChar w:fldCharType="separate"/>
        </w:r>
        <w:r w:rsidR="000576A6">
          <w:rPr>
            <w:noProof/>
            <w:webHidden/>
          </w:rPr>
          <w:t>139</w:t>
        </w:r>
        <w:r w:rsidR="00F56ED7">
          <w:rPr>
            <w:noProof/>
            <w:webHidden/>
          </w:rPr>
          <w:fldChar w:fldCharType="end"/>
        </w:r>
      </w:hyperlink>
    </w:p>
    <w:p w14:paraId="703CC34D"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59" w:history="1">
        <w:r w:rsidR="00F56ED7" w:rsidRPr="00EE6903">
          <w:rPr>
            <w:rStyle w:val="afc"/>
            <w:noProof/>
          </w:rPr>
          <w:t>18</w:t>
        </w:r>
        <w:r w:rsidR="00F56ED7">
          <w:rPr>
            <w:rFonts w:asciiTheme="minorHAnsi" w:eastAsiaTheme="minorEastAsia" w:hAnsiTheme="minorHAnsi" w:cstheme="minorBidi"/>
            <w:iCs w:val="0"/>
            <w:noProof/>
            <w:sz w:val="22"/>
            <w:szCs w:val="22"/>
            <w:lang w:eastAsia="ru-RU"/>
          </w:rPr>
          <w:tab/>
        </w:r>
        <w:r w:rsidR="00F56ED7" w:rsidRPr="00EE6903">
          <w:rPr>
            <w:rStyle w:val="afc"/>
            <w:noProof/>
          </w:rPr>
          <w:t>Сводный том изменений, выполненных в доработанной и (или) актуализированной схеме теплоснабжения.</w:t>
        </w:r>
        <w:r w:rsidR="00F56ED7">
          <w:rPr>
            <w:noProof/>
            <w:webHidden/>
          </w:rPr>
          <w:tab/>
        </w:r>
        <w:r w:rsidR="00F56ED7">
          <w:rPr>
            <w:noProof/>
            <w:webHidden/>
          </w:rPr>
          <w:fldChar w:fldCharType="begin"/>
        </w:r>
        <w:r w:rsidR="00F56ED7">
          <w:rPr>
            <w:noProof/>
            <w:webHidden/>
          </w:rPr>
          <w:instrText xml:space="preserve"> PAGEREF _Toc531252659 \h </w:instrText>
        </w:r>
        <w:r w:rsidR="00F56ED7">
          <w:rPr>
            <w:noProof/>
            <w:webHidden/>
          </w:rPr>
        </w:r>
        <w:r w:rsidR="00F56ED7">
          <w:rPr>
            <w:noProof/>
            <w:webHidden/>
          </w:rPr>
          <w:fldChar w:fldCharType="separate"/>
        </w:r>
        <w:r w:rsidR="000576A6">
          <w:rPr>
            <w:noProof/>
            <w:webHidden/>
          </w:rPr>
          <w:t>140</w:t>
        </w:r>
        <w:r w:rsidR="00F56ED7">
          <w:rPr>
            <w:noProof/>
            <w:webHidden/>
          </w:rPr>
          <w:fldChar w:fldCharType="end"/>
        </w:r>
      </w:hyperlink>
    </w:p>
    <w:p w14:paraId="661D5B41"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60" w:history="1">
        <w:r w:rsidR="00F56ED7" w:rsidRPr="00EE6903">
          <w:rPr>
            <w:rStyle w:val="afc"/>
            <w:noProof/>
          </w:rPr>
          <w:t>УТВЕРЖДАЕМАЯ ЧАСТЬ</w:t>
        </w:r>
        <w:r w:rsidR="00F56ED7">
          <w:rPr>
            <w:noProof/>
            <w:webHidden/>
          </w:rPr>
          <w:tab/>
        </w:r>
        <w:r w:rsidR="00F56ED7">
          <w:rPr>
            <w:noProof/>
            <w:webHidden/>
          </w:rPr>
          <w:fldChar w:fldCharType="begin"/>
        </w:r>
        <w:r w:rsidR="00F56ED7">
          <w:rPr>
            <w:noProof/>
            <w:webHidden/>
          </w:rPr>
          <w:instrText xml:space="preserve"> PAGEREF _Toc531252660 \h </w:instrText>
        </w:r>
        <w:r w:rsidR="00F56ED7">
          <w:rPr>
            <w:noProof/>
            <w:webHidden/>
          </w:rPr>
        </w:r>
        <w:r w:rsidR="00F56ED7">
          <w:rPr>
            <w:noProof/>
            <w:webHidden/>
          </w:rPr>
          <w:fldChar w:fldCharType="separate"/>
        </w:r>
        <w:r w:rsidR="000576A6">
          <w:rPr>
            <w:noProof/>
            <w:webHidden/>
          </w:rPr>
          <w:t>142</w:t>
        </w:r>
        <w:r w:rsidR="00F56ED7">
          <w:rPr>
            <w:noProof/>
            <w:webHidden/>
          </w:rPr>
          <w:fldChar w:fldCharType="end"/>
        </w:r>
      </w:hyperlink>
    </w:p>
    <w:p w14:paraId="0F42B73D"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61" w:history="1">
        <w:r w:rsidR="00F56ED7" w:rsidRPr="00EE6903">
          <w:rPr>
            <w:rStyle w:val="afc"/>
            <w:noProof/>
          </w:rPr>
          <w:t>19</w:t>
        </w:r>
        <w:r w:rsidR="00F56ED7">
          <w:rPr>
            <w:rFonts w:asciiTheme="minorHAnsi" w:eastAsiaTheme="minorEastAsia" w:hAnsiTheme="minorHAnsi" w:cstheme="minorBidi"/>
            <w:iCs w:val="0"/>
            <w:noProof/>
            <w:sz w:val="22"/>
            <w:szCs w:val="22"/>
            <w:lang w:eastAsia="ru-RU"/>
          </w:rPr>
          <w:tab/>
        </w:r>
        <w:r w:rsidR="00F56ED7" w:rsidRPr="00EE6903">
          <w:rPr>
            <w:rStyle w:val="afc"/>
            <w:noProof/>
          </w:rPr>
          <w:t>Показатели существующего и перспективного спроса на тепловую энергию (мощность) и теплоноситель в установленных границах территории поселения.</w:t>
        </w:r>
        <w:r w:rsidR="00F56ED7">
          <w:rPr>
            <w:noProof/>
            <w:webHidden/>
          </w:rPr>
          <w:tab/>
        </w:r>
        <w:r w:rsidR="00F56ED7">
          <w:rPr>
            <w:noProof/>
            <w:webHidden/>
          </w:rPr>
          <w:fldChar w:fldCharType="begin"/>
        </w:r>
        <w:r w:rsidR="00F56ED7">
          <w:rPr>
            <w:noProof/>
            <w:webHidden/>
          </w:rPr>
          <w:instrText xml:space="preserve"> PAGEREF _Toc531252661 \h </w:instrText>
        </w:r>
        <w:r w:rsidR="00F56ED7">
          <w:rPr>
            <w:noProof/>
            <w:webHidden/>
          </w:rPr>
        </w:r>
        <w:r w:rsidR="00F56ED7">
          <w:rPr>
            <w:noProof/>
            <w:webHidden/>
          </w:rPr>
          <w:fldChar w:fldCharType="separate"/>
        </w:r>
        <w:r w:rsidR="000576A6">
          <w:rPr>
            <w:noProof/>
            <w:webHidden/>
          </w:rPr>
          <w:t>143</w:t>
        </w:r>
        <w:r w:rsidR="00F56ED7">
          <w:rPr>
            <w:noProof/>
            <w:webHidden/>
          </w:rPr>
          <w:fldChar w:fldCharType="end"/>
        </w:r>
      </w:hyperlink>
    </w:p>
    <w:p w14:paraId="0D7C64D9"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62" w:history="1">
        <w:r w:rsidR="00F56ED7" w:rsidRPr="00EE6903">
          <w:rPr>
            <w:rStyle w:val="afc"/>
            <w:noProof/>
          </w:rPr>
          <w:t>20</w:t>
        </w:r>
        <w:r w:rsidR="00F56ED7">
          <w:rPr>
            <w:rFonts w:asciiTheme="minorHAnsi" w:eastAsiaTheme="minorEastAsia" w:hAnsiTheme="minorHAnsi" w:cstheme="minorBidi"/>
            <w:iCs w:val="0"/>
            <w:noProof/>
            <w:sz w:val="22"/>
            <w:szCs w:val="22"/>
            <w:lang w:eastAsia="ru-RU"/>
          </w:rPr>
          <w:tab/>
        </w:r>
        <w:r w:rsidR="00F56ED7" w:rsidRPr="00EE6903">
          <w:rPr>
            <w:rStyle w:val="afc"/>
            <w:noProof/>
          </w:rPr>
          <w:t>Существующие и перспективные балансы тепловой мощности источников тепловой энергии и тепловой нагрузки потребителей.</w:t>
        </w:r>
        <w:r w:rsidR="00F56ED7">
          <w:rPr>
            <w:noProof/>
            <w:webHidden/>
          </w:rPr>
          <w:tab/>
        </w:r>
        <w:r w:rsidR="00F56ED7">
          <w:rPr>
            <w:noProof/>
            <w:webHidden/>
          </w:rPr>
          <w:fldChar w:fldCharType="begin"/>
        </w:r>
        <w:r w:rsidR="00F56ED7">
          <w:rPr>
            <w:noProof/>
            <w:webHidden/>
          </w:rPr>
          <w:instrText xml:space="preserve"> PAGEREF _Toc531252662 \h </w:instrText>
        </w:r>
        <w:r w:rsidR="00F56ED7">
          <w:rPr>
            <w:noProof/>
            <w:webHidden/>
          </w:rPr>
        </w:r>
        <w:r w:rsidR="00F56ED7">
          <w:rPr>
            <w:noProof/>
            <w:webHidden/>
          </w:rPr>
          <w:fldChar w:fldCharType="separate"/>
        </w:r>
        <w:r w:rsidR="000576A6">
          <w:rPr>
            <w:noProof/>
            <w:webHidden/>
          </w:rPr>
          <w:t>149</w:t>
        </w:r>
        <w:r w:rsidR="00F56ED7">
          <w:rPr>
            <w:noProof/>
            <w:webHidden/>
          </w:rPr>
          <w:fldChar w:fldCharType="end"/>
        </w:r>
      </w:hyperlink>
    </w:p>
    <w:p w14:paraId="78358975"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63" w:history="1">
        <w:r w:rsidR="00F56ED7" w:rsidRPr="00EE6903">
          <w:rPr>
            <w:rStyle w:val="afc"/>
            <w:noProof/>
          </w:rPr>
          <w:t>21</w:t>
        </w:r>
        <w:r w:rsidR="00F56ED7">
          <w:rPr>
            <w:rFonts w:asciiTheme="minorHAnsi" w:eastAsiaTheme="minorEastAsia" w:hAnsiTheme="minorHAnsi" w:cstheme="minorBidi"/>
            <w:iCs w:val="0"/>
            <w:noProof/>
            <w:sz w:val="22"/>
            <w:szCs w:val="22"/>
            <w:lang w:eastAsia="ru-RU"/>
          </w:rPr>
          <w:tab/>
        </w:r>
        <w:r w:rsidR="00F56ED7" w:rsidRPr="00EE6903">
          <w:rPr>
            <w:rStyle w:val="afc"/>
            <w:noProof/>
          </w:rPr>
          <w:t>Существующие и перспективные балансы теплоносителя.</w:t>
        </w:r>
        <w:r w:rsidR="00F56ED7">
          <w:rPr>
            <w:noProof/>
            <w:webHidden/>
          </w:rPr>
          <w:tab/>
        </w:r>
        <w:r w:rsidR="00F56ED7">
          <w:rPr>
            <w:noProof/>
            <w:webHidden/>
          </w:rPr>
          <w:fldChar w:fldCharType="begin"/>
        </w:r>
        <w:r w:rsidR="00F56ED7">
          <w:rPr>
            <w:noProof/>
            <w:webHidden/>
          </w:rPr>
          <w:instrText xml:space="preserve"> PAGEREF _Toc531252663 \h </w:instrText>
        </w:r>
        <w:r w:rsidR="00F56ED7">
          <w:rPr>
            <w:noProof/>
            <w:webHidden/>
          </w:rPr>
        </w:r>
        <w:r w:rsidR="00F56ED7">
          <w:rPr>
            <w:noProof/>
            <w:webHidden/>
          </w:rPr>
          <w:fldChar w:fldCharType="separate"/>
        </w:r>
        <w:r w:rsidR="000576A6">
          <w:rPr>
            <w:noProof/>
            <w:webHidden/>
          </w:rPr>
          <w:t>156</w:t>
        </w:r>
        <w:r w:rsidR="00F56ED7">
          <w:rPr>
            <w:noProof/>
            <w:webHidden/>
          </w:rPr>
          <w:fldChar w:fldCharType="end"/>
        </w:r>
      </w:hyperlink>
    </w:p>
    <w:p w14:paraId="38E74949"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64" w:history="1">
        <w:r w:rsidR="00F56ED7" w:rsidRPr="00EE6903">
          <w:rPr>
            <w:rStyle w:val="afc"/>
            <w:noProof/>
          </w:rPr>
          <w:t>22</w:t>
        </w:r>
        <w:r w:rsidR="00F56ED7">
          <w:rPr>
            <w:rFonts w:asciiTheme="minorHAnsi" w:eastAsiaTheme="minorEastAsia" w:hAnsiTheme="minorHAnsi" w:cstheme="minorBidi"/>
            <w:iCs w:val="0"/>
            <w:noProof/>
            <w:sz w:val="22"/>
            <w:szCs w:val="22"/>
            <w:lang w:eastAsia="ru-RU"/>
          </w:rPr>
          <w:tab/>
        </w:r>
        <w:r w:rsidR="00F56ED7" w:rsidRPr="00EE6903">
          <w:rPr>
            <w:rStyle w:val="afc"/>
            <w:noProof/>
          </w:rPr>
          <w:t>Основные положения мастер-плана развития систем теплоснабжения поселения, городского округа, города федерального значения.</w:t>
        </w:r>
        <w:r w:rsidR="00F56ED7">
          <w:rPr>
            <w:noProof/>
            <w:webHidden/>
          </w:rPr>
          <w:tab/>
        </w:r>
        <w:r w:rsidR="00F56ED7">
          <w:rPr>
            <w:noProof/>
            <w:webHidden/>
          </w:rPr>
          <w:fldChar w:fldCharType="begin"/>
        </w:r>
        <w:r w:rsidR="00F56ED7">
          <w:rPr>
            <w:noProof/>
            <w:webHidden/>
          </w:rPr>
          <w:instrText xml:space="preserve"> PAGEREF _Toc531252664 \h </w:instrText>
        </w:r>
        <w:r w:rsidR="00F56ED7">
          <w:rPr>
            <w:noProof/>
            <w:webHidden/>
          </w:rPr>
        </w:r>
        <w:r w:rsidR="00F56ED7">
          <w:rPr>
            <w:noProof/>
            <w:webHidden/>
          </w:rPr>
          <w:fldChar w:fldCharType="separate"/>
        </w:r>
        <w:r w:rsidR="000576A6">
          <w:rPr>
            <w:noProof/>
            <w:webHidden/>
          </w:rPr>
          <w:t>160</w:t>
        </w:r>
        <w:r w:rsidR="00F56ED7">
          <w:rPr>
            <w:noProof/>
            <w:webHidden/>
          </w:rPr>
          <w:fldChar w:fldCharType="end"/>
        </w:r>
      </w:hyperlink>
    </w:p>
    <w:p w14:paraId="1BF3520F"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65" w:history="1">
        <w:r w:rsidR="00F56ED7" w:rsidRPr="00EE6903">
          <w:rPr>
            <w:rStyle w:val="afc"/>
            <w:noProof/>
          </w:rPr>
          <w:t>23</w:t>
        </w:r>
        <w:r w:rsidR="00F56ED7">
          <w:rPr>
            <w:rFonts w:asciiTheme="minorHAnsi" w:eastAsiaTheme="minorEastAsia" w:hAnsiTheme="minorHAnsi" w:cstheme="minorBidi"/>
            <w:iCs w:val="0"/>
            <w:noProof/>
            <w:sz w:val="22"/>
            <w:szCs w:val="22"/>
            <w:lang w:eastAsia="ru-RU"/>
          </w:rPr>
          <w:tab/>
        </w:r>
        <w:r w:rsidR="00F56ED7" w:rsidRPr="00EE6903">
          <w:rPr>
            <w:rStyle w:val="afc"/>
            <w:noProof/>
          </w:rPr>
          <w:t>Предложения по строительству, реконструкции и техническому перевооружению источников тепловой энергии.</w:t>
        </w:r>
        <w:r w:rsidR="00F56ED7">
          <w:rPr>
            <w:noProof/>
            <w:webHidden/>
          </w:rPr>
          <w:tab/>
        </w:r>
        <w:r w:rsidR="00F56ED7">
          <w:rPr>
            <w:noProof/>
            <w:webHidden/>
          </w:rPr>
          <w:fldChar w:fldCharType="begin"/>
        </w:r>
        <w:r w:rsidR="00F56ED7">
          <w:rPr>
            <w:noProof/>
            <w:webHidden/>
          </w:rPr>
          <w:instrText xml:space="preserve"> PAGEREF _Toc531252665 \h </w:instrText>
        </w:r>
        <w:r w:rsidR="00F56ED7">
          <w:rPr>
            <w:noProof/>
            <w:webHidden/>
          </w:rPr>
        </w:r>
        <w:r w:rsidR="00F56ED7">
          <w:rPr>
            <w:noProof/>
            <w:webHidden/>
          </w:rPr>
          <w:fldChar w:fldCharType="separate"/>
        </w:r>
        <w:r w:rsidR="000576A6">
          <w:rPr>
            <w:noProof/>
            <w:webHidden/>
          </w:rPr>
          <w:t>161</w:t>
        </w:r>
        <w:r w:rsidR="00F56ED7">
          <w:rPr>
            <w:noProof/>
            <w:webHidden/>
          </w:rPr>
          <w:fldChar w:fldCharType="end"/>
        </w:r>
      </w:hyperlink>
    </w:p>
    <w:p w14:paraId="609FC970"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66" w:history="1">
        <w:r w:rsidR="00F56ED7" w:rsidRPr="00EE6903">
          <w:rPr>
            <w:rStyle w:val="afc"/>
            <w:noProof/>
          </w:rPr>
          <w:t>24</w:t>
        </w:r>
        <w:r w:rsidR="00F56ED7">
          <w:rPr>
            <w:rFonts w:asciiTheme="minorHAnsi" w:eastAsiaTheme="minorEastAsia" w:hAnsiTheme="minorHAnsi" w:cstheme="minorBidi"/>
            <w:iCs w:val="0"/>
            <w:noProof/>
            <w:sz w:val="22"/>
            <w:szCs w:val="22"/>
            <w:lang w:eastAsia="ru-RU"/>
          </w:rPr>
          <w:tab/>
        </w:r>
        <w:r w:rsidR="00F56ED7" w:rsidRPr="00EE6903">
          <w:rPr>
            <w:rStyle w:val="afc"/>
            <w:noProof/>
          </w:rPr>
          <w:t>Предложения по строительству и реконструкции тепловых сетей.</w:t>
        </w:r>
        <w:r w:rsidR="00F56ED7">
          <w:rPr>
            <w:noProof/>
            <w:webHidden/>
          </w:rPr>
          <w:tab/>
        </w:r>
        <w:r w:rsidR="00F56ED7">
          <w:rPr>
            <w:noProof/>
            <w:webHidden/>
          </w:rPr>
          <w:fldChar w:fldCharType="begin"/>
        </w:r>
        <w:r w:rsidR="00F56ED7">
          <w:rPr>
            <w:noProof/>
            <w:webHidden/>
          </w:rPr>
          <w:instrText xml:space="preserve"> PAGEREF _Toc531252666 \h </w:instrText>
        </w:r>
        <w:r w:rsidR="00F56ED7">
          <w:rPr>
            <w:noProof/>
            <w:webHidden/>
          </w:rPr>
        </w:r>
        <w:r w:rsidR="00F56ED7">
          <w:rPr>
            <w:noProof/>
            <w:webHidden/>
          </w:rPr>
          <w:fldChar w:fldCharType="separate"/>
        </w:r>
        <w:r w:rsidR="000576A6">
          <w:rPr>
            <w:noProof/>
            <w:webHidden/>
          </w:rPr>
          <w:t>164</w:t>
        </w:r>
        <w:r w:rsidR="00F56ED7">
          <w:rPr>
            <w:noProof/>
            <w:webHidden/>
          </w:rPr>
          <w:fldChar w:fldCharType="end"/>
        </w:r>
      </w:hyperlink>
    </w:p>
    <w:p w14:paraId="6CFFAC2B"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67" w:history="1">
        <w:r w:rsidR="00F56ED7" w:rsidRPr="00EE6903">
          <w:rPr>
            <w:rStyle w:val="afc"/>
            <w:noProof/>
          </w:rPr>
          <w:t>25</w:t>
        </w:r>
        <w:r w:rsidR="00F56ED7">
          <w:rPr>
            <w:rFonts w:asciiTheme="minorHAnsi" w:eastAsiaTheme="minorEastAsia" w:hAnsiTheme="minorHAnsi" w:cstheme="minorBidi"/>
            <w:iCs w:val="0"/>
            <w:noProof/>
            <w:sz w:val="22"/>
            <w:szCs w:val="22"/>
            <w:lang w:eastAsia="ru-RU"/>
          </w:rPr>
          <w:tab/>
        </w:r>
        <w:r w:rsidR="00F56ED7" w:rsidRPr="00EE6903">
          <w:rPr>
            <w:rStyle w:val="afc"/>
            <w:noProof/>
          </w:rPr>
          <w:t>Предложения по переводу открытых систем теплоснабжения (горячего водоснабжения) в закрытые системы горячего водоснабжения.</w:t>
        </w:r>
        <w:r w:rsidR="00F56ED7">
          <w:rPr>
            <w:noProof/>
            <w:webHidden/>
          </w:rPr>
          <w:tab/>
        </w:r>
        <w:r w:rsidR="00F56ED7">
          <w:rPr>
            <w:noProof/>
            <w:webHidden/>
          </w:rPr>
          <w:fldChar w:fldCharType="begin"/>
        </w:r>
        <w:r w:rsidR="00F56ED7">
          <w:rPr>
            <w:noProof/>
            <w:webHidden/>
          </w:rPr>
          <w:instrText xml:space="preserve"> PAGEREF _Toc531252667 \h </w:instrText>
        </w:r>
        <w:r w:rsidR="00F56ED7">
          <w:rPr>
            <w:noProof/>
            <w:webHidden/>
          </w:rPr>
        </w:r>
        <w:r w:rsidR="00F56ED7">
          <w:rPr>
            <w:noProof/>
            <w:webHidden/>
          </w:rPr>
          <w:fldChar w:fldCharType="separate"/>
        </w:r>
        <w:r w:rsidR="000576A6">
          <w:rPr>
            <w:noProof/>
            <w:webHidden/>
          </w:rPr>
          <w:t>166</w:t>
        </w:r>
        <w:r w:rsidR="00F56ED7">
          <w:rPr>
            <w:noProof/>
            <w:webHidden/>
          </w:rPr>
          <w:fldChar w:fldCharType="end"/>
        </w:r>
      </w:hyperlink>
    </w:p>
    <w:p w14:paraId="277CEFB3"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68" w:history="1">
        <w:r w:rsidR="00F56ED7" w:rsidRPr="00EE6903">
          <w:rPr>
            <w:rStyle w:val="afc"/>
            <w:noProof/>
          </w:rPr>
          <w:t>26</w:t>
        </w:r>
        <w:r w:rsidR="00F56ED7">
          <w:rPr>
            <w:rFonts w:asciiTheme="minorHAnsi" w:eastAsiaTheme="minorEastAsia" w:hAnsiTheme="minorHAnsi" w:cstheme="minorBidi"/>
            <w:iCs w:val="0"/>
            <w:noProof/>
            <w:sz w:val="22"/>
            <w:szCs w:val="22"/>
            <w:lang w:eastAsia="ru-RU"/>
          </w:rPr>
          <w:tab/>
        </w:r>
        <w:r w:rsidR="00F56ED7" w:rsidRPr="00EE6903">
          <w:rPr>
            <w:rStyle w:val="afc"/>
            <w:noProof/>
          </w:rPr>
          <w:t>Перспективные топливные балансы.</w:t>
        </w:r>
        <w:r w:rsidR="00F56ED7">
          <w:rPr>
            <w:noProof/>
            <w:webHidden/>
          </w:rPr>
          <w:tab/>
        </w:r>
        <w:r w:rsidR="00F56ED7">
          <w:rPr>
            <w:noProof/>
            <w:webHidden/>
          </w:rPr>
          <w:fldChar w:fldCharType="begin"/>
        </w:r>
        <w:r w:rsidR="00F56ED7">
          <w:rPr>
            <w:noProof/>
            <w:webHidden/>
          </w:rPr>
          <w:instrText xml:space="preserve"> PAGEREF _Toc531252668 \h </w:instrText>
        </w:r>
        <w:r w:rsidR="00F56ED7">
          <w:rPr>
            <w:noProof/>
            <w:webHidden/>
          </w:rPr>
        </w:r>
        <w:r w:rsidR="00F56ED7">
          <w:rPr>
            <w:noProof/>
            <w:webHidden/>
          </w:rPr>
          <w:fldChar w:fldCharType="separate"/>
        </w:r>
        <w:r w:rsidR="000576A6">
          <w:rPr>
            <w:noProof/>
            <w:webHidden/>
          </w:rPr>
          <w:t>167</w:t>
        </w:r>
        <w:r w:rsidR="00F56ED7">
          <w:rPr>
            <w:noProof/>
            <w:webHidden/>
          </w:rPr>
          <w:fldChar w:fldCharType="end"/>
        </w:r>
      </w:hyperlink>
    </w:p>
    <w:p w14:paraId="7F046616"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69" w:history="1">
        <w:r w:rsidR="00F56ED7" w:rsidRPr="00EE6903">
          <w:rPr>
            <w:rStyle w:val="afc"/>
            <w:noProof/>
          </w:rPr>
          <w:t>27</w:t>
        </w:r>
        <w:r w:rsidR="00F56ED7">
          <w:rPr>
            <w:rFonts w:asciiTheme="minorHAnsi" w:eastAsiaTheme="minorEastAsia" w:hAnsiTheme="minorHAnsi" w:cstheme="minorBidi"/>
            <w:iCs w:val="0"/>
            <w:noProof/>
            <w:sz w:val="22"/>
            <w:szCs w:val="22"/>
            <w:lang w:eastAsia="ru-RU"/>
          </w:rPr>
          <w:tab/>
        </w:r>
        <w:r w:rsidR="00F56ED7" w:rsidRPr="00EE6903">
          <w:rPr>
            <w:rStyle w:val="afc"/>
            <w:noProof/>
          </w:rPr>
          <w:t>Инвестиции в строительство, реконструкцию и техническое перевооружение.</w:t>
        </w:r>
        <w:r w:rsidR="00F56ED7">
          <w:rPr>
            <w:noProof/>
            <w:webHidden/>
          </w:rPr>
          <w:tab/>
        </w:r>
        <w:r w:rsidR="00F56ED7">
          <w:rPr>
            <w:noProof/>
            <w:webHidden/>
          </w:rPr>
          <w:fldChar w:fldCharType="begin"/>
        </w:r>
        <w:r w:rsidR="00F56ED7">
          <w:rPr>
            <w:noProof/>
            <w:webHidden/>
          </w:rPr>
          <w:instrText xml:space="preserve"> PAGEREF _Toc531252669 \h </w:instrText>
        </w:r>
        <w:r w:rsidR="00F56ED7">
          <w:rPr>
            <w:noProof/>
            <w:webHidden/>
          </w:rPr>
        </w:r>
        <w:r w:rsidR="00F56ED7">
          <w:rPr>
            <w:noProof/>
            <w:webHidden/>
          </w:rPr>
          <w:fldChar w:fldCharType="separate"/>
        </w:r>
        <w:r w:rsidR="000576A6">
          <w:rPr>
            <w:noProof/>
            <w:webHidden/>
          </w:rPr>
          <w:t>171</w:t>
        </w:r>
        <w:r w:rsidR="00F56ED7">
          <w:rPr>
            <w:noProof/>
            <w:webHidden/>
          </w:rPr>
          <w:fldChar w:fldCharType="end"/>
        </w:r>
      </w:hyperlink>
    </w:p>
    <w:p w14:paraId="66CD65CE"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70" w:history="1">
        <w:r w:rsidR="00F56ED7" w:rsidRPr="00EE6903">
          <w:rPr>
            <w:rStyle w:val="afc"/>
            <w:noProof/>
          </w:rPr>
          <w:t>28</w:t>
        </w:r>
        <w:r w:rsidR="00F56ED7">
          <w:rPr>
            <w:rFonts w:asciiTheme="minorHAnsi" w:eastAsiaTheme="minorEastAsia" w:hAnsiTheme="minorHAnsi" w:cstheme="minorBidi"/>
            <w:iCs w:val="0"/>
            <w:noProof/>
            <w:sz w:val="22"/>
            <w:szCs w:val="22"/>
            <w:lang w:eastAsia="ru-RU"/>
          </w:rPr>
          <w:tab/>
        </w:r>
        <w:r w:rsidR="00F56ED7" w:rsidRPr="00EE6903">
          <w:rPr>
            <w:rStyle w:val="afc"/>
            <w:noProof/>
          </w:rPr>
          <w:t>Решение об определении единой теплоснабжающей организации (организаций)</w:t>
        </w:r>
        <w:r w:rsidR="00F56ED7">
          <w:rPr>
            <w:noProof/>
            <w:webHidden/>
          </w:rPr>
          <w:tab/>
        </w:r>
        <w:r w:rsidR="00F56ED7">
          <w:rPr>
            <w:noProof/>
            <w:webHidden/>
          </w:rPr>
          <w:fldChar w:fldCharType="begin"/>
        </w:r>
        <w:r w:rsidR="00F56ED7">
          <w:rPr>
            <w:noProof/>
            <w:webHidden/>
          </w:rPr>
          <w:instrText xml:space="preserve"> PAGEREF _Toc531252670 \h </w:instrText>
        </w:r>
        <w:r w:rsidR="00F56ED7">
          <w:rPr>
            <w:noProof/>
            <w:webHidden/>
          </w:rPr>
        </w:r>
        <w:r w:rsidR="00F56ED7">
          <w:rPr>
            <w:noProof/>
            <w:webHidden/>
          </w:rPr>
          <w:fldChar w:fldCharType="separate"/>
        </w:r>
        <w:r w:rsidR="000576A6">
          <w:rPr>
            <w:noProof/>
            <w:webHidden/>
          </w:rPr>
          <w:t>173</w:t>
        </w:r>
        <w:r w:rsidR="00F56ED7">
          <w:rPr>
            <w:noProof/>
            <w:webHidden/>
          </w:rPr>
          <w:fldChar w:fldCharType="end"/>
        </w:r>
      </w:hyperlink>
    </w:p>
    <w:p w14:paraId="70C78DF0"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71" w:history="1">
        <w:r w:rsidR="00F56ED7" w:rsidRPr="00EE6903">
          <w:rPr>
            <w:rStyle w:val="afc"/>
            <w:noProof/>
          </w:rPr>
          <w:t>29</w:t>
        </w:r>
        <w:r w:rsidR="00F56ED7">
          <w:rPr>
            <w:rFonts w:asciiTheme="minorHAnsi" w:eastAsiaTheme="minorEastAsia" w:hAnsiTheme="minorHAnsi" w:cstheme="minorBidi"/>
            <w:iCs w:val="0"/>
            <w:noProof/>
            <w:sz w:val="22"/>
            <w:szCs w:val="22"/>
            <w:lang w:eastAsia="ru-RU"/>
          </w:rPr>
          <w:tab/>
        </w:r>
        <w:r w:rsidR="00F56ED7" w:rsidRPr="00EE6903">
          <w:rPr>
            <w:rStyle w:val="afc"/>
            <w:noProof/>
          </w:rPr>
          <w:t>Решения о распределении тепловой нагрузки между источниками тепловой энергии.</w:t>
        </w:r>
        <w:r w:rsidR="00F56ED7">
          <w:rPr>
            <w:noProof/>
            <w:webHidden/>
          </w:rPr>
          <w:tab/>
        </w:r>
        <w:r w:rsidR="00F56ED7">
          <w:rPr>
            <w:noProof/>
            <w:webHidden/>
          </w:rPr>
          <w:fldChar w:fldCharType="begin"/>
        </w:r>
        <w:r w:rsidR="00F56ED7">
          <w:rPr>
            <w:noProof/>
            <w:webHidden/>
          </w:rPr>
          <w:instrText xml:space="preserve"> PAGEREF _Toc531252671 \h </w:instrText>
        </w:r>
        <w:r w:rsidR="00F56ED7">
          <w:rPr>
            <w:noProof/>
            <w:webHidden/>
          </w:rPr>
        </w:r>
        <w:r w:rsidR="00F56ED7">
          <w:rPr>
            <w:noProof/>
            <w:webHidden/>
          </w:rPr>
          <w:fldChar w:fldCharType="separate"/>
        </w:r>
        <w:r w:rsidR="000576A6">
          <w:rPr>
            <w:noProof/>
            <w:webHidden/>
          </w:rPr>
          <w:t>178</w:t>
        </w:r>
        <w:r w:rsidR="00F56ED7">
          <w:rPr>
            <w:noProof/>
            <w:webHidden/>
          </w:rPr>
          <w:fldChar w:fldCharType="end"/>
        </w:r>
      </w:hyperlink>
    </w:p>
    <w:p w14:paraId="329D24ED"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72" w:history="1">
        <w:r w:rsidR="00F56ED7" w:rsidRPr="00EE6903">
          <w:rPr>
            <w:rStyle w:val="afc"/>
            <w:noProof/>
          </w:rPr>
          <w:t>30</w:t>
        </w:r>
        <w:r w:rsidR="00F56ED7">
          <w:rPr>
            <w:rFonts w:asciiTheme="minorHAnsi" w:eastAsiaTheme="minorEastAsia" w:hAnsiTheme="minorHAnsi" w:cstheme="minorBidi"/>
            <w:iCs w:val="0"/>
            <w:noProof/>
            <w:sz w:val="22"/>
            <w:szCs w:val="22"/>
            <w:lang w:eastAsia="ru-RU"/>
          </w:rPr>
          <w:tab/>
        </w:r>
        <w:r w:rsidR="00F56ED7" w:rsidRPr="00EE6903">
          <w:rPr>
            <w:rStyle w:val="afc"/>
            <w:noProof/>
          </w:rPr>
          <w:t>Решения по бесхозяйным тепловым сетям.</w:t>
        </w:r>
        <w:r w:rsidR="00F56ED7">
          <w:rPr>
            <w:noProof/>
            <w:webHidden/>
          </w:rPr>
          <w:tab/>
        </w:r>
        <w:r w:rsidR="00F56ED7">
          <w:rPr>
            <w:noProof/>
            <w:webHidden/>
          </w:rPr>
          <w:fldChar w:fldCharType="begin"/>
        </w:r>
        <w:r w:rsidR="00F56ED7">
          <w:rPr>
            <w:noProof/>
            <w:webHidden/>
          </w:rPr>
          <w:instrText xml:space="preserve"> PAGEREF _Toc531252672 \h </w:instrText>
        </w:r>
        <w:r w:rsidR="00F56ED7">
          <w:rPr>
            <w:noProof/>
            <w:webHidden/>
          </w:rPr>
        </w:r>
        <w:r w:rsidR="00F56ED7">
          <w:rPr>
            <w:noProof/>
            <w:webHidden/>
          </w:rPr>
          <w:fldChar w:fldCharType="separate"/>
        </w:r>
        <w:r w:rsidR="000576A6">
          <w:rPr>
            <w:noProof/>
            <w:webHidden/>
          </w:rPr>
          <w:t>180</w:t>
        </w:r>
        <w:r w:rsidR="00F56ED7">
          <w:rPr>
            <w:noProof/>
            <w:webHidden/>
          </w:rPr>
          <w:fldChar w:fldCharType="end"/>
        </w:r>
      </w:hyperlink>
    </w:p>
    <w:p w14:paraId="519E71F0"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73" w:history="1">
        <w:r w:rsidR="00F56ED7" w:rsidRPr="00EE6903">
          <w:rPr>
            <w:rStyle w:val="afc"/>
            <w:noProof/>
          </w:rPr>
          <w:t>31</w:t>
        </w:r>
        <w:r w:rsidR="00F56ED7">
          <w:rPr>
            <w:rFonts w:asciiTheme="minorHAnsi" w:eastAsiaTheme="minorEastAsia" w:hAnsiTheme="minorHAnsi" w:cstheme="minorBidi"/>
            <w:iCs w:val="0"/>
            <w:noProof/>
            <w:sz w:val="22"/>
            <w:szCs w:val="22"/>
            <w:lang w:eastAsia="ru-RU"/>
          </w:rPr>
          <w:tab/>
        </w:r>
        <w:r w:rsidR="00F56ED7" w:rsidRPr="00EE6903">
          <w:rPr>
            <w:rStyle w:val="afc"/>
            <w:noProof/>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F56ED7">
          <w:rPr>
            <w:noProof/>
            <w:webHidden/>
          </w:rPr>
          <w:tab/>
        </w:r>
        <w:r w:rsidR="00F56ED7">
          <w:rPr>
            <w:noProof/>
            <w:webHidden/>
          </w:rPr>
          <w:fldChar w:fldCharType="begin"/>
        </w:r>
        <w:r w:rsidR="00F56ED7">
          <w:rPr>
            <w:noProof/>
            <w:webHidden/>
          </w:rPr>
          <w:instrText xml:space="preserve"> PAGEREF _Toc531252673 \h </w:instrText>
        </w:r>
        <w:r w:rsidR="00F56ED7">
          <w:rPr>
            <w:noProof/>
            <w:webHidden/>
          </w:rPr>
        </w:r>
        <w:r w:rsidR="00F56ED7">
          <w:rPr>
            <w:noProof/>
            <w:webHidden/>
          </w:rPr>
          <w:fldChar w:fldCharType="separate"/>
        </w:r>
        <w:r w:rsidR="000576A6">
          <w:rPr>
            <w:noProof/>
            <w:webHidden/>
          </w:rPr>
          <w:t>181</w:t>
        </w:r>
        <w:r w:rsidR="00F56ED7">
          <w:rPr>
            <w:noProof/>
            <w:webHidden/>
          </w:rPr>
          <w:fldChar w:fldCharType="end"/>
        </w:r>
      </w:hyperlink>
    </w:p>
    <w:p w14:paraId="4685D5DC"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74" w:history="1">
        <w:r w:rsidR="00F56ED7" w:rsidRPr="00EE6903">
          <w:rPr>
            <w:rStyle w:val="afc"/>
            <w:noProof/>
          </w:rPr>
          <w:t>32</w:t>
        </w:r>
        <w:r w:rsidR="00F56ED7">
          <w:rPr>
            <w:rFonts w:asciiTheme="minorHAnsi" w:eastAsiaTheme="minorEastAsia" w:hAnsiTheme="minorHAnsi" w:cstheme="minorBidi"/>
            <w:iCs w:val="0"/>
            <w:noProof/>
            <w:sz w:val="22"/>
            <w:szCs w:val="22"/>
            <w:lang w:eastAsia="ru-RU"/>
          </w:rPr>
          <w:tab/>
        </w:r>
        <w:r w:rsidR="00F56ED7" w:rsidRPr="00EE6903">
          <w:rPr>
            <w:rStyle w:val="afc"/>
            <w:noProof/>
          </w:rPr>
          <w:t>Индикаторы развития систем теплоснабжения поселения, городского округа, города федерального значения.</w:t>
        </w:r>
        <w:r w:rsidR="00F56ED7">
          <w:rPr>
            <w:noProof/>
            <w:webHidden/>
          </w:rPr>
          <w:tab/>
        </w:r>
        <w:r w:rsidR="00F56ED7">
          <w:rPr>
            <w:noProof/>
            <w:webHidden/>
          </w:rPr>
          <w:fldChar w:fldCharType="begin"/>
        </w:r>
        <w:r w:rsidR="00F56ED7">
          <w:rPr>
            <w:noProof/>
            <w:webHidden/>
          </w:rPr>
          <w:instrText xml:space="preserve"> PAGEREF _Toc531252674 \h </w:instrText>
        </w:r>
        <w:r w:rsidR="00F56ED7">
          <w:rPr>
            <w:noProof/>
            <w:webHidden/>
          </w:rPr>
        </w:r>
        <w:r w:rsidR="00F56ED7">
          <w:rPr>
            <w:noProof/>
            <w:webHidden/>
          </w:rPr>
          <w:fldChar w:fldCharType="separate"/>
        </w:r>
        <w:r w:rsidR="000576A6">
          <w:rPr>
            <w:noProof/>
            <w:webHidden/>
          </w:rPr>
          <w:t>184</w:t>
        </w:r>
        <w:r w:rsidR="00F56ED7">
          <w:rPr>
            <w:noProof/>
            <w:webHidden/>
          </w:rPr>
          <w:fldChar w:fldCharType="end"/>
        </w:r>
      </w:hyperlink>
    </w:p>
    <w:p w14:paraId="176A3250" w14:textId="77777777" w:rsidR="00F56ED7" w:rsidRDefault="00612D72">
      <w:pPr>
        <w:pStyle w:val="14"/>
        <w:tabs>
          <w:tab w:val="right" w:leader="dot" w:pos="9345"/>
        </w:tabs>
        <w:rPr>
          <w:rFonts w:asciiTheme="minorHAnsi" w:eastAsiaTheme="minorEastAsia" w:hAnsiTheme="minorHAnsi" w:cstheme="minorBidi"/>
          <w:iCs w:val="0"/>
          <w:noProof/>
          <w:sz w:val="22"/>
          <w:szCs w:val="22"/>
          <w:lang w:eastAsia="ru-RU"/>
        </w:rPr>
      </w:pPr>
      <w:hyperlink w:anchor="_Toc531252675" w:history="1">
        <w:r w:rsidR="00F56ED7" w:rsidRPr="00EE6903">
          <w:rPr>
            <w:rStyle w:val="afc"/>
            <w:noProof/>
          </w:rPr>
          <w:t>33</w:t>
        </w:r>
        <w:r w:rsidR="00F56ED7">
          <w:rPr>
            <w:rFonts w:asciiTheme="minorHAnsi" w:eastAsiaTheme="minorEastAsia" w:hAnsiTheme="minorHAnsi" w:cstheme="minorBidi"/>
            <w:iCs w:val="0"/>
            <w:noProof/>
            <w:sz w:val="22"/>
            <w:szCs w:val="22"/>
            <w:lang w:eastAsia="ru-RU"/>
          </w:rPr>
          <w:tab/>
        </w:r>
        <w:r w:rsidR="00F56ED7" w:rsidRPr="00EE6903">
          <w:rPr>
            <w:rStyle w:val="afc"/>
            <w:noProof/>
          </w:rPr>
          <w:t>Ценовые (тарифные) последствия.</w:t>
        </w:r>
        <w:r w:rsidR="00F56ED7">
          <w:rPr>
            <w:noProof/>
            <w:webHidden/>
          </w:rPr>
          <w:tab/>
        </w:r>
        <w:r w:rsidR="00F56ED7">
          <w:rPr>
            <w:noProof/>
            <w:webHidden/>
          </w:rPr>
          <w:fldChar w:fldCharType="begin"/>
        </w:r>
        <w:r w:rsidR="00F56ED7">
          <w:rPr>
            <w:noProof/>
            <w:webHidden/>
          </w:rPr>
          <w:instrText xml:space="preserve"> PAGEREF _Toc531252675 \h </w:instrText>
        </w:r>
        <w:r w:rsidR="00F56ED7">
          <w:rPr>
            <w:noProof/>
            <w:webHidden/>
          </w:rPr>
        </w:r>
        <w:r w:rsidR="00F56ED7">
          <w:rPr>
            <w:noProof/>
            <w:webHidden/>
          </w:rPr>
          <w:fldChar w:fldCharType="separate"/>
        </w:r>
        <w:r w:rsidR="000576A6">
          <w:rPr>
            <w:noProof/>
            <w:webHidden/>
          </w:rPr>
          <w:t>186</w:t>
        </w:r>
        <w:r w:rsidR="00F56ED7">
          <w:rPr>
            <w:noProof/>
            <w:webHidden/>
          </w:rPr>
          <w:fldChar w:fldCharType="end"/>
        </w:r>
      </w:hyperlink>
    </w:p>
    <w:p w14:paraId="09DC3B22" w14:textId="77777777" w:rsidR="001F1CDB" w:rsidRDefault="00AB52D4" w:rsidP="00B54E93">
      <w:pPr>
        <w:pStyle w:val="0"/>
      </w:pPr>
      <w:r>
        <w:fldChar w:fldCharType="end"/>
      </w:r>
    </w:p>
    <w:p w14:paraId="09DC3B23" w14:textId="77777777" w:rsidR="00E57A3F" w:rsidRDefault="00E57A3F" w:rsidP="00B54E93">
      <w:pPr>
        <w:pStyle w:val="0"/>
        <w:sectPr w:rsidR="00E57A3F">
          <w:pgSz w:w="11906" w:h="16838"/>
          <w:pgMar w:top="1134" w:right="850" w:bottom="1134" w:left="1701" w:header="708" w:footer="708" w:gutter="0"/>
          <w:cols w:space="708"/>
          <w:docGrid w:linePitch="360"/>
        </w:sectPr>
      </w:pPr>
    </w:p>
    <w:p w14:paraId="09DC3B24" w14:textId="77777777" w:rsidR="00B54E93" w:rsidRPr="00B54E93" w:rsidRDefault="001F1CDB" w:rsidP="00B54E93">
      <w:pPr>
        <w:pStyle w:val="0"/>
      </w:pPr>
      <w:bookmarkStart w:id="1" w:name="_Toc531252641"/>
      <w:r w:rsidRPr="00B54E93">
        <w:lastRenderedPageBreak/>
        <w:t>ОБОСНОВЫВАЮЩИЕ МАТЕРИАЛЫ</w:t>
      </w:r>
      <w:bookmarkEnd w:id="1"/>
    </w:p>
    <w:p w14:paraId="09DC3B25" w14:textId="77777777" w:rsidR="00E57A3F" w:rsidRDefault="0080215E" w:rsidP="00D56573">
      <w:pPr>
        <w:pStyle w:val="1"/>
      </w:pPr>
      <w:bookmarkStart w:id="2" w:name="_Toc531252642"/>
      <w:r w:rsidRPr="00E57A3F">
        <w:lastRenderedPageBreak/>
        <w:t>Существующее положение в сфере производства, передачи и потребления тепловой энергии для целей теплоснабжения.</w:t>
      </w:r>
      <w:bookmarkEnd w:id="2"/>
    </w:p>
    <w:p w14:paraId="09DC3B26" w14:textId="77777777" w:rsidR="00E57A3F" w:rsidRDefault="0080215E" w:rsidP="00D56573">
      <w:pPr>
        <w:pStyle w:val="11"/>
      </w:pPr>
      <w:r w:rsidRPr="00E57A3F">
        <w:t>Функцион</w:t>
      </w:r>
      <w:r w:rsidR="00E57A3F">
        <w:t>альная структура теплоснабжения.</w:t>
      </w:r>
    </w:p>
    <w:p w14:paraId="79493F0B" w14:textId="41345AD3" w:rsidR="005C23D7" w:rsidRPr="00BE4BAC" w:rsidRDefault="005C23D7" w:rsidP="00BE4BAC">
      <w:pPr>
        <w:pStyle w:val="a1"/>
      </w:pPr>
      <w:r w:rsidRPr="00BE4BAC">
        <w:t xml:space="preserve">Расположение </w:t>
      </w:r>
      <w:r w:rsidRPr="00BE4BAC">
        <w:rPr>
          <w:rStyle w:val="120"/>
          <w:iCs/>
          <w:color w:val="auto"/>
        </w:rPr>
        <w:t>Ереми</w:t>
      </w:r>
      <w:r w:rsidR="00BE4BAC" w:rsidRPr="00BE4BAC">
        <w:rPr>
          <w:rStyle w:val="120"/>
          <w:iCs/>
          <w:color w:val="auto"/>
        </w:rPr>
        <w:t>зи</w:t>
      </w:r>
      <w:r w:rsidRPr="00BE4BAC">
        <w:rPr>
          <w:rStyle w:val="120"/>
          <w:iCs/>
          <w:color w:val="auto"/>
        </w:rPr>
        <w:t>но-Борисовского СП</w:t>
      </w:r>
      <w:r w:rsidRPr="00BE4BAC">
        <w:t xml:space="preserve"> в границах Тихорецкого района Краснодарского края приведено на </w:t>
      </w:r>
      <w:r w:rsidR="00F56ED7">
        <w:t xml:space="preserve">рисунке </w:t>
      </w:r>
      <w:r w:rsidR="00B83558" w:rsidRPr="00BE4BAC">
        <w:fldChar w:fldCharType="begin"/>
      </w:r>
      <w:r w:rsidR="00B83558" w:rsidRPr="00BE4BAC">
        <w:instrText xml:space="preserve"> REF _Ref531071111 \h  \* MERGEFORMAT </w:instrText>
      </w:r>
      <w:r w:rsidR="00B83558" w:rsidRPr="00BE4BAC">
        <w:fldChar w:fldCharType="separate"/>
      </w:r>
      <w:r w:rsidR="00D01E94">
        <w:t>1</w:t>
      </w:r>
      <w:r w:rsidR="00B83558" w:rsidRPr="00BE4BAC">
        <w:fldChar w:fldCharType="end"/>
      </w:r>
      <w:r w:rsidRPr="00BE4BAC">
        <w:t>.</w:t>
      </w:r>
    </w:p>
    <w:p w14:paraId="333D7CDC" w14:textId="716A37A9" w:rsidR="003C3A8B" w:rsidRDefault="003C3A8B" w:rsidP="00E57A3F">
      <w:pPr>
        <w:pStyle w:val="a1"/>
      </w:pPr>
      <w:r w:rsidRPr="003C3A8B">
        <w:rPr>
          <w:noProof/>
          <w:lang w:eastAsia="ru-RU"/>
        </w:rPr>
        <w:drawing>
          <wp:inline distT="0" distB="0" distL="0" distR="0" wp14:anchorId="5EE4D690" wp14:editId="3427236D">
            <wp:extent cx="5220586" cy="338068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20586" cy="3380685"/>
                    </a:xfrm>
                    <a:prstGeom prst="rect">
                      <a:avLst/>
                    </a:prstGeom>
                  </pic:spPr>
                </pic:pic>
              </a:graphicData>
            </a:graphic>
          </wp:inline>
        </w:drawing>
      </w:r>
    </w:p>
    <w:p w14:paraId="735A0E90" w14:textId="496B84FF" w:rsidR="005C23D7" w:rsidRPr="00BE4BAC" w:rsidRDefault="005C23D7" w:rsidP="00BE4BAC">
      <w:pPr>
        <w:pStyle w:val="a9"/>
      </w:pPr>
      <w:r w:rsidRPr="00BE4BAC">
        <w:t xml:space="preserve">Рисунок </w:t>
      </w:r>
      <w:fldSimple w:instr=" SEQ Рисунок \* ARABIC ">
        <w:bookmarkStart w:id="3" w:name="_Ref531071111"/>
        <w:r w:rsidR="00D01E94">
          <w:rPr>
            <w:noProof/>
          </w:rPr>
          <w:t>1</w:t>
        </w:r>
        <w:bookmarkEnd w:id="3"/>
      </w:fldSimple>
      <w:r w:rsidR="00B83558" w:rsidRPr="00BE4BAC">
        <w:t xml:space="preserve"> </w:t>
      </w:r>
      <w:r w:rsidRPr="00BE4BAC">
        <w:t xml:space="preserve">- Расположение </w:t>
      </w:r>
      <w:r w:rsidRPr="00BE4BAC">
        <w:rPr>
          <w:rStyle w:val="120"/>
          <w:iCs/>
          <w:color w:val="auto"/>
        </w:rPr>
        <w:t>Ереми</w:t>
      </w:r>
      <w:r w:rsidR="00BE4BAC" w:rsidRPr="00BE4BAC">
        <w:rPr>
          <w:rStyle w:val="120"/>
          <w:iCs/>
          <w:color w:val="auto"/>
        </w:rPr>
        <w:t>зи</w:t>
      </w:r>
      <w:r w:rsidRPr="00BE4BAC">
        <w:rPr>
          <w:rStyle w:val="120"/>
          <w:iCs/>
          <w:color w:val="auto"/>
        </w:rPr>
        <w:t>но-Борисовского СП</w:t>
      </w:r>
      <w:r w:rsidRPr="00BE4BAC">
        <w:t xml:space="preserve"> в границах Тихорецкого района Краснодарского края</w:t>
      </w:r>
    </w:p>
    <w:p w14:paraId="1864E321" w14:textId="77777777" w:rsidR="003C3A8B" w:rsidRDefault="003C3A8B" w:rsidP="00E57A3F">
      <w:pPr>
        <w:pStyle w:val="a1"/>
      </w:pPr>
    </w:p>
    <w:p w14:paraId="3EAD785C" w14:textId="77777777" w:rsidR="005C23D7" w:rsidRPr="00342563" w:rsidRDefault="005C23D7" w:rsidP="005C23D7">
      <w:pPr>
        <w:pStyle w:val="a1"/>
      </w:pPr>
      <w:r w:rsidRPr="00342563">
        <w:t>Климатические параметры холодного периода года в соответствии с СП</w:t>
      </w:r>
      <w:r>
        <w:t> </w:t>
      </w:r>
      <w:r w:rsidRPr="00342563">
        <w:t xml:space="preserve">131.13330.2012 составляют (принято по ближайшему поселению - </w:t>
      </w:r>
      <w:r>
        <w:t>г. Тихорецк</w:t>
      </w:r>
      <w:r w:rsidRPr="00342563">
        <w:t>):</w:t>
      </w:r>
    </w:p>
    <w:p w14:paraId="1FEF3A84" w14:textId="77777777" w:rsidR="005C23D7" w:rsidRPr="00342563" w:rsidRDefault="005C23D7" w:rsidP="005C23D7">
      <w:pPr>
        <w:pStyle w:val="a1"/>
      </w:pPr>
      <w:r w:rsidRPr="00342563">
        <w:t>- расчётная температура наружного воздуха: -</w:t>
      </w:r>
      <w:r>
        <w:t>17</w:t>
      </w:r>
      <w:r w:rsidRPr="00342563">
        <w:t xml:space="preserve"> °C;</w:t>
      </w:r>
    </w:p>
    <w:p w14:paraId="37A48C4E" w14:textId="77777777" w:rsidR="005C23D7" w:rsidRPr="00342563" w:rsidRDefault="005C23D7" w:rsidP="005C23D7">
      <w:pPr>
        <w:pStyle w:val="a1"/>
      </w:pPr>
      <w:r w:rsidRPr="00342563">
        <w:t xml:space="preserve">- средняя температура за отопительный период: </w:t>
      </w:r>
      <w:r>
        <w:t xml:space="preserve">1,2 </w:t>
      </w:r>
      <w:r w:rsidRPr="00342563">
        <w:t>°C;</w:t>
      </w:r>
    </w:p>
    <w:p w14:paraId="3EA76893" w14:textId="77777777" w:rsidR="005C23D7" w:rsidRPr="00342563" w:rsidRDefault="005C23D7" w:rsidP="005C23D7">
      <w:pPr>
        <w:pStyle w:val="a1"/>
      </w:pPr>
      <w:r w:rsidRPr="00342563">
        <w:t xml:space="preserve">- продолжительность отопительного периода: </w:t>
      </w:r>
      <w:r>
        <w:t>156</w:t>
      </w:r>
      <w:r w:rsidRPr="00342563">
        <w:t xml:space="preserve"> сут.</w:t>
      </w:r>
    </w:p>
    <w:p w14:paraId="376399E2" w14:textId="77777777" w:rsidR="005C23D7" w:rsidRDefault="005C23D7" w:rsidP="005C23D7">
      <w:pPr>
        <w:pStyle w:val="a1"/>
      </w:pPr>
    </w:p>
    <w:p w14:paraId="03133BB6" w14:textId="3324C24D" w:rsidR="005C23D7" w:rsidRPr="00B83558" w:rsidRDefault="005C23D7" w:rsidP="00B83558">
      <w:pPr>
        <w:pStyle w:val="a1"/>
        <w:rPr>
          <w:rStyle w:val="120"/>
          <w:iCs/>
          <w:color w:val="auto"/>
        </w:rPr>
      </w:pPr>
      <w:r w:rsidRPr="00B83558">
        <w:rPr>
          <w:rStyle w:val="120"/>
          <w:iCs/>
          <w:color w:val="auto"/>
        </w:rPr>
        <w:t>На территории поселения осуществляет деятельность одна теплоснабжающая организация Муниципальное унитарное предприятие Тихорецкого городского поселения Тихорецкого района «Тихорецктепло» (МУП ТГП ТР «Тихорецктепло»).</w:t>
      </w:r>
      <w:r w:rsidR="00B83558" w:rsidRPr="00B83558">
        <w:rPr>
          <w:rStyle w:val="120"/>
          <w:iCs/>
          <w:color w:val="auto"/>
        </w:rPr>
        <w:t xml:space="preserve"> </w:t>
      </w:r>
      <w:r w:rsidR="00B83558" w:rsidRPr="00B83558">
        <w:t xml:space="preserve">Функциональная структура теплоснабжения </w:t>
      </w:r>
      <w:r w:rsidR="00BE4BAC">
        <w:t>Еремизино-Борисовского</w:t>
      </w:r>
      <w:r w:rsidR="00B83558" w:rsidRPr="00B83558">
        <w:t xml:space="preserve"> СП приведена на рисунке </w:t>
      </w:r>
      <w:r w:rsidR="00B83558" w:rsidRPr="00B83558">
        <w:fldChar w:fldCharType="begin"/>
      </w:r>
      <w:r w:rsidR="00B83558" w:rsidRPr="00B83558">
        <w:instrText xml:space="preserve"> REF _Ref531071160 \h  \* MERGEFORMAT </w:instrText>
      </w:r>
      <w:r w:rsidR="00B83558" w:rsidRPr="00B83558">
        <w:fldChar w:fldCharType="separate"/>
      </w:r>
      <w:r w:rsidR="00D01E94">
        <w:t>2</w:t>
      </w:r>
      <w:r w:rsidR="00B83558" w:rsidRPr="00B83558">
        <w:fldChar w:fldCharType="end"/>
      </w:r>
      <w:r w:rsidR="00B83558" w:rsidRPr="00B83558">
        <w:t>.</w:t>
      </w:r>
    </w:p>
    <w:p w14:paraId="13E668F8" w14:textId="77777777" w:rsidR="005C23D7" w:rsidRDefault="005C23D7" w:rsidP="005C23D7">
      <w:pPr>
        <w:pStyle w:val="a1"/>
      </w:pPr>
    </w:p>
    <w:p w14:paraId="0955C040" w14:textId="77777777" w:rsidR="005C23D7" w:rsidRDefault="005C23D7" w:rsidP="005C23D7">
      <w:pPr>
        <w:pStyle w:val="a1"/>
      </w:pPr>
      <w:r>
        <w:object w:dxaOrig="10185" w:dyaOrig="1921" w14:anchorId="4CADB2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9.25pt;height:1in" o:ole="">
            <v:imagedata r:id="rId14" o:title=""/>
          </v:shape>
          <o:OLEObject Type="Embed" ProgID="Visio.Drawing.15" ShapeID="_x0000_i1025" DrawAspect="Content" ObjectID="_1605101392" r:id="rId15"/>
        </w:object>
      </w:r>
    </w:p>
    <w:p w14:paraId="39BD0CAD" w14:textId="5E1AAB87" w:rsidR="005C23D7" w:rsidRPr="00BE4BAC" w:rsidRDefault="005C23D7" w:rsidP="00BE4BAC">
      <w:pPr>
        <w:pStyle w:val="a1"/>
        <w:rPr>
          <w:rStyle w:val="120"/>
          <w:iCs/>
          <w:color w:val="auto"/>
        </w:rPr>
      </w:pPr>
      <w:bookmarkStart w:id="4" w:name="_Ref524618730"/>
      <w:r w:rsidRPr="00BE4BAC">
        <w:t xml:space="preserve">Рисунок </w:t>
      </w:r>
      <w:bookmarkEnd w:id="4"/>
      <w:r w:rsidR="00B83558" w:rsidRPr="00BE4BAC">
        <w:fldChar w:fldCharType="begin"/>
      </w:r>
      <w:r w:rsidR="00B83558" w:rsidRPr="00BE4BAC">
        <w:instrText xml:space="preserve"> SEQ Рисунок \* ARABIC </w:instrText>
      </w:r>
      <w:r w:rsidR="00B83558" w:rsidRPr="00BE4BAC">
        <w:fldChar w:fldCharType="separate"/>
      </w:r>
      <w:bookmarkStart w:id="5" w:name="_Ref531071160"/>
      <w:r w:rsidR="00D01E94">
        <w:rPr>
          <w:noProof/>
        </w:rPr>
        <w:t>2</w:t>
      </w:r>
      <w:bookmarkEnd w:id="5"/>
      <w:r w:rsidR="00B83558" w:rsidRPr="00BE4BAC">
        <w:fldChar w:fldCharType="end"/>
      </w:r>
      <w:r w:rsidRPr="00BE4BAC">
        <w:t xml:space="preserve"> - Функциональная структура теплоснабжения </w:t>
      </w:r>
      <w:r w:rsidRPr="00BE4BAC">
        <w:rPr>
          <w:rStyle w:val="120"/>
          <w:iCs/>
          <w:color w:val="auto"/>
        </w:rPr>
        <w:t>Ереми</w:t>
      </w:r>
      <w:r w:rsidR="00BE4BAC" w:rsidRPr="00BE4BAC">
        <w:rPr>
          <w:rStyle w:val="120"/>
          <w:iCs/>
          <w:color w:val="auto"/>
        </w:rPr>
        <w:t>зи</w:t>
      </w:r>
      <w:r w:rsidRPr="00BE4BAC">
        <w:rPr>
          <w:rStyle w:val="120"/>
          <w:iCs/>
          <w:color w:val="auto"/>
        </w:rPr>
        <w:t xml:space="preserve">но-Борисовского СП </w:t>
      </w:r>
    </w:p>
    <w:p w14:paraId="44EC8047" w14:textId="77777777" w:rsidR="003C3A8B" w:rsidRPr="00E57A3F" w:rsidRDefault="003C3A8B" w:rsidP="00E57A3F">
      <w:pPr>
        <w:pStyle w:val="a1"/>
      </w:pPr>
    </w:p>
    <w:p w14:paraId="09DC3B28" w14:textId="77777777" w:rsidR="0080215E" w:rsidRDefault="0080215E" w:rsidP="0080215E">
      <w:pPr>
        <w:pStyle w:val="111"/>
      </w:pPr>
      <w:r>
        <w:t>Зоны действия производственных котельных.</w:t>
      </w:r>
    </w:p>
    <w:p w14:paraId="343E418A" w14:textId="77777777" w:rsidR="005C23D7" w:rsidRPr="00282A22" w:rsidRDefault="005C23D7" w:rsidP="005C23D7">
      <w:pPr>
        <w:pStyle w:val="a1"/>
      </w:pPr>
      <w:r>
        <w:t>Крупных производственных котельных на территории поселения не имеется.</w:t>
      </w:r>
    </w:p>
    <w:p w14:paraId="2664FDA7" w14:textId="77777777" w:rsidR="005C23D7" w:rsidRPr="00282A22" w:rsidRDefault="005C23D7" w:rsidP="00282A22">
      <w:pPr>
        <w:pStyle w:val="a1"/>
      </w:pPr>
    </w:p>
    <w:p w14:paraId="09DC3B2A" w14:textId="77777777" w:rsidR="0080215E" w:rsidRDefault="0080215E" w:rsidP="0080215E">
      <w:pPr>
        <w:pStyle w:val="111"/>
      </w:pPr>
      <w:r>
        <w:t>Зоны действия индивидуального теплоснабжения.</w:t>
      </w:r>
    </w:p>
    <w:p w14:paraId="79635B98" w14:textId="29E37B9A" w:rsidR="005C23D7" w:rsidRDefault="005C23D7" w:rsidP="005C23D7">
      <w:pPr>
        <w:pStyle w:val="a1"/>
        <w:tabs>
          <w:tab w:val="left" w:pos="2026"/>
        </w:tabs>
      </w:pPr>
      <w:r>
        <w:t>Зоны действия индивидуального теплоснабжения имеют место на территориях застройки индивидуальными жилыми домами в соответствии с функциональным зонированием поселений.</w:t>
      </w:r>
    </w:p>
    <w:p w14:paraId="62C62622" w14:textId="77777777" w:rsidR="005C23D7" w:rsidRPr="00282A22" w:rsidRDefault="005C23D7" w:rsidP="005C23D7">
      <w:pPr>
        <w:pStyle w:val="a1"/>
        <w:tabs>
          <w:tab w:val="left" w:pos="2026"/>
        </w:tabs>
      </w:pPr>
    </w:p>
    <w:p w14:paraId="09DC3B2C" w14:textId="77777777" w:rsidR="0080215E" w:rsidRDefault="0080215E" w:rsidP="0080215E">
      <w:pPr>
        <w:pStyle w:val="11"/>
      </w:pPr>
      <w:r>
        <w:t>Источники тепловой энергии</w:t>
      </w:r>
      <w:r w:rsidR="00282A22">
        <w:t>.</w:t>
      </w:r>
    </w:p>
    <w:p w14:paraId="09DC3B2E" w14:textId="77777777" w:rsidR="0080215E" w:rsidRDefault="0080215E" w:rsidP="0080215E">
      <w:pPr>
        <w:pStyle w:val="111"/>
      </w:pPr>
      <w:r>
        <w:t>Структура и технические характеристики основного оборудования.</w:t>
      </w:r>
    </w:p>
    <w:p w14:paraId="438818D2" w14:textId="77777777" w:rsidR="0083760B" w:rsidRPr="0083760B" w:rsidRDefault="0083760B" w:rsidP="0083760B">
      <w:pPr>
        <w:pStyle w:val="a1"/>
      </w:pPr>
      <w:r w:rsidRPr="0083760B">
        <w:t>На сегодняшний день в поселении находятся 2 источника тепловой энергии. Котельно-печным топливом для всех источников является природный газ, аварийное и резервное топливо отсутствует.</w:t>
      </w:r>
    </w:p>
    <w:p w14:paraId="572CFD2A" w14:textId="77777777" w:rsidR="0083760B" w:rsidRPr="0083760B" w:rsidRDefault="0083760B" w:rsidP="0083760B">
      <w:pPr>
        <w:pStyle w:val="a1"/>
      </w:pPr>
      <w:r w:rsidRPr="0083760B">
        <w:t xml:space="preserve">Характеристика функционирующих котельных в поселения представлена в таблице </w:t>
      </w:r>
      <w:r w:rsidRPr="0083760B">
        <w:fldChar w:fldCharType="begin"/>
      </w:r>
      <w:r w:rsidRPr="0083760B">
        <w:instrText xml:space="preserve"> REF _Ref525649160 \h </w:instrText>
      </w:r>
      <w:r w:rsidRPr="0083760B">
        <w:fldChar w:fldCharType="separate"/>
      </w:r>
      <w:r w:rsidR="00D01E94">
        <w:rPr>
          <w:noProof/>
        </w:rPr>
        <w:t>1</w:t>
      </w:r>
      <w:r w:rsidRPr="0083760B">
        <w:fldChar w:fldCharType="end"/>
      </w:r>
      <w:r w:rsidRPr="0083760B">
        <w:t>.</w:t>
      </w:r>
    </w:p>
    <w:p w14:paraId="73F91C08" w14:textId="77777777" w:rsidR="0083760B" w:rsidRPr="0083760B" w:rsidRDefault="0083760B" w:rsidP="0083760B">
      <w:pPr>
        <w:pStyle w:val="a1"/>
      </w:pPr>
    </w:p>
    <w:p w14:paraId="36B54EB3" w14:textId="77777777" w:rsidR="0083760B" w:rsidRPr="0083760B" w:rsidRDefault="0083760B" w:rsidP="0083760B">
      <w:pPr>
        <w:sectPr w:rsidR="0083760B" w:rsidRPr="0083760B">
          <w:pgSz w:w="11906" w:h="16838"/>
          <w:pgMar w:top="1134" w:right="850" w:bottom="1134" w:left="1701" w:header="708" w:footer="708" w:gutter="0"/>
          <w:cols w:space="720"/>
        </w:sectPr>
      </w:pPr>
    </w:p>
    <w:p w14:paraId="6499032A" w14:textId="77777777" w:rsidR="0083760B" w:rsidRPr="0083760B" w:rsidRDefault="0083760B" w:rsidP="0083760B">
      <w:pPr>
        <w:pStyle w:val="af8"/>
      </w:pPr>
      <w:bookmarkStart w:id="6" w:name="_Ref512696143"/>
      <w:r w:rsidRPr="0083760B">
        <w:lastRenderedPageBreak/>
        <w:t xml:space="preserve">Таблица </w:t>
      </w:r>
      <w:fldSimple w:instr=" SEQ Таблица \* ARABIC ">
        <w:bookmarkStart w:id="7" w:name="_Ref525649160"/>
        <w:r w:rsidR="00D01E94">
          <w:rPr>
            <w:noProof/>
          </w:rPr>
          <w:t>1</w:t>
        </w:r>
        <w:bookmarkEnd w:id="7"/>
      </w:fldSimple>
      <w:bookmarkEnd w:id="6"/>
      <w:r w:rsidRPr="0083760B">
        <w:t xml:space="preserve"> – Показатели тепловой мощности источников тепловой энергии</w:t>
      </w:r>
    </w:p>
    <w:tbl>
      <w:tblPr>
        <w:tblW w:w="15195" w:type="dxa"/>
        <w:tblLayout w:type="fixed"/>
        <w:tblLook w:val="04A0" w:firstRow="1" w:lastRow="0" w:firstColumn="1" w:lastColumn="0" w:noHBand="0" w:noVBand="1"/>
      </w:tblPr>
      <w:tblGrid>
        <w:gridCol w:w="602"/>
        <w:gridCol w:w="1368"/>
        <w:gridCol w:w="2433"/>
        <w:gridCol w:w="1521"/>
        <w:gridCol w:w="911"/>
        <w:gridCol w:w="1203"/>
        <w:gridCol w:w="1422"/>
        <w:gridCol w:w="1023"/>
        <w:gridCol w:w="1107"/>
        <w:gridCol w:w="1307"/>
        <w:gridCol w:w="901"/>
        <w:gridCol w:w="1397"/>
      </w:tblGrid>
      <w:tr w:rsidR="0083760B" w14:paraId="706D689B" w14:textId="77777777" w:rsidTr="0083760B">
        <w:trPr>
          <w:trHeight w:val="117"/>
          <w:tblHeader/>
        </w:trPr>
        <w:tc>
          <w:tcPr>
            <w:tcW w:w="602" w:type="dxa"/>
            <w:vMerge w:val="restart"/>
            <w:tcBorders>
              <w:top w:val="single" w:sz="4" w:space="0" w:color="auto"/>
              <w:left w:val="single" w:sz="4" w:space="0" w:color="auto"/>
              <w:bottom w:val="single" w:sz="4" w:space="0" w:color="auto"/>
              <w:right w:val="single" w:sz="4" w:space="0" w:color="auto"/>
            </w:tcBorders>
            <w:noWrap/>
            <w:vAlign w:val="center"/>
            <w:hideMark/>
          </w:tcPr>
          <w:p w14:paraId="5D1B4FCD" w14:textId="77777777" w:rsidR="0083760B" w:rsidRPr="0083760B" w:rsidRDefault="0083760B" w:rsidP="000F7ADE">
            <w:pPr>
              <w:pStyle w:val="103"/>
            </w:pPr>
            <w:r w:rsidRPr="0083760B">
              <w:t>№</w:t>
            </w:r>
          </w:p>
        </w:tc>
        <w:tc>
          <w:tcPr>
            <w:tcW w:w="1368" w:type="dxa"/>
            <w:vMerge w:val="restart"/>
            <w:tcBorders>
              <w:top w:val="single" w:sz="4" w:space="0" w:color="auto"/>
              <w:left w:val="single" w:sz="4" w:space="0" w:color="auto"/>
              <w:bottom w:val="single" w:sz="4" w:space="0" w:color="auto"/>
              <w:right w:val="single" w:sz="4" w:space="0" w:color="auto"/>
            </w:tcBorders>
            <w:vAlign w:val="center"/>
            <w:hideMark/>
          </w:tcPr>
          <w:p w14:paraId="7BD15ABD" w14:textId="77777777" w:rsidR="0083760B" w:rsidRPr="0083760B" w:rsidRDefault="0083760B" w:rsidP="000F7ADE">
            <w:pPr>
              <w:pStyle w:val="103"/>
            </w:pPr>
            <w:r w:rsidRPr="0083760B">
              <w:t>Наименование котельной</w:t>
            </w:r>
          </w:p>
        </w:tc>
        <w:tc>
          <w:tcPr>
            <w:tcW w:w="2433" w:type="dxa"/>
            <w:vMerge w:val="restart"/>
            <w:tcBorders>
              <w:top w:val="single" w:sz="4" w:space="0" w:color="auto"/>
              <w:left w:val="single" w:sz="4" w:space="0" w:color="auto"/>
              <w:bottom w:val="single" w:sz="4" w:space="0" w:color="auto"/>
              <w:right w:val="single" w:sz="4" w:space="0" w:color="auto"/>
            </w:tcBorders>
            <w:vAlign w:val="center"/>
            <w:hideMark/>
          </w:tcPr>
          <w:p w14:paraId="2992FAC0" w14:textId="77777777" w:rsidR="0083760B" w:rsidRPr="0083760B" w:rsidRDefault="0083760B" w:rsidP="000F7ADE">
            <w:pPr>
              <w:pStyle w:val="103"/>
            </w:pPr>
            <w:r w:rsidRPr="0083760B">
              <w:t>Адрес</w:t>
            </w:r>
          </w:p>
        </w:tc>
        <w:tc>
          <w:tcPr>
            <w:tcW w:w="1521" w:type="dxa"/>
            <w:vMerge w:val="restart"/>
            <w:tcBorders>
              <w:top w:val="single" w:sz="4" w:space="0" w:color="auto"/>
              <w:left w:val="single" w:sz="4" w:space="0" w:color="auto"/>
              <w:bottom w:val="single" w:sz="4" w:space="0" w:color="auto"/>
              <w:right w:val="single" w:sz="4" w:space="0" w:color="auto"/>
            </w:tcBorders>
            <w:vAlign w:val="center"/>
            <w:hideMark/>
          </w:tcPr>
          <w:p w14:paraId="06AA556B" w14:textId="77777777" w:rsidR="0083760B" w:rsidRPr="0083760B" w:rsidRDefault="0083760B" w:rsidP="000F7ADE">
            <w:pPr>
              <w:pStyle w:val="103"/>
            </w:pPr>
            <w:r w:rsidRPr="0083760B">
              <w:t>Марка котла</w:t>
            </w:r>
          </w:p>
        </w:tc>
        <w:tc>
          <w:tcPr>
            <w:tcW w:w="911" w:type="dxa"/>
            <w:vMerge w:val="restart"/>
            <w:tcBorders>
              <w:top w:val="single" w:sz="4" w:space="0" w:color="auto"/>
              <w:left w:val="single" w:sz="4" w:space="0" w:color="auto"/>
              <w:bottom w:val="single" w:sz="4" w:space="0" w:color="auto"/>
              <w:right w:val="single" w:sz="4" w:space="0" w:color="auto"/>
            </w:tcBorders>
            <w:vAlign w:val="center"/>
            <w:hideMark/>
          </w:tcPr>
          <w:p w14:paraId="4F9BB027" w14:textId="77777777" w:rsidR="0083760B" w:rsidRPr="0083760B" w:rsidRDefault="0083760B" w:rsidP="000F7ADE">
            <w:pPr>
              <w:pStyle w:val="103"/>
            </w:pPr>
            <w:r w:rsidRPr="0083760B">
              <w:t>вид теплоносителя</w:t>
            </w:r>
          </w:p>
        </w:tc>
        <w:tc>
          <w:tcPr>
            <w:tcW w:w="1203" w:type="dxa"/>
            <w:vMerge w:val="restart"/>
            <w:tcBorders>
              <w:top w:val="single" w:sz="4" w:space="0" w:color="auto"/>
              <w:left w:val="single" w:sz="4" w:space="0" w:color="auto"/>
              <w:bottom w:val="single" w:sz="4" w:space="0" w:color="auto"/>
              <w:right w:val="single" w:sz="4" w:space="0" w:color="auto"/>
            </w:tcBorders>
            <w:vAlign w:val="center"/>
            <w:hideMark/>
          </w:tcPr>
          <w:p w14:paraId="22C1B08C" w14:textId="77777777" w:rsidR="0083760B" w:rsidRPr="0083760B" w:rsidRDefault="0083760B" w:rsidP="000F7ADE">
            <w:pPr>
              <w:pStyle w:val="103"/>
            </w:pPr>
            <w:r w:rsidRPr="0083760B">
              <w:t>Установленная тепловая мощность котлов, Гкал/ч</w:t>
            </w:r>
          </w:p>
        </w:tc>
        <w:tc>
          <w:tcPr>
            <w:tcW w:w="1422" w:type="dxa"/>
            <w:vMerge w:val="restart"/>
            <w:tcBorders>
              <w:top w:val="single" w:sz="4" w:space="0" w:color="auto"/>
              <w:left w:val="single" w:sz="4" w:space="0" w:color="auto"/>
              <w:bottom w:val="single" w:sz="4" w:space="0" w:color="auto"/>
              <w:right w:val="single" w:sz="4" w:space="0" w:color="auto"/>
            </w:tcBorders>
            <w:vAlign w:val="center"/>
            <w:hideMark/>
          </w:tcPr>
          <w:p w14:paraId="7B9E9F4E" w14:textId="77777777" w:rsidR="0083760B" w:rsidRPr="0083760B" w:rsidRDefault="0083760B" w:rsidP="000F7ADE">
            <w:pPr>
              <w:pStyle w:val="103"/>
            </w:pPr>
            <w:r w:rsidRPr="0083760B">
              <w:t>Располагаемая тепловая мощность котельной, Гкал/ч</w:t>
            </w:r>
          </w:p>
        </w:tc>
        <w:tc>
          <w:tcPr>
            <w:tcW w:w="2130" w:type="dxa"/>
            <w:gridSpan w:val="2"/>
            <w:tcBorders>
              <w:top w:val="single" w:sz="4" w:space="0" w:color="auto"/>
              <w:left w:val="nil"/>
              <w:bottom w:val="single" w:sz="4" w:space="0" w:color="auto"/>
              <w:right w:val="single" w:sz="4" w:space="0" w:color="auto"/>
            </w:tcBorders>
            <w:vAlign w:val="center"/>
            <w:hideMark/>
          </w:tcPr>
          <w:p w14:paraId="0F52793C" w14:textId="77777777" w:rsidR="0083760B" w:rsidRPr="0083760B" w:rsidRDefault="0083760B" w:rsidP="000F7ADE">
            <w:pPr>
              <w:pStyle w:val="103"/>
            </w:pPr>
            <w:r w:rsidRPr="0083760B">
              <w:t>КПД</w:t>
            </w:r>
          </w:p>
        </w:tc>
        <w:tc>
          <w:tcPr>
            <w:tcW w:w="1307" w:type="dxa"/>
            <w:vMerge w:val="restart"/>
            <w:tcBorders>
              <w:top w:val="single" w:sz="4" w:space="0" w:color="auto"/>
              <w:left w:val="single" w:sz="4" w:space="0" w:color="auto"/>
              <w:bottom w:val="single" w:sz="4" w:space="0" w:color="auto"/>
              <w:right w:val="single" w:sz="4" w:space="0" w:color="auto"/>
            </w:tcBorders>
            <w:vAlign w:val="center"/>
            <w:hideMark/>
          </w:tcPr>
          <w:p w14:paraId="6A01BD0C" w14:textId="77777777" w:rsidR="0083760B" w:rsidRPr="0083760B" w:rsidRDefault="0083760B" w:rsidP="000F7ADE">
            <w:pPr>
              <w:pStyle w:val="103"/>
            </w:pPr>
            <w:r w:rsidRPr="0083760B">
              <w:t>Год ввода котлов в эксплуатацию</w:t>
            </w:r>
          </w:p>
        </w:tc>
        <w:tc>
          <w:tcPr>
            <w:tcW w:w="901" w:type="dxa"/>
            <w:vMerge w:val="restart"/>
            <w:tcBorders>
              <w:top w:val="single" w:sz="4" w:space="0" w:color="auto"/>
              <w:left w:val="single" w:sz="4" w:space="0" w:color="auto"/>
              <w:bottom w:val="single" w:sz="4" w:space="0" w:color="auto"/>
              <w:right w:val="single" w:sz="4" w:space="0" w:color="auto"/>
            </w:tcBorders>
            <w:vAlign w:val="center"/>
            <w:hideMark/>
          </w:tcPr>
          <w:p w14:paraId="5FBE75C9" w14:textId="77777777" w:rsidR="0083760B" w:rsidRPr="0083760B" w:rsidRDefault="0083760B" w:rsidP="000F7ADE">
            <w:pPr>
              <w:pStyle w:val="103"/>
            </w:pPr>
            <w:r w:rsidRPr="0083760B">
              <w:t>Наличие ХВО</w:t>
            </w:r>
          </w:p>
        </w:tc>
        <w:tc>
          <w:tcPr>
            <w:tcW w:w="1397" w:type="dxa"/>
            <w:vMerge w:val="restart"/>
            <w:tcBorders>
              <w:top w:val="single" w:sz="4" w:space="0" w:color="auto"/>
              <w:left w:val="single" w:sz="4" w:space="0" w:color="auto"/>
              <w:bottom w:val="single" w:sz="4" w:space="0" w:color="auto"/>
              <w:right w:val="single" w:sz="4" w:space="0" w:color="auto"/>
            </w:tcBorders>
            <w:vAlign w:val="center"/>
            <w:hideMark/>
          </w:tcPr>
          <w:p w14:paraId="28B98699" w14:textId="77777777" w:rsidR="0083760B" w:rsidRPr="0083760B" w:rsidRDefault="0083760B" w:rsidP="000F7ADE">
            <w:pPr>
              <w:pStyle w:val="103"/>
            </w:pPr>
            <w:r w:rsidRPr="0083760B">
              <w:t>Нормативная производительность ХВО, м3/ч</w:t>
            </w:r>
          </w:p>
        </w:tc>
      </w:tr>
      <w:tr w:rsidR="0083760B" w14:paraId="3AB5DDE2" w14:textId="77777777" w:rsidTr="0083760B">
        <w:trPr>
          <w:trHeight w:val="951"/>
          <w:tblHeader/>
        </w:trPr>
        <w:tc>
          <w:tcPr>
            <w:tcW w:w="602" w:type="dxa"/>
            <w:vMerge/>
            <w:tcBorders>
              <w:top w:val="single" w:sz="4" w:space="0" w:color="auto"/>
              <w:left w:val="single" w:sz="4" w:space="0" w:color="auto"/>
              <w:bottom w:val="single" w:sz="4" w:space="0" w:color="auto"/>
              <w:right w:val="single" w:sz="4" w:space="0" w:color="auto"/>
            </w:tcBorders>
            <w:vAlign w:val="center"/>
            <w:hideMark/>
          </w:tcPr>
          <w:p w14:paraId="3052F806" w14:textId="77777777" w:rsidR="0083760B" w:rsidRPr="0083760B" w:rsidRDefault="0083760B" w:rsidP="000F7ADE">
            <w:pPr>
              <w:pStyle w:val="103"/>
            </w:pPr>
          </w:p>
        </w:tc>
        <w:tc>
          <w:tcPr>
            <w:tcW w:w="1368" w:type="dxa"/>
            <w:vMerge/>
            <w:tcBorders>
              <w:top w:val="single" w:sz="4" w:space="0" w:color="auto"/>
              <w:left w:val="single" w:sz="4" w:space="0" w:color="auto"/>
              <w:bottom w:val="single" w:sz="4" w:space="0" w:color="auto"/>
              <w:right w:val="single" w:sz="4" w:space="0" w:color="auto"/>
            </w:tcBorders>
            <w:vAlign w:val="center"/>
            <w:hideMark/>
          </w:tcPr>
          <w:p w14:paraId="7A01BF70" w14:textId="77777777" w:rsidR="0083760B" w:rsidRPr="0083760B" w:rsidRDefault="0083760B" w:rsidP="000F7ADE">
            <w:pPr>
              <w:pStyle w:val="103"/>
            </w:pPr>
          </w:p>
        </w:tc>
        <w:tc>
          <w:tcPr>
            <w:tcW w:w="2433" w:type="dxa"/>
            <w:vMerge/>
            <w:tcBorders>
              <w:top w:val="single" w:sz="4" w:space="0" w:color="auto"/>
              <w:left w:val="single" w:sz="4" w:space="0" w:color="auto"/>
              <w:bottom w:val="single" w:sz="4" w:space="0" w:color="auto"/>
              <w:right w:val="single" w:sz="4" w:space="0" w:color="auto"/>
            </w:tcBorders>
            <w:vAlign w:val="center"/>
            <w:hideMark/>
          </w:tcPr>
          <w:p w14:paraId="301A33E9" w14:textId="77777777" w:rsidR="0083760B" w:rsidRPr="0083760B" w:rsidRDefault="0083760B" w:rsidP="000F7ADE">
            <w:pPr>
              <w:pStyle w:val="103"/>
            </w:pPr>
          </w:p>
        </w:tc>
        <w:tc>
          <w:tcPr>
            <w:tcW w:w="1521" w:type="dxa"/>
            <w:vMerge/>
            <w:tcBorders>
              <w:top w:val="single" w:sz="4" w:space="0" w:color="auto"/>
              <w:left w:val="single" w:sz="4" w:space="0" w:color="auto"/>
              <w:bottom w:val="single" w:sz="4" w:space="0" w:color="auto"/>
              <w:right w:val="single" w:sz="4" w:space="0" w:color="auto"/>
            </w:tcBorders>
            <w:vAlign w:val="center"/>
            <w:hideMark/>
          </w:tcPr>
          <w:p w14:paraId="78462DCF" w14:textId="77777777" w:rsidR="0083760B" w:rsidRPr="0083760B" w:rsidRDefault="0083760B" w:rsidP="000F7ADE">
            <w:pPr>
              <w:pStyle w:val="103"/>
            </w:pPr>
          </w:p>
        </w:tc>
        <w:tc>
          <w:tcPr>
            <w:tcW w:w="911" w:type="dxa"/>
            <w:vMerge/>
            <w:tcBorders>
              <w:top w:val="single" w:sz="4" w:space="0" w:color="auto"/>
              <w:left w:val="single" w:sz="4" w:space="0" w:color="auto"/>
              <w:bottom w:val="single" w:sz="4" w:space="0" w:color="auto"/>
              <w:right w:val="single" w:sz="4" w:space="0" w:color="auto"/>
            </w:tcBorders>
            <w:vAlign w:val="center"/>
            <w:hideMark/>
          </w:tcPr>
          <w:p w14:paraId="375858EF" w14:textId="77777777" w:rsidR="0083760B" w:rsidRPr="0083760B" w:rsidRDefault="0083760B" w:rsidP="000F7ADE">
            <w:pPr>
              <w:pStyle w:val="103"/>
            </w:pPr>
          </w:p>
        </w:tc>
        <w:tc>
          <w:tcPr>
            <w:tcW w:w="1203" w:type="dxa"/>
            <w:vMerge/>
            <w:tcBorders>
              <w:top w:val="single" w:sz="4" w:space="0" w:color="auto"/>
              <w:left w:val="single" w:sz="4" w:space="0" w:color="auto"/>
              <w:bottom w:val="single" w:sz="4" w:space="0" w:color="auto"/>
              <w:right w:val="single" w:sz="4" w:space="0" w:color="auto"/>
            </w:tcBorders>
            <w:vAlign w:val="center"/>
            <w:hideMark/>
          </w:tcPr>
          <w:p w14:paraId="535890AE" w14:textId="77777777" w:rsidR="0083760B" w:rsidRPr="0083760B" w:rsidRDefault="0083760B" w:rsidP="000F7ADE">
            <w:pPr>
              <w:pStyle w:val="103"/>
            </w:pPr>
          </w:p>
        </w:tc>
        <w:tc>
          <w:tcPr>
            <w:tcW w:w="1422" w:type="dxa"/>
            <w:vMerge/>
            <w:tcBorders>
              <w:top w:val="single" w:sz="4" w:space="0" w:color="auto"/>
              <w:left w:val="single" w:sz="4" w:space="0" w:color="auto"/>
              <w:bottom w:val="single" w:sz="4" w:space="0" w:color="auto"/>
              <w:right w:val="single" w:sz="4" w:space="0" w:color="auto"/>
            </w:tcBorders>
            <w:vAlign w:val="center"/>
            <w:hideMark/>
          </w:tcPr>
          <w:p w14:paraId="07B34479" w14:textId="77777777" w:rsidR="0083760B" w:rsidRPr="0083760B" w:rsidRDefault="0083760B" w:rsidP="000F7ADE">
            <w:pPr>
              <w:pStyle w:val="103"/>
            </w:pPr>
          </w:p>
        </w:tc>
        <w:tc>
          <w:tcPr>
            <w:tcW w:w="1023" w:type="dxa"/>
            <w:tcBorders>
              <w:top w:val="nil"/>
              <w:left w:val="nil"/>
              <w:bottom w:val="single" w:sz="4" w:space="0" w:color="auto"/>
              <w:right w:val="single" w:sz="4" w:space="0" w:color="auto"/>
            </w:tcBorders>
            <w:vAlign w:val="center"/>
            <w:hideMark/>
          </w:tcPr>
          <w:p w14:paraId="03568098" w14:textId="77777777" w:rsidR="0083760B" w:rsidRPr="0083760B" w:rsidRDefault="0083760B" w:rsidP="000F7ADE">
            <w:pPr>
              <w:pStyle w:val="103"/>
            </w:pPr>
            <w:r w:rsidRPr="0083760B">
              <w:t>По паспорту</w:t>
            </w:r>
          </w:p>
        </w:tc>
        <w:tc>
          <w:tcPr>
            <w:tcW w:w="1107" w:type="dxa"/>
            <w:tcBorders>
              <w:top w:val="nil"/>
              <w:left w:val="nil"/>
              <w:bottom w:val="single" w:sz="4" w:space="0" w:color="auto"/>
              <w:right w:val="single" w:sz="4" w:space="0" w:color="auto"/>
            </w:tcBorders>
            <w:vAlign w:val="center"/>
            <w:hideMark/>
          </w:tcPr>
          <w:p w14:paraId="28900842" w14:textId="77777777" w:rsidR="0083760B" w:rsidRPr="0083760B" w:rsidRDefault="0083760B" w:rsidP="000F7ADE">
            <w:pPr>
              <w:pStyle w:val="103"/>
            </w:pPr>
            <w:r w:rsidRPr="0083760B">
              <w:t>Фактический</w:t>
            </w:r>
          </w:p>
        </w:tc>
        <w:tc>
          <w:tcPr>
            <w:tcW w:w="1307" w:type="dxa"/>
            <w:vMerge/>
            <w:tcBorders>
              <w:top w:val="single" w:sz="4" w:space="0" w:color="auto"/>
              <w:left w:val="single" w:sz="4" w:space="0" w:color="auto"/>
              <w:bottom w:val="single" w:sz="4" w:space="0" w:color="auto"/>
              <w:right w:val="single" w:sz="4" w:space="0" w:color="auto"/>
            </w:tcBorders>
            <w:vAlign w:val="center"/>
            <w:hideMark/>
          </w:tcPr>
          <w:p w14:paraId="389998EE" w14:textId="77777777" w:rsidR="0083760B" w:rsidRPr="0083760B" w:rsidRDefault="0083760B" w:rsidP="000F7ADE">
            <w:pPr>
              <w:pStyle w:val="103"/>
            </w:pPr>
          </w:p>
        </w:tc>
        <w:tc>
          <w:tcPr>
            <w:tcW w:w="901" w:type="dxa"/>
            <w:vMerge/>
            <w:tcBorders>
              <w:top w:val="single" w:sz="4" w:space="0" w:color="auto"/>
              <w:left w:val="single" w:sz="4" w:space="0" w:color="auto"/>
              <w:bottom w:val="single" w:sz="4" w:space="0" w:color="auto"/>
              <w:right w:val="single" w:sz="4" w:space="0" w:color="auto"/>
            </w:tcBorders>
            <w:vAlign w:val="center"/>
            <w:hideMark/>
          </w:tcPr>
          <w:p w14:paraId="778CAAD7" w14:textId="77777777" w:rsidR="0083760B" w:rsidRPr="0083760B" w:rsidRDefault="0083760B" w:rsidP="000F7ADE">
            <w:pPr>
              <w:pStyle w:val="103"/>
            </w:pPr>
          </w:p>
        </w:tc>
        <w:tc>
          <w:tcPr>
            <w:tcW w:w="1397" w:type="dxa"/>
            <w:vMerge/>
            <w:tcBorders>
              <w:top w:val="single" w:sz="4" w:space="0" w:color="auto"/>
              <w:left w:val="single" w:sz="4" w:space="0" w:color="auto"/>
              <w:bottom w:val="single" w:sz="4" w:space="0" w:color="auto"/>
              <w:right w:val="single" w:sz="4" w:space="0" w:color="auto"/>
            </w:tcBorders>
            <w:vAlign w:val="center"/>
            <w:hideMark/>
          </w:tcPr>
          <w:p w14:paraId="6A82E5C6" w14:textId="77777777" w:rsidR="0083760B" w:rsidRPr="0083760B" w:rsidRDefault="0083760B" w:rsidP="000F7ADE">
            <w:pPr>
              <w:pStyle w:val="103"/>
            </w:pPr>
          </w:p>
        </w:tc>
      </w:tr>
      <w:tr w:rsidR="0083760B" w14:paraId="7ABAEB67" w14:textId="77777777" w:rsidTr="0083760B">
        <w:trPr>
          <w:trHeight w:val="279"/>
        </w:trPr>
        <w:tc>
          <w:tcPr>
            <w:tcW w:w="602" w:type="dxa"/>
            <w:vMerge w:val="restart"/>
            <w:tcBorders>
              <w:top w:val="nil"/>
              <w:left w:val="single" w:sz="4" w:space="0" w:color="auto"/>
              <w:bottom w:val="single" w:sz="4" w:space="0" w:color="auto"/>
              <w:right w:val="single" w:sz="4" w:space="0" w:color="auto"/>
            </w:tcBorders>
            <w:noWrap/>
            <w:vAlign w:val="center"/>
            <w:hideMark/>
          </w:tcPr>
          <w:p w14:paraId="6CF45B9C" w14:textId="52CEF155" w:rsidR="0083760B" w:rsidRPr="0083760B" w:rsidRDefault="00D56A1A" w:rsidP="000F7ADE">
            <w:pPr>
              <w:pStyle w:val="103"/>
            </w:pPr>
            <w:r>
              <w:t>1</w:t>
            </w:r>
          </w:p>
        </w:tc>
        <w:tc>
          <w:tcPr>
            <w:tcW w:w="1368" w:type="dxa"/>
            <w:vMerge w:val="restart"/>
            <w:tcBorders>
              <w:top w:val="nil"/>
              <w:left w:val="single" w:sz="4" w:space="0" w:color="auto"/>
              <w:bottom w:val="single" w:sz="4" w:space="0" w:color="auto"/>
              <w:right w:val="single" w:sz="4" w:space="0" w:color="auto"/>
            </w:tcBorders>
            <w:noWrap/>
            <w:vAlign w:val="center"/>
            <w:hideMark/>
          </w:tcPr>
          <w:p w14:paraId="756B672E" w14:textId="77777777" w:rsidR="0083760B" w:rsidRPr="0083760B" w:rsidRDefault="0083760B" w:rsidP="000F7ADE">
            <w:pPr>
              <w:pStyle w:val="103"/>
            </w:pPr>
            <w:r w:rsidRPr="0083760B">
              <w:t>Котельная № 107</w:t>
            </w:r>
          </w:p>
        </w:tc>
        <w:tc>
          <w:tcPr>
            <w:tcW w:w="2433" w:type="dxa"/>
            <w:vMerge w:val="restart"/>
            <w:tcBorders>
              <w:top w:val="nil"/>
              <w:left w:val="single" w:sz="4" w:space="0" w:color="auto"/>
              <w:bottom w:val="single" w:sz="4" w:space="0" w:color="auto"/>
              <w:right w:val="single" w:sz="4" w:space="0" w:color="auto"/>
            </w:tcBorders>
            <w:vAlign w:val="center"/>
            <w:hideMark/>
          </w:tcPr>
          <w:p w14:paraId="34624520" w14:textId="77777777" w:rsidR="0083760B" w:rsidRPr="0083760B" w:rsidRDefault="0083760B" w:rsidP="000F7ADE">
            <w:pPr>
              <w:pStyle w:val="103"/>
            </w:pPr>
            <w:r w:rsidRPr="0083760B">
              <w:t>Еремизино-Борисовское сельское поселение, ст. Еремизино-Борисовская, ул. Школьная, 35</w:t>
            </w:r>
          </w:p>
        </w:tc>
        <w:tc>
          <w:tcPr>
            <w:tcW w:w="1521" w:type="dxa"/>
            <w:tcBorders>
              <w:top w:val="nil"/>
              <w:left w:val="nil"/>
              <w:bottom w:val="single" w:sz="4" w:space="0" w:color="auto"/>
              <w:right w:val="single" w:sz="4" w:space="0" w:color="auto"/>
            </w:tcBorders>
            <w:noWrap/>
            <w:vAlign w:val="center"/>
            <w:hideMark/>
          </w:tcPr>
          <w:p w14:paraId="3902A861" w14:textId="77777777" w:rsidR="0083760B" w:rsidRPr="0083760B" w:rsidRDefault="0083760B" w:rsidP="000F7ADE">
            <w:pPr>
              <w:pStyle w:val="103"/>
            </w:pPr>
            <w:r w:rsidRPr="0083760B">
              <w:t>Факел Г</w:t>
            </w:r>
          </w:p>
        </w:tc>
        <w:tc>
          <w:tcPr>
            <w:tcW w:w="911" w:type="dxa"/>
            <w:tcBorders>
              <w:top w:val="nil"/>
              <w:left w:val="nil"/>
              <w:bottom w:val="single" w:sz="4" w:space="0" w:color="auto"/>
              <w:right w:val="single" w:sz="4" w:space="0" w:color="auto"/>
            </w:tcBorders>
            <w:noWrap/>
            <w:vAlign w:val="center"/>
            <w:hideMark/>
          </w:tcPr>
          <w:p w14:paraId="36025D37" w14:textId="77777777" w:rsidR="0083760B" w:rsidRPr="0083760B" w:rsidRDefault="0083760B" w:rsidP="000F7ADE">
            <w:pPr>
              <w:pStyle w:val="103"/>
            </w:pPr>
            <w:r w:rsidRPr="0083760B">
              <w:t>вода</w:t>
            </w:r>
          </w:p>
        </w:tc>
        <w:tc>
          <w:tcPr>
            <w:tcW w:w="1203" w:type="dxa"/>
            <w:tcBorders>
              <w:top w:val="nil"/>
              <w:left w:val="nil"/>
              <w:bottom w:val="single" w:sz="4" w:space="0" w:color="auto"/>
              <w:right w:val="single" w:sz="4" w:space="0" w:color="auto"/>
            </w:tcBorders>
            <w:noWrap/>
            <w:vAlign w:val="center"/>
            <w:hideMark/>
          </w:tcPr>
          <w:p w14:paraId="13BEE7DE" w14:textId="77777777" w:rsidR="0083760B" w:rsidRPr="0083760B" w:rsidRDefault="0083760B" w:rsidP="000F7ADE">
            <w:pPr>
              <w:pStyle w:val="103"/>
            </w:pPr>
            <w:r w:rsidRPr="0083760B">
              <w:t>0,86</w:t>
            </w:r>
          </w:p>
        </w:tc>
        <w:tc>
          <w:tcPr>
            <w:tcW w:w="1422" w:type="dxa"/>
            <w:vMerge w:val="restart"/>
            <w:tcBorders>
              <w:top w:val="nil"/>
              <w:left w:val="single" w:sz="4" w:space="0" w:color="auto"/>
              <w:bottom w:val="single" w:sz="4" w:space="0" w:color="auto"/>
              <w:right w:val="single" w:sz="4" w:space="0" w:color="auto"/>
            </w:tcBorders>
            <w:noWrap/>
            <w:vAlign w:val="center"/>
            <w:hideMark/>
          </w:tcPr>
          <w:p w14:paraId="1DD1DDCF" w14:textId="77777777" w:rsidR="0083760B" w:rsidRPr="0083760B" w:rsidRDefault="0083760B" w:rsidP="000F7ADE">
            <w:pPr>
              <w:pStyle w:val="103"/>
            </w:pPr>
            <w:r w:rsidRPr="0083760B">
              <w:t>2,48</w:t>
            </w:r>
          </w:p>
        </w:tc>
        <w:tc>
          <w:tcPr>
            <w:tcW w:w="1023" w:type="dxa"/>
            <w:tcBorders>
              <w:top w:val="nil"/>
              <w:left w:val="nil"/>
              <w:bottom w:val="single" w:sz="4" w:space="0" w:color="auto"/>
              <w:right w:val="single" w:sz="4" w:space="0" w:color="auto"/>
            </w:tcBorders>
            <w:noWrap/>
            <w:vAlign w:val="center"/>
            <w:hideMark/>
          </w:tcPr>
          <w:p w14:paraId="1736FD7B" w14:textId="77777777" w:rsidR="0083760B" w:rsidRPr="0083760B" w:rsidRDefault="0083760B" w:rsidP="000F7ADE">
            <w:pPr>
              <w:pStyle w:val="103"/>
            </w:pPr>
            <w:r w:rsidRPr="0083760B">
              <w:t>91</w:t>
            </w:r>
          </w:p>
        </w:tc>
        <w:tc>
          <w:tcPr>
            <w:tcW w:w="1107" w:type="dxa"/>
            <w:tcBorders>
              <w:top w:val="nil"/>
              <w:left w:val="nil"/>
              <w:bottom w:val="single" w:sz="4" w:space="0" w:color="auto"/>
              <w:right w:val="single" w:sz="4" w:space="0" w:color="auto"/>
            </w:tcBorders>
            <w:noWrap/>
            <w:vAlign w:val="center"/>
            <w:hideMark/>
          </w:tcPr>
          <w:p w14:paraId="33A722C3" w14:textId="77777777" w:rsidR="0083760B" w:rsidRPr="0083760B" w:rsidRDefault="0083760B" w:rsidP="000F7ADE">
            <w:pPr>
              <w:pStyle w:val="103"/>
            </w:pPr>
            <w:r w:rsidRPr="0083760B">
              <w:t>88,64</w:t>
            </w:r>
          </w:p>
        </w:tc>
        <w:tc>
          <w:tcPr>
            <w:tcW w:w="1307" w:type="dxa"/>
            <w:tcBorders>
              <w:top w:val="nil"/>
              <w:left w:val="nil"/>
              <w:bottom w:val="single" w:sz="4" w:space="0" w:color="auto"/>
              <w:right w:val="single" w:sz="4" w:space="0" w:color="auto"/>
            </w:tcBorders>
            <w:noWrap/>
            <w:vAlign w:val="center"/>
            <w:hideMark/>
          </w:tcPr>
          <w:p w14:paraId="2DED6CD5" w14:textId="77777777" w:rsidR="0083760B" w:rsidRPr="0083760B" w:rsidRDefault="0083760B" w:rsidP="000F7ADE">
            <w:pPr>
              <w:pStyle w:val="103"/>
            </w:pPr>
            <w:r w:rsidRPr="0083760B">
              <w:t>1995</w:t>
            </w:r>
          </w:p>
        </w:tc>
        <w:tc>
          <w:tcPr>
            <w:tcW w:w="901" w:type="dxa"/>
            <w:vMerge w:val="restart"/>
            <w:tcBorders>
              <w:top w:val="nil"/>
              <w:left w:val="single" w:sz="4" w:space="0" w:color="auto"/>
              <w:bottom w:val="single" w:sz="4" w:space="0" w:color="auto"/>
              <w:right w:val="single" w:sz="4" w:space="0" w:color="auto"/>
            </w:tcBorders>
            <w:noWrap/>
            <w:vAlign w:val="center"/>
            <w:hideMark/>
          </w:tcPr>
          <w:p w14:paraId="0874E0A1" w14:textId="77777777" w:rsidR="0083760B" w:rsidRPr="0083760B" w:rsidRDefault="0083760B" w:rsidP="000F7ADE">
            <w:pPr>
              <w:pStyle w:val="103"/>
            </w:pPr>
            <w:r w:rsidRPr="0083760B">
              <w:t>-</w:t>
            </w:r>
          </w:p>
        </w:tc>
        <w:tc>
          <w:tcPr>
            <w:tcW w:w="1397" w:type="dxa"/>
            <w:vMerge w:val="restart"/>
            <w:tcBorders>
              <w:top w:val="nil"/>
              <w:left w:val="single" w:sz="4" w:space="0" w:color="auto"/>
              <w:bottom w:val="single" w:sz="4" w:space="0" w:color="auto"/>
              <w:right w:val="single" w:sz="4" w:space="0" w:color="auto"/>
            </w:tcBorders>
            <w:noWrap/>
            <w:vAlign w:val="center"/>
            <w:hideMark/>
          </w:tcPr>
          <w:p w14:paraId="06DA2B47" w14:textId="77777777" w:rsidR="0083760B" w:rsidRPr="0083760B" w:rsidRDefault="0083760B" w:rsidP="000F7ADE">
            <w:pPr>
              <w:pStyle w:val="103"/>
            </w:pPr>
            <w:r w:rsidRPr="0083760B">
              <w:t>-</w:t>
            </w:r>
          </w:p>
        </w:tc>
      </w:tr>
      <w:tr w:rsidR="0083760B" w14:paraId="3FF5C59D" w14:textId="77777777" w:rsidTr="0083760B">
        <w:trPr>
          <w:trHeight w:val="279"/>
        </w:trPr>
        <w:tc>
          <w:tcPr>
            <w:tcW w:w="602" w:type="dxa"/>
            <w:vMerge/>
            <w:tcBorders>
              <w:top w:val="nil"/>
              <w:left w:val="single" w:sz="4" w:space="0" w:color="auto"/>
              <w:bottom w:val="single" w:sz="4" w:space="0" w:color="auto"/>
              <w:right w:val="single" w:sz="4" w:space="0" w:color="auto"/>
            </w:tcBorders>
            <w:vAlign w:val="center"/>
            <w:hideMark/>
          </w:tcPr>
          <w:p w14:paraId="6FE5B97D" w14:textId="77777777" w:rsidR="0083760B" w:rsidRPr="0083760B" w:rsidRDefault="0083760B" w:rsidP="000F7ADE">
            <w:pPr>
              <w:pStyle w:val="103"/>
            </w:pPr>
          </w:p>
        </w:tc>
        <w:tc>
          <w:tcPr>
            <w:tcW w:w="1368" w:type="dxa"/>
            <w:vMerge/>
            <w:tcBorders>
              <w:top w:val="nil"/>
              <w:left w:val="single" w:sz="4" w:space="0" w:color="auto"/>
              <w:bottom w:val="single" w:sz="4" w:space="0" w:color="auto"/>
              <w:right w:val="single" w:sz="4" w:space="0" w:color="auto"/>
            </w:tcBorders>
            <w:vAlign w:val="center"/>
            <w:hideMark/>
          </w:tcPr>
          <w:p w14:paraId="5B09DFFA" w14:textId="77777777" w:rsidR="0083760B" w:rsidRPr="0083760B" w:rsidRDefault="0083760B" w:rsidP="000F7ADE">
            <w:pPr>
              <w:pStyle w:val="103"/>
            </w:pPr>
          </w:p>
        </w:tc>
        <w:tc>
          <w:tcPr>
            <w:tcW w:w="2433" w:type="dxa"/>
            <w:vMerge/>
            <w:tcBorders>
              <w:top w:val="nil"/>
              <w:left w:val="single" w:sz="4" w:space="0" w:color="auto"/>
              <w:bottom w:val="single" w:sz="4" w:space="0" w:color="auto"/>
              <w:right w:val="single" w:sz="4" w:space="0" w:color="auto"/>
            </w:tcBorders>
            <w:vAlign w:val="center"/>
            <w:hideMark/>
          </w:tcPr>
          <w:p w14:paraId="24E2657F" w14:textId="77777777" w:rsidR="0083760B" w:rsidRPr="0083760B" w:rsidRDefault="0083760B" w:rsidP="000F7ADE">
            <w:pPr>
              <w:pStyle w:val="103"/>
            </w:pPr>
          </w:p>
        </w:tc>
        <w:tc>
          <w:tcPr>
            <w:tcW w:w="1521" w:type="dxa"/>
            <w:tcBorders>
              <w:top w:val="nil"/>
              <w:left w:val="nil"/>
              <w:bottom w:val="single" w:sz="4" w:space="0" w:color="auto"/>
              <w:right w:val="single" w:sz="4" w:space="0" w:color="auto"/>
            </w:tcBorders>
            <w:noWrap/>
            <w:vAlign w:val="center"/>
            <w:hideMark/>
          </w:tcPr>
          <w:p w14:paraId="1C5C6D4A" w14:textId="77777777" w:rsidR="0083760B" w:rsidRPr="0083760B" w:rsidRDefault="0083760B" w:rsidP="000F7ADE">
            <w:pPr>
              <w:pStyle w:val="103"/>
            </w:pPr>
            <w:r w:rsidRPr="0083760B">
              <w:t>Факел Г</w:t>
            </w:r>
          </w:p>
        </w:tc>
        <w:tc>
          <w:tcPr>
            <w:tcW w:w="911" w:type="dxa"/>
            <w:tcBorders>
              <w:top w:val="nil"/>
              <w:left w:val="nil"/>
              <w:bottom w:val="single" w:sz="4" w:space="0" w:color="auto"/>
              <w:right w:val="single" w:sz="4" w:space="0" w:color="auto"/>
            </w:tcBorders>
            <w:noWrap/>
            <w:vAlign w:val="center"/>
            <w:hideMark/>
          </w:tcPr>
          <w:p w14:paraId="20D9738C" w14:textId="77777777" w:rsidR="0083760B" w:rsidRPr="0083760B" w:rsidRDefault="0083760B" w:rsidP="000F7ADE">
            <w:pPr>
              <w:pStyle w:val="103"/>
            </w:pPr>
            <w:r w:rsidRPr="0083760B">
              <w:t>вода</w:t>
            </w:r>
          </w:p>
        </w:tc>
        <w:tc>
          <w:tcPr>
            <w:tcW w:w="1203" w:type="dxa"/>
            <w:tcBorders>
              <w:top w:val="nil"/>
              <w:left w:val="nil"/>
              <w:bottom w:val="single" w:sz="4" w:space="0" w:color="auto"/>
              <w:right w:val="single" w:sz="4" w:space="0" w:color="auto"/>
            </w:tcBorders>
            <w:noWrap/>
            <w:vAlign w:val="center"/>
            <w:hideMark/>
          </w:tcPr>
          <w:p w14:paraId="51327629" w14:textId="77777777" w:rsidR="0083760B" w:rsidRPr="0083760B" w:rsidRDefault="0083760B" w:rsidP="000F7ADE">
            <w:pPr>
              <w:pStyle w:val="103"/>
            </w:pPr>
            <w:r w:rsidRPr="0083760B">
              <w:t>0,86</w:t>
            </w:r>
          </w:p>
        </w:tc>
        <w:tc>
          <w:tcPr>
            <w:tcW w:w="1422" w:type="dxa"/>
            <w:vMerge/>
            <w:tcBorders>
              <w:top w:val="nil"/>
              <w:left w:val="single" w:sz="4" w:space="0" w:color="auto"/>
              <w:bottom w:val="single" w:sz="4" w:space="0" w:color="auto"/>
              <w:right w:val="single" w:sz="4" w:space="0" w:color="auto"/>
            </w:tcBorders>
            <w:vAlign w:val="center"/>
            <w:hideMark/>
          </w:tcPr>
          <w:p w14:paraId="17EBD47F" w14:textId="77777777" w:rsidR="0083760B" w:rsidRPr="0083760B" w:rsidRDefault="0083760B" w:rsidP="000F7ADE">
            <w:pPr>
              <w:pStyle w:val="103"/>
            </w:pPr>
          </w:p>
        </w:tc>
        <w:tc>
          <w:tcPr>
            <w:tcW w:w="1023" w:type="dxa"/>
            <w:tcBorders>
              <w:top w:val="nil"/>
              <w:left w:val="nil"/>
              <w:bottom w:val="single" w:sz="4" w:space="0" w:color="auto"/>
              <w:right w:val="single" w:sz="4" w:space="0" w:color="auto"/>
            </w:tcBorders>
            <w:noWrap/>
            <w:vAlign w:val="center"/>
            <w:hideMark/>
          </w:tcPr>
          <w:p w14:paraId="4D43B832" w14:textId="77777777" w:rsidR="0083760B" w:rsidRPr="0083760B" w:rsidRDefault="0083760B" w:rsidP="000F7ADE">
            <w:pPr>
              <w:pStyle w:val="103"/>
            </w:pPr>
            <w:r w:rsidRPr="0083760B">
              <w:t>91</w:t>
            </w:r>
          </w:p>
        </w:tc>
        <w:tc>
          <w:tcPr>
            <w:tcW w:w="1107" w:type="dxa"/>
            <w:tcBorders>
              <w:top w:val="nil"/>
              <w:left w:val="nil"/>
              <w:bottom w:val="single" w:sz="4" w:space="0" w:color="auto"/>
              <w:right w:val="single" w:sz="4" w:space="0" w:color="auto"/>
            </w:tcBorders>
            <w:noWrap/>
            <w:vAlign w:val="center"/>
            <w:hideMark/>
          </w:tcPr>
          <w:p w14:paraId="39FE2883" w14:textId="77777777" w:rsidR="0083760B" w:rsidRPr="0083760B" w:rsidRDefault="0083760B" w:rsidP="000F7ADE">
            <w:pPr>
              <w:pStyle w:val="103"/>
            </w:pPr>
            <w:r w:rsidRPr="0083760B">
              <w:t>88,96</w:t>
            </w:r>
          </w:p>
        </w:tc>
        <w:tc>
          <w:tcPr>
            <w:tcW w:w="1307" w:type="dxa"/>
            <w:tcBorders>
              <w:top w:val="nil"/>
              <w:left w:val="nil"/>
              <w:bottom w:val="single" w:sz="4" w:space="0" w:color="auto"/>
              <w:right w:val="single" w:sz="4" w:space="0" w:color="auto"/>
            </w:tcBorders>
            <w:noWrap/>
            <w:vAlign w:val="center"/>
            <w:hideMark/>
          </w:tcPr>
          <w:p w14:paraId="6664F4F7" w14:textId="77777777" w:rsidR="0083760B" w:rsidRPr="0083760B" w:rsidRDefault="0083760B" w:rsidP="000F7ADE">
            <w:pPr>
              <w:pStyle w:val="103"/>
            </w:pPr>
            <w:r w:rsidRPr="0083760B">
              <w:t>1995</w:t>
            </w:r>
          </w:p>
        </w:tc>
        <w:tc>
          <w:tcPr>
            <w:tcW w:w="901" w:type="dxa"/>
            <w:vMerge/>
            <w:tcBorders>
              <w:top w:val="nil"/>
              <w:left w:val="single" w:sz="4" w:space="0" w:color="auto"/>
              <w:bottom w:val="single" w:sz="4" w:space="0" w:color="auto"/>
              <w:right w:val="single" w:sz="4" w:space="0" w:color="auto"/>
            </w:tcBorders>
            <w:vAlign w:val="center"/>
            <w:hideMark/>
          </w:tcPr>
          <w:p w14:paraId="4A169D98" w14:textId="77777777" w:rsidR="0083760B" w:rsidRPr="0083760B" w:rsidRDefault="0083760B" w:rsidP="000F7ADE">
            <w:pPr>
              <w:pStyle w:val="103"/>
            </w:pPr>
          </w:p>
        </w:tc>
        <w:tc>
          <w:tcPr>
            <w:tcW w:w="1397" w:type="dxa"/>
            <w:vMerge/>
            <w:tcBorders>
              <w:top w:val="nil"/>
              <w:left w:val="single" w:sz="4" w:space="0" w:color="auto"/>
              <w:bottom w:val="single" w:sz="4" w:space="0" w:color="auto"/>
              <w:right w:val="single" w:sz="4" w:space="0" w:color="auto"/>
            </w:tcBorders>
            <w:vAlign w:val="center"/>
            <w:hideMark/>
          </w:tcPr>
          <w:p w14:paraId="60A89F57" w14:textId="77777777" w:rsidR="0083760B" w:rsidRPr="0083760B" w:rsidRDefault="0083760B" w:rsidP="000F7ADE">
            <w:pPr>
              <w:pStyle w:val="103"/>
            </w:pPr>
          </w:p>
        </w:tc>
      </w:tr>
      <w:tr w:rsidR="0083760B" w14:paraId="7B642081" w14:textId="77777777" w:rsidTr="0083760B">
        <w:trPr>
          <w:trHeight w:val="279"/>
        </w:trPr>
        <w:tc>
          <w:tcPr>
            <w:tcW w:w="602" w:type="dxa"/>
            <w:vMerge/>
            <w:tcBorders>
              <w:top w:val="nil"/>
              <w:left w:val="single" w:sz="4" w:space="0" w:color="auto"/>
              <w:bottom w:val="single" w:sz="4" w:space="0" w:color="auto"/>
              <w:right w:val="single" w:sz="4" w:space="0" w:color="auto"/>
            </w:tcBorders>
            <w:vAlign w:val="center"/>
            <w:hideMark/>
          </w:tcPr>
          <w:p w14:paraId="52AAFF49" w14:textId="77777777" w:rsidR="0083760B" w:rsidRPr="0083760B" w:rsidRDefault="0083760B" w:rsidP="000F7ADE">
            <w:pPr>
              <w:pStyle w:val="103"/>
            </w:pPr>
          </w:p>
        </w:tc>
        <w:tc>
          <w:tcPr>
            <w:tcW w:w="1368" w:type="dxa"/>
            <w:vMerge/>
            <w:tcBorders>
              <w:top w:val="nil"/>
              <w:left w:val="single" w:sz="4" w:space="0" w:color="auto"/>
              <w:bottom w:val="single" w:sz="4" w:space="0" w:color="auto"/>
              <w:right w:val="single" w:sz="4" w:space="0" w:color="auto"/>
            </w:tcBorders>
            <w:vAlign w:val="center"/>
            <w:hideMark/>
          </w:tcPr>
          <w:p w14:paraId="051078E7" w14:textId="77777777" w:rsidR="0083760B" w:rsidRPr="0083760B" w:rsidRDefault="0083760B" w:rsidP="000F7ADE">
            <w:pPr>
              <w:pStyle w:val="103"/>
            </w:pPr>
          </w:p>
        </w:tc>
        <w:tc>
          <w:tcPr>
            <w:tcW w:w="2433" w:type="dxa"/>
            <w:vMerge/>
            <w:tcBorders>
              <w:top w:val="nil"/>
              <w:left w:val="single" w:sz="4" w:space="0" w:color="auto"/>
              <w:bottom w:val="single" w:sz="4" w:space="0" w:color="auto"/>
              <w:right w:val="single" w:sz="4" w:space="0" w:color="auto"/>
            </w:tcBorders>
            <w:vAlign w:val="center"/>
            <w:hideMark/>
          </w:tcPr>
          <w:p w14:paraId="63FAE02D" w14:textId="77777777" w:rsidR="0083760B" w:rsidRPr="0083760B" w:rsidRDefault="0083760B" w:rsidP="000F7ADE">
            <w:pPr>
              <w:pStyle w:val="103"/>
            </w:pPr>
          </w:p>
        </w:tc>
        <w:tc>
          <w:tcPr>
            <w:tcW w:w="1521" w:type="dxa"/>
            <w:tcBorders>
              <w:top w:val="nil"/>
              <w:left w:val="nil"/>
              <w:bottom w:val="single" w:sz="4" w:space="0" w:color="auto"/>
              <w:right w:val="single" w:sz="4" w:space="0" w:color="auto"/>
            </w:tcBorders>
            <w:noWrap/>
            <w:vAlign w:val="center"/>
            <w:hideMark/>
          </w:tcPr>
          <w:p w14:paraId="2A770946" w14:textId="77777777" w:rsidR="0083760B" w:rsidRPr="0083760B" w:rsidRDefault="0083760B" w:rsidP="000F7ADE">
            <w:pPr>
              <w:pStyle w:val="103"/>
            </w:pPr>
            <w:r w:rsidRPr="0083760B">
              <w:t>Факел Г</w:t>
            </w:r>
          </w:p>
        </w:tc>
        <w:tc>
          <w:tcPr>
            <w:tcW w:w="911" w:type="dxa"/>
            <w:tcBorders>
              <w:top w:val="nil"/>
              <w:left w:val="nil"/>
              <w:bottom w:val="single" w:sz="4" w:space="0" w:color="auto"/>
              <w:right w:val="single" w:sz="4" w:space="0" w:color="auto"/>
            </w:tcBorders>
            <w:noWrap/>
            <w:vAlign w:val="center"/>
            <w:hideMark/>
          </w:tcPr>
          <w:p w14:paraId="33AB7DA0" w14:textId="77777777" w:rsidR="0083760B" w:rsidRPr="0083760B" w:rsidRDefault="0083760B" w:rsidP="000F7ADE">
            <w:pPr>
              <w:pStyle w:val="103"/>
            </w:pPr>
            <w:r w:rsidRPr="0083760B">
              <w:t>вода</w:t>
            </w:r>
          </w:p>
        </w:tc>
        <w:tc>
          <w:tcPr>
            <w:tcW w:w="1203" w:type="dxa"/>
            <w:tcBorders>
              <w:top w:val="nil"/>
              <w:left w:val="nil"/>
              <w:bottom w:val="single" w:sz="4" w:space="0" w:color="auto"/>
              <w:right w:val="single" w:sz="4" w:space="0" w:color="auto"/>
            </w:tcBorders>
            <w:noWrap/>
            <w:vAlign w:val="center"/>
            <w:hideMark/>
          </w:tcPr>
          <w:p w14:paraId="54FF29A2" w14:textId="77777777" w:rsidR="0083760B" w:rsidRPr="0083760B" w:rsidRDefault="0083760B" w:rsidP="000F7ADE">
            <w:pPr>
              <w:pStyle w:val="103"/>
            </w:pPr>
            <w:r w:rsidRPr="0083760B">
              <w:t>0,86</w:t>
            </w:r>
          </w:p>
        </w:tc>
        <w:tc>
          <w:tcPr>
            <w:tcW w:w="1422" w:type="dxa"/>
            <w:vMerge/>
            <w:tcBorders>
              <w:top w:val="nil"/>
              <w:left w:val="single" w:sz="4" w:space="0" w:color="auto"/>
              <w:bottom w:val="single" w:sz="4" w:space="0" w:color="auto"/>
              <w:right w:val="single" w:sz="4" w:space="0" w:color="auto"/>
            </w:tcBorders>
            <w:vAlign w:val="center"/>
            <w:hideMark/>
          </w:tcPr>
          <w:p w14:paraId="5BED02C4" w14:textId="77777777" w:rsidR="0083760B" w:rsidRPr="0083760B" w:rsidRDefault="0083760B" w:rsidP="000F7ADE">
            <w:pPr>
              <w:pStyle w:val="103"/>
            </w:pPr>
          </w:p>
        </w:tc>
        <w:tc>
          <w:tcPr>
            <w:tcW w:w="1023" w:type="dxa"/>
            <w:tcBorders>
              <w:top w:val="nil"/>
              <w:left w:val="nil"/>
              <w:bottom w:val="single" w:sz="4" w:space="0" w:color="auto"/>
              <w:right w:val="single" w:sz="4" w:space="0" w:color="auto"/>
            </w:tcBorders>
            <w:noWrap/>
            <w:vAlign w:val="center"/>
            <w:hideMark/>
          </w:tcPr>
          <w:p w14:paraId="2E900E05" w14:textId="77777777" w:rsidR="0083760B" w:rsidRPr="0083760B" w:rsidRDefault="0083760B" w:rsidP="000F7ADE">
            <w:pPr>
              <w:pStyle w:val="103"/>
            </w:pPr>
            <w:r w:rsidRPr="0083760B">
              <w:t>91</w:t>
            </w:r>
          </w:p>
        </w:tc>
        <w:tc>
          <w:tcPr>
            <w:tcW w:w="1107" w:type="dxa"/>
            <w:tcBorders>
              <w:top w:val="nil"/>
              <w:left w:val="nil"/>
              <w:bottom w:val="single" w:sz="4" w:space="0" w:color="auto"/>
              <w:right w:val="single" w:sz="4" w:space="0" w:color="auto"/>
            </w:tcBorders>
            <w:noWrap/>
            <w:vAlign w:val="center"/>
            <w:hideMark/>
          </w:tcPr>
          <w:p w14:paraId="6776901C" w14:textId="77777777" w:rsidR="0083760B" w:rsidRPr="0083760B" w:rsidRDefault="0083760B" w:rsidP="000F7ADE">
            <w:pPr>
              <w:pStyle w:val="103"/>
            </w:pPr>
            <w:r w:rsidRPr="0083760B">
              <w:t>89</w:t>
            </w:r>
          </w:p>
        </w:tc>
        <w:tc>
          <w:tcPr>
            <w:tcW w:w="1307" w:type="dxa"/>
            <w:tcBorders>
              <w:top w:val="nil"/>
              <w:left w:val="nil"/>
              <w:bottom w:val="single" w:sz="4" w:space="0" w:color="auto"/>
              <w:right w:val="single" w:sz="4" w:space="0" w:color="auto"/>
            </w:tcBorders>
            <w:noWrap/>
            <w:vAlign w:val="center"/>
            <w:hideMark/>
          </w:tcPr>
          <w:p w14:paraId="4A836826" w14:textId="77777777" w:rsidR="0083760B" w:rsidRPr="0083760B" w:rsidRDefault="0083760B" w:rsidP="000F7ADE">
            <w:pPr>
              <w:pStyle w:val="103"/>
            </w:pPr>
            <w:r w:rsidRPr="0083760B">
              <w:t>1995</w:t>
            </w:r>
          </w:p>
        </w:tc>
        <w:tc>
          <w:tcPr>
            <w:tcW w:w="901" w:type="dxa"/>
            <w:vMerge/>
            <w:tcBorders>
              <w:top w:val="nil"/>
              <w:left w:val="single" w:sz="4" w:space="0" w:color="auto"/>
              <w:bottom w:val="single" w:sz="4" w:space="0" w:color="auto"/>
              <w:right w:val="single" w:sz="4" w:space="0" w:color="auto"/>
            </w:tcBorders>
            <w:vAlign w:val="center"/>
            <w:hideMark/>
          </w:tcPr>
          <w:p w14:paraId="2E3F5BD0" w14:textId="77777777" w:rsidR="0083760B" w:rsidRPr="0083760B" w:rsidRDefault="0083760B" w:rsidP="000F7ADE">
            <w:pPr>
              <w:pStyle w:val="103"/>
            </w:pPr>
          </w:p>
        </w:tc>
        <w:tc>
          <w:tcPr>
            <w:tcW w:w="1397" w:type="dxa"/>
            <w:vMerge/>
            <w:tcBorders>
              <w:top w:val="nil"/>
              <w:left w:val="single" w:sz="4" w:space="0" w:color="auto"/>
              <w:bottom w:val="single" w:sz="4" w:space="0" w:color="auto"/>
              <w:right w:val="single" w:sz="4" w:space="0" w:color="auto"/>
            </w:tcBorders>
            <w:vAlign w:val="center"/>
            <w:hideMark/>
          </w:tcPr>
          <w:p w14:paraId="4FB20484" w14:textId="77777777" w:rsidR="0083760B" w:rsidRPr="0083760B" w:rsidRDefault="0083760B" w:rsidP="000F7ADE">
            <w:pPr>
              <w:pStyle w:val="103"/>
            </w:pPr>
          </w:p>
        </w:tc>
      </w:tr>
      <w:tr w:rsidR="0083760B" w14:paraId="7FAD48F8" w14:textId="77777777" w:rsidTr="0083760B">
        <w:trPr>
          <w:trHeight w:val="279"/>
        </w:trPr>
        <w:tc>
          <w:tcPr>
            <w:tcW w:w="602" w:type="dxa"/>
            <w:vMerge w:val="restart"/>
            <w:tcBorders>
              <w:top w:val="nil"/>
              <w:left w:val="single" w:sz="4" w:space="0" w:color="auto"/>
              <w:bottom w:val="single" w:sz="4" w:space="0" w:color="auto"/>
              <w:right w:val="single" w:sz="4" w:space="0" w:color="auto"/>
            </w:tcBorders>
            <w:noWrap/>
            <w:vAlign w:val="center"/>
            <w:hideMark/>
          </w:tcPr>
          <w:p w14:paraId="4B3FEBED" w14:textId="23965456" w:rsidR="0083760B" w:rsidRPr="0083760B" w:rsidRDefault="00D56A1A" w:rsidP="000F7ADE">
            <w:pPr>
              <w:pStyle w:val="103"/>
            </w:pPr>
            <w:r>
              <w:t>2</w:t>
            </w:r>
          </w:p>
        </w:tc>
        <w:tc>
          <w:tcPr>
            <w:tcW w:w="1368" w:type="dxa"/>
            <w:vMerge w:val="restart"/>
            <w:tcBorders>
              <w:top w:val="nil"/>
              <w:left w:val="single" w:sz="4" w:space="0" w:color="auto"/>
              <w:bottom w:val="single" w:sz="4" w:space="0" w:color="auto"/>
              <w:right w:val="single" w:sz="4" w:space="0" w:color="auto"/>
            </w:tcBorders>
            <w:noWrap/>
            <w:vAlign w:val="center"/>
            <w:hideMark/>
          </w:tcPr>
          <w:p w14:paraId="6E4AAEB3" w14:textId="77777777" w:rsidR="0083760B" w:rsidRPr="0083760B" w:rsidRDefault="0083760B" w:rsidP="000F7ADE">
            <w:pPr>
              <w:pStyle w:val="103"/>
            </w:pPr>
            <w:r w:rsidRPr="0083760B">
              <w:t>Котельная № 118</w:t>
            </w:r>
          </w:p>
        </w:tc>
        <w:tc>
          <w:tcPr>
            <w:tcW w:w="2433" w:type="dxa"/>
            <w:vMerge w:val="restart"/>
            <w:tcBorders>
              <w:top w:val="nil"/>
              <w:left w:val="single" w:sz="4" w:space="0" w:color="auto"/>
              <w:bottom w:val="single" w:sz="4" w:space="0" w:color="auto"/>
              <w:right w:val="single" w:sz="4" w:space="0" w:color="auto"/>
            </w:tcBorders>
            <w:vAlign w:val="center"/>
            <w:hideMark/>
          </w:tcPr>
          <w:p w14:paraId="421CED6E" w14:textId="77777777" w:rsidR="0083760B" w:rsidRPr="0083760B" w:rsidRDefault="0083760B" w:rsidP="000F7ADE">
            <w:pPr>
              <w:pStyle w:val="103"/>
            </w:pPr>
            <w:r w:rsidRPr="0083760B">
              <w:t>Еремизино-Борисовское сельское поселение, ст. Еремизино-Борисовская, ул. Кубанская, 113</w:t>
            </w:r>
          </w:p>
        </w:tc>
        <w:tc>
          <w:tcPr>
            <w:tcW w:w="1521" w:type="dxa"/>
            <w:tcBorders>
              <w:top w:val="nil"/>
              <w:left w:val="nil"/>
              <w:bottom w:val="single" w:sz="4" w:space="0" w:color="auto"/>
              <w:right w:val="single" w:sz="4" w:space="0" w:color="auto"/>
            </w:tcBorders>
            <w:noWrap/>
            <w:vAlign w:val="center"/>
            <w:hideMark/>
          </w:tcPr>
          <w:p w14:paraId="6ACD7E15" w14:textId="77777777" w:rsidR="0083760B" w:rsidRPr="0083760B" w:rsidRDefault="0083760B" w:rsidP="000F7ADE">
            <w:pPr>
              <w:pStyle w:val="103"/>
            </w:pPr>
            <w:r w:rsidRPr="0083760B">
              <w:t>КЧМ-7-96 "Гном"</w:t>
            </w:r>
          </w:p>
        </w:tc>
        <w:tc>
          <w:tcPr>
            <w:tcW w:w="911" w:type="dxa"/>
            <w:tcBorders>
              <w:top w:val="nil"/>
              <w:left w:val="nil"/>
              <w:bottom w:val="single" w:sz="4" w:space="0" w:color="auto"/>
              <w:right w:val="single" w:sz="4" w:space="0" w:color="auto"/>
            </w:tcBorders>
            <w:noWrap/>
            <w:vAlign w:val="center"/>
            <w:hideMark/>
          </w:tcPr>
          <w:p w14:paraId="686AE5C3" w14:textId="77777777" w:rsidR="0083760B" w:rsidRPr="0083760B" w:rsidRDefault="0083760B" w:rsidP="000F7ADE">
            <w:pPr>
              <w:pStyle w:val="103"/>
            </w:pPr>
            <w:r w:rsidRPr="0083760B">
              <w:t>вода</w:t>
            </w:r>
          </w:p>
        </w:tc>
        <w:tc>
          <w:tcPr>
            <w:tcW w:w="1203" w:type="dxa"/>
            <w:tcBorders>
              <w:top w:val="nil"/>
              <w:left w:val="nil"/>
              <w:bottom w:val="single" w:sz="4" w:space="0" w:color="auto"/>
              <w:right w:val="single" w:sz="4" w:space="0" w:color="auto"/>
            </w:tcBorders>
            <w:noWrap/>
            <w:vAlign w:val="center"/>
            <w:hideMark/>
          </w:tcPr>
          <w:p w14:paraId="67FD46AD" w14:textId="77777777" w:rsidR="0083760B" w:rsidRPr="0083760B" w:rsidRDefault="0083760B" w:rsidP="000F7ADE">
            <w:pPr>
              <w:pStyle w:val="103"/>
            </w:pPr>
            <w:r w:rsidRPr="0083760B">
              <w:t>0,06</w:t>
            </w:r>
          </w:p>
        </w:tc>
        <w:tc>
          <w:tcPr>
            <w:tcW w:w="1422" w:type="dxa"/>
            <w:vMerge w:val="restart"/>
            <w:tcBorders>
              <w:top w:val="nil"/>
              <w:left w:val="single" w:sz="4" w:space="0" w:color="auto"/>
              <w:bottom w:val="single" w:sz="4" w:space="0" w:color="auto"/>
              <w:right w:val="single" w:sz="4" w:space="0" w:color="auto"/>
            </w:tcBorders>
            <w:noWrap/>
            <w:vAlign w:val="center"/>
            <w:hideMark/>
          </w:tcPr>
          <w:p w14:paraId="7A8D36B5" w14:textId="77777777" w:rsidR="0083760B" w:rsidRPr="0083760B" w:rsidRDefault="0083760B" w:rsidP="000F7ADE">
            <w:pPr>
              <w:pStyle w:val="103"/>
            </w:pPr>
            <w:r w:rsidRPr="0083760B">
              <w:t>0,09</w:t>
            </w:r>
          </w:p>
        </w:tc>
        <w:tc>
          <w:tcPr>
            <w:tcW w:w="1023" w:type="dxa"/>
            <w:tcBorders>
              <w:top w:val="nil"/>
              <w:left w:val="nil"/>
              <w:bottom w:val="single" w:sz="4" w:space="0" w:color="auto"/>
              <w:right w:val="single" w:sz="4" w:space="0" w:color="auto"/>
            </w:tcBorders>
            <w:noWrap/>
            <w:vAlign w:val="center"/>
            <w:hideMark/>
          </w:tcPr>
          <w:p w14:paraId="1678B21F" w14:textId="77777777" w:rsidR="0083760B" w:rsidRPr="0083760B" w:rsidRDefault="0083760B" w:rsidP="000F7ADE">
            <w:pPr>
              <w:pStyle w:val="103"/>
            </w:pPr>
            <w:r w:rsidRPr="0083760B">
              <w:t>90</w:t>
            </w:r>
          </w:p>
        </w:tc>
        <w:tc>
          <w:tcPr>
            <w:tcW w:w="1107" w:type="dxa"/>
            <w:tcBorders>
              <w:top w:val="nil"/>
              <w:left w:val="nil"/>
              <w:bottom w:val="single" w:sz="4" w:space="0" w:color="auto"/>
              <w:right w:val="single" w:sz="4" w:space="0" w:color="auto"/>
            </w:tcBorders>
            <w:noWrap/>
            <w:vAlign w:val="center"/>
            <w:hideMark/>
          </w:tcPr>
          <w:p w14:paraId="2F56062F" w14:textId="77777777" w:rsidR="0083760B" w:rsidRPr="0083760B" w:rsidRDefault="0083760B" w:rsidP="000F7ADE">
            <w:pPr>
              <w:pStyle w:val="103"/>
            </w:pPr>
            <w:r w:rsidRPr="0083760B">
              <w:t>87,99</w:t>
            </w:r>
          </w:p>
        </w:tc>
        <w:tc>
          <w:tcPr>
            <w:tcW w:w="1307" w:type="dxa"/>
            <w:tcBorders>
              <w:top w:val="nil"/>
              <w:left w:val="nil"/>
              <w:bottom w:val="single" w:sz="4" w:space="0" w:color="auto"/>
              <w:right w:val="single" w:sz="4" w:space="0" w:color="auto"/>
            </w:tcBorders>
            <w:noWrap/>
            <w:vAlign w:val="center"/>
            <w:hideMark/>
          </w:tcPr>
          <w:p w14:paraId="12381863" w14:textId="77777777" w:rsidR="0083760B" w:rsidRPr="0083760B" w:rsidRDefault="0083760B" w:rsidP="000F7ADE">
            <w:pPr>
              <w:pStyle w:val="103"/>
            </w:pPr>
            <w:r w:rsidRPr="0083760B">
              <w:t>1995</w:t>
            </w:r>
          </w:p>
        </w:tc>
        <w:tc>
          <w:tcPr>
            <w:tcW w:w="901" w:type="dxa"/>
            <w:vMerge w:val="restart"/>
            <w:tcBorders>
              <w:top w:val="nil"/>
              <w:left w:val="single" w:sz="4" w:space="0" w:color="auto"/>
              <w:bottom w:val="single" w:sz="4" w:space="0" w:color="auto"/>
              <w:right w:val="single" w:sz="4" w:space="0" w:color="auto"/>
            </w:tcBorders>
            <w:noWrap/>
            <w:vAlign w:val="center"/>
            <w:hideMark/>
          </w:tcPr>
          <w:p w14:paraId="0D0C433E" w14:textId="77777777" w:rsidR="0083760B" w:rsidRPr="0083760B" w:rsidRDefault="0083760B" w:rsidP="000F7ADE">
            <w:pPr>
              <w:pStyle w:val="103"/>
            </w:pPr>
            <w:r w:rsidRPr="0083760B">
              <w:t>-</w:t>
            </w:r>
          </w:p>
        </w:tc>
        <w:tc>
          <w:tcPr>
            <w:tcW w:w="1397" w:type="dxa"/>
            <w:vMerge w:val="restart"/>
            <w:tcBorders>
              <w:top w:val="nil"/>
              <w:left w:val="single" w:sz="4" w:space="0" w:color="auto"/>
              <w:bottom w:val="single" w:sz="4" w:space="0" w:color="auto"/>
              <w:right w:val="single" w:sz="4" w:space="0" w:color="auto"/>
            </w:tcBorders>
            <w:noWrap/>
            <w:vAlign w:val="center"/>
            <w:hideMark/>
          </w:tcPr>
          <w:p w14:paraId="2A7C5A9F" w14:textId="77777777" w:rsidR="0083760B" w:rsidRPr="0083760B" w:rsidRDefault="0083760B" w:rsidP="000F7ADE">
            <w:pPr>
              <w:pStyle w:val="103"/>
            </w:pPr>
            <w:r w:rsidRPr="0083760B">
              <w:t>-</w:t>
            </w:r>
          </w:p>
        </w:tc>
      </w:tr>
      <w:tr w:rsidR="0083760B" w14:paraId="7735B925" w14:textId="77777777" w:rsidTr="0083760B">
        <w:trPr>
          <w:trHeight w:val="279"/>
        </w:trPr>
        <w:tc>
          <w:tcPr>
            <w:tcW w:w="602" w:type="dxa"/>
            <w:vMerge/>
            <w:tcBorders>
              <w:top w:val="nil"/>
              <w:left w:val="single" w:sz="4" w:space="0" w:color="auto"/>
              <w:bottom w:val="single" w:sz="4" w:space="0" w:color="auto"/>
              <w:right w:val="single" w:sz="4" w:space="0" w:color="auto"/>
            </w:tcBorders>
            <w:vAlign w:val="center"/>
            <w:hideMark/>
          </w:tcPr>
          <w:p w14:paraId="35D54FAD" w14:textId="77777777" w:rsidR="0083760B" w:rsidRPr="0083760B" w:rsidRDefault="0083760B" w:rsidP="000F7ADE">
            <w:pPr>
              <w:pStyle w:val="103"/>
            </w:pPr>
          </w:p>
        </w:tc>
        <w:tc>
          <w:tcPr>
            <w:tcW w:w="1368" w:type="dxa"/>
            <w:vMerge/>
            <w:tcBorders>
              <w:top w:val="nil"/>
              <w:left w:val="single" w:sz="4" w:space="0" w:color="auto"/>
              <w:bottom w:val="single" w:sz="4" w:space="0" w:color="auto"/>
              <w:right w:val="single" w:sz="4" w:space="0" w:color="auto"/>
            </w:tcBorders>
            <w:vAlign w:val="center"/>
            <w:hideMark/>
          </w:tcPr>
          <w:p w14:paraId="535E63CF" w14:textId="77777777" w:rsidR="0083760B" w:rsidRPr="0083760B" w:rsidRDefault="0083760B" w:rsidP="000F7ADE">
            <w:pPr>
              <w:pStyle w:val="103"/>
            </w:pPr>
          </w:p>
        </w:tc>
        <w:tc>
          <w:tcPr>
            <w:tcW w:w="2433" w:type="dxa"/>
            <w:vMerge/>
            <w:tcBorders>
              <w:top w:val="nil"/>
              <w:left w:val="single" w:sz="4" w:space="0" w:color="auto"/>
              <w:bottom w:val="single" w:sz="4" w:space="0" w:color="auto"/>
              <w:right w:val="single" w:sz="4" w:space="0" w:color="auto"/>
            </w:tcBorders>
            <w:vAlign w:val="center"/>
            <w:hideMark/>
          </w:tcPr>
          <w:p w14:paraId="6727CC5F" w14:textId="77777777" w:rsidR="0083760B" w:rsidRPr="0083760B" w:rsidRDefault="0083760B" w:rsidP="000F7ADE">
            <w:pPr>
              <w:pStyle w:val="103"/>
            </w:pPr>
          </w:p>
        </w:tc>
        <w:tc>
          <w:tcPr>
            <w:tcW w:w="1521" w:type="dxa"/>
            <w:tcBorders>
              <w:top w:val="nil"/>
              <w:left w:val="nil"/>
              <w:bottom w:val="single" w:sz="4" w:space="0" w:color="auto"/>
              <w:right w:val="single" w:sz="4" w:space="0" w:color="auto"/>
            </w:tcBorders>
            <w:noWrap/>
            <w:vAlign w:val="center"/>
            <w:hideMark/>
          </w:tcPr>
          <w:p w14:paraId="7CD83FFC" w14:textId="77777777" w:rsidR="0083760B" w:rsidRPr="0083760B" w:rsidRDefault="0083760B" w:rsidP="000F7ADE">
            <w:pPr>
              <w:pStyle w:val="103"/>
            </w:pPr>
            <w:r w:rsidRPr="0083760B">
              <w:t>КС-ГВ-40 "Сармат"</w:t>
            </w:r>
          </w:p>
        </w:tc>
        <w:tc>
          <w:tcPr>
            <w:tcW w:w="911" w:type="dxa"/>
            <w:tcBorders>
              <w:top w:val="nil"/>
              <w:left w:val="nil"/>
              <w:bottom w:val="single" w:sz="4" w:space="0" w:color="auto"/>
              <w:right w:val="single" w:sz="4" w:space="0" w:color="auto"/>
            </w:tcBorders>
            <w:noWrap/>
            <w:vAlign w:val="center"/>
            <w:hideMark/>
          </w:tcPr>
          <w:p w14:paraId="0F1BA0D5" w14:textId="77777777" w:rsidR="0083760B" w:rsidRPr="0083760B" w:rsidRDefault="0083760B" w:rsidP="000F7ADE">
            <w:pPr>
              <w:pStyle w:val="103"/>
            </w:pPr>
            <w:r w:rsidRPr="0083760B">
              <w:t>вода</w:t>
            </w:r>
          </w:p>
        </w:tc>
        <w:tc>
          <w:tcPr>
            <w:tcW w:w="1203" w:type="dxa"/>
            <w:tcBorders>
              <w:top w:val="nil"/>
              <w:left w:val="nil"/>
              <w:bottom w:val="single" w:sz="4" w:space="0" w:color="auto"/>
              <w:right w:val="single" w:sz="4" w:space="0" w:color="auto"/>
            </w:tcBorders>
            <w:noWrap/>
            <w:vAlign w:val="center"/>
            <w:hideMark/>
          </w:tcPr>
          <w:p w14:paraId="31F5CFA4" w14:textId="77777777" w:rsidR="0083760B" w:rsidRPr="0083760B" w:rsidRDefault="0083760B" w:rsidP="000F7ADE">
            <w:pPr>
              <w:pStyle w:val="103"/>
            </w:pPr>
            <w:r w:rsidRPr="0083760B">
              <w:t>0,06</w:t>
            </w:r>
          </w:p>
        </w:tc>
        <w:tc>
          <w:tcPr>
            <w:tcW w:w="1422" w:type="dxa"/>
            <w:vMerge/>
            <w:tcBorders>
              <w:top w:val="nil"/>
              <w:left w:val="single" w:sz="4" w:space="0" w:color="auto"/>
              <w:bottom w:val="single" w:sz="4" w:space="0" w:color="auto"/>
              <w:right w:val="single" w:sz="4" w:space="0" w:color="auto"/>
            </w:tcBorders>
            <w:vAlign w:val="center"/>
            <w:hideMark/>
          </w:tcPr>
          <w:p w14:paraId="3E2B8C43" w14:textId="77777777" w:rsidR="0083760B" w:rsidRPr="0083760B" w:rsidRDefault="0083760B" w:rsidP="000F7ADE">
            <w:pPr>
              <w:pStyle w:val="103"/>
            </w:pPr>
          </w:p>
        </w:tc>
        <w:tc>
          <w:tcPr>
            <w:tcW w:w="1023" w:type="dxa"/>
            <w:tcBorders>
              <w:top w:val="nil"/>
              <w:left w:val="nil"/>
              <w:bottom w:val="single" w:sz="4" w:space="0" w:color="auto"/>
              <w:right w:val="single" w:sz="4" w:space="0" w:color="auto"/>
            </w:tcBorders>
            <w:noWrap/>
            <w:vAlign w:val="center"/>
            <w:hideMark/>
          </w:tcPr>
          <w:p w14:paraId="27B0BD55" w14:textId="77777777" w:rsidR="0083760B" w:rsidRPr="0083760B" w:rsidRDefault="0083760B" w:rsidP="000F7ADE">
            <w:pPr>
              <w:pStyle w:val="103"/>
            </w:pPr>
            <w:r w:rsidRPr="0083760B">
              <w:t>90</w:t>
            </w:r>
          </w:p>
        </w:tc>
        <w:tc>
          <w:tcPr>
            <w:tcW w:w="1107" w:type="dxa"/>
            <w:tcBorders>
              <w:top w:val="nil"/>
              <w:left w:val="nil"/>
              <w:bottom w:val="single" w:sz="4" w:space="0" w:color="auto"/>
              <w:right w:val="single" w:sz="4" w:space="0" w:color="auto"/>
            </w:tcBorders>
            <w:noWrap/>
            <w:vAlign w:val="center"/>
            <w:hideMark/>
          </w:tcPr>
          <w:p w14:paraId="425C3B4C" w14:textId="77777777" w:rsidR="0083760B" w:rsidRPr="0083760B" w:rsidRDefault="0083760B" w:rsidP="000F7ADE">
            <w:pPr>
              <w:pStyle w:val="103"/>
            </w:pPr>
            <w:r w:rsidRPr="0083760B">
              <w:t>88,57</w:t>
            </w:r>
          </w:p>
        </w:tc>
        <w:tc>
          <w:tcPr>
            <w:tcW w:w="1307" w:type="dxa"/>
            <w:tcBorders>
              <w:top w:val="nil"/>
              <w:left w:val="nil"/>
              <w:bottom w:val="single" w:sz="4" w:space="0" w:color="auto"/>
              <w:right w:val="single" w:sz="4" w:space="0" w:color="auto"/>
            </w:tcBorders>
            <w:noWrap/>
            <w:vAlign w:val="center"/>
            <w:hideMark/>
          </w:tcPr>
          <w:p w14:paraId="675BAF25" w14:textId="77777777" w:rsidR="0083760B" w:rsidRPr="0083760B" w:rsidRDefault="0083760B" w:rsidP="000F7ADE">
            <w:pPr>
              <w:pStyle w:val="103"/>
            </w:pPr>
            <w:r w:rsidRPr="0083760B">
              <w:t>1995</w:t>
            </w:r>
          </w:p>
        </w:tc>
        <w:tc>
          <w:tcPr>
            <w:tcW w:w="901" w:type="dxa"/>
            <w:vMerge/>
            <w:tcBorders>
              <w:top w:val="nil"/>
              <w:left w:val="single" w:sz="4" w:space="0" w:color="auto"/>
              <w:bottom w:val="single" w:sz="4" w:space="0" w:color="auto"/>
              <w:right w:val="single" w:sz="4" w:space="0" w:color="auto"/>
            </w:tcBorders>
            <w:vAlign w:val="center"/>
            <w:hideMark/>
          </w:tcPr>
          <w:p w14:paraId="435B04CB" w14:textId="77777777" w:rsidR="0083760B" w:rsidRPr="0083760B" w:rsidRDefault="0083760B" w:rsidP="000F7ADE">
            <w:pPr>
              <w:pStyle w:val="103"/>
            </w:pPr>
          </w:p>
        </w:tc>
        <w:tc>
          <w:tcPr>
            <w:tcW w:w="1397" w:type="dxa"/>
            <w:vMerge/>
            <w:tcBorders>
              <w:top w:val="nil"/>
              <w:left w:val="single" w:sz="4" w:space="0" w:color="auto"/>
              <w:bottom w:val="single" w:sz="4" w:space="0" w:color="auto"/>
              <w:right w:val="single" w:sz="4" w:space="0" w:color="auto"/>
            </w:tcBorders>
            <w:vAlign w:val="center"/>
            <w:hideMark/>
          </w:tcPr>
          <w:p w14:paraId="15D3BE3C" w14:textId="77777777" w:rsidR="0083760B" w:rsidRPr="0083760B" w:rsidRDefault="0083760B" w:rsidP="000F7ADE">
            <w:pPr>
              <w:pStyle w:val="103"/>
            </w:pPr>
          </w:p>
        </w:tc>
      </w:tr>
    </w:tbl>
    <w:p w14:paraId="34C78453" w14:textId="77777777" w:rsidR="0083760B" w:rsidRPr="0083760B" w:rsidRDefault="0083760B" w:rsidP="0083760B">
      <w:pPr>
        <w:pStyle w:val="a1"/>
      </w:pPr>
    </w:p>
    <w:p w14:paraId="652C3200" w14:textId="77777777" w:rsidR="0083760B" w:rsidRPr="0083760B" w:rsidRDefault="0083760B" w:rsidP="0083760B">
      <w:pPr>
        <w:sectPr w:rsidR="0083760B" w:rsidRPr="0083760B">
          <w:pgSz w:w="16838" w:h="11906" w:orient="landscape"/>
          <w:pgMar w:top="1701" w:right="1134" w:bottom="851" w:left="1134" w:header="709" w:footer="709" w:gutter="0"/>
          <w:cols w:space="720"/>
        </w:sectPr>
      </w:pPr>
    </w:p>
    <w:p w14:paraId="6B871FA3" w14:textId="77777777" w:rsidR="0080215E" w:rsidRDefault="0080215E" w:rsidP="0080215E">
      <w:pPr>
        <w:pStyle w:val="111"/>
      </w:pPr>
      <w:r>
        <w:lastRenderedPageBreak/>
        <w:t>Параметры установленной тепловой мощности источника тепловой энергии.</w:t>
      </w:r>
    </w:p>
    <w:p w14:paraId="39D590CC" w14:textId="77777777" w:rsidR="0083760B" w:rsidRPr="0083760B" w:rsidRDefault="0083760B" w:rsidP="0083760B">
      <w:pPr>
        <w:pStyle w:val="a1"/>
      </w:pPr>
      <w:r w:rsidRPr="0083760B">
        <w:t xml:space="preserve">Теплофикационное оборудование и теплофикационные установки отсутствуют на котельных. В разделе приведены параметры установленной тепловой мощности оборудования котельных в границах зоны поселения. </w:t>
      </w:r>
    </w:p>
    <w:p w14:paraId="5120C131" w14:textId="77777777" w:rsidR="0083760B" w:rsidRPr="0083760B" w:rsidRDefault="0083760B" w:rsidP="0083760B">
      <w:pPr>
        <w:pStyle w:val="a1"/>
      </w:pPr>
      <w:r w:rsidRPr="0083760B">
        <w:t xml:space="preserve">Показатели тепловой мощности с разбивкой по источникам тепловой энергии представлены в таблице </w:t>
      </w:r>
      <w:r w:rsidRPr="0083760B">
        <w:fldChar w:fldCharType="begin"/>
      </w:r>
      <w:r w:rsidRPr="0083760B">
        <w:instrText xml:space="preserve"> REF _Ref528662006 \h </w:instrText>
      </w:r>
      <w:r w:rsidRPr="0083760B">
        <w:fldChar w:fldCharType="separate"/>
      </w:r>
      <w:r w:rsidR="00D01E94">
        <w:rPr>
          <w:noProof/>
        </w:rPr>
        <w:t>2</w:t>
      </w:r>
      <w:r w:rsidRPr="0083760B">
        <w:fldChar w:fldCharType="end"/>
      </w:r>
      <w:r w:rsidRPr="0083760B">
        <w:t>.</w:t>
      </w:r>
    </w:p>
    <w:p w14:paraId="70A061E5" w14:textId="77777777" w:rsidR="0083760B" w:rsidRPr="0083760B" w:rsidRDefault="0083760B" w:rsidP="0083760B">
      <w:pPr>
        <w:pStyle w:val="a1"/>
      </w:pPr>
    </w:p>
    <w:p w14:paraId="53D87A03" w14:textId="77777777" w:rsidR="0083760B" w:rsidRPr="0083760B" w:rsidRDefault="0083760B" w:rsidP="0083760B">
      <w:pPr>
        <w:pStyle w:val="af8"/>
      </w:pPr>
      <w:r w:rsidRPr="0083760B">
        <w:t xml:space="preserve">Таблица </w:t>
      </w:r>
      <w:fldSimple w:instr=" SEQ Таблица \* ARABIC ">
        <w:bookmarkStart w:id="8" w:name="_Ref528662006"/>
        <w:r w:rsidR="00D01E94">
          <w:rPr>
            <w:noProof/>
          </w:rPr>
          <w:t>2</w:t>
        </w:r>
        <w:bookmarkEnd w:id="8"/>
      </w:fldSimple>
      <w:r w:rsidRPr="0083760B">
        <w:t xml:space="preserve"> – Показатели тепловой мощности источников тепловой энергии</w:t>
      </w:r>
    </w:p>
    <w:tbl>
      <w:tblPr>
        <w:tblW w:w="5000" w:type="pct"/>
        <w:tblLook w:val="04A0" w:firstRow="1" w:lastRow="0" w:firstColumn="1" w:lastColumn="0" w:noHBand="0" w:noVBand="1"/>
      </w:tblPr>
      <w:tblGrid>
        <w:gridCol w:w="522"/>
        <w:gridCol w:w="1902"/>
        <w:gridCol w:w="3395"/>
        <w:gridCol w:w="1841"/>
        <w:gridCol w:w="1968"/>
      </w:tblGrid>
      <w:tr w:rsidR="0083760B" w14:paraId="487E1901" w14:textId="77777777" w:rsidTr="00D56A1A">
        <w:trPr>
          <w:trHeight w:val="314"/>
          <w:tblHeader/>
        </w:trPr>
        <w:tc>
          <w:tcPr>
            <w:tcW w:w="271" w:type="pct"/>
            <w:tcBorders>
              <w:top w:val="single" w:sz="4" w:space="0" w:color="auto"/>
              <w:left w:val="single" w:sz="4" w:space="0" w:color="auto"/>
              <w:bottom w:val="single" w:sz="4" w:space="0" w:color="auto"/>
              <w:right w:val="single" w:sz="4" w:space="0" w:color="auto"/>
            </w:tcBorders>
            <w:vAlign w:val="center"/>
            <w:hideMark/>
          </w:tcPr>
          <w:p w14:paraId="32CDAD9E" w14:textId="77777777" w:rsidR="0083760B" w:rsidRPr="0083760B" w:rsidRDefault="0083760B">
            <w:pPr>
              <w:pStyle w:val="103"/>
            </w:pPr>
            <w:r w:rsidRPr="0083760B">
              <w:t>№</w:t>
            </w:r>
          </w:p>
        </w:tc>
        <w:tc>
          <w:tcPr>
            <w:tcW w:w="988" w:type="pct"/>
            <w:tcBorders>
              <w:top w:val="single" w:sz="4" w:space="0" w:color="auto"/>
              <w:left w:val="nil"/>
              <w:bottom w:val="single" w:sz="4" w:space="0" w:color="auto"/>
              <w:right w:val="single" w:sz="4" w:space="0" w:color="auto"/>
            </w:tcBorders>
            <w:vAlign w:val="center"/>
            <w:hideMark/>
          </w:tcPr>
          <w:p w14:paraId="178A48CA" w14:textId="77777777" w:rsidR="0083760B" w:rsidRPr="0083760B" w:rsidRDefault="0083760B">
            <w:pPr>
              <w:pStyle w:val="103"/>
            </w:pPr>
            <w:r w:rsidRPr="0083760B">
              <w:t>Наименование котельной</w:t>
            </w:r>
          </w:p>
        </w:tc>
        <w:tc>
          <w:tcPr>
            <w:tcW w:w="1763" w:type="pct"/>
            <w:tcBorders>
              <w:top w:val="single" w:sz="4" w:space="0" w:color="auto"/>
              <w:left w:val="nil"/>
              <w:bottom w:val="single" w:sz="4" w:space="0" w:color="auto"/>
              <w:right w:val="single" w:sz="4" w:space="0" w:color="auto"/>
            </w:tcBorders>
            <w:vAlign w:val="center"/>
            <w:hideMark/>
          </w:tcPr>
          <w:p w14:paraId="2F171E50" w14:textId="77777777" w:rsidR="0083760B" w:rsidRPr="0083760B" w:rsidRDefault="0083760B">
            <w:pPr>
              <w:pStyle w:val="103"/>
            </w:pPr>
            <w:r w:rsidRPr="0083760B">
              <w:t>Адрес</w:t>
            </w:r>
          </w:p>
        </w:tc>
        <w:tc>
          <w:tcPr>
            <w:tcW w:w="956" w:type="pct"/>
            <w:tcBorders>
              <w:top w:val="single" w:sz="4" w:space="0" w:color="auto"/>
              <w:left w:val="nil"/>
              <w:bottom w:val="single" w:sz="4" w:space="0" w:color="auto"/>
              <w:right w:val="single" w:sz="4" w:space="0" w:color="auto"/>
            </w:tcBorders>
            <w:vAlign w:val="center"/>
            <w:hideMark/>
          </w:tcPr>
          <w:p w14:paraId="24F2ADFE" w14:textId="77777777" w:rsidR="0083760B" w:rsidRPr="0083760B" w:rsidRDefault="0083760B">
            <w:pPr>
              <w:pStyle w:val="103"/>
            </w:pPr>
            <w:r w:rsidRPr="0083760B">
              <w:t>Установленная тепловая мощность котлов, Гкал/ч</w:t>
            </w:r>
          </w:p>
        </w:tc>
        <w:tc>
          <w:tcPr>
            <w:tcW w:w="1022" w:type="pct"/>
            <w:tcBorders>
              <w:top w:val="single" w:sz="4" w:space="0" w:color="auto"/>
              <w:left w:val="nil"/>
              <w:bottom w:val="single" w:sz="4" w:space="0" w:color="auto"/>
              <w:right w:val="single" w:sz="4" w:space="0" w:color="auto"/>
            </w:tcBorders>
            <w:vAlign w:val="center"/>
            <w:hideMark/>
          </w:tcPr>
          <w:p w14:paraId="0D09B554" w14:textId="77777777" w:rsidR="0083760B" w:rsidRPr="0083760B" w:rsidRDefault="0083760B">
            <w:pPr>
              <w:pStyle w:val="103"/>
            </w:pPr>
            <w:r w:rsidRPr="0083760B">
              <w:t>Располагаемая тепловая мощность котельной, Гкал/ч</w:t>
            </w:r>
          </w:p>
        </w:tc>
      </w:tr>
      <w:tr w:rsidR="0083760B" w14:paraId="1DFE2692" w14:textId="77777777" w:rsidTr="00D56A1A">
        <w:trPr>
          <w:trHeight w:val="533"/>
        </w:trPr>
        <w:tc>
          <w:tcPr>
            <w:tcW w:w="271" w:type="pct"/>
            <w:tcBorders>
              <w:top w:val="nil"/>
              <w:left w:val="single" w:sz="4" w:space="0" w:color="auto"/>
              <w:bottom w:val="single" w:sz="4" w:space="0" w:color="auto"/>
              <w:right w:val="single" w:sz="4" w:space="0" w:color="auto"/>
            </w:tcBorders>
            <w:vAlign w:val="center"/>
            <w:hideMark/>
          </w:tcPr>
          <w:p w14:paraId="561FF3B7" w14:textId="735FDD05" w:rsidR="0083760B" w:rsidRPr="0083760B" w:rsidRDefault="00D56A1A">
            <w:pPr>
              <w:pStyle w:val="103"/>
            </w:pPr>
            <w:r>
              <w:t>1</w:t>
            </w:r>
          </w:p>
        </w:tc>
        <w:tc>
          <w:tcPr>
            <w:tcW w:w="988" w:type="pct"/>
            <w:tcBorders>
              <w:top w:val="nil"/>
              <w:left w:val="nil"/>
              <w:bottom w:val="single" w:sz="4" w:space="0" w:color="auto"/>
              <w:right w:val="single" w:sz="4" w:space="0" w:color="auto"/>
            </w:tcBorders>
            <w:vAlign w:val="center"/>
            <w:hideMark/>
          </w:tcPr>
          <w:p w14:paraId="22D5866E" w14:textId="77777777" w:rsidR="0083760B" w:rsidRPr="0083760B" w:rsidRDefault="0083760B">
            <w:pPr>
              <w:pStyle w:val="103"/>
            </w:pPr>
            <w:r w:rsidRPr="0083760B">
              <w:t>Котельная № 107</w:t>
            </w:r>
          </w:p>
        </w:tc>
        <w:tc>
          <w:tcPr>
            <w:tcW w:w="1763" w:type="pct"/>
            <w:tcBorders>
              <w:top w:val="nil"/>
              <w:left w:val="nil"/>
              <w:bottom w:val="single" w:sz="4" w:space="0" w:color="auto"/>
              <w:right w:val="single" w:sz="4" w:space="0" w:color="auto"/>
            </w:tcBorders>
            <w:vAlign w:val="center"/>
            <w:hideMark/>
          </w:tcPr>
          <w:p w14:paraId="7492E05B" w14:textId="77777777" w:rsidR="0083760B" w:rsidRPr="0083760B" w:rsidRDefault="0083760B">
            <w:pPr>
              <w:pStyle w:val="103"/>
            </w:pPr>
            <w:r w:rsidRPr="0083760B">
              <w:t>Еремизино-Борисовское сельское поселение, ст. Еремизино-Борисовская, ул. Школьная, 35</w:t>
            </w:r>
          </w:p>
        </w:tc>
        <w:tc>
          <w:tcPr>
            <w:tcW w:w="956" w:type="pct"/>
            <w:tcBorders>
              <w:top w:val="nil"/>
              <w:left w:val="nil"/>
              <w:bottom w:val="single" w:sz="4" w:space="0" w:color="auto"/>
              <w:right w:val="single" w:sz="4" w:space="0" w:color="auto"/>
            </w:tcBorders>
            <w:vAlign w:val="center"/>
            <w:hideMark/>
          </w:tcPr>
          <w:p w14:paraId="41B5FE51" w14:textId="77777777" w:rsidR="0083760B" w:rsidRPr="0083760B" w:rsidRDefault="0083760B">
            <w:pPr>
              <w:pStyle w:val="103"/>
            </w:pPr>
            <w:r w:rsidRPr="0083760B">
              <w:t>2,58</w:t>
            </w:r>
          </w:p>
        </w:tc>
        <w:tc>
          <w:tcPr>
            <w:tcW w:w="1022" w:type="pct"/>
            <w:tcBorders>
              <w:top w:val="nil"/>
              <w:left w:val="nil"/>
              <w:bottom w:val="single" w:sz="4" w:space="0" w:color="auto"/>
              <w:right w:val="single" w:sz="4" w:space="0" w:color="auto"/>
            </w:tcBorders>
            <w:vAlign w:val="center"/>
            <w:hideMark/>
          </w:tcPr>
          <w:p w14:paraId="7DEA3B9E" w14:textId="77777777" w:rsidR="0083760B" w:rsidRPr="0083760B" w:rsidRDefault="0083760B">
            <w:pPr>
              <w:pStyle w:val="103"/>
            </w:pPr>
            <w:r w:rsidRPr="0083760B">
              <w:t>2,48</w:t>
            </w:r>
          </w:p>
        </w:tc>
      </w:tr>
      <w:tr w:rsidR="0083760B" w14:paraId="16AAC7D5" w14:textId="77777777" w:rsidTr="00D56A1A">
        <w:trPr>
          <w:trHeight w:val="533"/>
        </w:trPr>
        <w:tc>
          <w:tcPr>
            <w:tcW w:w="271" w:type="pct"/>
            <w:tcBorders>
              <w:top w:val="nil"/>
              <w:left w:val="single" w:sz="4" w:space="0" w:color="auto"/>
              <w:bottom w:val="single" w:sz="4" w:space="0" w:color="auto"/>
              <w:right w:val="single" w:sz="4" w:space="0" w:color="auto"/>
            </w:tcBorders>
            <w:vAlign w:val="center"/>
            <w:hideMark/>
          </w:tcPr>
          <w:p w14:paraId="3A1A606B" w14:textId="658B8669" w:rsidR="0083760B" w:rsidRPr="0083760B" w:rsidRDefault="00D56A1A">
            <w:pPr>
              <w:pStyle w:val="103"/>
            </w:pPr>
            <w:r>
              <w:t>2</w:t>
            </w:r>
          </w:p>
        </w:tc>
        <w:tc>
          <w:tcPr>
            <w:tcW w:w="988" w:type="pct"/>
            <w:tcBorders>
              <w:top w:val="nil"/>
              <w:left w:val="nil"/>
              <w:bottom w:val="single" w:sz="4" w:space="0" w:color="auto"/>
              <w:right w:val="single" w:sz="4" w:space="0" w:color="auto"/>
            </w:tcBorders>
            <w:vAlign w:val="center"/>
            <w:hideMark/>
          </w:tcPr>
          <w:p w14:paraId="20F1B740" w14:textId="77777777" w:rsidR="0083760B" w:rsidRPr="0083760B" w:rsidRDefault="0083760B">
            <w:pPr>
              <w:pStyle w:val="103"/>
            </w:pPr>
            <w:r w:rsidRPr="0083760B">
              <w:t>Котельная № 118</w:t>
            </w:r>
          </w:p>
        </w:tc>
        <w:tc>
          <w:tcPr>
            <w:tcW w:w="1763" w:type="pct"/>
            <w:tcBorders>
              <w:top w:val="nil"/>
              <w:left w:val="nil"/>
              <w:bottom w:val="single" w:sz="4" w:space="0" w:color="auto"/>
              <w:right w:val="single" w:sz="4" w:space="0" w:color="auto"/>
            </w:tcBorders>
            <w:vAlign w:val="center"/>
            <w:hideMark/>
          </w:tcPr>
          <w:p w14:paraId="740FC593" w14:textId="77777777" w:rsidR="0083760B" w:rsidRPr="0083760B" w:rsidRDefault="0083760B">
            <w:pPr>
              <w:pStyle w:val="103"/>
            </w:pPr>
            <w:r w:rsidRPr="0083760B">
              <w:t>Еремизино-Борисовское сельское поселение, ст. Еремизино-Борисовская, ул. Кубанская, 113</w:t>
            </w:r>
          </w:p>
        </w:tc>
        <w:tc>
          <w:tcPr>
            <w:tcW w:w="956" w:type="pct"/>
            <w:tcBorders>
              <w:top w:val="nil"/>
              <w:left w:val="nil"/>
              <w:bottom w:val="single" w:sz="4" w:space="0" w:color="auto"/>
              <w:right w:val="single" w:sz="4" w:space="0" w:color="auto"/>
            </w:tcBorders>
            <w:vAlign w:val="center"/>
            <w:hideMark/>
          </w:tcPr>
          <w:p w14:paraId="1C1B8281" w14:textId="77777777" w:rsidR="0083760B" w:rsidRPr="0083760B" w:rsidRDefault="0083760B">
            <w:pPr>
              <w:pStyle w:val="103"/>
            </w:pPr>
            <w:r w:rsidRPr="0083760B">
              <w:t>0,12</w:t>
            </w:r>
          </w:p>
        </w:tc>
        <w:tc>
          <w:tcPr>
            <w:tcW w:w="1022" w:type="pct"/>
            <w:tcBorders>
              <w:top w:val="nil"/>
              <w:left w:val="nil"/>
              <w:bottom w:val="single" w:sz="4" w:space="0" w:color="auto"/>
              <w:right w:val="single" w:sz="4" w:space="0" w:color="auto"/>
            </w:tcBorders>
            <w:vAlign w:val="center"/>
            <w:hideMark/>
          </w:tcPr>
          <w:p w14:paraId="666A4A21" w14:textId="77777777" w:rsidR="0083760B" w:rsidRPr="0083760B" w:rsidRDefault="0083760B">
            <w:pPr>
              <w:pStyle w:val="103"/>
            </w:pPr>
            <w:r w:rsidRPr="0083760B">
              <w:t>0,09</w:t>
            </w:r>
          </w:p>
        </w:tc>
      </w:tr>
    </w:tbl>
    <w:p w14:paraId="21B2CD86" w14:textId="77777777" w:rsidR="00282A22" w:rsidRPr="00282A22" w:rsidRDefault="00282A22" w:rsidP="00282A22">
      <w:pPr>
        <w:pStyle w:val="a1"/>
      </w:pPr>
    </w:p>
    <w:p w14:paraId="638350AA" w14:textId="77777777" w:rsidR="0080215E" w:rsidRDefault="0080215E" w:rsidP="0080215E">
      <w:pPr>
        <w:pStyle w:val="111"/>
      </w:pPr>
      <w:r>
        <w:t>Ограничения тепловой мощности и параметров располагаемой тепловой мощности.</w:t>
      </w:r>
    </w:p>
    <w:p w14:paraId="3FBA726F" w14:textId="1C0283FC" w:rsidR="0083760B" w:rsidRPr="0083760B" w:rsidRDefault="000F7ADE" w:rsidP="0083760B">
      <w:pPr>
        <w:pStyle w:val="a1"/>
      </w:pPr>
      <w:r w:rsidRPr="000F7ADE">
        <w:t xml:space="preserve">На всех источниках тепловой энергии в поселении имеется ограничение тепловой мощности. </w:t>
      </w:r>
      <w:r w:rsidR="0083760B" w:rsidRPr="0083760B">
        <w:t xml:space="preserve">Перечень источников с ограничениями тепловой мощности представлен в таблице </w:t>
      </w:r>
      <w:r w:rsidR="0083760B" w:rsidRPr="0083760B">
        <w:fldChar w:fldCharType="begin"/>
      </w:r>
      <w:r w:rsidR="0083760B" w:rsidRPr="0083760B">
        <w:instrText xml:space="preserve"> REF _Ref525649513 \h </w:instrText>
      </w:r>
      <w:r w:rsidR="0083760B" w:rsidRPr="0083760B">
        <w:fldChar w:fldCharType="separate"/>
      </w:r>
      <w:r w:rsidR="00D01E94">
        <w:rPr>
          <w:noProof/>
        </w:rPr>
        <w:t>3</w:t>
      </w:r>
      <w:r w:rsidR="0083760B" w:rsidRPr="0083760B">
        <w:fldChar w:fldCharType="end"/>
      </w:r>
      <w:r w:rsidR="0083760B" w:rsidRPr="0083760B">
        <w:t>.</w:t>
      </w:r>
    </w:p>
    <w:p w14:paraId="6EC4DCA5" w14:textId="77777777" w:rsidR="0083760B" w:rsidRPr="0083760B" w:rsidRDefault="0083760B" w:rsidP="0083760B">
      <w:pPr>
        <w:pStyle w:val="a1"/>
      </w:pPr>
    </w:p>
    <w:p w14:paraId="11519B5B" w14:textId="77777777" w:rsidR="0083760B" w:rsidRPr="0083760B" w:rsidRDefault="0083760B" w:rsidP="0083760B">
      <w:pPr>
        <w:pStyle w:val="af8"/>
      </w:pPr>
      <w:bookmarkStart w:id="9" w:name="_Ref513127078"/>
      <w:r w:rsidRPr="0083760B">
        <w:t xml:space="preserve">Таблица </w:t>
      </w:r>
      <w:fldSimple w:instr=" SEQ Таблица \* ARABIC ">
        <w:bookmarkStart w:id="10" w:name="_Ref525649513"/>
        <w:r w:rsidR="00D01E94">
          <w:rPr>
            <w:noProof/>
          </w:rPr>
          <w:t>3</w:t>
        </w:r>
        <w:bookmarkEnd w:id="10"/>
      </w:fldSimple>
      <w:bookmarkEnd w:id="9"/>
      <w:r w:rsidRPr="0083760B">
        <w:t xml:space="preserve"> – Перечень источников с ограничением тепловой мощности</w:t>
      </w:r>
    </w:p>
    <w:tbl>
      <w:tblPr>
        <w:tblW w:w="5000" w:type="pct"/>
        <w:tblLook w:val="04A0" w:firstRow="1" w:lastRow="0" w:firstColumn="1" w:lastColumn="0" w:noHBand="0" w:noVBand="1"/>
      </w:tblPr>
      <w:tblGrid>
        <w:gridCol w:w="1975"/>
        <w:gridCol w:w="3874"/>
        <w:gridCol w:w="1721"/>
        <w:gridCol w:w="2058"/>
      </w:tblGrid>
      <w:tr w:rsidR="0083760B" w:rsidRPr="000F7ADE" w14:paraId="7EA99E65" w14:textId="77777777" w:rsidTr="000F7ADE">
        <w:trPr>
          <w:trHeight w:val="1312"/>
          <w:tblHeader/>
        </w:trPr>
        <w:tc>
          <w:tcPr>
            <w:tcW w:w="1025" w:type="pct"/>
            <w:tcBorders>
              <w:top w:val="single" w:sz="4" w:space="0" w:color="auto"/>
              <w:left w:val="single" w:sz="4" w:space="0" w:color="auto"/>
              <w:bottom w:val="single" w:sz="4" w:space="0" w:color="auto"/>
              <w:right w:val="single" w:sz="4" w:space="0" w:color="auto"/>
            </w:tcBorders>
            <w:vAlign w:val="center"/>
            <w:hideMark/>
          </w:tcPr>
          <w:p w14:paraId="02C1BDD1" w14:textId="77777777" w:rsidR="0083760B" w:rsidRPr="000F7ADE" w:rsidRDefault="0083760B" w:rsidP="000F7ADE">
            <w:pPr>
              <w:pStyle w:val="103"/>
            </w:pPr>
            <w:r w:rsidRPr="000F7ADE">
              <w:t>Наименование котельной</w:t>
            </w:r>
          </w:p>
        </w:tc>
        <w:tc>
          <w:tcPr>
            <w:tcW w:w="2012" w:type="pct"/>
            <w:tcBorders>
              <w:top w:val="single" w:sz="4" w:space="0" w:color="auto"/>
              <w:left w:val="nil"/>
              <w:bottom w:val="single" w:sz="4" w:space="0" w:color="auto"/>
              <w:right w:val="single" w:sz="4" w:space="0" w:color="auto"/>
            </w:tcBorders>
            <w:vAlign w:val="center"/>
            <w:hideMark/>
          </w:tcPr>
          <w:p w14:paraId="5D9BA08A" w14:textId="77777777" w:rsidR="0083760B" w:rsidRPr="000F7ADE" w:rsidRDefault="0083760B" w:rsidP="000F7ADE">
            <w:pPr>
              <w:pStyle w:val="103"/>
            </w:pPr>
            <w:r w:rsidRPr="000F7ADE">
              <w:t>Адрес</w:t>
            </w:r>
          </w:p>
        </w:tc>
        <w:tc>
          <w:tcPr>
            <w:tcW w:w="894" w:type="pct"/>
            <w:tcBorders>
              <w:top w:val="single" w:sz="4" w:space="0" w:color="auto"/>
              <w:left w:val="nil"/>
              <w:bottom w:val="single" w:sz="4" w:space="0" w:color="auto"/>
              <w:right w:val="single" w:sz="4" w:space="0" w:color="auto"/>
            </w:tcBorders>
            <w:vAlign w:val="center"/>
            <w:hideMark/>
          </w:tcPr>
          <w:p w14:paraId="366AAF05" w14:textId="77777777" w:rsidR="0083760B" w:rsidRPr="000F7ADE" w:rsidRDefault="0083760B" w:rsidP="000F7ADE">
            <w:pPr>
              <w:pStyle w:val="103"/>
            </w:pPr>
            <w:r w:rsidRPr="000F7ADE">
              <w:t>Отклонение от установленной тепловой мощности, Гкал/ч</w:t>
            </w:r>
          </w:p>
        </w:tc>
        <w:tc>
          <w:tcPr>
            <w:tcW w:w="1070" w:type="pct"/>
            <w:tcBorders>
              <w:top w:val="single" w:sz="4" w:space="0" w:color="auto"/>
              <w:left w:val="nil"/>
              <w:bottom w:val="single" w:sz="4" w:space="0" w:color="auto"/>
              <w:right w:val="single" w:sz="4" w:space="0" w:color="auto"/>
            </w:tcBorders>
            <w:vAlign w:val="center"/>
            <w:hideMark/>
          </w:tcPr>
          <w:p w14:paraId="35C917FA" w14:textId="77777777" w:rsidR="0083760B" w:rsidRPr="000F7ADE" w:rsidRDefault="0083760B" w:rsidP="000F7ADE">
            <w:pPr>
              <w:pStyle w:val="103"/>
            </w:pPr>
            <w:r w:rsidRPr="000F7ADE">
              <w:t>Отклонение от установленной тепловой мощности, %</w:t>
            </w:r>
          </w:p>
        </w:tc>
      </w:tr>
      <w:tr w:rsidR="0083760B" w:rsidRPr="000F7ADE" w14:paraId="1C3C553B" w14:textId="77777777" w:rsidTr="000F7ADE">
        <w:trPr>
          <w:trHeight w:val="656"/>
        </w:trPr>
        <w:tc>
          <w:tcPr>
            <w:tcW w:w="1025" w:type="pct"/>
            <w:tcBorders>
              <w:top w:val="nil"/>
              <w:left w:val="single" w:sz="4" w:space="0" w:color="auto"/>
              <w:bottom w:val="single" w:sz="4" w:space="0" w:color="auto"/>
              <w:right w:val="single" w:sz="4" w:space="0" w:color="auto"/>
            </w:tcBorders>
            <w:vAlign w:val="center"/>
            <w:hideMark/>
          </w:tcPr>
          <w:p w14:paraId="5F041997" w14:textId="77777777" w:rsidR="0083760B" w:rsidRPr="000F7ADE" w:rsidRDefault="0083760B" w:rsidP="000F7ADE">
            <w:pPr>
              <w:pStyle w:val="103"/>
            </w:pPr>
            <w:r w:rsidRPr="000F7ADE">
              <w:t>Котельная № 107</w:t>
            </w:r>
          </w:p>
        </w:tc>
        <w:tc>
          <w:tcPr>
            <w:tcW w:w="2012" w:type="pct"/>
            <w:tcBorders>
              <w:top w:val="nil"/>
              <w:left w:val="nil"/>
              <w:bottom w:val="single" w:sz="4" w:space="0" w:color="auto"/>
              <w:right w:val="single" w:sz="4" w:space="0" w:color="auto"/>
            </w:tcBorders>
            <w:vAlign w:val="center"/>
            <w:hideMark/>
          </w:tcPr>
          <w:p w14:paraId="3B5693D1" w14:textId="77777777" w:rsidR="0083760B" w:rsidRPr="000F7ADE" w:rsidRDefault="0083760B" w:rsidP="000F7ADE">
            <w:pPr>
              <w:pStyle w:val="103"/>
            </w:pPr>
            <w:r w:rsidRPr="000F7ADE">
              <w:t>Еремизино-Борисовское сельское поселение, ст. Еремизино-Борисовская, ул. Школьная, 35</w:t>
            </w:r>
          </w:p>
        </w:tc>
        <w:tc>
          <w:tcPr>
            <w:tcW w:w="894" w:type="pct"/>
            <w:tcBorders>
              <w:top w:val="nil"/>
              <w:left w:val="single" w:sz="4" w:space="0" w:color="auto"/>
              <w:bottom w:val="single" w:sz="4" w:space="0" w:color="auto"/>
              <w:right w:val="single" w:sz="4" w:space="0" w:color="auto"/>
            </w:tcBorders>
            <w:vAlign w:val="center"/>
            <w:hideMark/>
          </w:tcPr>
          <w:p w14:paraId="03718A3A" w14:textId="77777777" w:rsidR="0083760B" w:rsidRPr="000F7ADE" w:rsidRDefault="0083760B" w:rsidP="000F7ADE">
            <w:pPr>
              <w:pStyle w:val="103"/>
            </w:pPr>
            <w:r w:rsidRPr="000F7ADE">
              <w:t>0,10</w:t>
            </w:r>
          </w:p>
        </w:tc>
        <w:tc>
          <w:tcPr>
            <w:tcW w:w="1070" w:type="pct"/>
            <w:tcBorders>
              <w:top w:val="nil"/>
              <w:left w:val="nil"/>
              <w:bottom w:val="single" w:sz="4" w:space="0" w:color="auto"/>
              <w:right w:val="single" w:sz="4" w:space="0" w:color="auto"/>
            </w:tcBorders>
            <w:vAlign w:val="center"/>
            <w:hideMark/>
          </w:tcPr>
          <w:p w14:paraId="35D0899E" w14:textId="77777777" w:rsidR="0083760B" w:rsidRPr="000F7ADE" w:rsidRDefault="0083760B" w:rsidP="000F7ADE">
            <w:pPr>
              <w:pStyle w:val="103"/>
            </w:pPr>
            <w:r w:rsidRPr="000F7ADE">
              <w:t>4%</w:t>
            </w:r>
          </w:p>
        </w:tc>
      </w:tr>
      <w:tr w:rsidR="0083760B" w:rsidRPr="000F7ADE" w14:paraId="0790B241" w14:textId="77777777" w:rsidTr="000F7ADE">
        <w:trPr>
          <w:trHeight w:val="656"/>
        </w:trPr>
        <w:tc>
          <w:tcPr>
            <w:tcW w:w="1025" w:type="pct"/>
            <w:tcBorders>
              <w:top w:val="nil"/>
              <w:left w:val="single" w:sz="4" w:space="0" w:color="auto"/>
              <w:bottom w:val="single" w:sz="4" w:space="0" w:color="auto"/>
              <w:right w:val="single" w:sz="4" w:space="0" w:color="auto"/>
            </w:tcBorders>
            <w:vAlign w:val="center"/>
            <w:hideMark/>
          </w:tcPr>
          <w:p w14:paraId="519E8250" w14:textId="77777777" w:rsidR="0083760B" w:rsidRPr="000F7ADE" w:rsidRDefault="0083760B" w:rsidP="000F7ADE">
            <w:pPr>
              <w:pStyle w:val="103"/>
            </w:pPr>
            <w:r w:rsidRPr="000F7ADE">
              <w:t>Котельная № 118</w:t>
            </w:r>
          </w:p>
        </w:tc>
        <w:tc>
          <w:tcPr>
            <w:tcW w:w="2012" w:type="pct"/>
            <w:tcBorders>
              <w:top w:val="nil"/>
              <w:left w:val="nil"/>
              <w:bottom w:val="single" w:sz="4" w:space="0" w:color="auto"/>
              <w:right w:val="single" w:sz="4" w:space="0" w:color="auto"/>
            </w:tcBorders>
            <w:vAlign w:val="center"/>
            <w:hideMark/>
          </w:tcPr>
          <w:p w14:paraId="48FA14A6" w14:textId="77777777" w:rsidR="0083760B" w:rsidRPr="000F7ADE" w:rsidRDefault="0083760B" w:rsidP="000F7ADE">
            <w:pPr>
              <w:pStyle w:val="103"/>
            </w:pPr>
            <w:r w:rsidRPr="000F7ADE">
              <w:t>Еремизино-Борисовское сельское поселение, ст. Еремизино-Борисовская, ул. Кубанская, 113</w:t>
            </w:r>
          </w:p>
        </w:tc>
        <w:tc>
          <w:tcPr>
            <w:tcW w:w="894" w:type="pct"/>
            <w:tcBorders>
              <w:top w:val="nil"/>
              <w:left w:val="single" w:sz="4" w:space="0" w:color="auto"/>
              <w:bottom w:val="single" w:sz="4" w:space="0" w:color="auto"/>
              <w:right w:val="single" w:sz="4" w:space="0" w:color="auto"/>
            </w:tcBorders>
            <w:vAlign w:val="center"/>
            <w:hideMark/>
          </w:tcPr>
          <w:p w14:paraId="3CF6F920" w14:textId="77777777" w:rsidR="0083760B" w:rsidRPr="000F7ADE" w:rsidRDefault="0083760B" w:rsidP="000F7ADE">
            <w:pPr>
              <w:pStyle w:val="103"/>
            </w:pPr>
            <w:r w:rsidRPr="000F7ADE">
              <w:t>0,03</w:t>
            </w:r>
          </w:p>
        </w:tc>
        <w:tc>
          <w:tcPr>
            <w:tcW w:w="1070" w:type="pct"/>
            <w:tcBorders>
              <w:top w:val="nil"/>
              <w:left w:val="nil"/>
              <w:bottom w:val="single" w:sz="4" w:space="0" w:color="auto"/>
              <w:right w:val="single" w:sz="4" w:space="0" w:color="auto"/>
            </w:tcBorders>
            <w:vAlign w:val="center"/>
            <w:hideMark/>
          </w:tcPr>
          <w:p w14:paraId="69C00BC7" w14:textId="77777777" w:rsidR="0083760B" w:rsidRPr="000F7ADE" w:rsidRDefault="0083760B" w:rsidP="000F7ADE">
            <w:pPr>
              <w:pStyle w:val="103"/>
            </w:pPr>
            <w:r w:rsidRPr="000F7ADE">
              <w:t>23%</w:t>
            </w:r>
          </w:p>
        </w:tc>
      </w:tr>
    </w:tbl>
    <w:p w14:paraId="17CDC829" w14:textId="77777777" w:rsidR="00282A22" w:rsidRPr="00282A22" w:rsidRDefault="00282A22" w:rsidP="00282A22">
      <w:pPr>
        <w:pStyle w:val="a1"/>
      </w:pPr>
    </w:p>
    <w:p w14:paraId="4C847A73" w14:textId="77777777" w:rsidR="0080215E" w:rsidRDefault="0080215E" w:rsidP="0080215E">
      <w:pPr>
        <w:pStyle w:val="111"/>
      </w:pPr>
      <w:r>
        <w:lastRenderedPageBreak/>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p w14:paraId="115A7867" w14:textId="77777777" w:rsidR="0083760B" w:rsidRPr="0083760B" w:rsidRDefault="0083760B" w:rsidP="0083760B">
      <w:pPr>
        <w:pStyle w:val="a1"/>
      </w:pPr>
      <w:r w:rsidRPr="0083760B">
        <w:t xml:space="preserve">Объем потребления тепловой энергии (мощности) и теплоносителя на собственные и хозяйственные нужды, параметры тепловой мощности нетто по каждому из источников тепловой энергии приведены в таблице </w:t>
      </w:r>
      <w:r w:rsidRPr="0083760B">
        <w:fldChar w:fldCharType="begin"/>
      </w:r>
      <w:r w:rsidRPr="0083760B">
        <w:instrText xml:space="preserve"> REF _Ref525649543 \h </w:instrText>
      </w:r>
      <w:r w:rsidRPr="0083760B">
        <w:fldChar w:fldCharType="separate"/>
      </w:r>
      <w:r w:rsidR="00D01E94">
        <w:rPr>
          <w:noProof/>
        </w:rPr>
        <w:t>4</w:t>
      </w:r>
      <w:r w:rsidRPr="0083760B">
        <w:fldChar w:fldCharType="end"/>
      </w:r>
      <w:r w:rsidRPr="0083760B">
        <w:t>.</w:t>
      </w:r>
    </w:p>
    <w:p w14:paraId="56C9CD1A" w14:textId="77777777" w:rsidR="0083760B" w:rsidRPr="0083760B" w:rsidRDefault="0083760B" w:rsidP="0083760B">
      <w:pPr>
        <w:pStyle w:val="a1"/>
      </w:pPr>
    </w:p>
    <w:p w14:paraId="16CE3571" w14:textId="77777777" w:rsidR="0083760B" w:rsidRPr="0083760B" w:rsidRDefault="0083760B" w:rsidP="0083760B">
      <w:pPr>
        <w:sectPr w:rsidR="0083760B" w:rsidRPr="0083760B">
          <w:pgSz w:w="11906" w:h="16838"/>
          <w:pgMar w:top="1134" w:right="567" w:bottom="1134" w:left="1701" w:header="708" w:footer="708" w:gutter="0"/>
          <w:cols w:space="720"/>
        </w:sectPr>
      </w:pPr>
    </w:p>
    <w:p w14:paraId="7FE4DF1A" w14:textId="77777777" w:rsidR="0083760B" w:rsidRPr="0083760B" w:rsidRDefault="0083760B" w:rsidP="0083760B">
      <w:pPr>
        <w:pStyle w:val="af8"/>
      </w:pPr>
      <w:bookmarkStart w:id="11" w:name="_Ref514680219"/>
      <w:bookmarkStart w:id="12" w:name="_Ref513207063"/>
      <w:r w:rsidRPr="0083760B">
        <w:lastRenderedPageBreak/>
        <w:t xml:space="preserve">Таблица </w:t>
      </w:r>
      <w:fldSimple w:instr=" SEQ Таблица \* ARABIC ">
        <w:bookmarkStart w:id="13" w:name="_Ref525649543"/>
        <w:r w:rsidR="00D01E94">
          <w:rPr>
            <w:noProof/>
          </w:rPr>
          <w:t>4</w:t>
        </w:r>
        <w:bookmarkEnd w:id="13"/>
      </w:fldSimple>
      <w:bookmarkEnd w:id="11"/>
      <w:r w:rsidRPr="0083760B">
        <w:t xml:space="preserve"> – Объем потребления тепловой энергии (мощности) и теплоносителя на собственные и хозяйственные нужды и параметры тепловой мощности нетто</w:t>
      </w:r>
      <w:bookmarkEnd w:id="12"/>
      <w:r w:rsidRPr="0083760B">
        <w:t xml:space="preserve"> источников </w:t>
      </w:r>
    </w:p>
    <w:tbl>
      <w:tblPr>
        <w:tblW w:w="14850" w:type="dxa"/>
        <w:tblLayout w:type="fixed"/>
        <w:tblLook w:val="04A0" w:firstRow="1" w:lastRow="0" w:firstColumn="1" w:lastColumn="0" w:noHBand="0" w:noVBand="1"/>
      </w:tblPr>
      <w:tblGrid>
        <w:gridCol w:w="864"/>
        <w:gridCol w:w="1968"/>
        <w:gridCol w:w="4607"/>
        <w:gridCol w:w="1493"/>
        <w:gridCol w:w="951"/>
        <w:gridCol w:w="1123"/>
        <w:gridCol w:w="2238"/>
        <w:gridCol w:w="1606"/>
      </w:tblGrid>
      <w:tr w:rsidR="0083760B" w14:paraId="4D928E69" w14:textId="77777777" w:rsidTr="000F7ADE">
        <w:trPr>
          <w:trHeight w:val="990"/>
          <w:tblHeader/>
        </w:trPr>
        <w:tc>
          <w:tcPr>
            <w:tcW w:w="864" w:type="dxa"/>
            <w:vMerge w:val="restart"/>
            <w:tcBorders>
              <w:top w:val="single" w:sz="4" w:space="0" w:color="auto"/>
              <w:left w:val="single" w:sz="4" w:space="0" w:color="auto"/>
              <w:bottom w:val="single" w:sz="4" w:space="0" w:color="000000"/>
              <w:right w:val="single" w:sz="4" w:space="0" w:color="auto"/>
            </w:tcBorders>
            <w:vAlign w:val="center"/>
            <w:hideMark/>
          </w:tcPr>
          <w:p w14:paraId="0A4FEB59" w14:textId="77777777" w:rsidR="0083760B" w:rsidRPr="0083760B" w:rsidRDefault="0083760B" w:rsidP="000F7ADE">
            <w:pPr>
              <w:pStyle w:val="103"/>
              <w:rPr>
                <w:lang w:eastAsia="ru-RU"/>
              </w:rPr>
            </w:pPr>
            <w:r w:rsidRPr="0083760B">
              <w:t>№</w:t>
            </w:r>
          </w:p>
        </w:tc>
        <w:tc>
          <w:tcPr>
            <w:tcW w:w="1968" w:type="dxa"/>
            <w:vMerge w:val="restart"/>
            <w:tcBorders>
              <w:top w:val="single" w:sz="4" w:space="0" w:color="auto"/>
              <w:left w:val="single" w:sz="4" w:space="0" w:color="auto"/>
              <w:bottom w:val="single" w:sz="4" w:space="0" w:color="000000"/>
              <w:right w:val="single" w:sz="4" w:space="0" w:color="auto"/>
            </w:tcBorders>
            <w:vAlign w:val="center"/>
            <w:hideMark/>
          </w:tcPr>
          <w:p w14:paraId="37047566" w14:textId="77777777" w:rsidR="0083760B" w:rsidRPr="0083760B" w:rsidRDefault="0083760B" w:rsidP="000F7ADE">
            <w:pPr>
              <w:pStyle w:val="103"/>
            </w:pPr>
            <w:r w:rsidRPr="0083760B">
              <w:t>Наименование котельной</w:t>
            </w:r>
          </w:p>
        </w:tc>
        <w:tc>
          <w:tcPr>
            <w:tcW w:w="4607" w:type="dxa"/>
            <w:vMerge w:val="restart"/>
            <w:tcBorders>
              <w:top w:val="single" w:sz="4" w:space="0" w:color="auto"/>
              <w:left w:val="single" w:sz="4" w:space="0" w:color="auto"/>
              <w:bottom w:val="single" w:sz="4" w:space="0" w:color="000000"/>
              <w:right w:val="single" w:sz="4" w:space="0" w:color="auto"/>
            </w:tcBorders>
            <w:vAlign w:val="center"/>
            <w:hideMark/>
          </w:tcPr>
          <w:p w14:paraId="41188925" w14:textId="77777777" w:rsidR="0083760B" w:rsidRPr="0083760B" w:rsidRDefault="0083760B" w:rsidP="000F7ADE">
            <w:pPr>
              <w:pStyle w:val="103"/>
            </w:pPr>
            <w:r w:rsidRPr="0083760B">
              <w:t>Адрес</w:t>
            </w:r>
          </w:p>
        </w:tc>
        <w:tc>
          <w:tcPr>
            <w:tcW w:w="1493" w:type="dxa"/>
            <w:vMerge w:val="restart"/>
            <w:tcBorders>
              <w:top w:val="single" w:sz="4" w:space="0" w:color="auto"/>
              <w:left w:val="single" w:sz="4" w:space="0" w:color="auto"/>
              <w:bottom w:val="single" w:sz="4" w:space="0" w:color="000000"/>
              <w:right w:val="single" w:sz="4" w:space="0" w:color="auto"/>
            </w:tcBorders>
            <w:vAlign w:val="center"/>
            <w:hideMark/>
          </w:tcPr>
          <w:p w14:paraId="65522808" w14:textId="77777777" w:rsidR="0083760B" w:rsidRPr="0083760B" w:rsidRDefault="0083760B" w:rsidP="000F7ADE">
            <w:pPr>
              <w:pStyle w:val="103"/>
            </w:pPr>
            <w:r w:rsidRPr="0083760B">
              <w:t>Располагаемая тепловая мощность котельной, Гкал/ч</w:t>
            </w:r>
          </w:p>
        </w:tc>
        <w:tc>
          <w:tcPr>
            <w:tcW w:w="2074" w:type="dxa"/>
            <w:gridSpan w:val="2"/>
            <w:tcBorders>
              <w:top w:val="single" w:sz="4" w:space="0" w:color="auto"/>
              <w:left w:val="single" w:sz="4" w:space="0" w:color="auto"/>
              <w:bottom w:val="single" w:sz="4" w:space="0" w:color="auto"/>
              <w:right w:val="single" w:sz="4" w:space="0" w:color="auto"/>
            </w:tcBorders>
            <w:vAlign w:val="center"/>
            <w:hideMark/>
          </w:tcPr>
          <w:p w14:paraId="1BD6A1B6" w14:textId="77777777" w:rsidR="0083760B" w:rsidRPr="0083760B" w:rsidRDefault="0083760B" w:rsidP="000F7ADE">
            <w:pPr>
              <w:pStyle w:val="103"/>
            </w:pPr>
            <w:r w:rsidRPr="0083760B">
              <w:t>Потребление тепловой мощности на собственные и хозяйственные нужды</w:t>
            </w:r>
          </w:p>
        </w:tc>
        <w:tc>
          <w:tcPr>
            <w:tcW w:w="2238" w:type="dxa"/>
            <w:vMerge w:val="restart"/>
            <w:tcBorders>
              <w:top w:val="single" w:sz="4" w:space="0" w:color="auto"/>
              <w:left w:val="single" w:sz="4" w:space="0" w:color="auto"/>
              <w:bottom w:val="single" w:sz="4" w:space="0" w:color="auto"/>
              <w:right w:val="single" w:sz="4" w:space="0" w:color="auto"/>
            </w:tcBorders>
            <w:vAlign w:val="center"/>
            <w:hideMark/>
          </w:tcPr>
          <w:p w14:paraId="14067EB0" w14:textId="77777777" w:rsidR="0083760B" w:rsidRPr="0083760B" w:rsidRDefault="0083760B" w:rsidP="000F7ADE">
            <w:pPr>
              <w:pStyle w:val="103"/>
            </w:pPr>
            <w:r w:rsidRPr="0083760B">
              <w:t>Расход тепловой энергии на собственные и хозяйственные нужды источников, Гкал/год</w:t>
            </w:r>
          </w:p>
        </w:tc>
        <w:tc>
          <w:tcPr>
            <w:tcW w:w="1606" w:type="dxa"/>
            <w:vMerge w:val="restart"/>
            <w:tcBorders>
              <w:top w:val="single" w:sz="4" w:space="0" w:color="auto"/>
              <w:left w:val="single" w:sz="4" w:space="0" w:color="auto"/>
              <w:bottom w:val="single" w:sz="4" w:space="0" w:color="000000"/>
              <w:right w:val="single" w:sz="4" w:space="0" w:color="auto"/>
            </w:tcBorders>
            <w:vAlign w:val="center"/>
            <w:hideMark/>
          </w:tcPr>
          <w:p w14:paraId="5836E8EC" w14:textId="77777777" w:rsidR="0083760B" w:rsidRPr="0083760B" w:rsidRDefault="0083760B" w:rsidP="000F7ADE">
            <w:pPr>
              <w:pStyle w:val="103"/>
            </w:pPr>
            <w:r w:rsidRPr="0083760B">
              <w:t>Тепловая мощность источника нетто, Гкал/ч</w:t>
            </w:r>
          </w:p>
        </w:tc>
      </w:tr>
      <w:tr w:rsidR="0083760B" w14:paraId="2AF70D96" w14:textId="77777777" w:rsidTr="000F7ADE">
        <w:trPr>
          <w:trHeight w:val="141"/>
          <w:tblHeader/>
        </w:trPr>
        <w:tc>
          <w:tcPr>
            <w:tcW w:w="864" w:type="dxa"/>
            <w:vMerge/>
            <w:tcBorders>
              <w:top w:val="single" w:sz="4" w:space="0" w:color="auto"/>
              <w:left w:val="single" w:sz="4" w:space="0" w:color="auto"/>
              <w:bottom w:val="single" w:sz="4" w:space="0" w:color="000000"/>
              <w:right w:val="single" w:sz="4" w:space="0" w:color="auto"/>
            </w:tcBorders>
            <w:vAlign w:val="center"/>
            <w:hideMark/>
          </w:tcPr>
          <w:p w14:paraId="0A6E2279" w14:textId="77777777" w:rsidR="0083760B" w:rsidRPr="0083760B" w:rsidRDefault="0083760B" w:rsidP="000F7ADE">
            <w:pPr>
              <w:pStyle w:val="103"/>
            </w:pPr>
          </w:p>
        </w:tc>
        <w:tc>
          <w:tcPr>
            <w:tcW w:w="1968" w:type="dxa"/>
            <w:vMerge/>
            <w:tcBorders>
              <w:top w:val="single" w:sz="4" w:space="0" w:color="auto"/>
              <w:left w:val="single" w:sz="4" w:space="0" w:color="auto"/>
              <w:bottom w:val="single" w:sz="4" w:space="0" w:color="000000"/>
              <w:right w:val="single" w:sz="4" w:space="0" w:color="auto"/>
            </w:tcBorders>
            <w:vAlign w:val="center"/>
            <w:hideMark/>
          </w:tcPr>
          <w:p w14:paraId="3E2D24A5" w14:textId="77777777" w:rsidR="0083760B" w:rsidRPr="0083760B" w:rsidRDefault="0083760B" w:rsidP="000F7ADE">
            <w:pPr>
              <w:pStyle w:val="103"/>
            </w:pPr>
          </w:p>
        </w:tc>
        <w:tc>
          <w:tcPr>
            <w:tcW w:w="4607" w:type="dxa"/>
            <w:vMerge/>
            <w:tcBorders>
              <w:top w:val="single" w:sz="4" w:space="0" w:color="auto"/>
              <w:left w:val="single" w:sz="4" w:space="0" w:color="auto"/>
              <w:bottom w:val="single" w:sz="4" w:space="0" w:color="000000"/>
              <w:right w:val="single" w:sz="4" w:space="0" w:color="auto"/>
            </w:tcBorders>
            <w:vAlign w:val="center"/>
            <w:hideMark/>
          </w:tcPr>
          <w:p w14:paraId="64E3999E" w14:textId="77777777" w:rsidR="0083760B" w:rsidRPr="0083760B" w:rsidRDefault="0083760B" w:rsidP="000F7ADE">
            <w:pPr>
              <w:pStyle w:val="103"/>
            </w:pPr>
          </w:p>
        </w:tc>
        <w:tc>
          <w:tcPr>
            <w:tcW w:w="1493" w:type="dxa"/>
            <w:vMerge/>
            <w:tcBorders>
              <w:top w:val="single" w:sz="4" w:space="0" w:color="auto"/>
              <w:left w:val="single" w:sz="4" w:space="0" w:color="auto"/>
              <w:bottom w:val="single" w:sz="4" w:space="0" w:color="000000"/>
              <w:right w:val="single" w:sz="4" w:space="0" w:color="auto"/>
            </w:tcBorders>
            <w:vAlign w:val="center"/>
            <w:hideMark/>
          </w:tcPr>
          <w:p w14:paraId="0A892DC6" w14:textId="77777777" w:rsidR="0083760B" w:rsidRPr="0083760B" w:rsidRDefault="0083760B" w:rsidP="000F7ADE">
            <w:pPr>
              <w:pStyle w:val="103"/>
            </w:pPr>
          </w:p>
        </w:tc>
        <w:tc>
          <w:tcPr>
            <w:tcW w:w="951" w:type="dxa"/>
            <w:tcBorders>
              <w:top w:val="nil"/>
              <w:left w:val="single" w:sz="4" w:space="0" w:color="auto"/>
              <w:bottom w:val="single" w:sz="4" w:space="0" w:color="auto"/>
              <w:right w:val="single" w:sz="4" w:space="0" w:color="auto"/>
            </w:tcBorders>
            <w:vAlign w:val="center"/>
            <w:hideMark/>
          </w:tcPr>
          <w:p w14:paraId="4BADC392" w14:textId="77777777" w:rsidR="0083760B" w:rsidRPr="0083760B" w:rsidRDefault="0083760B" w:rsidP="000F7ADE">
            <w:pPr>
              <w:pStyle w:val="103"/>
            </w:pPr>
            <w:r w:rsidRPr="0083760B">
              <w:t>%</w:t>
            </w:r>
          </w:p>
        </w:tc>
        <w:tc>
          <w:tcPr>
            <w:tcW w:w="1123" w:type="dxa"/>
            <w:tcBorders>
              <w:top w:val="nil"/>
              <w:left w:val="nil"/>
              <w:bottom w:val="single" w:sz="4" w:space="0" w:color="auto"/>
              <w:right w:val="single" w:sz="4" w:space="0" w:color="auto"/>
            </w:tcBorders>
            <w:vAlign w:val="center"/>
            <w:hideMark/>
          </w:tcPr>
          <w:p w14:paraId="64348C2F" w14:textId="77777777" w:rsidR="0083760B" w:rsidRPr="0083760B" w:rsidRDefault="0083760B" w:rsidP="000F7ADE">
            <w:pPr>
              <w:pStyle w:val="103"/>
            </w:pPr>
            <w:r w:rsidRPr="0083760B">
              <w:t>Гкал/ч</w:t>
            </w:r>
          </w:p>
        </w:tc>
        <w:tc>
          <w:tcPr>
            <w:tcW w:w="2238" w:type="dxa"/>
            <w:vMerge/>
            <w:tcBorders>
              <w:top w:val="single" w:sz="4" w:space="0" w:color="auto"/>
              <w:left w:val="single" w:sz="4" w:space="0" w:color="auto"/>
              <w:bottom w:val="single" w:sz="4" w:space="0" w:color="auto"/>
              <w:right w:val="single" w:sz="4" w:space="0" w:color="auto"/>
            </w:tcBorders>
            <w:vAlign w:val="center"/>
            <w:hideMark/>
          </w:tcPr>
          <w:p w14:paraId="4EF2C03D" w14:textId="77777777" w:rsidR="0083760B" w:rsidRPr="0083760B" w:rsidRDefault="0083760B" w:rsidP="000F7ADE">
            <w:pPr>
              <w:pStyle w:val="103"/>
            </w:pPr>
          </w:p>
        </w:tc>
        <w:tc>
          <w:tcPr>
            <w:tcW w:w="1606" w:type="dxa"/>
            <w:vMerge/>
            <w:tcBorders>
              <w:top w:val="single" w:sz="4" w:space="0" w:color="auto"/>
              <w:left w:val="single" w:sz="4" w:space="0" w:color="auto"/>
              <w:bottom w:val="single" w:sz="4" w:space="0" w:color="000000"/>
              <w:right w:val="single" w:sz="4" w:space="0" w:color="auto"/>
            </w:tcBorders>
            <w:vAlign w:val="center"/>
            <w:hideMark/>
          </w:tcPr>
          <w:p w14:paraId="51C5C3D8" w14:textId="77777777" w:rsidR="0083760B" w:rsidRPr="0083760B" w:rsidRDefault="0083760B" w:rsidP="000F7ADE">
            <w:pPr>
              <w:pStyle w:val="103"/>
            </w:pPr>
          </w:p>
        </w:tc>
      </w:tr>
      <w:tr w:rsidR="0083760B" w14:paraId="6F334282" w14:textId="77777777" w:rsidTr="0083760B">
        <w:trPr>
          <w:trHeight w:val="141"/>
        </w:trPr>
        <w:tc>
          <w:tcPr>
            <w:tcW w:w="865" w:type="dxa"/>
            <w:tcBorders>
              <w:top w:val="nil"/>
              <w:left w:val="single" w:sz="4" w:space="0" w:color="auto"/>
              <w:bottom w:val="single" w:sz="4" w:space="0" w:color="auto"/>
              <w:right w:val="single" w:sz="4" w:space="0" w:color="auto"/>
            </w:tcBorders>
            <w:vAlign w:val="center"/>
            <w:hideMark/>
          </w:tcPr>
          <w:p w14:paraId="6395D8DE" w14:textId="0C57E604" w:rsidR="0083760B" w:rsidRPr="0083760B" w:rsidRDefault="0083760B">
            <w:pPr>
              <w:pStyle w:val="103"/>
            </w:pPr>
          </w:p>
        </w:tc>
        <w:tc>
          <w:tcPr>
            <w:tcW w:w="1969" w:type="dxa"/>
            <w:tcBorders>
              <w:top w:val="nil"/>
              <w:left w:val="nil"/>
              <w:bottom w:val="single" w:sz="4" w:space="0" w:color="auto"/>
              <w:right w:val="single" w:sz="4" w:space="0" w:color="auto"/>
            </w:tcBorders>
            <w:vAlign w:val="center"/>
            <w:hideMark/>
          </w:tcPr>
          <w:p w14:paraId="06ADA062" w14:textId="231FF0BC" w:rsidR="0083760B" w:rsidRPr="0083760B" w:rsidRDefault="0083760B">
            <w:pPr>
              <w:pStyle w:val="101"/>
            </w:pPr>
          </w:p>
        </w:tc>
        <w:tc>
          <w:tcPr>
            <w:tcW w:w="4608" w:type="dxa"/>
            <w:tcBorders>
              <w:top w:val="nil"/>
              <w:left w:val="nil"/>
              <w:bottom w:val="single" w:sz="4" w:space="0" w:color="auto"/>
              <w:right w:val="single" w:sz="4" w:space="0" w:color="auto"/>
            </w:tcBorders>
            <w:vAlign w:val="center"/>
            <w:hideMark/>
          </w:tcPr>
          <w:p w14:paraId="4DEE7A03" w14:textId="1B632880" w:rsidR="0083760B" w:rsidRPr="0083760B" w:rsidRDefault="0083760B">
            <w:pPr>
              <w:pStyle w:val="101"/>
            </w:pPr>
          </w:p>
        </w:tc>
        <w:tc>
          <w:tcPr>
            <w:tcW w:w="1493" w:type="dxa"/>
            <w:tcBorders>
              <w:top w:val="nil"/>
              <w:left w:val="nil"/>
              <w:bottom w:val="single" w:sz="4" w:space="0" w:color="auto"/>
              <w:right w:val="single" w:sz="4" w:space="0" w:color="auto"/>
            </w:tcBorders>
            <w:vAlign w:val="center"/>
            <w:hideMark/>
          </w:tcPr>
          <w:p w14:paraId="50CB9796" w14:textId="461585ED" w:rsidR="0083760B" w:rsidRPr="0083760B" w:rsidRDefault="0083760B">
            <w:pPr>
              <w:pStyle w:val="103"/>
            </w:pPr>
          </w:p>
        </w:tc>
        <w:tc>
          <w:tcPr>
            <w:tcW w:w="951" w:type="dxa"/>
            <w:tcBorders>
              <w:top w:val="nil"/>
              <w:left w:val="single" w:sz="4" w:space="0" w:color="auto"/>
              <w:bottom w:val="single" w:sz="4" w:space="0" w:color="auto"/>
              <w:right w:val="single" w:sz="4" w:space="0" w:color="auto"/>
            </w:tcBorders>
            <w:noWrap/>
            <w:vAlign w:val="center"/>
            <w:hideMark/>
          </w:tcPr>
          <w:p w14:paraId="2D832ECF" w14:textId="10503D7C" w:rsidR="0083760B" w:rsidRPr="0083760B" w:rsidRDefault="0083760B">
            <w:pPr>
              <w:pStyle w:val="103"/>
            </w:pPr>
          </w:p>
        </w:tc>
        <w:tc>
          <w:tcPr>
            <w:tcW w:w="1123" w:type="dxa"/>
            <w:tcBorders>
              <w:top w:val="nil"/>
              <w:left w:val="nil"/>
              <w:bottom w:val="single" w:sz="4" w:space="0" w:color="auto"/>
              <w:right w:val="single" w:sz="4" w:space="0" w:color="auto"/>
            </w:tcBorders>
            <w:noWrap/>
            <w:vAlign w:val="center"/>
            <w:hideMark/>
          </w:tcPr>
          <w:p w14:paraId="1CA78275" w14:textId="033FF3E6" w:rsidR="0083760B" w:rsidRPr="0083760B" w:rsidRDefault="0083760B">
            <w:pPr>
              <w:pStyle w:val="103"/>
            </w:pPr>
          </w:p>
        </w:tc>
        <w:tc>
          <w:tcPr>
            <w:tcW w:w="2239" w:type="dxa"/>
            <w:tcBorders>
              <w:top w:val="nil"/>
              <w:left w:val="nil"/>
              <w:bottom w:val="single" w:sz="4" w:space="0" w:color="auto"/>
              <w:right w:val="single" w:sz="4" w:space="0" w:color="auto"/>
            </w:tcBorders>
            <w:vAlign w:val="center"/>
            <w:hideMark/>
          </w:tcPr>
          <w:p w14:paraId="61449260" w14:textId="377B8D5E" w:rsidR="0083760B" w:rsidRPr="0083760B" w:rsidRDefault="0083760B">
            <w:pPr>
              <w:pStyle w:val="103"/>
            </w:pPr>
          </w:p>
        </w:tc>
        <w:tc>
          <w:tcPr>
            <w:tcW w:w="1606" w:type="dxa"/>
            <w:tcBorders>
              <w:top w:val="nil"/>
              <w:left w:val="nil"/>
              <w:bottom w:val="single" w:sz="4" w:space="0" w:color="auto"/>
              <w:right w:val="single" w:sz="4" w:space="0" w:color="auto"/>
            </w:tcBorders>
            <w:vAlign w:val="center"/>
            <w:hideMark/>
          </w:tcPr>
          <w:p w14:paraId="1EB05ED8" w14:textId="42BF9D41" w:rsidR="0083760B" w:rsidRPr="0083760B" w:rsidRDefault="0083760B">
            <w:pPr>
              <w:pStyle w:val="103"/>
            </w:pPr>
          </w:p>
        </w:tc>
      </w:tr>
      <w:tr w:rsidR="0083760B" w14:paraId="0E436524" w14:textId="77777777" w:rsidTr="000F7ADE">
        <w:trPr>
          <w:trHeight w:val="424"/>
        </w:trPr>
        <w:tc>
          <w:tcPr>
            <w:tcW w:w="864" w:type="dxa"/>
            <w:tcBorders>
              <w:top w:val="nil"/>
              <w:left w:val="single" w:sz="4" w:space="0" w:color="auto"/>
              <w:bottom w:val="single" w:sz="4" w:space="0" w:color="auto"/>
              <w:right w:val="single" w:sz="4" w:space="0" w:color="auto"/>
            </w:tcBorders>
            <w:vAlign w:val="center"/>
            <w:hideMark/>
          </w:tcPr>
          <w:p w14:paraId="377E5E0C" w14:textId="6FD958E6" w:rsidR="0083760B" w:rsidRPr="0083760B" w:rsidRDefault="000F7ADE" w:rsidP="000F7ADE">
            <w:pPr>
              <w:pStyle w:val="103"/>
            </w:pPr>
            <w:r>
              <w:t>1</w:t>
            </w:r>
          </w:p>
        </w:tc>
        <w:tc>
          <w:tcPr>
            <w:tcW w:w="1968" w:type="dxa"/>
            <w:tcBorders>
              <w:top w:val="nil"/>
              <w:left w:val="nil"/>
              <w:bottom w:val="single" w:sz="4" w:space="0" w:color="auto"/>
              <w:right w:val="single" w:sz="4" w:space="0" w:color="auto"/>
            </w:tcBorders>
            <w:vAlign w:val="center"/>
            <w:hideMark/>
          </w:tcPr>
          <w:p w14:paraId="05EAC888" w14:textId="77777777" w:rsidR="0083760B" w:rsidRPr="0083760B" w:rsidRDefault="0083760B" w:rsidP="000F7ADE">
            <w:pPr>
              <w:pStyle w:val="103"/>
            </w:pPr>
            <w:r w:rsidRPr="0083760B">
              <w:t>Котельная № 107</w:t>
            </w:r>
          </w:p>
        </w:tc>
        <w:tc>
          <w:tcPr>
            <w:tcW w:w="4607" w:type="dxa"/>
            <w:tcBorders>
              <w:top w:val="nil"/>
              <w:left w:val="nil"/>
              <w:bottom w:val="single" w:sz="4" w:space="0" w:color="auto"/>
              <w:right w:val="single" w:sz="4" w:space="0" w:color="auto"/>
            </w:tcBorders>
            <w:vAlign w:val="center"/>
            <w:hideMark/>
          </w:tcPr>
          <w:p w14:paraId="1B1BB88A" w14:textId="77777777" w:rsidR="0083760B" w:rsidRPr="0083760B" w:rsidRDefault="0083760B" w:rsidP="000F7ADE">
            <w:pPr>
              <w:pStyle w:val="103"/>
            </w:pPr>
            <w:r w:rsidRPr="0083760B">
              <w:t>Еремизино-Борисовское сельское поселение, ст. Еремизино-Борисовская, ул. Школьная, 35</w:t>
            </w:r>
          </w:p>
        </w:tc>
        <w:tc>
          <w:tcPr>
            <w:tcW w:w="1493" w:type="dxa"/>
            <w:tcBorders>
              <w:top w:val="nil"/>
              <w:left w:val="nil"/>
              <w:bottom w:val="single" w:sz="4" w:space="0" w:color="auto"/>
              <w:right w:val="single" w:sz="4" w:space="0" w:color="auto"/>
            </w:tcBorders>
            <w:vAlign w:val="center"/>
            <w:hideMark/>
          </w:tcPr>
          <w:p w14:paraId="11834347" w14:textId="77777777" w:rsidR="0083760B" w:rsidRPr="0083760B" w:rsidRDefault="0083760B" w:rsidP="000F7ADE">
            <w:pPr>
              <w:pStyle w:val="103"/>
            </w:pPr>
            <w:r w:rsidRPr="0083760B">
              <w:t>2,48</w:t>
            </w:r>
          </w:p>
        </w:tc>
        <w:tc>
          <w:tcPr>
            <w:tcW w:w="951" w:type="dxa"/>
            <w:tcBorders>
              <w:top w:val="nil"/>
              <w:left w:val="single" w:sz="4" w:space="0" w:color="auto"/>
              <w:bottom w:val="single" w:sz="4" w:space="0" w:color="auto"/>
              <w:right w:val="single" w:sz="4" w:space="0" w:color="auto"/>
            </w:tcBorders>
            <w:noWrap/>
            <w:vAlign w:val="center"/>
            <w:hideMark/>
          </w:tcPr>
          <w:p w14:paraId="73B8B6A8" w14:textId="77777777" w:rsidR="0083760B" w:rsidRPr="0083760B" w:rsidRDefault="0083760B" w:rsidP="000F7ADE">
            <w:pPr>
              <w:pStyle w:val="103"/>
            </w:pPr>
            <w:r w:rsidRPr="0083760B">
              <w:t>4,0</w:t>
            </w:r>
          </w:p>
        </w:tc>
        <w:tc>
          <w:tcPr>
            <w:tcW w:w="1123" w:type="dxa"/>
            <w:tcBorders>
              <w:top w:val="nil"/>
              <w:left w:val="nil"/>
              <w:bottom w:val="single" w:sz="4" w:space="0" w:color="auto"/>
              <w:right w:val="single" w:sz="4" w:space="0" w:color="auto"/>
            </w:tcBorders>
            <w:noWrap/>
            <w:vAlign w:val="center"/>
            <w:hideMark/>
          </w:tcPr>
          <w:p w14:paraId="10445042" w14:textId="77777777" w:rsidR="0083760B" w:rsidRPr="0083760B" w:rsidRDefault="0083760B" w:rsidP="000F7ADE">
            <w:pPr>
              <w:pStyle w:val="103"/>
            </w:pPr>
            <w:r w:rsidRPr="0083760B">
              <w:t>0,10</w:t>
            </w:r>
          </w:p>
        </w:tc>
        <w:tc>
          <w:tcPr>
            <w:tcW w:w="2238" w:type="dxa"/>
            <w:tcBorders>
              <w:top w:val="nil"/>
              <w:left w:val="nil"/>
              <w:bottom w:val="single" w:sz="4" w:space="0" w:color="auto"/>
              <w:right w:val="single" w:sz="4" w:space="0" w:color="auto"/>
            </w:tcBorders>
            <w:vAlign w:val="center"/>
            <w:hideMark/>
          </w:tcPr>
          <w:p w14:paraId="27C7A5F5" w14:textId="77777777" w:rsidR="0083760B" w:rsidRPr="0083760B" w:rsidRDefault="0083760B" w:rsidP="000F7ADE">
            <w:pPr>
              <w:pStyle w:val="103"/>
            </w:pPr>
            <w:r w:rsidRPr="0083760B">
              <w:t>37,5</w:t>
            </w:r>
          </w:p>
        </w:tc>
        <w:tc>
          <w:tcPr>
            <w:tcW w:w="1606" w:type="dxa"/>
            <w:tcBorders>
              <w:top w:val="nil"/>
              <w:left w:val="nil"/>
              <w:bottom w:val="single" w:sz="4" w:space="0" w:color="auto"/>
              <w:right w:val="single" w:sz="4" w:space="0" w:color="auto"/>
            </w:tcBorders>
            <w:vAlign w:val="center"/>
            <w:hideMark/>
          </w:tcPr>
          <w:p w14:paraId="31366166" w14:textId="77777777" w:rsidR="0083760B" w:rsidRPr="0083760B" w:rsidRDefault="0083760B" w:rsidP="000F7ADE">
            <w:pPr>
              <w:pStyle w:val="103"/>
            </w:pPr>
            <w:r w:rsidRPr="0083760B">
              <w:t>2,38</w:t>
            </w:r>
          </w:p>
        </w:tc>
      </w:tr>
      <w:tr w:rsidR="0083760B" w14:paraId="131265F5" w14:textId="77777777" w:rsidTr="000F7ADE">
        <w:trPr>
          <w:trHeight w:val="424"/>
        </w:trPr>
        <w:tc>
          <w:tcPr>
            <w:tcW w:w="864" w:type="dxa"/>
            <w:tcBorders>
              <w:top w:val="nil"/>
              <w:left w:val="single" w:sz="4" w:space="0" w:color="auto"/>
              <w:bottom w:val="single" w:sz="4" w:space="0" w:color="auto"/>
              <w:right w:val="single" w:sz="4" w:space="0" w:color="auto"/>
            </w:tcBorders>
            <w:vAlign w:val="center"/>
            <w:hideMark/>
          </w:tcPr>
          <w:p w14:paraId="4A8BDCCF" w14:textId="22DE5F21" w:rsidR="0083760B" w:rsidRPr="0083760B" w:rsidRDefault="000F7ADE" w:rsidP="000F7ADE">
            <w:pPr>
              <w:pStyle w:val="103"/>
            </w:pPr>
            <w:r>
              <w:t>2</w:t>
            </w:r>
          </w:p>
        </w:tc>
        <w:tc>
          <w:tcPr>
            <w:tcW w:w="1968" w:type="dxa"/>
            <w:tcBorders>
              <w:top w:val="nil"/>
              <w:left w:val="nil"/>
              <w:bottom w:val="single" w:sz="4" w:space="0" w:color="auto"/>
              <w:right w:val="single" w:sz="4" w:space="0" w:color="auto"/>
            </w:tcBorders>
            <w:vAlign w:val="center"/>
            <w:hideMark/>
          </w:tcPr>
          <w:p w14:paraId="72A2DD05" w14:textId="77777777" w:rsidR="0083760B" w:rsidRPr="0083760B" w:rsidRDefault="0083760B" w:rsidP="000F7ADE">
            <w:pPr>
              <w:pStyle w:val="103"/>
            </w:pPr>
            <w:r w:rsidRPr="0083760B">
              <w:t>Котельная № 118</w:t>
            </w:r>
          </w:p>
        </w:tc>
        <w:tc>
          <w:tcPr>
            <w:tcW w:w="4607" w:type="dxa"/>
            <w:tcBorders>
              <w:top w:val="nil"/>
              <w:left w:val="nil"/>
              <w:bottom w:val="single" w:sz="4" w:space="0" w:color="auto"/>
              <w:right w:val="single" w:sz="4" w:space="0" w:color="auto"/>
            </w:tcBorders>
            <w:vAlign w:val="center"/>
            <w:hideMark/>
          </w:tcPr>
          <w:p w14:paraId="6D05F144" w14:textId="77777777" w:rsidR="0083760B" w:rsidRPr="0083760B" w:rsidRDefault="0083760B" w:rsidP="000F7ADE">
            <w:pPr>
              <w:pStyle w:val="103"/>
            </w:pPr>
            <w:r w:rsidRPr="0083760B">
              <w:t>Еремизино-Борисовское сельское поселение, ст. Еремизино-Борисовская, ул. Кубанская, 113</w:t>
            </w:r>
          </w:p>
        </w:tc>
        <w:tc>
          <w:tcPr>
            <w:tcW w:w="1493" w:type="dxa"/>
            <w:tcBorders>
              <w:top w:val="nil"/>
              <w:left w:val="nil"/>
              <w:bottom w:val="single" w:sz="4" w:space="0" w:color="auto"/>
              <w:right w:val="single" w:sz="4" w:space="0" w:color="auto"/>
            </w:tcBorders>
            <w:vAlign w:val="center"/>
            <w:hideMark/>
          </w:tcPr>
          <w:p w14:paraId="18059FA3" w14:textId="77777777" w:rsidR="0083760B" w:rsidRPr="0083760B" w:rsidRDefault="0083760B" w:rsidP="000F7ADE">
            <w:pPr>
              <w:pStyle w:val="103"/>
            </w:pPr>
            <w:r w:rsidRPr="0083760B">
              <w:t>0,09</w:t>
            </w:r>
          </w:p>
        </w:tc>
        <w:tc>
          <w:tcPr>
            <w:tcW w:w="951" w:type="dxa"/>
            <w:tcBorders>
              <w:top w:val="nil"/>
              <w:left w:val="single" w:sz="4" w:space="0" w:color="auto"/>
              <w:bottom w:val="single" w:sz="4" w:space="0" w:color="auto"/>
              <w:right w:val="single" w:sz="4" w:space="0" w:color="auto"/>
            </w:tcBorders>
            <w:noWrap/>
            <w:vAlign w:val="center"/>
            <w:hideMark/>
          </w:tcPr>
          <w:p w14:paraId="2AC9F347" w14:textId="77777777" w:rsidR="0083760B" w:rsidRPr="0083760B" w:rsidRDefault="0083760B" w:rsidP="000F7ADE">
            <w:pPr>
              <w:pStyle w:val="103"/>
            </w:pPr>
            <w:r w:rsidRPr="0083760B">
              <w:t>10,7</w:t>
            </w:r>
          </w:p>
        </w:tc>
        <w:tc>
          <w:tcPr>
            <w:tcW w:w="1123" w:type="dxa"/>
            <w:tcBorders>
              <w:top w:val="nil"/>
              <w:left w:val="nil"/>
              <w:bottom w:val="single" w:sz="4" w:space="0" w:color="auto"/>
              <w:right w:val="single" w:sz="4" w:space="0" w:color="auto"/>
            </w:tcBorders>
            <w:noWrap/>
            <w:vAlign w:val="center"/>
            <w:hideMark/>
          </w:tcPr>
          <w:p w14:paraId="2086B413" w14:textId="77777777" w:rsidR="0083760B" w:rsidRPr="0083760B" w:rsidRDefault="0083760B" w:rsidP="000F7ADE">
            <w:pPr>
              <w:pStyle w:val="103"/>
            </w:pPr>
            <w:r w:rsidRPr="0083760B">
              <w:t>0,01</w:t>
            </w:r>
          </w:p>
        </w:tc>
        <w:tc>
          <w:tcPr>
            <w:tcW w:w="2238" w:type="dxa"/>
            <w:tcBorders>
              <w:top w:val="nil"/>
              <w:left w:val="nil"/>
              <w:bottom w:val="single" w:sz="4" w:space="0" w:color="auto"/>
              <w:right w:val="single" w:sz="4" w:space="0" w:color="auto"/>
            </w:tcBorders>
            <w:vAlign w:val="center"/>
            <w:hideMark/>
          </w:tcPr>
          <w:p w14:paraId="6AB7091A" w14:textId="77777777" w:rsidR="0083760B" w:rsidRPr="0083760B" w:rsidRDefault="0083760B" w:rsidP="000F7ADE">
            <w:pPr>
              <w:pStyle w:val="103"/>
            </w:pPr>
            <w:r w:rsidRPr="0083760B">
              <w:t>18,3</w:t>
            </w:r>
          </w:p>
        </w:tc>
        <w:tc>
          <w:tcPr>
            <w:tcW w:w="1606" w:type="dxa"/>
            <w:tcBorders>
              <w:top w:val="nil"/>
              <w:left w:val="nil"/>
              <w:bottom w:val="single" w:sz="4" w:space="0" w:color="auto"/>
              <w:right w:val="single" w:sz="4" w:space="0" w:color="auto"/>
            </w:tcBorders>
            <w:vAlign w:val="center"/>
            <w:hideMark/>
          </w:tcPr>
          <w:p w14:paraId="0AE5203C" w14:textId="77777777" w:rsidR="0083760B" w:rsidRPr="0083760B" w:rsidRDefault="0083760B" w:rsidP="000F7ADE">
            <w:pPr>
              <w:pStyle w:val="103"/>
            </w:pPr>
            <w:r w:rsidRPr="0083760B">
              <w:t>0,08</w:t>
            </w:r>
          </w:p>
        </w:tc>
      </w:tr>
    </w:tbl>
    <w:p w14:paraId="23813554" w14:textId="77777777" w:rsidR="0083760B" w:rsidRPr="0083760B" w:rsidRDefault="0083760B" w:rsidP="0083760B">
      <w:pPr>
        <w:pStyle w:val="a1"/>
      </w:pPr>
    </w:p>
    <w:p w14:paraId="2EE7967F" w14:textId="77777777" w:rsidR="0083760B" w:rsidRPr="0083760B" w:rsidRDefault="0083760B" w:rsidP="0083760B">
      <w:pPr>
        <w:sectPr w:rsidR="0083760B" w:rsidRPr="0083760B">
          <w:pgSz w:w="16838" w:h="11906" w:orient="landscape"/>
          <w:pgMar w:top="1701" w:right="1134" w:bottom="567" w:left="1134" w:header="709" w:footer="709" w:gutter="0"/>
          <w:cols w:space="720"/>
        </w:sectPr>
      </w:pPr>
    </w:p>
    <w:p w14:paraId="05854019" w14:textId="77777777" w:rsidR="0080215E" w:rsidRDefault="0080215E" w:rsidP="0080215E">
      <w:pPr>
        <w:pStyle w:val="111"/>
      </w:pPr>
      <w:r>
        <w:lastRenderedPageBreak/>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p>
    <w:p w14:paraId="63F8B285" w14:textId="77777777" w:rsidR="0083760B" w:rsidRPr="0083760B" w:rsidRDefault="0083760B" w:rsidP="0083760B">
      <w:pPr>
        <w:pStyle w:val="a1"/>
      </w:pPr>
      <w:r w:rsidRPr="0083760B">
        <w:t>Срок ввода в эксплуатацию оборудования приведен в разделе 1.2.1.</w:t>
      </w:r>
    </w:p>
    <w:p w14:paraId="56E579AF" w14:textId="20FD26FF" w:rsidR="0083760B" w:rsidRPr="0083760B" w:rsidRDefault="0083760B" w:rsidP="0083760B">
      <w:pPr>
        <w:pStyle w:val="a1"/>
      </w:pPr>
      <w:r w:rsidRPr="0083760B">
        <w:t xml:space="preserve">Средний срок эксплуатации котельного оборудования для источников тепловой энергии поселения составляет </w:t>
      </w:r>
      <w:r w:rsidR="000F7ADE">
        <w:t>23 года</w:t>
      </w:r>
      <w:r w:rsidRPr="0083760B">
        <w:t xml:space="preserve">. </w:t>
      </w:r>
    </w:p>
    <w:p w14:paraId="3C7A1D2B" w14:textId="77777777" w:rsidR="0083760B" w:rsidRPr="0083760B" w:rsidRDefault="0083760B" w:rsidP="0083760B">
      <w:pPr>
        <w:pStyle w:val="a1"/>
      </w:pPr>
      <w:r w:rsidRPr="0083760B">
        <w:t>Информация по году последнего освидетельствования при допуске к эксплуатации после ремонтов, году продления ресурса и мероприятия по продлению ресурса отсутствует.</w:t>
      </w:r>
    </w:p>
    <w:p w14:paraId="33BDD85C" w14:textId="77777777" w:rsidR="00282A22" w:rsidRPr="00282A22" w:rsidRDefault="00282A22" w:rsidP="00282A22">
      <w:pPr>
        <w:pStyle w:val="a1"/>
      </w:pPr>
    </w:p>
    <w:p w14:paraId="1521FDD1" w14:textId="77777777" w:rsidR="0080215E" w:rsidRDefault="0080215E" w:rsidP="0080215E">
      <w:pPr>
        <w:pStyle w:val="111"/>
      </w:pPr>
      <w: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p>
    <w:p w14:paraId="5412FDD6" w14:textId="77777777" w:rsidR="0083760B" w:rsidRPr="0083760B" w:rsidRDefault="0083760B" w:rsidP="0083760B">
      <w:pPr>
        <w:pStyle w:val="a1"/>
      </w:pPr>
      <w:r w:rsidRPr="0083760B">
        <w:t>Источники тепловой энергии, функционирующие в режиме комбинированной выработки электрической и тепловой энергии, в поселении отсутствуют.</w:t>
      </w:r>
    </w:p>
    <w:p w14:paraId="77A0DC72" w14:textId="7B6B785F" w:rsidR="0083760B" w:rsidRPr="0083760B" w:rsidRDefault="0083760B" w:rsidP="0083760B">
      <w:pPr>
        <w:pStyle w:val="a1"/>
      </w:pPr>
      <w:r w:rsidRPr="0083760B">
        <w:t>Характеристика систем и параметры выдачи теплой мощности по источникам приведены в таблице</w:t>
      </w:r>
      <w:r w:rsidR="00F311E9">
        <w:t xml:space="preserve"> </w:t>
      </w:r>
      <w:r w:rsidR="00F311E9">
        <w:fldChar w:fldCharType="begin"/>
      </w:r>
      <w:r w:rsidR="00F311E9">
        <w:instrText xml:space="preserve"> REF _Ref531083634 \h </w:instrText>
      </w:r>
      <w:r w:rsidR="00F311E9">
        <w:fldChar w:fldCharType="separate"/>
      </w:r>
      <w:r w:rsidR="00D01E94">
        <w:rPr>
          <w:noProof/>
        </w:rPr>
        <w:t>5</w:t>
      </w:r>
      <w:r w:rsidR="00F311E9">
        <w:fldChar w:fldCharType="end"/>
      </w:r>
      <w:r w:rsidRPr="0083760B">
        <w:t xml:space="preserve">. </w:t>
      </w:r>
    </w:p>
    <w:p w14:paraId="6D1CCBC1" w14:textId="77777777" w:rsidR="00F311E9" w:rsidRPr="00F311E9" w:rsidRDefault="00F311E9" w:rsidP="00F311E9">
      <w:pPr>
        <w:pStyle w:val="a1"/>
      </w:pPr>
    </w:p>
    <w:p w14:paraId="04C19331" w14:textId="77777777" w:rsidR="00F311E9" w:rsidRPr="00F311E9" w:rsidRDefault="00F311E9" w:rsidP="00F311E9">
      <w:pPr>
        <w:pStyle w:val="a1"/>
        <w:sectPr w:rsidR="00F311E9" w:rsidRPr="00F311E9">
          <w:pgSz w:w="11906" w:h="16838"/>
          <w:pgMar w:top="1134" w:right="850" w:bottom="1134" w:left="1701" w:header="708" w:footer="708" w:gutter="0"/>
          <w:cols w:space="708"/>
          <w:docGrid w:linePitch="360"/>
        </w:sectPr>
      </w:pPr>
    </w:p>
    <w:p w14:paraId="11387DD2" w14:textId="64F5DB9B" w:rsidR="00F311E9" w:rsidRPr="00F311E9" w:rsidRDefault="00F311E9" w:rsidP="00F311E9">
      <w:pPr>
        <w:pStyle w:val="af8"/>
      </w:pPr>
      <w:r w:rsidRPr="00F311E9">
        <w:lastRenderedPageBreak/>
        <w:t xml:space="preserve">Таблица </w:t>
      </w:r>
      <w:fldSimple w:instr=" SEQ Таблица \* ARABIC ">
        <w:bookmarkStart w:id="14" w:name="_Ref531083634"/>
        <w:r w:rsidR="00D01E94">
          <w:rPr>
            <w:noProof/>
          </w:rPr>
          <w:t>5</w:t>
        </w:r>
        <w:bookmarkEnd w:id="14"/>
      </w:fldSimple>
      <w:r w:rsidRPr="00F311E9">
        <w:t xml:space="preserve"> – Характеристика систем и параметры выдачи теплой мощности по источникам</w:t>
      </w:r>
    </w:p>
    <w:tbl>
      <w:tblPr>
        <w:tblStyle w:val="TableGridReport1"/>
        <w:tblW w:w="5000" w:type="pct"/>
        <w:tblLook w:val="04A0" w:firstRow="1" w:lastRow="0" w:firstColumn="1" w:lastColumn="0" w:noHBand="0" w:noVBand="1"/>
      </w:tblPr>
      <w:tblGrid>
        <w:gridCol w:w="2004"/>
        <w:gridCol w:w="2915"/>
        <w:gridCol w:w="1776"/>
        <w:gridCol w:w="1776"/>
        <w:gridCol w:w="1849"/>
        <w:gridCol w:w="1447"/>
        <w:gridCol w:w="1453"/>
        <w:gridCol w:w="1340"/>
      </w:tblGrid>
      <w:tr w:rsidR="00F311E9" w:rsidRPr="00585C4D" w14:paraId="1D80C2DB" w14:textId="77777777" w:rsidTr="00F311E9">
        <w:trPr>
          <w:trHeight w:val="230"/>
        </w:trPr>
        <w:tc>
          <w:tcPr>
            <w:tcW w:w="688" w:type="pct"/>
            <w:vMerge w:val="restart"/>
            <w:hideMark/>
          </w:tcPr>
          <w:p w14:paraId="3F3F8B8D" w14:textId="77777777" w:rsidR="00F311E9" w:rsidRPr="00F311E9" w:rsidRDefault="00F311E9" w:rsidP="00F311E9">
            <w:pPr>
              <w:pStyle w:val="103"/>
            </w:pPr>
            <w:r w:rsidRPr="00F311E9">
              <w:t>Наименование котельной</w:t>
            </w:r>
          </w:p>
        </w:tc>
        <w:tc>
          <w:tcPr>
            <w:tcW w:w="1001" w:type="pct"/>
            <w:vMerge w:val="restart"/>
            <w:hideMark/>
          </w:tcPr>
          <w:p w14:paraId="03D964C9" w14:textId="77777777" w:rsidR="00F311E9" w:rsidRPr="00F311E9" w:rsidRDefault="00F311E9" w:rsidP="00F311E9">
            <w:pPr>
              <w:pStyle w:val="103"/>
            </w:pPr>
            <w:r w:rsidRPr="00F311E9">
              <w:t>Адрес</w:t>
            </w:r>
          </w:p>
        </w:tc>
        <w:tc>
          <w:tcPr>
            <w:tcW w:w="610" w:type="pct"/>
            <w:vMerge w:val="restart"/>
            <w:hideMark/>
          </w:tcPr>
          <w:p w14:paraId="45FC2E36" w14:textId="77777777" w:rsidR="00F311E9" w:rsidRPr="00F311E9" w:rsidRDefault="00F311E9" w:rsidP="00F311E9">
            <w:pPr>
              <w:pStyle w:val="103"/>
            </w:pPr>
            <w:r w:rsidRPr="00F311E9">
              <w:t xml:space="preserve">Температурный график отпуска тепла в сеть (расч.), °С </w:t>
            </w:r>
          </w:p>
        </w:tc>
        <w:tc>
          <w:tcPr>
            <w:tcW w:w="610" w:type="pct"/>
            <w:vMerge w:val="restart"/>
            <w:hideMark/>
          </w:tcPr>
          <w:p w14:paraId="7685BA7C" w14:textId="77777777" w:rsidR="00F311E9" w:rsidRPr="00F311E9" w:rsidRDefault="00F311E9" w:rsidP="00F311E9">
            <w:pPr>
              <w:pStyle w:val="103"/>
            </w:pPr>
            <w:r w:rsidRPr="00F311E9">
              <w:t xml:space="preserve">Температурный график отпуска тепла в сеть (факт.), °С </w:t>
            </w:r>
          </w:p>
        </w:tc>
        <w:tc>
          <w:tcPr>
            <w:tcW w:w="635" w:type="pct"/>
            <w:vMerge w:val="restart"/>
            <w:hideMark/>
          </w:tcPr>
          <w:p w14:paraId="03502455" w14:textId="77777777" w:rsidR="00F311E9" w:rsidRPr="00F311E9" w:rsidRDefault="00F311E9" w:rsidP="00F311E9">
            <w:pPr>
              <w:pStyle w:val="103"/>
            </w:pPr>
            <w:r w:rsidRPr="00F311E9">
              <w:t>Тип системы теплоснабжения</w:t>
            </w:r>
          </w:p>
        </w:tc>
        <w:tc>
          <w:tcPr>
            <w:tcW w:w="497" w:type="pct"/>
            <w:vMerge w:val="restart"/>
            <w:hideMark/>
          </w:tcPr>
          <w:p w14:paraId="348E78F7" w14:textId="77777777" w:rsidR="00F311E9" w:rsidRPr="00F311E9" w:rsidRDefault="00F311E9" w:rsidP="00F311E9">
            <w:pPr>
              <w:pStyle w:val="103"/>
            </w:pPr>
            <w:r w:rsidRPr="00F311E9">
              <w:t>Расчетное давление на выходе/входе из источника, кгс/см2</w:t>
            </w:r>
          </w:p>
        </w:tc>
        <w:tc>
          <w:tcPr>
            <w:tcW w:w="499" w:type="pct"/>
            <w:vMerge w:val="restart"/>
            <w:hideMark/>
          </w:tcPr>
          <w:p w14:paraId="58C37C64" w14:textId="77777777" w:rsidR="00F311E9" w:rsidRPr="00F311E9" w:rsidRDefault="00F311E9" w:rsidP="00F311E9">
            <w:pPr>
              <w:pStyle w:val="103"/>
            </w:pPr>
            <w:r w:rsidRPr="00F311E9">
              <w:t>Фактическое давление на выходе/входе из источника, кгс/см2</w:t>
            </w:r>
          </w:p>
        </w:tc>
        <w:tc>
          <w:tcPr>
            <w:tcW w:w="460" w:type="pct"/>
            <w:vMerge w:val="restart"/>
            <w:hideMark/>
          </w:tcPr>
          <w:p w14:paraId="5E87DEF2" w14:textId="77777777" w:rsidR="00F311E9" w:rsidRPr="00F311E9" w:rsidRDefault="00F311E9" w:rsidP="00F311E9">
            <w:pPr>
              <w:pStyle w:val="103"/>
            </w:pPr>
            <w:r w:rsidRPr="00F311E9">
              <w:t>Количество ЦТП</w:t>
            </w:r>
          </w:p>
        </w:tc>
      </w:tr>
      <w:tr w:rsidR="00F311E9" w:rsidRPr="00585C4D" w14:paraId="0A0AAC5E" w14:textId="77777777" w:rsidTr="00F311E9">
        <w:trPr>
          <w:trHeight w:val="230"/>
        </w:trPr>
        <w:tc>
          <w:tcPr>
            <w:tcW w:w="688" w:type="pct"/>
            <w:vMerge/>
            <w:hideMark/>
          </w:tcPr>
          <w:p w14:paraId="6FC01656" w14:textId="77777777" w:rsidR="00F311E9" w:rsidRPr="00F311E9" w:rsidRDefault="00F311E9" w:rsidP="00F311E9">
            <w:pPr>
              <w:pStyle w:val="103"/>
            </w:pPr>
          </w:p>
        </w:tc>
        <w:tc>
          <w:tcPr>
            <w:tcW w:w="1001" w:type="pct"/>
            <w:vMerge/>
            <w:hideMark/>
          </w:tcPr>
          <w:p w14:paraId="3725C5B9" w14:textId="77777777" w:rsidR="00F311E9" w:rsidRPr="00F311E9" w:rsidRDefault="00F311E9" w:rsidP="00F311E9">
            <w:pPr>
              <w:pStyle w:val="103"/>
            </w:pPr>
          </w:p>
        </w:tc>
        <w:tc>
          <w:tcPr>
            <w:tcW w:w="610" w:type="pct"/>
            <w:vMerge/>
            <w:hideMark/>
          </w:tcPr>
          <w:p w14:paraId="3F1F1403" w14:textId="77777777" w:rsidR="00F311E9" w:rsidRPr="00F311E9" w:rsidRDefault="00F311E9" w:rsidP="00F311E9">
            <w:pPr>
              <w:pStyle w:val="103"/>
            </w:pPr>
          </w:p>
        </w:tc>
        <w:tc>
          <w:tcPr>
            <w:tcW w:w="610" w:type="pct"/>
            <w:vMerge/>
            <w:hideMark/>
          </w:tcPr>
          <w:p w14:paraId="264F8DB5" w14:textId="77777777" w:rsidR="00F311E9" w:rsidRPr="00F311E9" w:rsidRDefault="00F311E9" w:rsidP="00F311E9">
            <w:pPr>
              <w:pStyle w:val="103"/>
            </w:pPr>
          </w:p>
        </w:tc>
        <w:tc>
          <w:tcPr>
            <w:tcW w:w="635" w:type="pct"/>
            <w:vMerge/>
            <w:hideMark/>
          </w:tcPr>
          <w:p w14:paraId="54FC31B1" w14:textId="77777777" w:rsidR="00F311E9" w:rsidRPr="00F311E9" w:rsidRDefault="00F311E9" w:rsidP="00F311E9">
            <w:pPr>
              <w:pStyle w:val="103"/>
            </w:pPr>
          </w:p>
        </w:tc>
        <w:tc>
          <w:tcPr>
            <w:tcW w:w="497" w:type="pct"/>
            <w:vMerge/>
            <w:hideMark/>
          </w:tcPr>
          <w:p w14:paraId="6A0B4471" w14:textId="77777777" w:rsidR="00F311E9" w:rsidRPr="00F311E9" w:rsidRDefault="00F311E9" w:rsidP="00F311E9">
            <w:pPr>
              <w:pStyle w:val="103"/>
            </w:pPr>
          </w:p>
        </w:tc>
        <w:tc>
          <w:tcPr>
            <w:tcW w:w="499" w:type="pct"/>
            <w:vMerge/>
            <w:hideMark/>
          </w:tcPr>
          <w:p w14:paraId="4D4D8787" w14:textId="77777777" w:rsidR="00F311E9" w:rsidRPr="00F311E9" w:rsidRDefault="00F311E9" w:rsidP="00F311E9">
            <w:pPr>
              <w:pStyle w:val="103"/>
            </w:pPr>
          </w:p>
        </w:tc>
        <w:tc>
          <w:tcPr>
            <w:tcW w:w="460" w:type="pct"/>
            <w:vMerge/>
            <w:hideMark/>
          </w:tcPr>
          <w:p w14:paraId="32553623" w14:textId="77777777" w:rsidR="00F311E9" w:rsidRPr="00F311E9" w:rsidRDefault="00F311E9" w:rsidP="00F311E9">
            <w:pPr>
              <w:pStyle w:val="103"/>
            </w:pPr>
          </w:p>
        </w:tc>
      </w:tr>
      <w:tr w:rsidR="00F311E9" w:rsidRPr="00585C4D" w14:paraId="773A6225" w14:textId="77777777" w:rsidTr="00F311E9">
        <w:trPr>
          <w:trHeight w:val="264"/>
        </w:trPr>
        <w:tc>
          <w:tcPr>
            <w:tcW w:w="688" w:type="pct"/>
            <w:vMerge w:val="restart"/>
            <w:noWrap/>
            <w:hideMark/>
          </w:tcPr>
          <w:p w14:paraId="55D6F424" w14:textId="77777777" w:rsidR="00F311E9" w:rsidRPr="00F311E9" w:rsidRDefault="00F311E9" w:rsidP="00F311E9">
            <w:pPr>
              <w:pStyle w:val="101"/>
            </w:pPr>
            <w:r w:rsidRPr="00F311E9">
              <w:t>Котельная № 107</w:t>
            </w:r>
          </w:p>
        </w:tc>
        <w:tc>
          <w:tcPr>
            <w:tcW w:w="1001" w:type="pct"/>
            <w:vMerge w:val="restart"/>
            <w:hideMark/>
          </w:tcPr>
          <w:p w14:paraId="3260E65D" w14:textId="77777777" w:rsidR="00F311E9" w:rsidRPr="00F311E9" w:rsidRDefault="00F311E9" w:rsidP="00F311E9">
            <w:pPr>
              <w:pStyle w:val="101"/>
            </w:pPr>
            <w:r w:rsidRPr="00F311E9">
              <w:t>Еремизино-Борисовское сельское поселение, ст. Еремизино-Борисовская, ул. Школьная, 35</w:t>
            </w:r>
          </w:p>
        </w:tc>
        <w:tc>
          <w:tcPr>
            <w:tcW w:w="610" w:type="pct"/>
            <w:vMerge w:val="restart"/>
            <w:noWrap/>
            <w:hideMark/>
          </w:tcPr>
          <w:p w14:paraId="4A725D18" w14:textId="77777777" w:rsidR="00F311E9" w:rsidRPr="00F311E9" w:rsidRDefault="00F311E9" w:rsidP="00F311E9">
            <w:pPr>
              <w:pStyle w:val="103"/>
            </w:pPr>
            <w:r w:rsidRPr="00F311E9">
              <w:t>95/70</w:t>
            </w:r>
          </w:p>
        </w:tc>
        <w:tc>
          <w:tcPr>
            <w:tcW w:w="610" w:type="pct"/>
            <w:vMerge w:val="restart"/>
            <w:noWrap/>
            <w:hideMark/>
          </w:tcPr>
          <w:p w14:paraId="206A3D5C" w14:textId="77777777" w:rsidR="00F311E9" w:rsidRPr="00F311E9" w:rsidRDefault="00F311E9" w:rsidP="00F311E9">
            <w:pPr>
              <w:pStyle w:val="103"/>
            </w:pPr>
            <w:r w:rsidRPr="00F311E9">
              <w:t>85/73</w:t>
            </w:r>
          </w:p>
        </w:tc>
        <w:tc>
          <w:tcPr>
            <w:tcW w:w="635" w:type="pct"/>
            <w:vMerge w:val="restart"/>
            <w:noWrap/>
            <w:hideMark/>
          </w:tcPr>
          <w:p w14:paraId="26C0AB85" w14:textId="77777777" w:rsidR="00F311E9" w:rsidRPr="00F311E9" w:rsidRDefault="00F311E9" w:rsidP="00F311E9">
            <w:pPr>
              <w:pStyle w:val="103"/>
            </w:pPr>
            <w:r w:rsidRPr="00F311E9">
              <w:t>2-х трубная</w:t>
            </w:r>
          </w:p>
        </w:tc>
        <w:tc>
          <w:tcPr>
            <w:tcW w:w="497" w:type="pct"/>
            <w:vMerge w:val="restart"/>
            <w:noWrap/>
            <w:hideMark/>
          </w:tcPr>
          <w:p w14:paraId="4880D087" w14:textId="77777777" w:rsidR="00F311E9" w:rsidRPr="00F311E9" w:rsidRDefault="00F311E9" w:rsidP="00F311E9">
            <w:pPr>
              <w:pStyle w:val="103"/>
            </w:pPr>
            <w:r w:rsidRPr="00F311E9">
              <w:t>-</w:t>
            </w:r>
          </w:p>
        </w:tc>
        <w:tc>
          <w:tcPr>
            <w:tcW w:w="499" w:type="pct"/>
            <w:vMerge w:val="restart"/>
            <w:noWrap/>
            <w:hideMark/>
          </w:tcPr>
          <w:p w14:paraId="10CCA243" w14:textId="77777777" w:rsidR="00F311E9" w:rsidRPr="00F311E9" w:rsidRDefault="00F311E9" w:rsidP="00F311E9">
            <w:pPr>
              <w:pStyle w:val="103"/>
            </w:pPr>
            <w:r w:rsidRPr="00F311E9">
              <w:t>-</w:t>
            </w:r>
          </w:p>
        </w:tc>
        <w:tc>
          <w:tcPr>
            <w:tcW w:w="460" w:type="pct"/>
            <w:vMerge w:val="restart"/>
            <w:noWrap/>
            <w:hideMark/>
          </w:tcPr>
          <w:p w14:paraId="1579A84D" w14:textId="77777777" w:rsidR="00F311E9" w:rsidRPr="00F311E9" w:rsidRDefault="00F311E9" w:rsidP="00F311E9">
            <w:pPr>
              <w:pStyle w:val="103"/>
            </w:pPr>
            <w:r w:rsidRPr="00F311E9">
              <w:t>-</w:t>
            </w:r>
          </w:p>
        </w:tc>
      </w:tr>
      <w:tr w:rsidR="00F311E9" w:rsidRPr="00585C4D" w14:paraId="1314B352" w14:textId="77777777" w:rsidTr="00F311E9">
        <w:trPr>
          <w:trHeight w:val="264"/>
        </w:trPr>
        <w:tc>
          <w:tcPr>
            <w:tcW w:w="688" w:type="pct"/>
            <w:vMerge/>
            <w:hideMark/>
          </w:tcPr>
          <w:p w14:paraId="15D40CEC" w14:textId="77777777" w:rsidR="00F311E9" w:rsidRPr="00F311E9" w:rsidRDefault="00F311E9" w:rsidP="00F311E9">
            <w:pPr>
              <w:pStyle w:val="101"/>
            </w:pPr>
          </w:p>
        </w:tc>
        <w:tc>
          <w:tcPr>
            <w:tcW w:w="1001" w:type="pct"/>
            <w:vMerge/>
            <w:hideMark/>
          </w:tcPr>
          <w:p w14:paraId="0300675F" w14:textId="77777777" w:rsidR="00F311E9" w:rsidRPr="00F311E9" w:rsidRDefault="00F311E9" w:rsidP="00F311E9">
            <w:pPr>
              <w:pStyle w:val="101"/>
            </w:pPr>
          </w:p>
        </w:tc>
        <w:tc>
          <w:tcPr>
            <w:tcW w:w="610" w:type="pct"/>
            <w:vMerge/>
            <w:hideMark/>
          </w:tcPr>
          <w:p w14:paraId="418A4C60" w14:textId="77777777" w:rsidR="00F311E9" w:rsidRPr="00F311E9" w:rsidRDefault="00F311E9" w:rsidP="00F311E9">
            <w:pPr>
              <w:pStyle w:val="103"/>
            </w:pPr>
          </w:p>
        </w:tc>
        <w:tc>
          <w:tcPr>
            <w:tcW w:w="610" w:type="pct"/>
            <w:vMerge/>
            <w:hideMark/>
          </w:tcPr>
          <w:p w14:paraId="71A0E6CD" w14:textId="77777777" w:rsidR="00F311E9" w:rsidRPr="00F311E9" w:rsidRDefault="00F311E9" w:rsidP="00F311E9">
            <w:pPr>
              <w:pStyle w:val="103"/>
            </w:pPr>
          </w:p>
        </w:tc>
        <w:tc>
          <w:tcPr>
            <w:tcW w:w="635" w:type="pct"/>
            <w:vMerge/>
            <w:hideMark/>
          </w:tcPr>
          <w:p w14:paraId="44C334D8" w14:textId="77777777" w:rsidR="00F311E9" w:rsidRPr="00F311E9" w:rsidRDefault="00F311E9" w:rsidP="00F311E9">
            <w:pPr>
              <w:pStyle w:val="103"/>
            </w:pPr>
          </w:p>
        </w:tc>
        <w:tc>
          <w:tcPr>
            <w:tcW w:w="497" w:type="pct"/>
            <w:vMerge/>
            <w:hideMark/>
          </w:tcPr>
          <w:p w14:paraId="0FCF0B61" w14:textId="77777777" w:rsidR="00F311E9" w:rsidRPr="00F311E9" w:rsidRDefault="00F311E9" w:rsidP="00F311E9">
            <w:pPr>
              <w:pStyle w:val="103"/>
            </w:pPr>
          </w:p>
        </w:tc>
        <w:tc>
          <w:tcPr>
            <w:tcW w:w="499" w:type="pct"/>
            <w:vMerge/>
            <w:hideMark/>
          </w:tcPr>
          <w:p w14:paraId="14F4319A" w14:textId="77777777" w:rsidR="00F311E9" w:rsidRPr="00F311E9" w:rsidRDefault="00F311E9" w:rsidP="00F311E9">
            <w:pPr>
              <w:pStyle w:val="103"/>
            </w:pPr>
          </w:p>
        </w:tc>
        <w:tc>
          <w:tcPr>
            <w:tcW w:w="460" w:type="pct"/>
            <w:vMerge/>
            <w:hideMark/>
          </w:tcPr>
          <w:p w14:paraId="771F9E9C" w14:textId="77777777" w:rsidR="00F311E9" w:rsidRPr="00F311E9" w:rsidRDefault="00F311E9" w:rsidP="00F311E9">
            <w:pPr>
              <w:pStyle w:val="103"/>
            </w:pPr>
          </w:p>
        </w:tc>
      </w:tr>
      <w:tr w:rsidR="00F311E9" w:rsidRPr="00585C4D" w14:paraId="53010678" w14:textId="77777777" w:rsidTr="00F311E9">
        <w:trPr>
          <w:trHeight w:val="264"/>
        </w:trPr>
        <w:tc>
          <w:tcPr>
            <w:tcW w:w="688" w:type="pct"/>
            <w:vMerge/>
            <w:hideMark/>
          </w:tcPr>
          <w:p w14:paraId="1C3012F4" w14:textId="77777777" w:rsidR="00F311E9" w:rsidRPr="00F311E9" w:rsidRDefault="00F311E9" w:rsidP="00F311E9">
            <w:pPr>
              <w:pStyle w:val="101"/>
            </w:pPr>
          </w:p>
        </w:tc>
        <w:tc>
          <w:tcPr>
            <w:tcW w:w="1001" w:type="pct"/>
            <w:vMerge/>
            <w:hideMark/>
          </w:tcPr>
          <w:p w14:paraId="7B53DD06" w14:textId="77777777" w:rsidR="00F311E9" w:rsidRPr="00F311E9" w:rsidRDefault="00F311E9" w:rsidP="00F311E9">
            <w:pPr>
              <w:pStyle w:val="101"/>
            </w:pPr>
          </w:p>
        </w:tc>
        <w:tc>
          <w:tcPr>
            <w:tcW w:w="610" w:type="pct"/>
            <w:vMerge/>
            <w:hideMark/>
          </w:tcPr>
          <w:p w14:paraId="5B532CD5" w14:textId="77777777" w:rsidR="00F311E9" w:rsidRPr="00F311E9" w:rsidRDefault="00F311E9" w:rsidP="00F311E9">
            <w:pPr>
              <w:pStyle w:val="103"/>
            </w:pPr>
          </w:p>
        </w:tc>
        <w:tc>
          <w:tcPr>
            <w:tcW w:w="610" w:type="pct"/>
            <w:vMerge/>
            <w:hideMark/>
          </w:tcPr>
          <w:p w14:paraId="20EBD8BF" w14:textId="77777777" w:rsidR="00F311E9" w:rsidRPr="00F311E9" w:rsidRDefault="00F311E9" w:rsidP="00F311E9">
            <w:pPr>
              <w:pStyle w:val="103"/>
            </w:pPr>
          </w:p>
        </w:tc>
        <w:tc>
          <w:tcPr>
            <w:tcW w:w="635" w:type="pct"/>
            <w:vMerge/>
            <w:hideMark/>
          </w:tcPr>
          <w:p w14:paraId="12E6EA69" w14:textId="77777777" w:rsidR="00F311E9" w:rsidRPr="00F311E9" w:rsidRDefault="00F311E9" w:rsidP="00F311E9">
            <w:pPr>
              <w:pStyle w:val="103"/>
            </w:pPr>
          </w:p>
        </w:tc>
        <w:tc>
          <w:tcPr>
            <w:tcW w:w="497" w:type="pct"/>
            <w:vMerge/>
            <w:hideMark/>
          </w:tcPr>
          <w:p w14:paraId="3FBB7B83" w14:textId="77777777" w:rsidR="00F311E9" w:rsidRPr="00F311E9" w:rsidRDefault="00F311E9" w:rsidP="00F311E9">
            <w:pPr>
              <w:pStyle w:val="103"/>
            </w:pPr>
          </w:p>
        </w:tc>
        <w:tc>
          <w:tcPr>
            <w:tcW w:w="499" w:type="pct"/>
            <w:vMerge/>
            <w:hideMark/>
          </w:tcPr>
          <w:p w14:paraId="167E215E" w14:textId="77777777" w:rsidR="00F311E9" w:rsidRPr="00F311E9" w:rsidRDefault="00F311E9" w:rsidP="00F311E9">
            <w:pPr>
              <w:pStyle w:val="103"/>
            </w:pPr>
          </w:p>
        </w:tc>
        <w:tc>
          <w:tcPr>
            <w:tcW w:w="460" w:type="pct"/>
            <w:vMerge/>
            <w:hideMark/>
          </w:tcPr>
          <w:p w14:paraId="7FD2BF47" w14:textId="77777777" w:rsidR="00F311E9" w:rsidRPr="00F311E9" w:rsidRDefault="00F311E9" w:rsidP="00F311E9">
            <w:pPr>
              <w:pStyle w:val="103"/>
            </w:pPr>
          </w:p>
        </w:tc>
      </w:tr>
      <w:tr w:rsidR="00F311E9" w:rsidRPr="00585C4D" w14:paraId="60A53CA8" w14:textId="77777777" w:rsidTr="00F311E9">
        <w:trPr>
          <w:trHeight w:val="264"/>
        </w:trPr>
        <w:tc>
          <w:tcPr>
            <w:tcW w:w="688" w:type="pct"/>
            <w:vMerge w:val="restart"/>
            <w:noWrap/>
            <w:hideMark/>
          </w:tcPr>
          <w:p w14:paraId="69621736" w14:textId="77777777" w:rsidR="00F311E9" w:rsidRPr="00F311E9" w:rsidRDefault="00F311E9" w:rsidP="00F311E9">
            <w:pPr>
              <w:pStyle w:val="101"/>
            </w:pPr>
            <w:r w:rsidRPr="00F311E9">
              <w:t>Котельная № 118</w:t>
            </w:r>
          </w:p>
        </w:tc>
        <w:tc>
          <w:tcPr>
            <w:tcW w:w="1001" w:type="pct"/>
            <w:vMerge w:val="restart"/>
            <w:hideMark/>
          </w:tcPr>
          <w:p w14:paraId="732168DA" w14:textId="77777777" w:rsidR="00F311E9" w:rsidRPr="00F311E9" w:rsidRDefault="00F311E9" w:rsidP="00F311E9">
            <w:pPr>
              <w:pStyle w:val="101"/>
            </w:pPr>
            <w:r w:rsidRPr="00F311E9">
              <w:t>Еремизино-Борисовское сельское поселение, ст. Еремизино-Борисовская, ул. Кубанская, 113</w:t>
            </w:r>
          </w:p>
        </w:tc>
        <w:tc>
          <w:tcPr>
            <w:tcW w:w="610" w:type="pct"/>
            <w:vMerge w:val="restart"/>
            <w:noWrap/>
            <w:hideMark/>
          </w:tcPr>
          <w:p w14:paraId="63C06529" w14:textId="77777777" w:rsidR="00F311E9" w:rsidRPr="00F311E9" w:rsidRDefault="00F311E9" w:rsidP="00F311E9">
            <w:pPr>
              <w:pStyle w:val="103"/>
            </w:pPr>
            <w:r w:rsidRPr="00F311E9">
              <w:t>95/70</w:t>
            </w:r>
          </w:p>
        </w:tc>
        <w:tc>
          <w:tcPr>
            <w:tcW w:w="610" w:type="pct"/>
            <w:vMerge w:val="restart"/>
            <w:noWrap/>
            <w:hideMark/>
          </w:tcPr>
          <w:p w14:paraId="66F5BA5F" w14:textId="77777777" w:rsidR="00F311E9" w:rsidRPr="00F311E9" w:rsidRDefault="00F311E9" w:rsidP="00F311E9">
            <w:pPr>
              <w:pStyle w:val="103"/>
            </w:pPr>
            <w:r w:rsidRPr="00F311E9">
              <w:t>79/72</w:t>
            </w:r>
          </w:p>
        </w:tc>
        <w:tc>
          <w:tcPr>
            <w:tcW w:w="635" w:type="pct"/>
            <w:vMerge w:val="restart"/>
            <w:noWrap/>
            <w:hideMark/>
          </w:tcPr>
          <w:p w14:paraId="7BFBBE9A" w14:textId="77777777" w:rsidR="00F311E9" w:rsidRPr="00F311E9" w:rsidRDefault="00F311E9" w:rsidP="00F311E9">
            <w:pPr>
              <w:pStyle w:val="103"/>
            </w:pPr>
            <w:r w:rsidRPr="00F311E9">
              <w:t>2-х трубная</w:t>
            </w:r>
          </w:p>
        </w:tc>
        <w:tc>
          <w:tcPr>
            <w:tcW w:w="497" w:type="pct"/>
            <w:vMerge w:val="restart"/>
            <w:noWrap/>
            <w:hideMark/>
          </w:tcPr>
          <w:p w14:paraId="03CC0FF6" w14:textId="77777777" w:rsidR="00F311E9" w:rsidRPr="00F311E9" w:rsidRDefault="00F311E9" w:rsidP="00F311E9">
            <w:pPr>
              <w:pStyle w:val="103"/>
            </w:pPr>
            <w:r w:rsidRPr="00F311E9">
              <w:t>-</w:t>
            </w:r>
          </w:p>
        </w:tc>
        <w:tc>
          <w:tcPr>
            <w:tcW w:w="499" w:type="pct"/>
            <w:vMerge w:val="restart"/>
            <w:noWrap/>
            <w:hideMark/>
          </w:tcPr>
          <w:p w14:paraId="468D0724" w14:textId="77777777" w:rsidR="00F311E9" w:rsidRPr="00F311E9" w:rsidRDefault="00F311E9" w:rsidP="00F311E9">
            <w:pPr>
              <w:pStyle w:val="103"/>
            </w:pPr>
            <w:r w:rsidRPr="00F311E9">
              <w:t>-</w:t>
            </w:r>
          </w:p>
        </w:tc>
        <w:tc>
          <w:tcPr>
            <w:tcW w:w="460" w:type="pct"/>
            <w:vMerge w:val="restart"/>
            <w:noWrap/>
            <w:hideMark/>
          </w:tcPr>
          <w:p w14:paraId="2B57C174" w14:textId="77777777" w:rsidR="00F311E9" w:rsidRPr="00F311E9" w:rsidRDefault="00F311E9" w:rsidP="00F311E9">
            <w:pPr>
              <w:pStyle w:val="103"/>
            </w:pPr>
            <w:r w:rsidRPr="00F311E9">
              <w:t>-</w:t>
            </w:r>
          </w:p>
        </w:tc>
      </w:tr>
      <w:tr w:rsidR="00F311E9" w:rsidRPr="00585C4D" w14:paraId="0B32A346" w14:textId="77777777" w:rsidTr="00F311E9">
        <w:trPr>
          <w:trHeight w:val="264"/>
        </w:trPr>
        <w:tc>
          <w:tcPr>
            <w:tcW w:w="688" w:type="pct"/>
            <w:vMerge/>
            <w:hideMark/>
          </w:tcPr>
          <w:p w14:paraId="3E14D7BE" w14:textId="77777777" w:rsidR="00F311E9" w:rsidRPr="00F311E9" w:rsidRDefault="00F311E9" w:rsidP="00F311E9">
            <w:pPr>
              <w:pStyle w:val="101"/>
            </w:pPr>
          </w:p>
        </w:tc>
        <w:tc>
          <w:tcPr>
            <w:tcW w:w="1001" w:type="pct"/>
            <w:vMerge/>
            <w:hideMark/>
          </w:tcPr>
          <w:p w14:paraId="40A55E47" w14:textId="77777777" w:rsidR="00F311E9" w:rsidRPr="00F311E9" w:rsidRDefault="00F311E9" w:rsidP="00F311E9">
            <w:pPr>
              <w:pStyle w:val="101"/>
            </w:pPr>
          </w:p>
        </w:tc>
        <w:tc>
          <w:tcPr>
            <w:tcW w:w="610" w:type="pct"/>
            <w:vMerge/>
            <w:hideMark/>
          </w:tcPr>
          <w:p w14:paraId="231EA3DC" w14:textId="77777777" w:rsidR="00F311E9" w:rsidRPr="00F311E9" w:rsidRDefault="00F311E9" w:rsidP="00F311E9">
            <w:pPr>
              <w:pStyle w:val="103"/>
            </w:pPr>
          </w:p>
        </w:tc>
        <w:tc>
          <w:tcPr>
            <w:tcW w:w="610" w:type="pct"/>
            <w:vMerge/>
            <w:hideMark/>
          </w:tcPr>
          <w:p w14:paraId="6980EF22" w14:textId="77777777" w:rsidR="00F311E9" w:rsidRPr="00F311E9" w:rsidRDefault="00F311E9" w:rsidP="00F311E9">
            <w:pPr>
              <w:pStyle w:val="103"/>
            </w:pPr>
          </w:p>
        </w:tc>
        <w:tc>
          <w:tcPr>
            <w:tcW w:w="635" w:type="pct"/>
            <w:vMerge/>
            <w:hideMark/>
          </w:tcPr>
          <w:p w14:paraId="1262DEBF" w14:textId="77777777" w:rsidR="00F311E9" w:rsidRPr="00F311E9" w:rsidRDefault="00F311E9" w:rsidP="00F311E9">
            <w:pPr>
              <w:pStyle w:val="103"/>
            </w:pPr>
          </w:p>
        </w:tc>
        <w:tc>
          <w:tcPr>
            <w:tcW w:w="497" w:type="pct"/>
            <w:vMerge/>
            <w:hideMark/>
          </w:tcPr>
          <w:p w14:paraId="7607EE5F" w14:textId="77777777" w:rsidR="00F311E9" w:rsidRPr="00F311E9" w:rsidRDefault="00F311E9" w:rsidP="00F311E9">
            <w:pPr>
              <w:pStyle w:val="103"/>
            </w:pPr>
          </w:p>
        </w:tc>
        <w:tc>
          <w:tcPr>
            <w:tcW w:w="499" w:type="pct"/>
            <w:vMerge/>
            <w:hideMark/>
          </w:tcPr>
          <w:p w14:paraId="29509A10" w14:textId="77777777" w:rsidR="00F311E9" w:rsidRPr="00F311E9" w:rsidRDefault="00F311E9" w:rsidP="00F311E9">
            <w:pPr>
              <w:pStyle w:val="103"/>
            </w:pPr>
          </w:p>
        </w:tc>
        <w:tc>
          <w:tcPr>
            <w:tcW w:w="460" w:type="pct"/>
            <w:vMerge/>
            <w:hideMark/>
          </w:tcPr>
          <w:p w14:paraId="143332DA" w14:textId="77777777" w:rsidR="00F311E9" w:rsidRPr="00F311E9" w:rsidRDefault="00F311E9" w:rsidP="00F311E9">
            <w:pPr>
              <w:pStyle w:val="103"/>
            </w:pPr>
          </w:p>
        </w:tc>
      </w:tr>
    </w:tbl>
    <w:p w14:paraId="3BED62EE" w14:textId="77777777" w:rsidR="00F311E9" w:rsidRPr="00F311E9" w:rsidRDefault="00F311E9" w:rsidP="00F311E9">
      <w:pPr>
        <w:pStyle w:val="a1"/>
      </w:pPr>
    </w:p>
    <w:p w14:paraId="1CF91B9B" w14:textId="77777777" w:rsidR="00F311E9" w:rsidRPr="00F311E9" w:rsidRDefault="00F311E9" w:rsidP="00F311E9">
      <w:pPr>
        <w:pStyle w:val="a1"/>
        <w:sectPr w:rsidR="00F311E9" w:rsidRPr="00F311E9" w:rsidSect="00F56ED7">
          <w:pgSz w:w="16838" w:h="11906" w:orient="landscape"/>
          <w:pgMar w:top="1701" w:right="1134" w:bottom="851" w:left="1134" w:header="709" w:footer="709" w:gutter="0"/>
          <w:cols w:space="708"/>
          <w:docGrid w:linePitch="360"/>
        </w:sectPr>
      </w:pPr>
    </w:p>
    <w:p w14:paraId="3F19E575" w14:textId="77777777" w:rsidR="0080215E" w:rsidRDefault="0080215E" w:rsidP="0080215E">
      <w:pPr>
        <w:pStyle w:val="111"/>
      </w:pPr>
      <w:r>
        <w:lastRenderedPageBreak/>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p w14:paraId="5F848FBF" w14:textId="77777777" w:rsidR="0083760B" w:rsidRPr="0083760B" w:rsidRDefault="0083760B" w:rsidP="0083760B">
      <w:pPr>
        <w:pStyle w:val="a1"/>
      </w:pPr>
      <w:r w:rsidRPr="0083760B">
        <w:t>Регулирование отпуска тепловой энергии на котельных осуществляется по утверждённым температурным графикам качественным методом – контроль показателей температуры теплоносителя в подающем и обратном трубопроводе в зависимости от температуры наружного воздуха.</w:t>
      </w:r>
    </w:p>
    <w:p w14:paraId="7B8B6ED8" w14:textId="77777777" w:rsidR="0083760B" w:rsidRPr="0083760B" w:rsidRDefault="0083760B" w:rsidP="0083760B">
      <w:pPr>
        <w:pStyle w:val="a1"/>
      </w:pPr>
      <w:r w:rsidRPr="0083760B">
        <w:t xml:space="preserve">Утвержденные расчетные температурные графики отпуска тепла в сеть приведены в таблице </w:t>
      </w:r>
      <w:r w:rsidRPr="0083760B">
        <w:fldChar w:fldCharType="begin"/>
      </w:r>
      <w:r w:rsidRPr="0083760B">
        <w:instrText xml:space="preserve"> REF _Ref525649628 \h </w:instrText>
      </w:r>
      <w:r w:rsidRPr="0083760B">
        <w:fldChar w:fldCharType="separate"/>
      </w:r>
      <w:r w:rsidR="00D01E94">
        <w:rPr>
          <w:noProof/>
        </w:rPr>
        <w:t>6</w:t>
      </w:r>
      <w:r w:rsidRPr="0083760B">
        <w:fldChar w:fldCharType="end"/>
      </w:r>
      <w:r w:rsidRPr="0083760B">
        <w:t>.</w:t>
      </w:r>
    </w:p>
    <w:p w14:paraId="2F285A38" w14:textId="77777777" w:rsidR="0083760B" w:rsidRPr="0083760B" w:rsidRDefault="0083760B" w:rsidP="0083760B">
      <w:pPr>
        <w:pStyle w:val="a1"/>
      </w:pPr>
    </w:p>
    <w:p w14:paraId="3A19D2A9" w14:textId="77777777" w:rsidR="0083760B" w:rsidRPr="0083760B" w:rsidRDefault="0083760B" w:rsidP="0083760B">
      <w:pPr>
        <w:pStyle w:val="af8"/>
      </w:pPr>
      <w:bookmarkStart w:id="15" w:name="_Ref513448828"/>
      <w:bookmarkStart w:id="16" w:name="_Ref513448822"/>
      <w:r w:rsidRPr="0083760B">
        <w:t xml:space="preserve">Таблица </w:t>
      </w:r>
      <w:fldSimple w:instr=" SEQ Таблица \* ARABIC ">
        <w:bookmarkStart w:id="17" w:name="_Ref525649628"/>
        <w:r w:rsidR="00D01E94">
          <w:rPr>
            <w:noProof/>
          </w:rPr>
          <w:t>6</w:t>
        </w:r>
        <w:bookmarkEnd w:id="17"/>
      </w:fldSimple>
      <w:bookmarkEnd w:id="15"/>
      <w:r w:rsidRPr="0083760B">
        <w:t xml:space="preserve"> – Утвержденные расчетные температурные графики отпуска тепла</w:t>
      </w:r>
      <w:bookmarkEnd w:id="16"/>
    </w:p>
    <w:tbl>
      <w:tblPr>
        <w:tblW w:w="9425" w:type="dxa"/>
        <w:tblLook w:val="04A0" w:firstRow="1" w:lastRow="0" w:firstColumn="1" w:lastColumn="0" w:noHBand="0" w:noVBand="1"/>
      </w:tblPr>
      <w:tblGrid>
        <w:gridCol w:w="3281"/>
        <w:gridCol w:w="3410"/>
        <w:gridCol w:w="2734"/>
      </w:tblGrid>
      <w:tr w:rsidR="0083760B" w14:paraId="50F8D6AF" w14:textId="77777777" w:rsidTr="000F7ADE">
        <w:trPr>
          <w:trHeight w:val="633"/>
          <w:tblHeader/>
        </w:trPr>
        <w:tc>
          <w:tcPr>
            <w:tcW w:w="3281" w:type="dxa"/>
            <w:tcBorders>
              <w:top w:val="single" w:sz="4" w:space="0" w:color="auto"/>
              <w:left w:val="single" w:sz="4" w:space="0" w:color="auto"/>
              <w:bottom w:val="single" w:sz="4" w:space="0" w:color="auto"/>
              <w:right w:val="single" w:sz="4" w:space="0" w:color="auto"/>
            </w:tcBorders>
            <w:vAlign w:val="center"/>
            <w:hideMark/>
          </w:tcPr>
          <w:p w14:paraId="0BB37FB4" w14:textId="77777777" w:rsidR="0083760B" w:rsidRPr="0083760B" w:rsidRDefault="0083760B">
            <w:pPr>
              <w:pStyle w:val="103"/>
            </w:pPr>
            <w:r w:rsidRPr="0083760B">
              <w:t>Температура наружного воздуха, °С</w:t>
            </w:r>
          </w:p>
        </w:tc>
        <w:tc>
          <w:tcPr>
            <w:tcW w:w="3410" w:type="dxa"/>
            <w:tcBorders>
              <w:top w:val="single" w:sz="4" w:space="0" w:color="auto"/>
              <w:left w:val="nil"/>
              <w:bottom w:val="single" w:sz="4" w:space="0" w:color="auto"/>
              <w:right w:val="single" w:sz="4" w:space="0" w:color="auto"/>
            </w:tcBorders>
            <w:vAlign w:val="center"/>
            <w:hideMark/>
          </w:tcPr>
          <w:p w14:paraId="0036DBDC" w14:textId="77777777" w:rsidR="0083760B" w:rsidRPr="0083760B" w:rsidRDefault="0083760B">
            <w:pPr>
              <w:pStyle w:val="103"/>
            </w:pPr>
            <w:r w:rsidRPr="0083760B">
              <w:t>Температура воды в подающем трубопроводе, °С</w:t>
            </w:r>
          </w:p>
        </w:tc>
        <w:tc>
          <w:tcPr>
            <w:tcW w:w="2734" w:type="dxa"/>
            <w:tcBorders>
              <w:top w:val="single" w:sz="4" w:space="0" w:color="auto"/>
              <w:left w:val="nil"/>
              <w:bottom w:val="single" w:sz="4" w:space="0" w:color="auto"/>
              <w:right w:val="single" w:sz="4" w:space="0" w:color="auto"/>
            </w:tcBorders>
            <w:vAlign w:val="center"/>
            <w:hideMark/>
          </w:tcPr>
          <w:p w14:paraId="539D34A1" w14:textId="77777777" w:rsidR="0083760B" w:rsidRPr="0083760B" w:rsidRDefault="0083760B">
            <w:pPr>
              <w:pStyle w:val="103"/>
            </w:pPr>
            <w:r w:rsidRPr="0083760B">
              <w:t>Температура воды в обратном трубопроводе, °С</w:t>
            </w:r>
          </w:p>
        </w:tc>
      </w:tr>
      <w:tr w:rsidR="0083760B" w14:paraId="6C5EA9A3" w14:textId="77777777" w:rsidTr="0083760B">
        <w:trPr>
          <w:trHeight w:val="76"/>
        </w:trPr>
        <w:tc>
          <w:tcPr>
            <w:tcW w:w="9425" w:type="dxa"/>
            <w:gridSpan w:val="3"/>
            <w:tcBorders>
              <w:top w:val="single" w:sz="4" w:space="0" w:color="auto"/>
              <w:left w:val="single" w:sz="4" w:space="0" w:color="auto"/>
              <w:bottom w:val="single" w:sz="4" w:space="0" w:color="auto"/>
              <w:right w:val="single" w:sz="4" w:space="0" w:color="auto"/>
            </w:tcBorders>
            <w:vAlign w:val="center"/>
            <w:hideMark/>
          </w:tcPr>
          <w:p w14:paraId="7550E9C3" w14:textId="77777777" w:rsidR="0083760B" w:rsidRPr="0083760B" w:rsidRDefault="0083760B">
            <w:pPr>
              <w:pStyle w:val="103"/>
            </w:pPr>
            <w:r w:rsidRPr="0083760B">
              <w:t xml:space="preserve">Отпуск теплоносителя в зависимости от температуры наружного воздуха (95 — 70) </w:t>
            </w:r>
          </w:p>
          <w:p w14:paraId="3C24D726" w14:textId="77777777" w:rsidR="0083760B" w:rsidRPr="0083760B" w:rsidRDefault="0083760B">
            <w:pPr>
              <w:pStyle w:val="103"/>
            </w:pPr>
            <w:r w:rsidRPr="0083760B">
              <w:t>(температура теплоносителя у потребителя)</w:t>
            </w:r>
          </w:p>
        </w:tc>
      </w:tr>
      <w:tr w:rsidR="0083760B" w14:paraId="337538F2"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069ED472" w14:textId="77777777" w:rsidR="0083760B" w:rsidRPr="0083760B" w:rsidRDefault="0083760B">
            <w:pPr>
              <w:pStyle w:val="103"/>
            </w:pPr>
            <w:r w:rsidRPr="0083760B">
              <w:t>10</w:t>
            </w:r>
          </w:p>
        </w:tc>
        <w:tc>
          <w:tcPr>
            <w:tcW w:w="3410" w:type="dxa"/>
            <w:tcBorders>
              <w:top w:val="nil"/>
              <w:left w:val="nil"/>
              <w:bottom w:val="single" w:sz="4" w:space="0" w:color="auto"/>
              <w:right w:val="single" w:sz="4" w:space="0" w:color="auto"/>
            </w:tcBorders>
            <w:vAlign w:val="center"/>
            <w:hideMark/>
          </w:tcPr>
          <w:p w14:paraId="1648C134" w14:textId="77777777" w:rsidR="0083760B" w:rsidRPr="0083760B" w:rsidRDefault="0083760B">
            <w:pPr>
              <w:pStyle w:val="103"/>
            </w:pPr>
            <w:r w:rsidRPr="0083760B">
              <w:t>38</w:t>
            </w:r>
          </w:p>
        </w:tc>
        <w:tc>
          <w:tcPr>
            <w:tcW w:w="2734" w:type="dxa"/>
            <w:tcBorders>
              <w:top w:val="nil"/>
              <w:left w:val="nil"/>
              <w:bottom w:val="single" w:sz="4" w:space="0" w:color="auto"/>
              <w:right w:val="single" w:sz="4" w:space="0" w:color="auto"/>
            </w:tcBorders>
            <w:vAlign w:val="center"/>
            <w:hideMark/>
          </w:tcPr>
          <w:p w14:paraId="0028ACAE" w14:textId="77777777" w:rsidR="0083760B" w:rsidRPr="0083760B" w:rsidRDefault="0083760B">
            <w:pPr>
              <w:pStyle w:val="103"/>
            </w:pPr>
            <w:r w:rsidRPr="0083760B">
              <w:t>32</w:t>
            </w:r>
          </w:p>
        </w:tc>
      </w:tr>
      <w:tr w:rsidR="0083760B" w14:paraId="56069D6C"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33167C6D" w14:textId="77777777" w:rsidR="0083760B" w:rsidRPr="0083760B" w:rsidRDefault="0083760B">
            <w:pPr>
              <w:pStyle w:val="103"/>
            </w:pPr>
            <w:r w:rsidRPr="0083760B">
              <w:t>9</w:t>
            </w:r>
          </w:p>
        </w:tc>
        <w:tc>
          <w:tcPr>
            <w:tcW w:w="3410" w:type="dxa"/>
            <w:tcBorders>
              <w:top w:val="nil"/>
              <w:left w:val="nil"/>
              <w:bottom w:val="single" w:sz="4" w:space="0" w:color="auto"/>
              <w:right w:val="single" w:sz="4" w:space="0" w:color="auto"/>
            </w:tcBorders>
            <w:vAlign w:val="center"/>
            <w:hideMark/>
          </w:tcPr>
          <w:p w14:paraId="00B021AA" w14:textId="77777777" w:rsidR="0083760B" w:rsidRPr="0083760B" w:rsidRDefault="0083760B">
            <w:pPr>
              <w:pStyle w:val="103"/>
            </w:pPr>
            <w:r w:rsidRPr="0083760B">
              <w:t>40</w:t>
            </w:r>
          </w:p>
        </w:tc>
        <w:tc>
          <w:tcPr>
            <w:tcW w:w="2734" w:type="dxa"/>
            <w:tcBorders>
              <w:top w:val="nil"/>
              <w:left w:val="nil"/>
              <w:bottom w:val="single" w:sz="4" w:space="0" w:color="auto"/>
              <w:right w:val="single" w:sz="4" w:space="0" w:color="auto"/>
            </w:tcBorders>
            <w:vAlign w:val="center"/>
            <w:hideMark/>
          </w:tcPr>
          <w:p w14:paraId="000835DA" w14:textId="77777777" w:rsidR="0083760B" w:rsidRPr="0083760B" w:rsidRDefault="0083760B">
            <w:pPr>
              <w:pStyle w:val="103"/>
            </w:pPr>
            <w:r w:rsidRPr="0083760B">
              <w:t>33</w:t>
            </w:r>
          </w:p>
        </w:tc>
      </w:tr>
      <w:tr w:rsidR="0083760B" w14:paraId="6D49859F"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56D22A89" w14:textId="77777777" w:rsidR="0083760B" w:rsidRPr="0083760B" w:rsidRDefault="0083760B">
            <w:pPr>
              <w:pStyle w:val="103"/>
            </w:pPr>
            <w:r w:rsidRPr="0083760B">
              <w:t>8</w:t>
            </w:r>
          </w:p>
        </w:tc>
        <w:tc>
          <w:tcPr>
            <w:tcW w:w="3410" w:type="dxa"/>
            <w:tcBorders>
              <w:top w:val="nil"/>
              <w:left w:val="nil"/>
              <w:bottom w:val="single" w:sz="4" w:space="0" w:color="auto"/>
              <w:right w:val="single" w:sz="4" w:space="0" w:color="auto"/>
            </w:tcBorders>
            <w:vAlign w:val="center"/>
            <w:hideMark/>
          </w:tcPr>
          <w:p w14:paraId="57B6A57B" w14:textId="77777777" w:rsidR="0083760B" w:rsidRPr="0083760B" w:rsidRDefault="0083760B">
            <w:pPr>
              <w:pStyle w:val="103"/>
            </w:pPr>
            <w:r w:rsidRPr="0083760B">
              <w:t>40</w:t>
            </w:r>
          </w:p>
        </w:tc>
        <w:tc>
          <w:tcPr>
            <w:tcW w:w="2734" w:type="dxa"/>
            <w:tcBorders>
              <w:top w:val="nil"/>
              <w:left w:val="nil"/>
              <w:bottom w:val="single" w:sz="4" w:space="0" w:color="auto"/>
              <w:right w:val="single" w:sz="4" w:space="0" w:color="auto"/>
            </w:tcBorders>
            <w:vAlign w:val="center"/>
            <w:hideMark/>
          </w:tcPr>
          <w:p w14:paraId="14F7461D" w14:textId="77777777" w:rsidR="0083760B" w:rsidRPr="0083760B" w:rsidRDefault="0083760B">
            <w:pPr>
              <w:pStyle w:val="103"/>
            </w:pPr>
            <w:r w:rsidRPr="0083760B">
              <w:t>34</w:t>
            </w:r>
          </w:p>
        </w:tc>
      </w:tr>
      <w:tr w:rsidR="0083760B" w14:paraId="64F0F03B"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389822B8" w14:textId="77777777" w:rsidR="0083760B" w:rsidRPr="0083760B" w:rsidRDefault="0083760B">
            <w:pPr>
              <w:pStyle w:val="103"/>
            </w:pPr>
            <w:r w:rsidRPr="0083760B">
              <w:t>7</w:t>
            </w:r>
          </w:p>
        </w:tc>
        <w:tc>
          <w:tcPr>
            <w:tcW w:w="3410" w:type="dxa"/>
            <w:tcBorders>
              <w:top w:val="nil"/>
              <w:left w:val="nil"/>
              <w:bottom w:val="single" w:sz="4" w:space="0" w:color="auto"/>
              <w:right w:val="single" w:sz="4" w:space="0" w:color="auto"/>
            </w:tcBorders>
            <w:vAlign w:val="center"/>
            <w:hideMark/>
          </w:tcPr>
          <w:p w14:paraId="3F78AD5B" w14:textId="77777777" w:rsidR="0083760B" w:rsidRPr="0083760B" w:rsidRDefault="0083760B">
            <w:pPr>
              <w:pStyle w:val="103"/>
            </w:pPr>
            <w:r w:rsidRPr="0083760B">
              <w:t>43</w:t>
            </w:r>
          </w:p>
        </w:tc>
        <w:tc>
          <w:tcPr>
            <w:tcW w:w="2734" w:type="dxa"/>
            <w:tcBorders>
              <w:top w:val="nil"/>
              <w:left w:val="nil"/>
              <w:bottom w:val="single" w:sz="4" w:space="0" w:color="auto"/>
              <w:right w:val="single" w:sz="4" w:space="0" w:color="auto"/>
            </w:tcBorders>
            <w:vAlign w:val="center"/>
            <w:hideMark/>
          </w:tcPr>
          <w:p w14:paraId="139F64F6" w14:textId="77777777" w:rsidR="0083760B" w:rsidRPr="0083760B" w:rsidRDefault="0083760B">
            <w:pPr>
              <w:pStyle w:val="103"/>
            </w:pPr>
            <w:r w:rsidRPr="0083760B">
              <w:t>35</w:t>
            </w:r>
          </w:p>
        </w:tc>
      </w:tr>
      <w:tr w:rsidR="0083760B" w14:paraId="2B91EB21"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0A3CF07D" w14:textId="77777777" w:rsidR="0083760B" w:rsidRPr="0083760B" w:rsidRDefault="0083760B">
            <w:pPr>
              <w:pStyle w:val="103"/>
            </w:pPr>
            <w:r w:rsidRPr="0083760B">
              <w:t>6</w:t>
            </w:r>
          </w:p>
        </w:tc>
        <w:tc>
          <w:tcPr>
            <w:tcW w:w="3410" w:type="dxa"/>
            <w:tcBorders>
              <w:top w:val="nil"/>
              <w:left w:val="nil"/>
              <w:bottom w:val="single" w:sz="4" w:space="0" w:color="auto"/>
              <w:right w:val="single" w:sz="4" w:space="0" w:color="auto"/>
            </w:tcBorders>
            <w:vAlign w:val="center"/>
            <w:hideMark/>
          </w:tcPr>
          <w:p w14:paraId="5EE291D9" w14:textId="77777777" w:rsidR="0083760B" w:rsidRPr="0083760B" w:rsidRDefault="0083760B">
            <w:pPr>
              <w:pStyle w:val="103"/>
            </w:pPr>
            <w:r w:rsidRPr="0083760B">
              <w:t>45</w:t>
            </w:r>
          </w:p>
        </w:tc>
        <w:tc>
          <w:tcPr>
            <w:tcW w:w="2734" w:type="dxa"/>
            <w:tcBorders>
              <w:top w:val="nil"/>
              <w:left w:val="nil"/>
              <w:bottom w:val="single" w:sz="4" w:space="0" w:color="auto"/>
              <w:right w:val="single" w:sz="4" w:space="0" w:color="auto"/>
            </w:tcBorders>
            <w:vAlign w:val="center"/>
            <w:hideMark/>
          </w:tcPr>
          <w:p w14:paraId="350212A4" w14:textId="77777777" w:rsidR="0083760B" w:rsidRPr="0083760B" w:rsidRDefault="0083760B">
            <w:pPr>
              <w:pStyle w:val="103"/>
            </w:pPr>
            <w:r w:rsidRPr="0083760B">
              <w:t>37</w:t>
            </w:r>
          </w:p>
        </w:tc>
      </w:tr>
      <w:tr w:rsidR="0083760B" w14:paraId="58E16189"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17F62AC1" w14:textId="77777777" w:rsidR="0083760B" w:rsidRPr="0083760B" w:rsidRDefault="0083760B">
            <w:pPr>
              <w:pStyle w:val="103"/>
            </w:pPr>
            <w:r w:rsidRPr="0083760B">
              <w:t>5</w:t>
            </w:r>
          </w:p>
        </w:tc>
        <w:tc>
          <w:tcPr>
            <w:tcW w:w="3410" w:type="dxa"/>
            <w:tcBorders>
              <w:top w:val="nil"/>
              <w:left w:val="nil"/>
              <w:bottom w:val="single" w:sz="4" w:space="0" w:color="auto"/>
              <w:right w:val="single" w:sz="4" w:space="0" w:color="auto"/>
            </w:tcBorders>
            <w:vAlign w:val="center"/>
            <w:hideMark/>
          </w:tcPr>
          <w:p w14:paraId="59D2F8D1" w14:textId="77777777" w:rsidR="0083760B" w:rsidRPr="0083760B" w:rsidRDefault="0083760B">
            <w:pPr>
              <w:pStyle w:val="103"/>
            </w:pPr>
            <w:r w:rsidRPr="0083760B">
              <w:t>47</w:t>
            </w:r>
          </w:p>
        </w:tc>
        <w:tc>
          <w:tcPr>
            <w:tcW w:w="2734" w:type="dxa"/>
            <w:tcBorders>
              <w:top w:val="nil"/>
              <w:left w:val="nil"/>
              <w:bottom w:val="single" w:sz="4" w:space="0" w:color="auto"/>
              <w:right w:val="single" w:sz="4" w:space="0" w:color="auto"/>
            </w:tcBorders>
            <w:vAlign w:val="center"/>
            <w:hideMark/>
          </w:tcPr>
          <w:p w14:paraId="0DA04771" w14:textId="77777777" w:rsidR="0083760B" w:rsidRPr="0083760B" w:rsidRDefault="0083760B">
            <w:pPr>
              <w:pStyle w:val="103"/>
            </w:pPr>
            <w:r w:rsidRPr="0083760B">
              <w:t>38</w:t>
            </w:r>
          </w:p>
        </w:tc>
      </w:tr>
      <w:tr w:rsidR="0083760B" w14:paraId="5B496FDF"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5967BA68" w14:textId="77777777" w:rsidR="0083760B" w:rsidRPr="0083760B" w:rsidRDefault="0083760B">
            <w:pPr>
              <w:pStyle w:val="103"/>
            </w:pPr>
            <w:r w:rsidRPr="0083760B">
              <w:t>4</w:t>
            </w:r>
          </w:p>
        </w:tc>
        <w:tc>
          <w:tcPr>
            <w:tcW w:w="3410" w:type="dxa"/>
            <w:tcBorders>
              <w:top w:val="nil"/>
              <w:left w:val="nil"/>
              <w:bottom w:val="single" w:sz="4" w:space="0" w:color="auto"/>
              <w:right w:val="single" w:sz="4" w:space="0" w:color="auto"/>
            </w:tcBorders>
            <w:vAlign w:val="center"/>
            <w:hideMark/>
          </w:tcPr>
          <w:p w14:paraId="7B67085C" w14:textId="77777777" w:rsidR="0083760B" w:rsidRPr="0083760B" w:rsidRDefault="0083760B">
            <w:pPr>
              <w:pStyle w:val="103"/>
            </w:pPr>
            <w:r w:rsidRPr="0083760B">
              <w:t>49</w:t>
            </w:r>
          </w:p>
        </w:tc>
        <w:tc>
          <w:tcPr>
            <w:tcW w:w="2734" w:type="dxa"/>
            <w:tcBorders>
              <w:top w:val="nil"/>
              <w:left w:val="nil"/>
              <w:bottom w:val="single" w:sz="4" w:space="0" w:color="auto"/>
              <w:right w:val="single" w:sz="4" w:space="0" w:color="auto"/>
            </w:tcBorders>
            <w:vAlign w:val="center"/>
            <w:hideMark/>
          </w:tcPr>
          <w:p w14:paraId="3AB8B6CB" w14:textId="77777777" w:rsidR="0083760B" w:rsidRPr="0083760B" w:rsidRDefault="0083760B">
            <w:pPr>
              <w:pStyle w:val="103"/>
            </w:pPr>
            <w:r w:rsidRPr="0083760B">
              <w:t>39</w:t>
            </w:r>
          </w:p>
        </w:tc>
      </w:tr>
      <w:tr w:rsidR="0083760B" w14:paraId="3B19EEAD"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2B55ADF5" w14:textId="77777777" w:rsidR="0083760B" w:rsidRPr="0083760B" w:rsidRDefault="0083760B">
            <w:pPr>
              <w:pStyle w:val="103"/>
            </w:pPr>
            <w:r w:rsidRPr="0083760B">
              <w:t>3</w:t>
            </w:r>
          </w:p>
        </w:tc>
        <w:tc>
          <w:tcPr>
            <w:tcW w:w="3410" w:type="dxa"/>
            <w:tcBorders>
              <w:top w:val="nil"/>
              <w:left w:val="nil"/>
              <w:bottom w:val="single" w:sz="4" w:space="0" w:color="auto"/>
              <w:right w:val="single" w:sz="4" w:space="0" w:color="auto"/>
            </w:tcBorders>
            <w:vAlign w:val="center"/>
            <w:hideMark/>
          </w:tcPr>
          <w:p w14:paraId="10FF51B8" w14:textId="77777777" w:rsidR="0083760B" w:rsidRPr="0083760B" w:rsidRDefault="0083760B">
            <w:pPr>
              <w:pStyle w:val="103"/>
            </w:pPr>
            <w:r w:rsidRPr="0083760B">
              <w:t>50</w:t>
            </w:r>
          </w:p>
        </w:tc>
        <w:tc>
          <w:tcPr>
            <w:tcW w:w="2734" w:type="dxa"/>
            <w:tcBorders>
              <w:top w:val="nil"/>
              <w:left w:val="nil"/>
              <w:bottom w:val="single" w:sz="4" w:space="0" w:color="auto"/>
              <w:right w:val="single" w:sz="4" w:space="0" w:color="auto"/>
            </w:tcBorders>
            <w:vAlign w:val="center"/>
            <w:hideMark/>
          </w:tcPr>
          <w:p w14:paraId="2DEEBEC9" w14:textId="77777777" w:rsidR="0083760B" w:rsidRPr="0083760B" w:rsidRDefault="0083760B">
            <w:pPr>
              <w:pStyle w:val="103"/>
            </w:pPr>
            <w:r w:rsidRPr="0083760B">
              <w:t>40</w:t>
            </w:r>
          </w:p>
        </w:tc>
      </w:tr>
      <w:tr w:rsidR="0083760B" w14:paraId="27E50C7A"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6CE62B87" w14:textId="77777777" w:rsidR="0083760B" w:rsidRPr="0083760B" w:rsidRDefault="0083760B">
            <w:pPr>
              <w:pStyle w:val="103"/>
            </w:pPr>
            <w:r w:rsidRPr="0083760B">
              <w:t>2</w:t>
            </w:r>
          </w:p>
        </w:tc>
        <w:tc>
          <w:tcPr>
            <w:tcW w:w="3410" w:type="dxa"/>
            <w:tcBorders>
              <w:top w:val="nil"/>
              <w:left w:val="nil"/>
              <w:bottom w:val="single" w:sz="4" w:space="0" w:color="auto"/>
              <w:right w:val="single" w:sz="4" w:space="0" w:color="auto"/>
            </w:tcBorders>
            <w:vAlign w:val="center"/>
            <w:hideMark/>
          </w:tcPr>
          <w:p w14:paraId="5520BB39" w14:textId="77777777" w:rsidR="0083760B" w:rsidRPr="0083760B" w:rsidRDefault="0083760B">
            <w:pPr>
              <w:pStyle w:val="103"/>
            </w:pPr>
            <w:r w:rsidRPr="0083760B">
              <w:t>52</w:t>
            </w:r>
          </w:p>
        </w:tc>
        <w:tc>
          <w:tcPr>
            <w:tcW w:w="2734" w:type="dxa"/>
            <w:tcBorders>
              <w:top w:val="nil"/>
              <w:left w:val="nil"/>
              <w:bottom w:val="single" w:sz="4" w:space="0" w:color="auto"/>
              <w:right w:val="single" w:sz="4" w:space="0" w:color="auto"/>
            </w:tcBorders>
            <w:vAlign w:val="center"/>
            <w:hideMark/>
          </w:tcPr>
          <w:p w14:paraId="63BB6A2C" w14:textId="77777777" w:rsidR="0083760B" w:rsidRPr="0083760B" w:rsidRDefault="0083760B">
            <w:pPr>
              <w:pStyle w:val="103"/>
            </w:pPr>
            <w:r w:rsidRPr="0083760B">
              <w:t>42</w:t>
            </w:r>
          </w:p>
        </w:tc>
      </w:tr>
      <w:tr w:rsidR="0083760B" w14:paraId="00EE0B70"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191C6CC7" w14:textId="77777777" w:rsidR="0083760B" w:rsidRPr="0083760B" w:rsidRDefault="0083760B">
            <w:pPr>
              <w:pStyle w:val="103"/>
            </w:pPr>
            <w:r w:rsidRPr="0083760B">
              <w:t>1</w:t>
            </w:r>
          </w:p>
        </w:tc>
        <w:tc>
          <w:tcPr>
            <w:tcW w:w="3410" w:type="dxa"/>
            <w:tcBorders>
              <w:top w:val="nil"/>
              <w:left w:val="nil"/>
              <w:bottom w:val="single" w:sz="4" w:space="0" w:color="auto"/>
              <w:right w:val="single" w:sz="4" w:space="0" w:color="auto"/>
            </w:tcBorders>
            <w:vAlign w:val="center"/>
            <w:hideMark/>
          </w:tcPr>
          <w:p w14:paraId="7285DA91" w14:textId="77777777" w:rsidR="0083760B" w:rsidRPr="0083760B" w:rsidRDefault="0083760B">
            <w:pPr>
              <w:pStyle w:val="103"/>
            </w:pPr>
            <w:r w:rsidRPr="0083760B">
              <w:t>54</w:t>
            </w:r>
          </w:p>
        </w:tc>
        <w:tc>
          <w:tcPr>
            <w:tcW w:w="2734" w:type="dxa"/>
            <w:tcBorders>
              <w:top w:val="nil"/>
              <w:left w:val="nil"/>
              <w:bottom w:val="single" w:sz="4" w:space="0" w:color="auto"/>
              <w:right w:val="single" w:sz="4" w:space="0" w:color="auto"/>
            </w:tcBorders>
            <w:vAlign w:val="center"/>
            <w:hideMark/>
          </w:tcPr>
          <w:p w14:paraId="141EE96F" w14:textId="77777777" w:rsidR="0083760B" w:rsidRPr="0083760B" w:rsidRDefault="0083760B">
            <w:pPr>
              <w:pStyle w:val="103"/>
            </w:pPr>
            <w:r w:rsidRPr="0083760B">
              <w:t>43</w:t>
            </w:r>
          </w:p>
        </w:tc>
      </w:tr>
      <w:tr w:rsidR="0083760B" w14:paraId="5BD91B31"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47397F6F" w14:textId="77777777" w:rsidR="0083760B" w:rsidRPr="0083760B" w:rsidRDefault="0083760B">
            <w:pPr>
              <w:pStyle w:val="103"/>
            </w:pPr>
            <w:r w:rsidRPr="0083760B">
              <w:t>0</w:t>
            </w:r>
          </w:p>
        </w:tc>
        <w:tc>
          <w:tcPr>
            <w:tcW w:w="3410" w:type="dxa"/>
            <w:tcBorders>
              <w:top w:val="nil"/>
              <w:left w:val="nil"/>
              <w:bottom w:val="single" w:sz="4" w:space="0" w:color="auto"/>
              <w:right w:val="single" w:sz="4" w:space="0" w:color="auto"/>
            </w:tcBorders>
            <w:vAlign w:val="center"/>
            <w:hideMark/>
          </w:tcPr>
          <w:p w14:paraId="03DAA490" w14:textId="77777777" w:rsidR="0083760B" w:rsidRPr="0083760B" w:rsidRDefault="0083760B">
            <w:pPr>
              <w:pStyle w:val="103"/>
            </w:pPr>
            <w:r w:rsidRPr="0083760B">
              <w:t>56</w:t>
            </w:r>
          </w:p>
        </w:tc>
        <w:tc>
          <w:tcPr>
            <w:tcW w:w="2734" w:type="dxa"/>
            <w:tcBorders>
              <w:top w:val="nil"/>
              <w:left w:val="nil"/>
              <w:bottom w:val="single" w:sz="4" w:space="0" w:color="auto"/>
              <w:right w:val="single" w:sz="4" w:space="0" w:color="auto"/>
            </w:tcBorders>
            <w:vAlign w:val="center"/>
            <w:hideMark/>
          </w:tcPr>
          <w:p w14:paraId="75E7E214" w14:textId="77777777" w:rsidR="0083760B" w:rsidRPr="0083760B" w:rsidRDefault="0083760B">
            <w:pPr>
              <w:pStyle w:val="103"/>
            </w:pPr>
            <w:r w:rsidRPr="0083760B">
              <w:t>44</w:t>
            </w:r>
          </w:p>
        </w:tc>
      </w:tr>
      <w:tr w:rsidR="0083760B" w14:paraId="3FDD5BA2"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32F4FF71" w14:textId="77777777" w:rsidR="0083760B" w:rsidRPr="0083760B" w:rsidRDefault="0083760B">
            <w:pPr>
              <w:pStyle w:val="103"/>
            </w:pPr>
            <w:r w:rsidRPr="0083760B">
              <w:t>-1</w:t>
            </w:r>
          </w:p>
        </w:tc>
        <w:tc>
          <w:tcPr>
            <w:tcW w:w="3410" w:type="dxa"/>
            <w:tcBorders>
              <w:top w:val="nil"/>
              <w:left w:val="nil"/>
              <w:bottom w:val="single" w:sz="4" w:space="0" w:color="auto"/>
              <w:right w:val="single" w:sz="4" w:space="0" w:color="auto"/>
            </w:tcBorders>
            <w:vAlign w:val="center"/>
            <w:hideMark/>
          </w:tcPr>
          <w:p w14:paraId="7BF86751" w14:textId="77777777" w:rsidR="0083760B" w:rsidRPr="0083760B" w:rsidRDefault="0083760B">
            <w:pPr>
              <w:pStyle w:val="103"/>
            </w:pPr>
            <w:r w:rsidRPr="0083760B">
              <w:t>58</w:t>
            </w:r>
          </w:p>
        </w:tc>
        <w:tc>
          <w:tcPr>
            <w:tcW w:w="2734" w:type="dxa"/>
            <w:tcBorders>
              <w:top w:val="nil"/>
              <w:left w:val="nil"/>
              <w:bottom w:val="single" w:sz="4" w:space="0" w:color="auto"/>
              <w:right w:val="single" w:sz="4" w:space="0" w:color="auto"/>
            </w:tcBorders>
            <w:vAlign w:val="center"/>
            <w:hideMark/>
          </w:tcPr>
          <w:p w14:paraId="03A08365" w14:textId="77777777" w:rsidR="0083760B" w:rsidRPr="0083760B" w:rsidRDefault="0083760B">
            <w:pPr>
              <w:pStyle w:val="103"/>
            </w:pPr>
            <w:r w:rsidRPr="0083760B">
              <w:t>45</w:t>
            </w:r>
          </w:p>
        </w:tc>
      </w:tr>
      <w:tr w:rsidR="0083760B" w14:paraId="0EE1DF9D"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2A113A8F" w14:textId="77777777" w:rsidR="0083760B" w:rsidRPr="0083760B" w:rsidRDefault="0083760B">
            <w:pPr>
              <w:pStyle w:val="103"/>
            </w:pPr>
            <w:r w:rsidRPr="0083760B">
              <w:t>-2</w:t>
            </w:r>
          </w:p>
        </w:tc>
        <w:tc>
          <w:tcPr>
            <w:tcW w:w="3410" w:type="dxa"/>
            <w:tcBorders>
              <w:top w:val="nil"/>
              <w:left w:val="nil"/>
              <w:bottom w:val="single" w:sz="4" w:space="0" w:color="auto"/>
              <w:right w:val="single" w:sz="4" w:space="0" w:color="auto"/>
            </w:tcBorders>
            <w:vAlign w:val="center"/>
            <w:hideMark/>
          </w:tcPr>
          <w:p w14:paraId="72003838" w14:textId="77777777" w:rsidR="0083760B" w:rsidRPr="0083760B" w:rsidRDefault="0083760B">
            <w:pPr>
              <w:pStyle w:val="103"/>
            </w:pPr>
            <w:r w:rsidRPr="0083760B">
              <w:t>59</w:t>
            </w:r>
          </w:p>
        </w:tc>
        <w:tc>
          <w:tcPr>
            <w:tcW w:w="2734" w:type="dxa"/>
            <w:tcBorders>
              <w:top w:val="nil"/>
              <w:left w:val="nil"/>
              <w:bottom w:val="single" w:sz="4" w:space="0" w:color="auto"/>
              <w:right w:val="single" w:sz="4" w:space="0" w:color="auto"/>
            </w:tcBorders>
            <w:vAlign w:val="center"/>
            <w:hideMark/>
          </w:tcPr>
          <w:p w14:paraId="0D79A5FF" w14:textId="77777777" w:rsidR="0083760B" w:rsidRPr="0083760B" w:rsidRDefault="0083760B">
            <w:pPr>
              <w:pStyle w:val="103"/>
            </w:pPr>
            <w:r w:rsidRPr="0083760B">
              <w:t>46</w:t>
            </w:r>
          </w:p>
        </w:tc>
      </w:tr>
      <w:tr w:rsidR="0083760B" w14:paraId="5DB35683"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0A4C3173" w14:textId="77777777" w:rsidR="0083760B" w:rsidRPr="0083760B" w:rsidRDefault="0083760B">
            <w:pPr>
              <w:pStyle w:val="103"/>
            </w:pPr>
            <w:r w:rsidRPr="0083760B">
              <w:t>-3</w:t>
            </w:r>
          </w:p>
        </w:tc>
        <w:tc>
          <w:tcPr>
            <w:tcW w:w="3410" w:type="dxa"/>
            <w:tcBorders>
              <w:top w:val="nil"/>
              <w:left w:val="nil"/>
              <w:bottom w:val="single" w:sz="4" w:space="0" w:color="auto"/>
              <w:right w:val="single" w:sz="4" w:space="0" w:color="auto"/>
            </w:tcBorders>
            <w:vAlign w:val="center"/>
            <w:hideMark/>
          </w:tcPr>
          <w:p w14:paraId="2811D116" w14:textId="77777777" w:rsidR="0083760B" w:rsidRPr="0083760B" w:rsidRDefault="0083760B">
            <w:pPr>
              <w:pStyle w:val="103"/>
            </w:pPr>
            <w:r w:rsidRPr="0083760B">
              <w:t>61</w:t>
            </w:r>
          </w:p>
        </w:tc>
        <w:tc>
          <w:tcPr>
            <w:tcW w:w="2734" w:type="dxa"/>
            <w:tcBorders>
              <w:top w:val="nil"/>
              <w:left w:val="nil"/>
              <w:bottom w:val="single" w:sz="4" w:space="0" w:color="auto"/>
              <w:right w:val="single" w:sz="4" w:space="0" w:color="auto"/>
            </w:tcBorders>
            <w:vAlign w:val="center"/>
            <w:hideMark/>
          </w:tcPr>
          <w:p w14:paraId="4E8EF755" w14:textId="77777777" w:rsidR="0083760B" w:rsidRPr="0083760B" w:rsidRDefault="0083760B">
            <w:pPr>
              <w:pStyle w:val="103"/>
            </w:pPr>
            <w:r w:rsidRPr="0083760B">
              <w:t>47</w:t>
            </w:r>
          </w:p>
        </w:tc>
      </w:tr>
      <w:tr w:rsidR="0083760B" w14:paraId="40D0E588"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440AC93D" w14:textId="77777777" w:rsidR="0083760B" w:rsidRPr="0083760B" w:rsidRDefault="0083760B">
            <w:pPr>
              <w:pStyle w:val="103"/>
            </w:pPr>
            <w:r w:rsidRPr="0083760B">
              <w:t>-4</w:t>
            </w:r>
          </w:p>
        </w:tc>
        <w:tc>
          <w:tcPr>
            <w:tcW w:w="3410" w:type="dxa"/>
            <w:tcBorders>
              <w:top w:val="nil"/>
              <w:left w:val="nil"/>
              <w:bottom w:val="single" w:sz="4" w:space="0" w:color="auto"/>
              <w:right w:val="single" w:sz="4" w:space="0" w:color="auto"/>
            </w:tcBorders>
            <w:vAlign w:val="center"/>
            <w:hideMark/>
          </w:tcPr>
          <w:p w14:paraId="6CD70758" w14:textId="77777777" w:rsidR="0083760B" w:rsidRPr="0083760B" w:rsidRDefault="0083760B">
            <w:pPr>
              <w:pStyle w:val="103"/>
            </w:pPr>
            <w:r w:rsidRPr="0083760B">
              <w:t>63</w:t>
            </w:r>
          </w:p>
        </w:tc>
        <w:tc>
          <w:tcPr>
            <w:tcW w:w="2734" w:type="dxa"/>
            <w:tcBorders>
              <w:top w:val="nil"/>
              <w:left w:val="nil"/>
              <w:bottom w:val="single" w:sz="4" w:space="0" w:color="auto"/>
              <w:right w:val="single" w:sz="4" w:space="0" w:color="auto"/>
            </w:tcBorders>
            <w:vAlign w:val="center"/>
            <w:hideMark/>
          </w:tcPr>
          <w:p w14:paraId="1041A12D" w14:textId="77777777" w:rsidR="0083760B" w:rsidRPr="0083760B" w:rsidRDefault="0083760B">
            <w:pPr>
              <w:pStyle w:val="103"/>
            </w:pPr>
            <w:r w:rsidRPr="0083760B">
              <w:t>49</w:t>
            </w:r>
          </w:p>
        </w:tc>
      </w:tr>
      <w:tr w:rsidR="0083760B" w14:paraId="70F5DC34"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2902765D" w14:textId="77777777" w:rsidR="0083760B" w:rsidRPr="0083760B" w:rsidRDefault="0083760B">
            <w:pPr>
              <w:pStyle w:val="103"/>
            </w:pPr>
            <w:r w:rsidRPr="0083760B">
              <w:t>-5</w:t>
            </w:r>
          </w:p>
        </w:tc>
        <w:tc>
          <w:tcPr>
            <w:tcW w:w="3410" w:type="dxa"/>
            <w:tcBorders>
              <w:top w:val="nil"/>
              <w:left w:val="nil"/>
              <w:bottom w:val="single" w:sz="4" w:space="0" w:color="auto"/>
              <w:right w:val="single" w:sz="4" w:space="0" w:color="auto"/>
            </w:tcBorders>
            <w:vAlign w:val="center"/>
            <w:hideMark/>
          </w:tcPr>
          <w:p w14:paraId="5E838D19" w14:textId="77777777" w:rsidR="0083760B" w:rsidRPr="0083760B" w:rsidRDefault="0083760B">
            <w:pPr>
              <w:pStyle w:val="103"/>
            </w:pPr>
            <w:r w:rsidRPr="0083760B">
              <w:t>65</w:t>
            </w:r>
          </w:p>
        </w:tc>
        <w:tc>
          <w:tcPr>
            <w:tcW w:w="2734" w:type="dxa"/>
            <w:tcBorders>
              <w:top w:val="nil"/>
              <w:left w:val="nil"/>
              <w:bottom w:val="single" w:sz="4" w:space="0" w:color="auto"/>
              <w:right w:val="single" w:sz="4" w:space="0" w:color="auto"/>
            </w:tcBorders>
            <w:vAlign w:val="center"/>
            <w:hideMark/>
          </w:tcPr>
          <w:p w14:paraId="77C8E493" w14:textId="77777777" w:rsidR="0083760B" w:rsidRPr="0083760B" w:rsidRDefault="0083760B">
            <w:pPr>
              <w:pStyle w:val="103"/>
            </w:pPr>
            <w:r w:rsidRPr="0083760B">
              <w:t>50</w:t>
            </w:r>
          </w:p>
        </w:tc>
      </w:tr>
      <w:tr w:rsidR="0083760B" w14:paraId="33E16A4A"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230D9A06" w14:textId="77777777" w:rsidR="0083760B" w:rsidRPr="0083760B" w:rsidRDefault="0083760B">
            <w:pPr>
              <w:pStyle w:val="103"/>
            </w:pPr>
            <w:r w:rsidRPr="0083760B">
              <w:t>-6</w:t>
            </w:r>
          </w:p>
        </w:tc>
        <w:tc>
          <w:tcPr>
            <w:tcW w:w="3410" w:type="dxa"/>
            <w:tcBorders>
              <w:top w:val="nil"/>
              <w:left w:val="nil"/>
              <w:bottom w:val="single" w:sz="4" w:space="0" w:color="auto"/>
              <w:right w:val="single" w:sz="4" w:space="0" w:color="auto"/>
            </w:tcBorders>
            <w:vAlign w:val="center"/>
            <w:hideMark/>
          </w:tcPr>
          <w:p w14:paraId="5BDA97A5" w14:textId="77777777" w:rsidR="0083760B" w:rsidRPr="0083760B" w:rsidRDefault="0083760B">
            <w:pPr>
              <w:pStyle w:val="103"/>
            </w:pPr>
            <w:r w:rsidRPr="0083760B">
              <w:t>67</w:t>
            </w:r>
          </w:p>
        </w:tc>
        <w:tc>
          <w:tcPr>
            <w:tcW w:w="2734" w:type="dxa"/>
            <w:tcBorders>
              <w:top w:val="nil"/>
              <w:left w:val="nil"/>
              <w:bottom w:val="single" w:sz="4" w:space="0" w:color="auto"/>
              <w:right w:val="single" w:sz="4" w:space="0" w:color="auto"/>
            </w:tcBorders>
            <w:vAlign w:val="center"/>
            <w:hideMark/>
          </w:tcPr>
          <w:p w14:paraId="6BF86902" w14:textId="77777777" w:rsidR="0083760B" w:rsidRPr="0083760B" w:rsidRDefault="0083760B">
            <w:pPr>
              <w:pStyle w:val="103"/>
            </w:pPr>
            <w:r w:rsidRPr="0083760B">
              <w:t>51</w:t>
            </w:r>
          </w:p>
        </w:tc>
      </w:tr>
      <w:tr w:rsidR="0083760B" w14:paraId="142F9492"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69B75666" w14:textId="77777777" w:rsidR="0083760B" w:rsidRPr="0083760B" w:rsidRDefault="0083760B">
            <w:pPr>
              <w:pStyle w:val="103"/>
            </w:pPr>
            <w:r w:rsidRPr="0083760B">
              <w:t>-7</w:t>
            </w:r>
          </w:p>
        </w:tc>
        <w:tc>
          <w:tcPr>
            <w:tcW w:w="3410" w:type="dxa"/>
            <w:tcBorders>
              <w:top w:val="nil"/>
              <w:left w:val="nil"/>
              <w:bottom w:val="single" w:sz="4" w:space="0" w:color="auto"/>
              <w:right w:val="single" w:sz="4" w:space="0" w:color="auto"/>
            </w:tcBorders>
            <w:vAlign w:val="center"/>
            <w:hideMark/>
          </w:tcPr>
          <w:p w14:paraId="397A65C4" w14:textId="77777777" w:rsidR="0083760B" w:rsidRPr="0083760B" w:rsidRDefault="0083760B">
            <w:pPr>
              <w:pStyle w:val="103"/>
            </w:pPr>
            <w:r w:rsidRPr="0083760B">
              <w:t>68</w:t>
            </w:r>
          </w:p>
        </w:tc>
        <w:tc>
          <w:tcPr>
            <w:tcW w:w="2734" w:type="dxa"/>
            <w:tcBorders>
              <w:top w:val="nil"/>
              <w:left w:val="nil"/>
              <w:bottom w:val="single" w:sz="4" w:space="0" w:color="auto"/>
              <w:right w:val="single" w:sz="4" w:space="0" w:color="auto"/>
            </w:tcBorders>
            <w:vAlign w:val="center"/>
            <w:hideMark/>
          </w:tcPr>
          <w:p w14:paraId="279EDA75" w14:textId="77777777" w:rsidR="0083760B" w:rsidRPr="0083760B" w:rsidRDefault="0083760B">
            <w:pPr>
              <w:pStyle w:val="103"/>
            </w:pPr>
            <w:r w:rsidRPr="0083760B">
              <w:t>52</w:t>
            </w:r>
          </w:p>
        </w:tc>
      </w:tr>
      <w:tr w:rsidR="0083760B" w14:paraId="4ABE6706"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00636542" w14:textId="77777777" w:rsidR="0083760B" w:rsidRPr="0083760B" w:rsidRDefault="0083760B">
            <w:pPr>
              <w:pStyle w:val="103"/>
            </w:pPr>
            <w:r w:rsidRPr="0083760B">
              <w:t>-8</w:t>
            </w:r>
          </w:p>
        </w:tc>
        <w:tc>
          <w:tcPr>
            <w:tcW w:w="3410" w:type="dxa"/>
            <w:tcBorders>
              <w:top w:val="nil"/>
              <w:left w:val="nil"/>
              <w:bottom w:val="single" w:sz="4" w:space="0" w:color="auto"/>
              <w:right w:val="single" w:sz="4" w:space="0" w:color="auto"/>
            </w:tcBorders>
            <w:vAlign w:val="center"/>
            <w:hideMark/>
          </w:tcPr>
          <w:p w14:paraId="00303BA5" w14:textId="77777777" w:rsidR="0083760B" w:rsidRPr="0083760B" w:rsidRDefault="0083760B">
            <w:pPr>
              <w:pStyle w:val="103"/>
            </w:pPr>
            <w:r w:rsidRPr="0083760B">
              <w:t>70</w:t>
            </w:r>
          </w:p>
        </w:tc>
        <w:tc>
          <w:tcPr>
            <w:tcW w:w="2734" w:type="dxa"/>
            <w:tcBorders>
              <w:top w:val="nil"/>
              <w:left w:val="nil"/>
              <w:bottom w:val="single" w:sz="4" w:space="0" w:color="auto"/>
              <w:right w:val="single" w:sz="4" w:space="0" w:color="auto"/>
            </w:tcBorders>
            <w:vAlign w:val="center"/>
            <w:hideMark/>
          </w:tcPr>
          <w:p w14:paraId="556CD1ED" w14:textId="77777777" w:rsidR="0083760B" w:rsidRPr="0083760B" w:rsidRDefault="0083760B">
            <w:pPr>
              <w:pStyle w:val="103"/>
            </w:pPr>
            <w:r w:rsidRPr="0083760B">
              <w:t>53</w:t>
            </w:r>
          </w:p>
        </w:tc>
      </w:tr>
      <w:tr w:rsidR="0083760B" w14:paraId="0034D15B"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058321A8" w14:textId="77777777" w:rsidR="0083760B" w:rsidRPr="0083760B" w:rsidRDefault="0083760B">
            <w:pPr>
              <w:pStyle w:val="103"/>
            </w:pPr>
            <w:r w:rsidRPr="0083760B">
              <w:t>-9</w:t>
            </w:r>
          </w:p>
        </w:tc>
        <w:tc>
          <w:tcPr>
            <w:tcW w:w="3410" w:type="dxa"/>
            <w:tcBorders>
              <w:top w:val="nil"/>
              <w:left w:val="nil"/>
              <w:bottom w:val="single" w:sz="4" w:space="0" w:color="auto"/>
              <w:right w:val="single" w:sz="4" w:space="0" w:color="auto"/>
            </w:tcBorders>
            <w:vAlign w:val="center"/>
            <w:hideMark/>
          </w:tcPr>
          <w:p w14:paraId="12AEE0A8" w14:textId="77777777" w:rsidR="0083760B" w:rsidRPr="0083760B" w:rsidRDefault="0083760B">
            <w:pPr>
              <w:pStyle w:val="103"/>
            </w:pPr>
            <w:r w:rsidRPr="0083760B">
              <w:t>72</w:t>
            </w:r>
          </w:p>
        </w:tc>
        <w:tc>
          <w:tcPr>
            <w:tcW w:w="2734" w:type="dxa"/>
            <w:tcBorders>
              <w:top w:val="nil"/>
              <w:left w:val="nil"/>
              <w:bottom w:val="single" w:sz="4" w:space="0" w:color="auto"/>
              <w:right w:val="single" w:sz="4" w:space="0" w:color="auto"/>
            </w:tcBorders>
            <w:vAlign w:val="center"/>
            <w:hideMark/>
          </w:tcPr>
          <w:p w14:paraId="59ED5077" w14:textId="77777777" w:rsidR="0083760B" w:rsidRPr="0083760B" w:rsidRDefault="0083760B">
            <w:pPr>
              <w:pStyle w:val="103"/>
            </w:pPr>
            <w:r w:rsidRPr="0083760B">
              <w:t>54</w:t>
            </w:r>
          </w:p>
        </w:tc>
      </w:tr>
      <w:tr w:rsidR="0083760B" w14:paraId="72F92DBA"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055047A9" w14:textId="77777777" w:rsidR="0083760B" w:rsidRPr="0083760B" w:rsidRDefault="0083760B">
            <w:pPr>
              <w:pStyle w:val="103"/>
            </w:pPr>
            <w:r w:rsidRPr="0083760B">
              <w:t>-10</w:t>
            </w:r>
          </w:p>
        </w:tc>
        <w:tc>
          <w:tcPr>
            <w:tcW w:w="3410" w:type="dxa"/>
            <w:tcBorders>
              <w:top w:val="nil"/>
              <w:left w:val="nil"/>
              <w:bottom w:val="single" w:sz="4" w:space="0" w:color="auto"/>
              <w:right w:val="single" w:sz="4" w:space="0" w:color="auto"/>
            </w:tcBorders>
            <w:vAlign w:val="center"/>
            <w:hideMark/>
          </w:tcPr>
          <w:p w14:paraId="73D9C954" w14:textId="77777777" w:rsidR="0083760B" w:rsidRPr="0083760B" w:rsidRDefault="0083760B">
            <w:pPr>
              <w:pStyle w:val="103"/>
            </w:pPr>
            <w:r w:rsidRPr="0083760B">
              <w:t>74</w:t>
            </w:r>
          </w:p>
        </w:tc>
        <w:tc>
          <w:tcPr>
            <w:tcW w:w="2734" w:type="dxa"/>
            <w:tcBorders>
              <w:top w:val="nil"/>
              <w:left w:val="nil"/>
              <w:bottom w:val="single" w:sz="4" w:space="0" w:color="auto"/>
              <w:right w:val="single" w:sz="4" w:space="0" w:color="auto"/>
            </w:tcBorders>
            <w:vAlign w:val="center"/>
            <w:hideMark/>
          </w:tcPr>
          <w:p w14:paraId="050D86CE" w14:textId="77777777" w:rsidR="0083760B" w:rsidRPr="0083760B" w:rsidRDefault="0083760B">
            <w:pPr>
              <w:pStyle w:val="103"/>
            </w:pPr>
            <w:r w:rsidRPr="0083760B">
              <w:t>55</w:t>
            </w:r>
          </w:p>
        </w:tc>
      </w:tr>
      <w:tr w:rsidR="0083760B" w14:paraId="696E3047"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5C5C2ECE" w14:textId="77777777" w:rsidR="0083760B" w:rsidRPr="0083760B" w:rsidRDefault="0083760B">
            <w:pPr>
              <w:pStyle w:val="103"/>
            </w:pPr>
            <w:r w:rsidRPr="0083760B">
              <w:t>-11</w:t>
            </w:r>
          </w:p>
        </w:tc>
        <w:tc>
          <w:tcPr>
            <w:tcW w:w="3410" w:type="dxa"/>
            <w:tcBorders>
              <w:top w:val="nil"/>
              <w:left w:val="nil"/>
              <w:bottom w:val="single" w:sz="4" w:space="0" w:color="auto"/>
              <w:right w:val="single" w:sz="4" w:space="0" w:color="auto"/>
            </w:tcBorders>
            <w:vAlign w:val="center"/>
            <w:hideMark/>
          </w:tcPr>
          <w:p w14:paraId="577C86F3" w14:textId="77777777" w:rsidR="0083760B" w:rsidRPr="0083760B" w:rsidRDefault="0083760B">
            <w:pPr>
              <w:pStyle w:val="103"/>
            </w:pPr>
            <w:r w:rsidRPr="0083760B">
              <w:t>75</w:t>
            </w:r>
          </w:p>
        </w:tc>
        <w:tc>
          <w:tcPr>
            <w:tcW w:w="2734" w:type="dxa"/>
            <w:tcBorders>
              <w:top w:val="nil"/>
              <w:left w:val="nil"/>
              <w:bottom w:val="single" w:sz="4" w:space="0" w:color="auto"/>
              <w:right w:val="single" w:sz="4" w:space="0" w:color="auto"/>
            </w:tcBorders>
            <w:vAlign w:val="center"/>
            <w:hideMark/>
          </w:tcPr>
          <w:p w14:paraId="5F520A9E" w14:textId="77777777" w:rsidR="0083760B" w:rsidRPr="0083760B" w:rsidRDefault="0083760B">
            <w:pPr>
              <w:pStyle w:val="103"/>
            </w:pPr>
            <w:r w:rsidRPr="0083760B">
              <w:t>57</w:t>
            </w:r>
          </w:p>
        </w:tc>
      </w:tr>
      <w:tr w:rsidR="0083760B" w14:paraId="730A992E"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433F0EAD" w14:textId="77777777" w:rsidR="0083760B" w:rsidRPr="0083760B" w:rsidRDefault="0083760B">
            <w:pPr>
              <w:pStyle w:val="103"/>
            </w:pPr>
            <w:r w:rsidRPr="0083760B">
              <w:t>-12</w:t>
            </w:r>
          </w:p>
        </w:tc>
        <w:tc>
          <w:tcPr>
            <w:tcW w:w="3410" w:type="dxa"/>
            <w:tcBorders>
              <w:top w:val="nil"/>
              <w:left w:val="nil"/>
              <w:bottom w:val="single" w:sz="4" w:space="0" w:color="auto"/>
              <w:right w:val="single" w:sz="4" w:space="0" w:color="auto"/>
            </w:tcBorders>
            <w:vAlign w:val="center"/>
            <w:hideMark/>
          </w:tcPr>
          <w:p w14:paraId="6522D87D" w14:textId="77777777" w:rsidR="0083760B" w:rsidRPr="0083760B" w:rsidRDefault="0083760B">
            <w:pPr>
              <w:pStyle w:val="103"/>
            </w:pPr>
            <w:r w:rsidRPr="0083760B">
              <w:t>77</w:t>
            </w:r>
          </w:p>
        </w:tc>
        <w:tc>
          <w:tcPr>
            <w:tcW w:w="2734" w:type="dxa"/>
            <w:tcBorders>
              <w:top w:val="nil"/>
              <w:left w:val="nil"/>
              <w:bottom w:val="single" w:sz="4" w:space="0" w:color="auto"/>
              <w:right w:val="single" w:sz="4" w:space="0" w:color="auto"/>
            </w:tcBorders>
            <w:vAlign w:val="center"/>
            <w:hideMark/>
          </w:tcPr>
          <w:p w14:paraId="04D824DB" w14:textId="77777777" w:rsidR="0083760B" w:rsidRPr="0083760B" w:rsidRDefault="0083760B">
            <w:pPr>
              <w:pStyle w:val="103"/>
            </w:pPr>
            <w:r w:rsidRPr="0083760B">
              <w:t>58</w:t>
            </w:r>
          </w:p>
        </w:tc>
      </w:tr>
      <w:tr w:rsidR="0083760B" w14:paraId="5A726CA7"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78A37FAE" w14:textId="77777777" w:rsidR="0083760B" w:rsidRPr="0083760B" w:rsidRDefault="0083760B">
            <w:pPr>
              <w:pStyle w:val="103"/>
            </w:pPr>
            <w:r w:rsidRPr="0083760B">
              <w:t>-13</w:t>
            </w:r>
          </w:p>
        </w:tc>
        <w:tc>
          <w:tcPr>
            <w:tcW w:w="3410" w:type="dxa"/>
            <w:tcBorders>
              <w:top w:val="nil"/>
              <w:left w:val="nil"/>
              <w:bottom w:val="single" w:sz="4" w:space="0" w:color="auto"/>
              <w:right w:val="single" w:sz="4" w:space="0" w:color="auto"/>
            </w:tcBorders>
            <w:vAlign w:val="center"/>
            <w:hideMark/>
          </w:tcPr>
          <w:p w14:paraId="33662DB9" w14:textId="77777777" w:rsidR="0083760B" w:rsidRPr="0083760B" w:rsidRDefault="0083760B">
            <w:pPr>
              <w:pStyle w:val="103"/>
            </w:pPr>
            <w:r w:rsidRPr="0083760B">
              <w:t>78</w:t>
            </w:r>
          </w:p>
        </w:tc>
        <w:tc>
          <w:tcPr>
            <w:tcW w:w="2734" w:type="dxa"/>
            <w:tcBorders>
              <w:top w:val="nil"/>
              <w:left w:val="nil"/>
              <w:bottom w:val="single" w:sz="4" w:space="0" w:color="auto"/>
              <w:right w:val="single" w:sz="4" w:space="0" w:color="auto"/>
            </w:tcBorders>
            <w:vAlign w:val="center"/>
            <w:hideMark/>
          </w:tcPr>
          <w:p w14:paraId="71F4E141" w14:textId="77777777" w:rsidR="0083760B" w:rsidRPr="0083760B" w:rsidRDefault="0083760B">
            <w:pPr>
              <w:pStyle w:val="103"/>
            </w:pPr>
            <w:r w:rsidRPr="0083760B">
              <w:t>59</w:t>
            </w:r>
          </w:p>
        </w:tc>
      </w:tr>
      <w:tr w:rsidR="0083760B" w14:paraId="03B409BD"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72BF2E30" w14:textId="77777777" w:rsidR="0083760B" w:rsidRPr="0083760B" w:rsidRDefault="0083760B">
            <w:pPr>
              <w:pStyle w:val="103"/>
            </w:pPr>
            <w:r w:rsidRPr="0083760B">
              <w:t>-14</w:t>
            </w:r>
          </w:p>
        </w:tc>
        <w:tc>
          <w:tcPr>
            <w:tcW w:w="3410" w:type="dxa"/>
            <w:tcBorders>
              <w:top w:val="nil"/>
              <w:left w:val="nil"/>
              <w:bottom w:val="single" w:sz="4" w:space="0" w:color="auto"/>
              <w:right w:val="single" w:sz="4" w:space="0" w:color="auto"/>
            </w:tcBorders>
            <w:vAlign w:val="center"/>
            <w:hideMark/>
          </w:tcPr>
          <w:p w14:paraId="2B5BDA61" w14:textId="77777777" w:rsidR="0083760B" w:rsidRPr="0083760B" w:rsidRDefault="0083760B">
            <w:pPr>
              <w:pStyle w:val="103"/>
            </w:pPr>
            <w:r w:rsidRPr="0083760B">
              <w:t>81</w:t>
            </w:r>
          </w:p>
        </w:tc>
        <w:tc>
          <w:tcPr>
            <w:tcW w:w="2734" w:type="dxa"/>
            <w:tcBorders>
              <w:top w:val="nil"/>
              <w:left w:val="nil"/>
              <w:bottom w:val="single" w:sz="4" w:space="0" w:color="auto"/>
              <w:right w:val="single" w:sz="4" w:space="0" w:color="auto"/>
            </w:tcBorders>
            <w:vAlign w:val="center"/>
            <w:hideMark/>
          </w:tcPr>
          <w:p w14:paraId="7DD58749" w14:textId="77777777" w:rsidR="0083760B" w:rsidRPr="0083760B" w:rsidRDefault="0083760B">
            <w:pPr>
              <w:pStyle w:val="103"/>
            </w:pPr>
            <w:r w:rsidRPr="0083760B">
              <w:t>60</w:t>
            </w:r>
          </w:p>
        </w:tc>
      </w:tr>
      <w:tr w:rsidR="0083760B" w14:paraId="1A423225"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2CE641D9" w14:textId="77777777" w:rsidR="0083760B" w:rsidRPr="0083760B" w:rsidRDefault="0083760B">
            <w:pPr>
              <w:pStyle w:val="103"/>
            </w:pPr>
            <w:r w:rsidRPr="0083760B">
              <w:t>-15</w:t>
            </w:r>
          </w:p>
        </w:tc>
        <w:tc>
          <w:tcPr>
            <w:tcW w:w="3410" w:type="dxa"/>
            <w:tcBorders>
              <w:top w:val="nil"/>
              <w:left w:val="nil"/>
              <w:bottom w:val="single" w:sz="4" w:space="0" w:color="auto"/>
              <w:right w:val="single" w:sz="4" w:space="0" w:color="auto"/>
            </w:tcBorders>
            <w:vAlign w:val="center"/>
            <w:hideMark/>
          </w:tcPr>
          <w:p w14:paraId="1878DF6D" w14:textId="77777777" w:rsidR="0083760B" w:rsidRPr="0083760B" w:rsidRDefault="0083760B">
            <w:pPr>
              <w:pStyle w:val="103"/>
            </w:pPr>
            <w:r w:rsidRPr="0083760B">
              <w:t>83</w:t>
            </w:r>
          </w:p>
        </w:tc>
        <w:tc>
          <w:tcPr>
            <w:tcW w:w="2734" w:type="dxa"/>
            <w:tcBorders>
              <w:top w:val="nil"/>
              <w:left w:val="nil"/>
              <w:bottom w:val="single" w:sz="4" w:space="0" w:color="auto"/>
              <w:right w:val="single" w:sz="4" w:space="0" w:color="auto"/>
            </w:tcBorders>
            <w:vAlign w:val="center"/>
            <w:hideMark/>
          </w:tcPr>
          <w:p w14:paraId="702017E9" w14:textId="77777777" w:rsidR="0083760B" w:rsidRPr="0083760B" w:rsidRDefault="0083760B">
            <w:pPr>
              <w:pStyle w:val="103"/>
            </w:pPr>
            <w:r w:rsidRPr="0083760B">
              <w:t>61</w:t>
            </w:r>
          </w:p>
        </w:tc>
      </w:tr>
      <w:tr w:rsidR="0083760B" w14:paraId="6AF221A0"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788A6983" w14:textId="77777777" w:rsidR="0083760B" w:rsidRPr="0083760B" w:rsidRDefault="0083760B">
            <w:pPr>
              <w:pStyle w:val="103"/>
            </w:pPr>
            <w:r w:rsidRPr="0083760B">
              <w:t>-16</w:t>
            </w:r>
          </w:p>
        </w:tc>
        <w:tc>
          <w:tcPr>
            <w:tcW w:w="3410" w:type="dxa"/>
            <w:tcBorders>
              <w:top w:val="nil"/>
              <w:left w:val="nil"/>
              <w:bottom w:val="single" w:sz="4" w:space="0" w:color="auto"/>
              <w:right w:val="single" w:sz="4" w:space="0" w:color="auto"/>
            </w:tcBorders>
            <w:vAlign w:val="center"/>
            <w:hideMark/>
          </w:tcPr>
          <w:p w14:paraId="70FED001" w14:textId="77777777" w:rsidR="0083760B" w:rsidRPr="0083760B" w:rsidRDefault="0083760B">
            <w:pPr>
              <w:pStyle w:val="103"/>
            </w:pPr>
            <w:r w:rsidRPr="0083760B">
              <w:t>84</w:t>
            </w:r>
          </w:p>
        </w:tc>
        <w:tc>
          <w:tcPr>
            <w:tcW w:w="2734" w:type="dxa"/>
            <w:tcBorders>
              <w:top w:val="nil"/>
              <w:left w:val="nil"/>
              <w:bottom w:val="single" w:sz="4" w:space="0" w:color="auto"/>
              <w:right w:val="single" w:sz="4" w:space="0" w:color="auto"/>
            </w:tcBorders>
            <w:vAlign w:val="center"/>
            <w:hideMark/>
          </w:tcPr>
          <w:p w14:paraId="7A7EBBA8" w14:textId="77777777" w:rsidR="0083760B" w:rsidRPr="0083760B" w:rsidRDefault="0083760B">
            <w:pPr>
              <w:pStyle w:val="103"/>
            </w:pPr>
            <w:r w:rsidRPr="0083760B">
              <w:t>63</w:t>
            </w:r>
          </w:p>
        </w:tc>
      </w:tr>
      <w:tr w:rsidR="0083760B" w14:paraId="6DA8CC57"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6600F23B" w14:textId="77777777" w:rsidR="0083760B" w:rsidRPr="0083760B" w:rsidRDefault="0083760B">
            <w:pPr>
              <w:pStyle w:val="103"/>
            </w:pPr>
            <w:r w:rsidRPr="0083760B">
              <w:t>-17</w:t>
            </w:r>
          </w:p>
        </w:tc>
        <w:tc>
          <w:tcPr>
            <w:tcW w:w="3410" w:type="dxa"/>
            <w:tcBorders>
              <w:top w:val="nil"/>
              <w:left w:val="nil"/>
              <w:bottom w:val="single" w:sz="4" w:space="0" w:color="auto"/>
              <w:right w:val="single" w:sz="4" w:space="0" w:color="auto"/>
            </w:tcBorders>
            <w:vAlign w:val="center"/>
            <w:hideMark/>
          </w:tcPr>
          <w:p w14:paraId="4D59AC0E" w14:textId="77777777" w:rsidR="0083760B" w:rsidRPr="0083760B" w:rsidRDefault="0083760B">
            <w:pPr>
              <w:pStyle w:val="103"/>
            </w:pPr>
            <w:r w:rsidRPr="0083760B">
              <w:t>86</w:t>
            </w:r>
          </w:p>
        </w:tc>
        <w:tc>
          <w:tcPr>
            <w:tcW w:w="2734" w:type="dxa"/>
            <w:tcBorders>
              <w:top w:val="nil"/>
              <w:left w:val="nil"/>
              <w:bottom w:val="single" w:sz="4" w:space="0" w:color="auto"/>
              <w:right w:val="single" w:sz="4" w:space="0" w:color="auto"/>
            </w:tcBorders>
            <w:vAlign w:val="center"/>
            <w:hideMark/>
          </w:tcPr>
          <w:p w14:paraId="042A8123" w14:textId="77777777" w:rsidR="0083760B" w:rsidRPr="0083760B" w:rsidRDefault="0083760B">
            <w:pPr>
              <w:pStyle w:val="103"/>
            </w:pPr>
            <w:r w:rsidRPr="0083760B">
              <w:t>64</w:t>
            </w:r>
          </w:p>
        </w:tc>
      </w:tr>
      <w:tr w:rsidR="0083760B" w14:paraId="2D45148D"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7FB42162" w14:textId="77777777" w:rsidR="0083760B" w:rsidRPr="0083760B" w:rsidRDefault="0083760B">
            <w:pPr>
              <w:pStyle w:val="103"/>
            </w:pPr>
            <w:r w:rsidRPr="0083760B">
              <w:t>-18</w:t>
            </w:r>
          </w:p>
        </w:tc>
        <w:tc>
          <w:tcPr>
            <w:tcW w:w="3410" w:type="dxa"/>
            <w:tcBorders>
              <w:top w:val="nil"/>
              <w:left w:val="nil"/>
              <w:bottom w:val="single" w:sz="4" w:space="0" w:color="auto"/>
              <w:right w:val="single" w:sz="4" w:space="0" w:color="auto"/>
            </w:tcBorders>
            <w:vAlign w:val="center"/>
            <w:hideMark/>
          </w:tcPr>
          <w:p w14:paraId="3C71AF80" w14:textId="77777777" w:rsidR="0083760B" w:rsidRPr="0083760B" w:rsidRDefault="0083760B">
            <w:pPr>
              <w:pStyle w:val="103"/>
            </w:pPr>
            <w:r w:rsidRPr="0083760B">
              <w:t>88</w:t>
            </w:r>
          </w:p>
        </w:tc>
        <w:tc>
          <w:tcPr>
            <w:tcW w:w="2734" w:type="dxa"/>
            <w:tcBorders>
              <w:top w:val="nil"/>
              <w:left w:val="nil"/>
              <w:bottom w:val="single" w:sz="4" w:space="0" w:color="auto"/>
              <w:right w:val="single" w:sz="4" w:space="0" w:color="auto"/>
            </w:tcBorders>
            <w:vAlign w:val="center"/>
            <w:hideMark/>
          </w:tcPr>
          <w:p w14:paraId="7066A7ED" w14:textId="77777777" w:rsidR="0083760B" w:rsidRPr="0083760B" w:rsidRDefault="0083760B">
            <w:pPr>
              <w:pStyle w:val="103"/>
            </w:pPr>
            <w:r w:rsidRPr="0083760B">
              <w:t>65</w:t>
            </w:r>
          </w:p>
        </w:tc>
      </w:tr>
      <w:tr w:rsidR="0083760B" w14:paraId="7C44314F"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4E323CF7" w14:textId="77777777" w:rsidR="0083760B" w:rsidRPr="0083760B" w:rsidRDefault="0083760B">
            <w:pPr>
              <w:pStyle w:val="103"/>
            </w:pPr>
            <w:r w:rsidRPr="0083760B">
              <w:t>-19</w:t>
            </w:r>
          </w:p>
        </w:tc>
        <w:tc>
          <w:tcPr>
            <w:tcW w:w="3410" w:type="dxa"/>
            <w:tcBorders>
              <w:top w:val="nil"/>
              <w:left w:val="nil"/>
              <w:bottom w:val="single" w:sz="4" w:space="0" w:color="auto"/>
              <w:right w:val="single" w:sz="4" w:space="0" w:color="auto"/>
            </w:tcBorders>
            <w:vAlign w:val="center"/>
            <w:hideMark/>
          </w:tcPr>
          <w:p w14:paraId="78599E1A" w14:textId="77777777" w:rsidR="0083760B" w:rsidRPr="0083760B" w:rsidRDefault="0083760B">
            <w:pPr>
              <w:pStyle w:val="103"/>
            </w:pPr>
            <w:r w:rsidRPr="0083760B">
              <w:t>90</w:t>
            </w:r>
          </w:p>
        </w:tc>
        <w:tc>
          <w:tcPr>
            <w:tcW w:w="2734" w:type="dxa"/>
            <w:tcBorders>
              <w:top w:val="nil"/>
              <w:left w:val="nil"/>
              <w:bottom w:val="single" w:sz="4" w:space="0" w:color="auto"/>
              <w:right w:val="single" w:sz="4" w:space="0" w:color="auto"/>
            </w:tcBorders>
            <w:vAlign w:val="center"/>
            <w:hideMark/>
          </w:tcPr>
          <w:p w14:paraId="21134B80" w14:textId="77777777" w:rsidR="0083760B" w:rsidRPr="0083760B" w:rsidRDefault="0083760B">
            <w:pPr>
              <w:pStyle w:val="103"/>
            </w:pPr>
            <w:r w:rsidRPr="0083760B">
              <w:t>66</w:t>
            </w:r>
          </w:p>
        </w:tc>
      </w:tr>
      <w:tr w:rsidR="0083760B" w14:paraId="2E6F373E"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5F248C4C" w14:textId="77777777" w:rsidR="0083760B" w:rsidRPr="0083760B" w:rsidRDefault="0083760B">
            <w:pPr>
              <w:pStyle w:val="103"/>
            </w:pPr>
            <w:r w:rsidRPr="0083760B">
              <w:t>-20</w:t>
            </w:r>
          </w:p>
        </w:tc>
        <w:tc>
          <w:tcPr>
            <w:tcW w:w="3410" w:type="dxa"/>
            <w:tcBorders>
              <w:top w:val="nil"/>
              <w:left w:val="nil"/>
              <w:bottom w:val="single" w:sz="4" w:space="0" w:color="auto"/>
              <w:right w:val="single" w:sz="4" w:space="0" w:color="auto"/>
            </w:tcBorders>
            <w:vAlign w:val="center"/>
            <w:hideMark/>
          </w:tcPr>
          <w:p w14:paraId="18272F55" w14:textId="77777777" w:rsidR="0083760B" w:rsidRPr="0083760B" w:rsidRDefault="0083760B">
            <w:pPr>
              <w:pStyle w:val="103"/>
            </w:pPr>
            <w:r w:rsidRPr="0083760B">
              <w:t>92</w:t>
            </w:r>
          </w:p>
        </w:tc>
        <w:tc>
          <w:tcPr>
            <w:tcW w:w="2734" w:type="dxa"/>
            <w:tcBorders>
              <w:top w:val="nil"/>
              <w:left w:val="nil"/>
              <w:bottom w:val="single" w:sz="4" w:space="0" w:color="auto"/>
              <w:right w:val="single" w:sz="4" w:space="0" w:color="auto"/>
            </w:tcBorders>
            <w:vAlign w:val="center"/>
            <w:hideMark/>
          </w:tcPr>
          <w:p w14:paraId="324F7CB0" w14:textId="77777777" w:rsidR="0083760B" w:rsidRPr="0083760B" w:rsidRDefault="0083760B">
            <w:pPr>
              <w:pStyle w:val="103"/>
            </w:pPr>
            <w:r w:rsidRPr="0083760B">
              <w:t>67</w:t>
            </w:r>
          </w:p>
        </w:tc>
      </w:tr>
      <w:tr w:rsidR="0083760B" w14:paraId="0CBF0174"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7BA70E0D" w14:textId="77777777" w:rsidR="0083760B" w:rsidRPr="0083760B" w:rsidRDefault="0083760B">
            <w:pPr>
              <w:pStyle w:val="103"/>
            </w:pPr>
            <w:r w:rsidRPr="0083760B">
              <w:t>-21</w:t>
            </w:r>
          </w:p>
        </w:tc>
        <w:tc>
          <w:tcPr>
            <w:tcW w:w="3410" w:type="dxa"/>
            <w:tcBorders>
              <w:top w:val="nil"/>
              <w:left w:val="nil"/>
              <w:bottom w:val="single" w:sz="4" w:space="0" w:color="auto"/>
              <w:right w:val="single" w:sz="4" w:space="0" w:color="auto"/>
            </w:tcBorders>
            <w:vAlign w:val="center"/>
            <w:hideMark/>
          </w:tcPr>
          <w:p w14:paraId="52D30255" w14:textId="77777777" w:rsidR="0083760B" w:rsidRPr="0083760B" w:rsidRDefault="0083760B">
            <w:pPr>
              <w:pStyle w:val="103"/>
            </w:pPr>
            <w:r w:rsidRPr="0083760B">
              <w:t>93</w:t>
            </w:r>
          </w:p>
        </w:tc>
        <w:tc>
          <w:tcPr>
            <w:tcW w:w="2734" w:type="dxa"/>
            <w:tcBorders>
              <w:top w:val="nil"/>
              <w:left w:val="nil"/>
              <w:bottom w:val="single" w:sz="4" w:space="0" w:color="auto"/>
              <w:right w:val="single" w:sz="4" w:space="0" w:color="auto"/>
            </w:tcBorders>
            <w:vAlign w:val="center"/>
            <w:hideMark/>
          </w:tcPr>
          <w:p w14:paraId="040D493B" w14:textId="77777777" w:rsidR="0083760B" w:rsidRPr="0083760B" w:rsidRDefault="0083760B">
            <w:pPr>
              <w:pStyle w:val="103"/>
            </w:pPr>
            <w:r w:rsidRPr="0083760B">
              <w:t>69</w:t>
            </w:r>
          </w:p>
        </w:tc>
      </w:tr>
      <w:tr w:rsidR="0083760B" w14:paraId="3214ACB5" w14:textId="77777777" w:rsidTr="000F7ADE">
        <w:trPr>
          <w:trHeight w:val="210"/>
        </w:trPr>
        <w:tc>
          <w:tcPr>
            <w:tcW w:w="3281" w:type="dxa"/>
            <w:tcBorders>
              <w:top w:val="nil"/>
              <w:left w:val="single" w:sz="4" w:space="0" w:color="auto"/>
              <w:bottom w:val="single" w:sz="4" w:space="0" w:color="auto"/>
              <w:right w:val="single" w:sz="4" w:space="0" w:color="auto"/>
            </w:tcBorders>
            <w:vAlign w:val="center"/>
            <w:hideMark/>
          </w:tcPr>
          <w:p w14:paraId="16A76847" w14:textId="77777777" w:rsidR="0083760B" w:rsidRPr="0083760B" w:rsidRDefault="0083760B">
            <w:pPr>
              <w:pStyle w:val="103"/>
            </w:pPr>
            <w:r w:rsidRPr="0083760B">
              <w:t>-22</w:t>
            </w:r>
          </w:p>
        </w:tc>
        <w:tc>
          <w:tcPr>
            <w:tcW w:w="3410" w:type="dxa"/>
            <w:tcBorders>
              <w:top w:val="nil"/>
              <w:left w:val="nil"/>
              <w:bottom w:val="single" w:sz="4" w:space="0" w:color="auto"/>
              <w:right w:val="single" w:sz="4" w:space="0" w:color="auto"/>
            </w:tcBorders>
            <w:vAlign w:val="center"/>
            <w:hideMark/>
          </w:tcPr>
          <w:p w14:paraId="2F583AEB" w14:textId="77777777" w:rsidR="0083760B" w:rsidRPr="0083760B" w:rsidRDefault="0083760B">
            <w:pPr>
              <w:pStyle w:val="103"/>
            </w:pPr>
            <w:r w:rsidRPr="0083760B">
              <w:t>95</w:t>
            </w:r>
          </w:p>
        </w:tc>
        <w:tc>
          <w:tcPr>
            <w:tcW w:w="2734" w:type="dxa"/>
            <w:tcBorders>
              <w:top w:val="nil"/>
              <w:left w:val="nil"/>
              <w:bottom w:val="single" w:sz="4" w:space="0" w:color="auto"/>
              <w:right w:val="single" w:sz="4" w:space="0" w:color="auto"/>
            </w:tcBorders>
            <w:vAlign w:val="center"/>
            <w:hideMark/>
          </w:tcPr>
          <w:p w14:paraId="66D91C04" w14:textId="77777777" w:rsidR="0083760B" w:rsidRPr="0083760B" w:rsidRDefault="0083760B">
            <w:pPr>
              <w:pStyle w:val="103"/>
            </w:pPr>
            <w:r w:rsidRPr="0083760B">
              <w:t>70</w:t>
            </w:r>
          </w:p>
        </w:tc>
      </w:tr>
    </w:tbl>
    <w:p w14:paraId="346AD212" w14:textId="77777777" w:rsidR="0083760B" w:rsidRPr="0083760B" w:rsidRDefault="0083760B" w:rsidP="0083760B">
      <w:pPr>
        <w:pStyle w:val="a1"/>
      </w:pPr>
    </w:p>
    <w:p w14:paraId="0109D7CE" w14:textId="77777777" w:rsidR="0083760B" w:rsidRPr="0083760B" w:rsidRDefault="0083760B" w:rsidP="0083760B">
      <w:pPr>
        <w:pStyle w:val="a1"/>
      </w:pPr>
      <w:r w:rsidRPr="0083760B">
        <w:t>Фактические температурные графики на источниках поселения не соответствуют утвержденным.</w:t>
      </w:r>
    </w:p>
    <w:p w14:paraId="71A8B673" w14:textId="77777777" w:rsidR="0083760B" w:rsidRPr="0083760B" w:rsidRDefault="0083760B" w:rsidP="0083760B">
      <w:pPr>
        <w:pStyle w:val="a1"/>
      </w:pPr>
    </w:p>
    <w:p w14:paraId="706C57F5" w14:textId="77777777" w:rsidR="0080215E" w:rsidRDefault="0080215E" w:rsidP="0080215E">
      <w:pPr>
        <w:pStyle w:val="111"/>
      </w:pPr>
      <w:r>
        <w:t>Среднегодовая загрузка оборудования.</w:t>
      </w:r>
    </w:p>
    <w:p w14:paraId="077732E4" w14:textId="77777777" w:rsidR="0083760B" w:rsidRPr="0083760B" w:rsidRDefault="0083760B" w:rsidP="0083760B">
      <w:pPr>
        <w:pStyle w:val="a1"/>
      </w:pPr>
      <w:r w:rsidRPr="0083760B">
        <w:t xml:space="preserve">Коэффициент среднегодовой загрузки и число часов использования оборудования по котельным представлены в таблице </w:t>
      </w:r>
      <w:r w:rsidRPr="0083760B">
        <w:fldChar w:fldCharType="begin"/>
      </w:r>
      <w:r w:rsidRPr="0083760B">
        <w:instrText xml:space="preserve"> REF _Ref475355175 \h </w:instrText>
      </w:r>
      <w:r w:rsidRPr="0083760B">
        <w:fldChar w:fldCharType="separate"/>
      </w:r>
      <w:r w:rsidR="00D01E94">
        <w:rPr>
          <w:noProof/>
        </w:rPr>
        <w:t>7</w:t>
      </w:r>
      <w:r w:rsidRPr="0083760B">
        <w:fldChar w:fldCharType="end"/>
      </w:r>
      <w:r w:rsidRPr="0083760B">
        <w:t>.</w:t>
      </w:r>
    </w:p>
    <w:p w14:paraId="02E80310" w14:textId="77777777" w:rsidR="0083760B" w:rsidRPr="0083760B" w:rsidRDefault="0083760B" w:rsidP="0083760B">
      <w:pPr>
        <w:pStyle w:val="a1"/>
      </w:pPr>
    </w:p>
    <w:p w14:paraId="19CA3310" w14:textId="77777777" w:rsidR="0083760B" w:rsidRPr="0083760B" w:rsidRDefault="0083760B" w:rsidP="0083760B">
      <w:pPr>
        <w:pStyle w:val="a1"/>
      </w:pPr>
      <w:r w:rsidRPr="0083760B">
        <w:t xml:space="preserve">Таблица </w:t>
      </w:r>
      <w:fldSimple w:instr=" SEQ Таблица \* ARABIC ">
        <w:bookmarkStart w:id="18" w:name="_Ref475355175"/>
        <w:r w:rsidR="00D01E94">
          <w:rPr>
            <w:noProof/>
          </w:rPr>
          <w:t>7</w:t>
        </w:r>
        <w:bookmarkEnd w:id="18"/>
      </w:fldSimple>
      <w:r w:rsidRPr="0083760B">
        <w:t xml:space="preserve"> – Среднегодовая загрузка оборудования котельных</w:t>
      </w:r>
    </w:p>
    <w:tbl>
      <w:tblPr>
        <w:tblStyle w:val="af0"/>
        <w:tblW w:w="9465" w:type="dxa"/>
        <w:tblLook w:val="04A0" w:firstRow="1" w:lastRow="0" w:firstColumn="1" w:lastColumn="0" w:noHBand="0" w:noVBand="1"/>
      </w:tblPr>
      <w:tblGrid>
        <w:gridCol w:w="2165"/>
        <w:gridCol w:w="4143"/>
        <w:gridCol w:w="1579"/>
        <w:gridCol w:w="1578"/>
      </w:tblGrid>
      <w:tr w:rsidR="0083760B" w14:paraId="2EDF4531" w14:textId="77777777" w:rsidTr="0083760B">
        <w:trPr>
          <w:trHeight w:val="841"/>
          <w:tblHeader/>
        </w:trPr>
        <w:tc>
          <w:tcPr>
            <w:tcW w:w="2165" w:type="dxa"/>
            <w:vMerge w:val="restart"/>
            <w:tcBorders>
              <w:top w:val="single" w:sz="4" w:space="0" w:color="auto"/>
              <w:left w:val="single" w:sz="4" w:space="0" w:color="auto"/>
              <w:bottom w:val="single" w:sz="4" w:space="0" w:color="auto"/>
              <w:right w:val="single" w:sz="4" w:space="0" w:color="auto"/>
            </w:tcBorders>
            <w:hideMark/>
          </w:tcPr>
          <w:p w14:paraId="7D15B3C5" w14:textId="77777777" w:rsidR="0083760B" w:rsidRPr="0083760B" w:rsidRDefault="0083760B" w:rsidP="00FF4840">
            <w:pPr>
              <w:pStyle w:val="103"/>
            </w:pPr>
            <w:r w:rsidRPr="0083760B">
              <w:t>Наименование источника</w:t>
            </w:r>
          </w:p>
        </w:tc>
        <w:tc>
          <w:tcPr>
            <w:tcW w:w="4143" w:type="dxa"/>
            <w:vMerge w:val="restart"/>
            <w:tcBorders>
              <w:top w:val="single" w:sz="4" w:space="0" w:color="auto"/>
              <w:left w:val="single" w:sz="4" w:space="0" w:color="auto"/>
              <w:bottom w:val="single" w:sz="4" w:space="0" w:color="auto"/>
              <w:right w:val="single" w:sz="4" w:space="0" w:color="auto"/>
            </w:tcBorders>
            <w:hideMark/>
          </w:tcPr>
          <w:p w14:paraId="449E7DEF" w14:textId="77777777" w:rsidR="0083760B" w:rsidRPr="0083760B" w:rsidRDefault="0083760B" w:rsidP="00FF4840">
            <w:pPr>
              <w:pStyle w:val="103"/>
            </w:pPr>
            <w:r w:rsidRPr="0083760B">
              <w:t>Адрес</w:t>
            </w:r>
          </w:p>
        </w:tc>
        <w:tc>
          <w:tcPr>
            <w:tcW w:w="1579" w:type="dxa"/>
            <w:vMerge w:val="restart"/>
            <w:tcBorders>
              <w:top w:val="single" w:sz="4" w:space="0" w:color="auto"/>
              <w:left w:val="single" w:sz="4" w:space="0" w:color="auto"/>
              <w:bottom w:val="single" w:sz="4" w:space="0" w:color="auto"/>
              <w:right w:val="single" w:sz="4" w:space="0" w:color="auto"/>
            </w:tcBorders>
            <w:hideMark/>
          </w:tcPr>
          <w:p w14:paraId="0F520CEC" w14:textId="77777777" w:rsidR="0083760B" w:rsidRPr="0083760B" w:rsidRDefault="0083760B" w:rsidP="00FF4840">
            <w:pPr>
              <w:pStyle w:val="103"/>
            </w:pPr>
            <w:r w:rsidRPr="0083760B">
              <w:t>Число часов использования установленной мощности</w:t>
            </w:r>
          </w:p>
        </w:tc>
        <w:tc>
          <w:tcPr>
            <w:tcW w:w="1578" w:type="dxa"/>
            <w:vMerge w:val="restart"/>
            <w:tcBorders>
              <w:top w:val="single" w:sz="4" w:space="0" w:color="auto"/>
              <w:left w:val="single" w:sz="4" w:space="0" w:color="auto"/>
              <w:bottom w:val="single" w:sz="4" w:space="0" w:color="auto"/>
              <w:right w:val="single" w:sz="4" w:space="0" w:color="auto"/>
            </w:tcBorders>
            <w:hideMark/>
          </w:tcPr>
          <w:p w14:paraId="59C67E11" w14:textId="77777777" w:rsidR="0083760B" w:rsidRPr="0083760B" w:rsidRDefault="0083760B" w:rsidP="00FF4840">
            <w:pPr>
              <w:pStyle w:val="103"/>
            </w:pPr>
            <w:r w:rsidRPr="0083760B">
              <w:t>Коэффициент среднегодовой загрузки оборудования, %</w:t>
            </w:r>
          </w:p>
        </w:tc>
      </w:tr>
      <w:tr w:rsidR="0083760B" w14:paraId="1B3A7546" w14:textId="77777777" w:rsidTr="0083760B">
        <w:trPr>
          <w:trHeight w:val="574"/>
          <w:tblHeader/>
        </w:trPr>
        <w:tc>
          <w:tcPr>
            <w:tcW w:w="0" w:type="auto"/>
            <w:vMerge/>
            <w:tcBorders>
              <w:top w:val="single" w:sz="4" w:space="0" w:color="auto"/>
              <w:left w:val="single" w:sz="4" w:space="0" w:color="auto"/>
              <w:bottom w:val="single" w:sz="4" w:space="0" w:color="auto"/>
              <w:right w:val="single" w:sz="4" w:space="0" w:color="auto"/>
            </w:tcBorders>
            <w:hideMark/>
          </w:tcPr>
          <w:p w14:paraId="466E3BAC" w14:textId="77777777" w:rsidR="0083760B" w:rsidRPr="0083760B" w:rsidRDefault="0083760B" w:rsidP="00FF4840">
            <w:pPr>
              <w:pStyle w:val="103"/>
            </w:pPr>
          </w:p>
        </w:tc>
        <w:tc>
          <w:tcPr>
            <w:tcW w:w="0" w:type="auto"/>
            <w:vMerge/>
            <w:tcBorders>
              <w:top w:val="single" w:sz="4" w:space="0" w:color="auto"/>
              <w:left w:val="single" w:sz="4" w:space="0" w:color="auto"/>
              <w:bottom w:val="single" w:sz="4" w:space="0" w:color="auto"/>
              <w:right w:val="single" w:sz="4" w:space="0" w:color="auto"/>
            </w:tcBorders>
            <w:hideMark/>
          </w:tcPr>
          <w:p w14:paraId="0DF40B48" w14:textId="77777777" w:rsidR="0083760B" w:rsidRPr="0083760B" w:rsidRDefault="0083760B" w:rsidP="00FF4840">
            <w:pPr>
              <w:pStyle w:val="103"/>
            </w:pPr>
          </w:p>
        </w:tc>
        <w:tc>
          <w:tcPr>
            <w:tcW w:w="0" w:type="auto"/>
            <w:vMerge/>
            <w:tcBorders>
              <w:top w:val="single" w:sz="4" w:space="0" w:color="auto"/>
              <w:left w:val="single" w:sz="4" w:space="0" w:color="auto"/>
              <w:bottom w:val="single" w:sz="4" w:space="0" w:color="auto"/>
              <w:right w:val="single" w:sz="4" w:space="0" w:color="auto"/>
            </w:tcBorders>
            <w:hideMark/>
          </w:tcPr>
          <w:p w14:paraId="66617BCE" w14:textId="77777777" w:rsidR="0083760B" w:rsidRPr="0083760B" w:rsidRDefault="0083760B" w:rsidP="00FF4840">
            <w:pPr>
              <w:pStyle w:val="103"/>
            </w:pPr>
          </w:p>
        </w:tc>
        <w:tc>
          <w:tcPr>
            <w:tcW w:w="0" w:type="auto"/>
            <w:vMerge/>
            <w:tcBorders>
              <w:top w:val="single" w:sz="4" w:space="0" w:color="auto"/>
              <w:left w:val="single" w:sz="4" w:space="0" w:color="auto"/>
              <w:bottom w:val="single" w:sz="4" w:space="0" w:color="auto"/>
              <w:right w:val="single" w:sz="4" w:space="0" w:color="auto"/>
            </w:tcBorders>
            <w:hideMark/>
          </w:tcPr>
          <w:p w14:paraId="44D785F2" w14:textId="77777777" w:rsidR="0083760B" w:rsidRPr="0083760B" w:rsidRDefault="0083760B" w:rsidP="00FF4840">
            <w:pPr>
              <w:pStyle w:val="103"/>
            </w:pPr>
          </w:p>
        </w:tc>
      </w:tr>
      <w:tr w:rsidR="0083760B" w14:paraId="3AFEBDB0" w14:textId="77777777" w:rsidTr="0083760B">
        <w:trPr>
          <w:trHeight w:val="480"/>
        </w:trPr>
        <w:tc>
          <w:tcPr>
            <w:tcW w:w="2165" w:type="dxa"/>
            <w:tcBorders>
              <w:top w:val="single" w:sz="4" w:space="0" w:color="auto"/>
              <w:left w:val="single" w:sz="4" w:space="0" w:color="auto"/>
              <w:bottom w:val="single" w:sz="4" w:space="0" w:color="auto"/>
              <w:right w:val="single" w:sz="4" w:space="0" w:color="auto"/>
            </w:tcBorders>
            <w:hideMark/>
          </w:tcPr>
          <w:p w14:paraId="4B8AE70B" w14:textId="77777777" w:rsidR="0083760B" w:rsidRPr="0083760B" w:rsidRDefault="0083760B" w:rsidP="00FF4840">
            <w:pPr>
              <w:pStyle w:val="103"/>
            </w:pPr>
            <w:r w:rsidRPr="0083760B">
              <w:t>Котельная № 107</w:t>
            </w:r>
          </w:p>
        </w:tc>
        <w:tc>
          <w:tcPr>
            <w:tcW w:w="4143" w:type="dxa"/>
            <w:tcBorders>
              <w:top w:val="single" w:sz="4" w:space="0" w:color="auto"/>
              <w:left w:val="single" w:sz="4" w:space="0" w:color="auto"/>
              <w:bottom w:val="single" w:sz="4" w:space="0" w:color="auto"/>
              <w:right w:val="single" w:sz="4" w:space="0" w:color="auto"/>
            </w:tcBorders>
            <w:hideMark/>
          </w:tcPr>
          <w:p w14:paraId="2ACE5D80" w14:textId="77777777" w:rsidR="0083760B" w:rsidRPr="0083760B" w:rsidRDefault="0083760B" w:rsidP="00FF4840">
            <w:pPr>
              <w:pStyle w:val="103"/>
            </w:pPr>
            <w:r w:rsidRPr="0083760B">
              <w:t>Еремизино-Борисовское сельское поселение, ст. Еремизино-Борисовская, ул. Школьная, 35</w:t>
            </w:r>
          </w:p>
        </w:tc>
        <w:tc>
          <w:tcPr>
            <w:tcW w:w="1579" w:type="dxa"/>
            <w:tcBorders>
              <w:top w:val="single" w:sz="4" w:space="0" w:color="auto"/>
              <w:left w:val="single" w:sz="4" w:space="0" w:color="auto"/>
              <w:bottom w:val="single" w:sz="4" w:space="0" w:color="auto"/>
              <w:right w:val="single" w:sz="4" w:space="0" w:color="auto"/>
            </w:tcBorders>
            <w:hideMark/>
          </w:tcPr>
          <w:p w14:paraId="49E5BC6F" w14:textId="77777777" w:rsidR="0083760B" w:rsidRPr="0083760B" w:rsidRDefault="0083760B" w:rsidP="00FF4840">
            <w:pPr>
              <w:pStyle w:val="103"/>
            </w:pPr>
            <w:r w:rsidRPr="0083760B">
              <w:t>268</w:t>
            </w:r>
          </w:p>
        </w:tc>
        <w:tc>
          <w:tcPr>
            <w:tcW w:w="1578" w:type="dxa"/>
            <w:tcBorders>
              <w:top w:val="single" w:sz="4" w:space="0" w:color="auto"/>
              <w:left w:val="single" w:sz="4" w:space="0" w:color="auto"/>
              <w:bottom w:val="single" w:sz="4" w:space="0" w:color="auto"/>
              <w:right w:val="single" w:sz="4" w:space="0" w:color="auto"/>
            </w:tcBorders>
            <w:hideMark/>
          </w:tcPr>
          <w:p w14:paraId="0D7ACC5D" w14:textId="77777777" w:rsidR="0083760B" w:rsidRPr="0083760B" w:rsidRDefault="0083760B" w:rsidP="00FF4840">
            <w:pPr>
              <w:pStyle w:val="103"/>
            </w:pPr>
            <w:r w:rsidRPr="0083760B">
              <w:t>3,1</w:t>
            </w:r>
          </w:p>
        </w:tc>
      </w:tr>
      <w:tr w:rsidR="0083760B" w14:paraId="21CEBD00" w14:textId="77777777" w:rsidTr="0083760B">
        <w:trPr>
          <w:trHeight w:val="480"/>
        </w:trPr>
        <w:tc>
          <w:tcPr>
            <w:tcW w:w="2165" w:type="dxa"/>
            <w:tcBorders>
              <w:top w:val="single" w:sz="4" w:space="0" w:color="auto"/>
              <w:left w:val="single" w:sz="4" w:space="0" w:color="auto"/>
              <w:bottom w:val="single" w:sz="4" w:space="0" w:color="auto"/>
              <w:right w:val="single" w:sz="4" w:space="0" w:color="auto"/>
            </w:tcBorders>
            <w:hideMark/>
          </w:tcPr>
          <w:p w14:paraId="59BFE1BA" w14:textId="77777777" w:rsidR="0083760B" w:rsidRPr="0083760B" w:rsidRDefault="0083760B" w:rsidP="00FF4840">
            <w:pPr>
              <w:pStyle w:val="103"/>
            </w:pPr>
            <w:r w:rsidRPr="0083760B">
              <w:t>Котельная №118</w:t>
            </w:r>
          </w:p>
        </w:tc>
        <w:tc>
          <w:tcPr>
            <w:tcW w:w="4143" w:type="dxa"/>
            <w:tcBorders>
              <w:top w:val="single" w:sz="4" w:space="0" w:color="auto"/>
              <w:left w:val="single" w:sz="4" w:space="0" w:color="auto"/>
              <w:bottom w:val="single" w:sz="4" w:space="0" w:color="auto"/>
              <w:right w:val="single" w:sz="4" w:space="0" w:color="auto"/>
            </w:tcBorders>
            <w:hideMark/>
          </w:tcPr>
          <w:p w14:paraId="31437FC7" w14:textId="77777777" w:rsidR="0083760B" w:rsidRPr="0083760B" w:rsidRDefault="0083760B" w:rsidP="00FF4840">
            <w:pPr>
              <w:pStyle w:val="103"/>
            </w:pPr>
            <w:r w:rsidRPr="0083760B">
              <w:t>Еремизино-Борисовское сельское поселение, ст. Еремизино-Борисовская, ул. Кубанская, 113</w:t>
            </w:r>
          </w:p>
        </w:tc>
        <w:tc>
          <w:tcPr>
            <w:tcW w:w="1579" w:type="dxa"/>
            <w:tcBorders>
              <w:top w:val="single" w:sz="4" w:space="0" w:color="auto"/>
              <w:left w:val="single" w:sz="4" w:space="0" w:color="auto"/>
              <w:bottom w:val="single" w:sz="4" w:space="0" w:color="auto"/>
              <w:right w:val="single" w:sz="4" w:space="0" w:color="auto"/>
            </w:tcBorders>
            <w:hideMark/>
          </w:tcPr>
          <w:p w14:paraId="0589BBA8" w14:textId="77777777" w:rsidR="0083760B" w:rsidRPr="0083760B" w:rsidRDefault="0083760B" w:rsidP="00FF4840">
            <w:pPr>
              <w:pStyle w:val="103"/>
            </w:pPr>
            <w:r w:rsidRPr="0083760B">
              <w:t>1068</w:t>
            </w:r>
          </w:p>
        </w:tc>
        <w:tc>
          <w:tcPr>
            <w:tcW w:w="1578" w:type="dxa"/>
            <w:tcBorders>
              <w:top w:val="single" w:sz="4" w:space="0" w:color="auto"/>
              <w:left w:val="single" w:sz="4" w:space="0" w:color="auto"/>
              <w:bottom w:val="single" w:sz="4" w:space="0" w:color="auto"/>
              <w:right w:val="single" w:sz="4" w:space="0" w:color="auto"/>
            </w:tcBorders>
            <w:hideMark/>
          </w:tcPr>
          <w:p w14:paraId="0FF0BEA7" w14:textId="77777777" w:rsidR="0083760B" w:rsidRPr="0083760B" w:rsidRDefault="0083760B" w:rsidP="00FF4840">
            <w:pPr>
              <w:pStyle w:val="103"/>
            </w:pPr>
            <w:r w:rsidRPr="0083760B">
              <w:t>12,2</w:t>
            </w:r>
          </w:p>
        </w:tc>
      </w:tr>
    </w:tbl>
    <w:p w14:paraId="091B0C3D" w14:textId="77777777" w:rsidR="0083760B" w:rsidRPr="0083760B" w:rsidRDefault="0083760B" w:rsidP="0083760B">
      <w:pPr>
        <w:pStyle w:val="a1"/>
      </w:pPr>
    </w:p>
    <w:p w14:paraId="6DB14338" w14:textId="77777777" w:rsidR="0080215E" w:rsidRDefault="0080215E" w:rsidP="0080215E">
      <w:pPr>
        <w:pStyle w:val="111"/>
      </w:pPr>
      <w:r>
        <w:t>Способы учета тепла, отпущенного в тепловые сети.</w:t>
      </w:r>
    </w:p>
    <w:p w14:paraId="17E87844" w14:textId="77777777" w:rsidR="0083760B" w:rsidRDefault="0083760B" w:rsidP="0083760B">
      <w:pPr>
        <w:pStyle w:val="a1"/>
      </w:pPr>
      <w:r w:rsidRPr="0083760B">
        <w:t xml:space="preserve">Сведения об организации учета топливно-энергетических ресурсов на котельных приведены в таблице </w:t>
      </w:r>
      <w:r w:rsidRPr="0083760B">
        <w:fldChar w:fldCharType="begin"/>
      </w:r>
      <w:r w:rsidRPr="0083760B">
        <w:instrText xml:space="preserve"> REF _Ref528325705 \h </w:instrText>
      </w:r>
      <w:r w:rsidRPr="0083760B">
        <w:fldChar w:fldCharType="separate"/>
      </w:r>
      <w:r w:rsidR="00D01E94">
        <w:rPr>
          <w:noProof/>
        </w:rPr>
        <w:t>8</w:t>
      </w:r>
      <w:r w:rsidRPr="0083760B">
        <w:fldChar w:fldCharType="end"/>
      </w:r>
      <w:r w:rsidRPr="0083760B">
        <w:t xml:space="preserve">. </w:t>
      </w:r>
    </w:p>
    <w:p w14:paraId="52B87049" w14:textId="77777777" w:rsidR="000F7ADE" w:rsidRPr="0083760B" w:rsidRDefault="000F7ADE" w:rsidP="0083760B">
      <w:pPr>
        <w:pStyle w:val="a1"/>
      </w:pPr>
    </w:p>
    <w:p w14:paraId="4C5A7FB3" w14:textId="77777777" w:rsidR="0083760B" w:rsidRPr="0083760B" w:rsidRDefault="0083760B" w:rsidP="0083760B">
      <w:pPr>
        <w:sectPr w:rsidR="0083760B" w:rsidRPr="0083760B">
          <w:pgSz w:w="11906" w:h="16838"/>
          <w:pgMar w:top="1134" w:right="850" w:bottom="1134" w:left="1701" w:header="708" w:footer="708" w:gutter="0"/>
          <w:cols w:space="720"/>
        </w:sectPr>
      </w:pPr>
    </w:p>
    <w:p w14:paraId="46E1DC4E" w14:textId="77777777" w:rsidR="0083760B" w:rsidRPr="0083760B" w:rsidRDefault="0083760B" w:rsidP="0083760B">
      <w:pPr>
        <w:pStyle w:val="a1"/>
      </w:pPr>
      <w:r w:rsidRPr="0083760B">
        <w:lastRenderedPageBreak/>
        <w:t xml:space="preserve">Таблица </w:t>
      </w:r>
      <w:fldSimple w:instr=" SEQ Таблица \* ARABIC ">
        <w:bookmarkStart w:id="19" w:name="_Ref528325705"/>
        <w:r w:rsidR="00D01E94">
          <w:rPr>
            <w:noProof/>
          </w:rPr>
          <w:t>8</w:t>
        </w:r>
        <w:bookmarkEnd w:id="19"/>
      </w:fldSimple>
      <w:r w:rsidRPr="0083760B">
        <w:t xml:space="preserve"> – Сведения об организации учета топливно-энергетических ресурсов на котельных</w:t>
      </w:r>
    </w:p>
    <w:tbl>
      <w:tblPr>
        <w:tblStyle w:val="af0"/>
        <w:tblW w:w="5000" w:type="pct"/>
        <w:tblLook w:val="04A0" w:firstRow="1" w:lastRow="0" w:firstColumn="1" w:lastColumn="0" w:noHBand="0" w:noVBand="1"/>
      </w:tblPr>
      <w:tblGrid>
        <w:gridCol w:w="1042"/>
        <w:gridCol w:w="2146"/>
        <w:gridCol w:w="2432"/>
        <w:gridCol w:w="3649"/>
        <w:gridCol w:w="3087"/>
        <w:gridCol w:w="2204"/>
      </w:tblGrid>
      <w:tr w:rsidR="0083760B" w14:paraId="468F6591" w14:textId="77777777" w:rsidTr="000F7ADE">
        <w:trPr>
          <w:trHeight w:val="255"/>
          <w:tblHeader/>
        </w:trPr>
        <w:tc>
          <w:tcPr>
            <w:tcW w:w="358" w:type="pct"/>
            <w:vMerge w:val="restart"/>
            <w:tcBorders>
              <w:top w:val="single" w:sz="4" w:space="0" w:color="auto"/>
              <w:left w:val="single" w:sz="4" w:space="0" w:color="auto"/>
              <w:bottom w:val="single" w:sz="4" w:space="0" w:color="auto"/>
              <w:right w:val="single" w:sz="4" w:space="0" w:color="auto"/>
            </w:tcBorders>
            <w:noWrap/>
            <w:hideMark/>
          </w:tcPr>
          <w:p w14:paraId="61CD73DA" w14:textId="77777777" w:rsidR="0083760B" w:rsidRPr="0083760B" w:rsidRDefault="0083760B" w:rsidP="0083760B">
            <w:pPr>
              <w:pStyle w:val="103"/>
            </w:pPr>
            <w:r w:rsidRPr="0083760B">
              <w:t>№ п/п</w:t>
            </w:r>
          </w:p>
        </w:tc>
        <w:tc>
          <w:tcPr>
            <w:tcW w:w="737" w:type="pct"/>
            <w:vMerge w:val="restart"/>
            <w:tcBorders>
              <w:top w:val="single" w:sz="4" w:space="0" w:color="auto"/>
              <w:left w:val="single" w:sz="4" w:space="0" w:color="auto"/>
              <w:bottom w:val="single" w:sz="4" w:space="0" w:color="auto"/>
              <w:right w:val="single" w:sz="4" w:space="0" w:color="auto"/>
            </w:tcBorders>
            <w:noWrap/>
            <w:hideMark/>
          </w:tcPr>
          <w:p w14:paraId="21E25208" w14:textId="77777777" w:rsidR="0083760B" w:rsidRPr="0083760B" w:rsidRDefault="0083760B" w:rsidP="0083760B">
            <w:pPr>
              <w:pStyle w:val="103"/>
            </w:pPr>
            <w:r w:rsidRPr="0083760B">
              <w:t>№ котельной</w:t>
            </w:r>
          </w:p>
        </w:tc>
        <w:tc>
          <w:tcPr>
            <w:tcW w:w="835" w:type="pct"/>
            <w:vMerge w:val="restart"/>
            <w:tcBorders>
              <w:top w:val="single" w:sz="4" w:space="0" w:color="auto"/>
              <w:left w:val="single" w:sz="4" w:space="0" w:color="auto"/>
              <w:bottom w:val="single" w:sz="4" w:space="0" w:color="auto"/>
              <w:right w:val="single" w:sz="4" w:space="0" w:color="auto"/>
            </w:tcBorders>
            <w:hideMark/>
          </w:tcPr>
          <w:p w14:paraId="0271BC99" w14:textId="77777777" w:rsidR="0083760B" w:rsidRPr="0083760B" w:rsidRDefault="0083760B" w:rsidP="0083760B">
            <w:pPr>
              <w:pStyle w:val="103"/>
            </w:pPr>
            <w:r w:rsidRPr="0083760B">
              <w:t>Адрес котельной</w:t>
            </w:r>
          </w:p>
        </w:tc>
        <w:tc>
          <w:tcPr>
            <w:tcW w:w="2313" w:type="pct"/>
            <w:gridSpan w:val="2"/>
            <w:tcBorders>
              <w:top w:val="single" w:sz="4" w:space="0" w:color="auto"/>
              <w:left w:val="single" w:sz="4" w:space="0" w:color="auto"/>
              <w:bottom w:val="single" w:sz="4" w:space="0" w:color="auto"/>
              <w:right w:val="single" w:sz="4" w:space="0" w:color="auto"/>
            </w:tcBorders>
            <w:hideMark/>
          </w:tcPr>
          <w:p w14:paraId="605CFC31" w14:textId="77777777" w:rsidR="0083760B" w:rsidRPr="0083760B" w:rsidRDefault="0083760B" w:rsidP="0083760B">
            <w:pPr>
              <w:pStyle w:val="103"/>
            </w:pPr>
            <w:r w:rsidRPr="0083760B">
              <w:t>Наименование приборов учета:</w:t>
            </w:r>
          </w:p>
        </w:tc>
        <w:tc>
          <w:tcPr>
            <w:tcW w:w="757" w:type="pct"/>
            <w:vMerge w:val="restart"/>
            <w:tcBorders>
              <w:top w:val="single" w:sz="4" w:space="0" w:color="auto"/>
              <w:left w:val="single" w:sz="4" w:space="0" w:color="auto"/>
              <w:bottom w:val="single" w:sz="4" w:space="0" w:color="auto"/>
              <w:right w:val="single" w:sz="4" w:space="0" w:color="auto"/>
            </w:tcBorders>
            <w:hideMark/>
          </w:tcPr>
          <w:p w14:paraId="6A43CFFF" w14:textId="77777777" w:rsidR="0083760B" w:rsidRPr="0083760B" w:rsidRDefault="0083760B" w:rsidP="0083760B">
            <w:pPr>
              <w:pStyle w:val="103"/>
            </w:pPr>
            <w:r w:rsidRPr="0083760B">
              <w:t>Дата проведения последней поверки</w:t>
            </w:r>
          </w:p>
        </w:tc>
      </w:tr>
      <w:tr w:rsidR="0083760B" w14:paraId="095FB46E" w14:textId="77777777" w:rsidTr="0083760B">
        <w:trPr>
          <w:trHeight w:val="510"/>
          <w:tblHeader/>
        </w:trPr>
        <w:tc>
          <w:tcPr>
            <w:tcW w:w="0" w:type="auto"/>
            <w:vMerge/>
            <w:tcBorders>
              <w:top w:val="single" w:sz="4" w:space="0" w:color="auto"/>
              <w:left w:val="single" w:sz="4" w:space="0" w:color="auto"/>
              <w:bottom w:val="single" w:sz="4" w:space="0" w:color="auto"/>
              <w:right w:val="single" w:sz="4" w:space="0" w:color="auto"/>
            </w:tcBorders>
            <w:hideMark/>
          </w:tcPr>
          <w:p w14:paraId="06385627"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3A4DCDEA"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55E1693E"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438F4431" w14:textId="77777777" w:rsidR="0083760B" w:rsidRPr="0083760B" w:rsidRDefault="0083760B" w:rsidP="0083760B">
            <w:pPr>
              <w:pStyle w:val="103"/>
            </w:pPr>
            <w:r w:rsidRPr="0083760B">
              <w:t>общее</w:t>
            </w:r>
          </w:p>
        </w:tc>
        <w:tc>
          <w:tcPr>
            <w:tcW w:w="1060" w:type="pct"/>
            <w:tcBorders>
              <w:top w:val="single" w:sz="4" w:space="0" w:color="auto"/>
              <w:left w:val="single" w:sz="4" w:space="0" w:color="auto"/>
              <w:bottom w:val="single" w:sz="4" w:space="0" w:color="auto"/>
              <w:right w:val="single" w:sz="4" w:space="0" w:color="auto"/>
            </w:tcBorders>
            <w:hideMark/>
          </w:tcPr>
          <w:p w14:paraId="6A37EF61" w14:textId="77777777" w:rsidR="0083760B" w:rsidRPr="0083760B" w:rsidRDefault="0083760B" w:rsidP="0083760B">
            <w:pPr>
              <w:pStyle w:val="103"/>
            </w:pPr>
            <w:r w:rsidRPr="0083760B">
              <w:t>согласно паспорту</w:t>
            </w:r>
          </w:p>
        </w:tc>
        <w:tc>
          <w:tcPr>
            <w:tcW w:w="0" w:type="auto"/>
            <w:vMerge/>
            <w:tcBorders>
              <w:top w:val="single" w:sz="4" w:space="0" w:color="auto"/>
              <w:left w:val="single" w:sz="4" w:space="0" w:color="auto"/>
              <w:bottom w:val="single" w:sz="4" w:space="0" w:color="auto"/>
              <w:right w:val="single" w:sz="4" w:space="0" w:color="auto"/>
            </w:tcBorders>
            <w:hideMark/>
          </w:tcPr>
          <w:p w14:paraId="7EE7456F" w14:textId="77777777" w:rsidR="0083760B" w:rsidRPr="0083760B" w:rsidRDefault="0083760B" w:rsidP="0083760B"/>
        </w:tc>
      </w:tr>
      <w:tr w:rsidR="0083760B" w14:paraId="09844B96" w14:textId="77777777" w:rsidTr="000F7ADE">
        <w:trPr>
          <w:trHeight w:val="255"/>
        </w:trPr>
        <w:tc>
          <w:tcPr>
            <w:tcW w:w="358" w:type="pct"/>
            <w:vMerge w:val="restart"/>
            <w:tcBorders>
              <w:top w:val="single" w:sz="4" w:space="0" w:color="auto"/>
              <w:left w:val="single" w:sz="4" w:space="0" w:color="auto"/>
              <w:bottom w:val="single" w:sz="4" w:space="0" w:color="auto"/>
              <w:right w:val="single" w:sz="4" w:space="0" w:color="auto"/>
            </w:tcBorders>
            <w:noWrap/>
            <w:hideMark/>
          </w:tcPr>
          <w:p w14:paraId="3799923D" w14:textId="77777777" w:rsidR="0083760B" w:rsidRPr="0083760B" w:rsidRDefault="0083760B" w:rsidP="0083760B">
            <w:pPr>
              <w:pStyle w:val="103"/>
            </w:pPr>
            <w:r w:rsidRPr="0083760B">
              <w:t>1</w:t>
            </w:r>
          </w:p>
        </w:tc>
        <w:tc>
          <w:tcPr>
            <w:tcW w:w="737" w:type="pct"/>
            <w:vMerge w:val="restart"/>
            <w:tcBorders>
              <w:top w:val="single" w:sz="4" w:space="0" w:color="auto"/>
              <w:left w:val="single" w:sz="4" w:space="0" w:color="auto"/>
              <w:bottom w:val="single" w:sz="4" w:space="0" w:color="auto"/>
              <w:right w:val="single" w:sz="4" w:space="0" w:color="auto"/>
            </w:tcBorders>
            <w:noWrap/>
            <w:hideMark/>
          </w:tcPr>
          <w:p w14:paraId="198C036E" w14:textId="77777777" w:rsidR="0083760B" w:rsidRPr="0083760B" w:rsidRDefault="0083760B" w:rsidP="0083760B">
            <w:pPr>
              <w:pStyle w:val="103"/>
            </w:pPr>
            <w:r w:rsidRPr="0083760B">
              <w:t>Котельная № 107</w:t>
            </w:r>
          </w:p>
        </w:tc>
        <w:tc>
          <w:tcPr>
            <w:tcW w:w="835" w:type="pct"/>
            <w:vMerge w:val="restart"/>
            <w:tcBorders>
              <w:top w:val="single" w:sz="4" w:space="0" w:color="auto"/>
              <w:left w:val="single" w:sz="4" w:space="0" w:color="auto"/>
              <w:bottom w:val="single" w:sz="4" w:space="0" w:color="auto"/>
              <w:right w:val="single" w:sz="4" w:space="0" w:color="auto"/>
            </w:tcBorders>
            <w:hideMark/>
          </w:tcPr>
          <w:p w14:paraId="2B6C6190" w14:textId="77777777" w:rsidR="0083760B" w:rsidRPr="0083760B" w:rsidRDefault="0083760B" w:rsidP="0083760B">
            <w:pPr>
              <w:pStyle w:val="103"/>
            </w:pPr>
            <w:r w:rsidRPr="0083760B">
              <w:t xml:space="preserve">ст.Еремизино-Борисовская, ул. Школьная 35 </w:t>
            </w:r>
          </w:p>
        </w:tc>
        <w:tc>
          <w:tcPr>
            <w:tcW w:w="1253" w:type="pct"/>
            <w:tcBorders>
              <w:top w:val="single" w:sz="4" w:space="0" w:color="auto"/>
              <w:left w:val="single" w:sz="4" w:space="0" w:color="auto"/>
              <w:bottom w:val="single" w:sz="4" w:space="0" w:color="auto"/>
              <w:right w:val="single" w:sz="4" w:space="0" w:color="auto"/>
            </w:tcBorders>
            <w:hideMark/>
          </w:tcPr>
          <w:p w14:paraId="77E7998A" w14:textId="77777777" w:rsidR="0083760B" w:rsidRPr="0083760B" w:rsidRDefault="0083760B" w:rsidP="0083760B">
            <w:pPr>
              <w:pStyle w:val="103"/>
            </w:pPr>
            <w:r w:rsidRPr="0083760B">
              <w:t>газовый счетчик</w:t>
            </w:r>
          </w:p>
        </w:tc>
        <w:tc>
          <w:tcPr>
            <w:tcW w:w="1060" w:type="pct"/>
            <w:tcBorders>
              <w:top w:val="single" w:sz="4" w:space="0" w:color="auto"/>
              <w:left w:val="single" w:sz="4" w:space="0" w:color="auto"/>
              <w:bottom w:val="single" w:sz="4" w:space="0" w:color="auto"/>
              <w:right w:val="single" w:sz="4" w:space="0" w:color="auto"/>
            </w:tcBorders>
            <w:noWrap/>
            <w:hideMark/>
          </w:tcPr>
          <w:p w14:paraId="0AFA473C" w14:textId="77777777" w:rsidR="0083760B" w:rsidRPr="0083760B" w:rsidRDefault="0083760B" w:rsidP="0083760B">
            <w:pPr>
              <w:pStyle w:val="103"/>
            </w:pPr>
            <w:r w:rsidRPr="0083760B">
              <w:t xml:space="preserve">СГ16МТ400-Р-3 </w:t>
            </w:r>
          </w:p>
        </w:tc>
        <w:tc>
          <w:tcPr>
            <w:tcW w:w="757" w:type="pct"/>
            <w:tcBorders>
              <w:top w:val="single" w:sz="4" w:space="0" w:color="auto"/>
              <w:left w:val="single" w:sz="4" w:space="0" w:color="auto"/>
              <w:bottom w:val="single" w:sz="4" w:space="0" w:color="auto"/>
              <w:right w:val="single" w:sz="4" w:space="0" w:color="auto"/>
            </w:tcBorders>
            <w:hideMark/>
          </w:tcPr>
          <w:p w14:paraId="3E8B8544" w14:textId="77777777" w:rsidR="0083760B" w:rsidRPr="0083760B" w:rsidRDefault="0083760B" w:rsidP="0083760B">
            <w:pPr>
              <w:pStyle w:val="103"/>
            </w:pPr>
            <w:r w:rsidRPr="0083760B">
              <w:t>20.04.2016</w:t>
            </w:r>
          </w:p>
        </w:tc>
      </w:tr>
      <w:tr w:rsidR="0083760B" w14:paraId="0E80B431" w14:textId="77777777" w:rsidTr="000F7ADE">
        <w:trPr>
          <w:trHeight w:val="255"/>
        </w:trPr>
        <w:tc>
          <w:tcPr>
            <w:tcW w:w="0" w:type="auto"/>
            <w:vMerge/>
            <w:tcBorders>
              <w:top w:val="single" w:sz="4" w:space="0" w:color="auto"/>
              <w:left w:val="single" w:sz="4" w:space="0" w:color="auto"/>
              <w:bottom w:val="single" w:sz="4" w:space="0" w:color="auto"/>
              <w:right w:val="single" w:sz="4" w:space="0" w:color="auto"/>
            </w:tcBorders>
            <w:hideMark/>
          </w:tcPr>
          <w:p w14:paraId="335470B7"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4974F14D"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2659E221"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6144C695" w14:textId="77777777" w:rsidR="0083760B" w:rsidRPr="0083760B" w:rsidRDefault="0083760B" w:rsidP="0083760B">
            <w:pPr>
              <w:pStyle w:val="103"/>
            </w:pPr>
            <w:r w:rsidRPr="0083760B">
              <w:t>вычислитель количества газа</w:t>
            </w:r>
          </w:p>
        </w:tc>
        <w:tc>
          <w:tcPr>
            <w:tcW w:w="1060" w:type="pct"/>
            <w:tcBorders>
              <w:top w:val="single" w:sz="4" w:space="0" w:color="auto"/>
              <w:left w:val="single" w:sz="4" w:space="0" w:color="auto"/>
              <w:bottom w:val="single" w:sz="4" w:space="0" w:color="auto"/>
              <w:right w:val="single" w:sz="4" w:space="0" w:color="auto"/>
            </w:tcBorders>
            <w:noWrap/>
            <w:hideMark/>
          </w:tcPr>
          <w:p w14:paraId="26831D9E" w14:textId="77777777" w:rsidR="0083760B" w:rsidRPr="0083760B" w:rsidRDefault="0083760B" w:rsidP="0083760B">
            <w:pPr>
              <w:pStyle w:val="103"/>
            </w:pPr>
            <w:r w:rsidRPr="0083760B">
              <w:t xml:space="preserve">ВКГ-2 </w:t>
            </w:r>
          </w:p>
        </w:tc>
        <w:tc>
          <w:tcPr>
            <w:tcW w:w="757" w:type="pct"/>
            <w:tcBorders>
              <w:top w:val="single" w:sz="4" w:space="0" w:color="auto"/>
              <w:left w:val="single" w:sz="4" w:space="0" w:color="auto"/>
              <w:bottom w:val="single" w:sz="4" w:space="0" w:color="auto"/>
              <w:right w:val="single" w:sz="4" w:space="0" w:color="auto"/>
            </w:tcBorders>
            <w:hideMark/>
          </w:tcPr>
          <w:p w14:paraId="0F1407EC" w14:textId="77777777" w:rsidR="0083760B" w:rsidRPr="0083760B" w:rsidRDefault="0083760B" w:rsidP="0083760B">
            <w:pPr>
              <w:pStyle w:val="103"/>
            </w:pPr>
            <w:r w:rsidRPr="0083760B">
              <w:t>06.05.2018</w:t>
            </w:r>
          </w:p>
        </w:tc>
      </w:tr>
      <w:tr w:rsidR="0083760B" w14:paraId="57A3E2BF" w14:textId="77777777" w:rsidTr="000F7ADE">
        <w:trPr>
          <w:trHeight w:val="255"/>
        </w:trPr>
        <w:tc>
          <w:tcPr>
            <w:tcW w:w="0" w:type="auto"/>
            <w:vMerge/>
            <w:tcBorders>
              <w:top w:val="single" w:sz="4" w:space="0" w:color="auto"/>
              <w:left w:val="single" w:sz="4" w:space="0" w:color="auto"/>
              <w:bottom w:val="single" w:sz="4" w:space="0" w:color="auto"/>
              <w:right w:val="single" w:sz="4" w:space="0" w:color="auto"/>
            </w:tcBorders>
            <w:hideMark/>
          </w:tcPr>
          <w:p w14:paraId="7A8D6BE7"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1E716E49"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00A0B99F" w14:textId="77777777" w:rsidR="0083760B" w:rsidRPr="0083760B" w:rsidRDefault="0083760B" w:rsidP="0083760B"/>
        </w:tc>
        <w:tc>
          <w:tcPr>
            <w:tcW w:w="1253" w:type="pct"/>
            <w:vMerge w:val="restart"/>
            <w:tcBorders>
              <w:top w:val="single" w:sz="4" w:space="0" w:color="auto"/>
              <w:left w:val="single" w:sz="4" w:space="0" w:color="auto"/>
              <w:bottom w:val="single" w:sz="4" w:space="0" w:color="auto"/>
              <w:right w:val="single" w:sz="4" w:space="0" w:color="auto"/>
            </w:tcBorders>
            <w:hideMark/>
          </w:tcPr>
          <w:p w14:paraId="30FDA6BC" w14:textId="77777777" w:rsidR="0083760B" w:rsidRPr="0083760B" w:rsidRDefault="0083760B" w:rsidP="0083760B">
            <w:pPr>
              <w:pStyle w:val="103"/>
            </w:pPr>
            <w:r w:rsidRPr="0083760B">
              <w:t xml:space="preserve">преобразователи давления </w:t>
            </w:r>
          </w:p>
        </w:tc>
        <w:tc>
          <w:tcPr>
            <w:tcW w:w="1060" w:type="pct"/>
            <w:tcBorders>
              <w:top w:val="single" w:sz="4" w:space="0" w:color="auto"/>
              <w:left w:val="single" w:sz="4" w:space="0" w:color="auto"/>
              <w:bottom w:val="single" w:sz="4" w:space="0" w:color="auto"/>
              <w:right w:val="single" w:sz="4" w:space="0" w:color="auto"/>
            </w:tcBorders>
            <w:noWrap/>
            <w:hideMark/>
          </w:tcPr>
          <w:p w14:paraId="0DF246F4" w14:textId="77777777" w:rsidR="0083760B" w:rsidRPr="0083760B" w:rsidRDefault="0083760B" w:rsidP="0083760B">
            <w:pPr>
              <w:pStyle w:val="103"/>
            </w:pPr>
            <w:r w:rsidRPr="0083760B">
              <w:t xml:space="preserve">АИР 20 М2 ДИ 130 </w:t>
            </w:r>
          </w:p>
        </w:tc>
        <w:tc>
          <w:tcPr>
            <w:tcW w:w="757" w:type="pct"/>
            <w:tcBorders>
              <w:top w:val="single" w:sz="4" w:space="0" w:color="auto"/>
              <w:left w:val="single" w:sz="4" w:space="0" w:color="auto"/>
              <w:bottom w:val="single" w:sz="4" w:space="0" w:color="auto"/>
              <w:right w:val="single" w:sz="4" w:space="0" w:color="auto"/>
            </w:tcBorders>
            <w:hideMark/>
          </w:tcPr>
          <w:p w14:paraId="2298B6A7" w14:textId="77777777" w:rsidR="0083760B" w:rsidRPr="0083760B" w:rsidRDefault="0083760B" w:rsidP="0083760B">
            <w:pPr>
              <w:pStyle w:val="103"/>
            </w:pPr>
            <w:r w:rsidRPr="0083760B">
              <w:t>19.10.2018</w:t>
            </w:r>
          </w:p>
        </w:tc>
      </w:tr>
      <w:tr w:rsidR="0083760B" w14:paraId="35FDBEE8" w14:textId="77777777" w:rsidTr="000F7ADE">
        <w:trPr>
          <w:trHeight w:val="255"/>
        </w:trPr>
        <w:tc>
          <w:tcPr>
            <w:tcW w:w="0" w:type="auto"/>
            <w:vMerge/>
            <w:tcBorders>
              <w:top w:val="single" w:sz="4" w:space="0" w:color="auto"/>
              <w:left w:val="single" w:sz="4" w:space="0" w:color="auto"/>
              <w:bottom w:val="single" w:sz="4" w:space="0" w:color="auto"/>
              <w:right w:val="single" w:sz="4" w:space="0" w:color="auto"/>
            </w:tcBorders>
            <w:hideMark/>
          </w:tcPr>
          <w:p w14:paraId="453E92D0"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0C931A6B"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02694115"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1AF27DAD" w14:textId="77777777" w:rsidR="0083760B" w:rsidRPr="0083760B" w:rsidRDefault="0083760B" w:rsidP="0083760B"/>
        </w:tc>
        <w:tc>
          <w:tcPr>
            <w:tcW w:w="1060" w:type="pct"/>
            <w:tcBorders>
              <w:top w:val="single" w:sz="4" w:space="0" w:color="auto"/>
              <w:left w:val="single" w:sz="4" w:space="0" w:color="auto"/>
              <w:bottom w:val="single" w:sz="4" w:space="0" w:color="auto"/>
              <w:right w:val="single" w:sz="4" w:space="0" w:color="auto"/>
            </w:tcBorders>
            <w:noWrap/>
            <w:hideMark/>
          </w:tcPr>
          <w:p w14:paraId="63CC0E6B" w14:textId="77777777" w:rsidR="0083760B" w:rsidRPr="0083760B" w:rsidRDefault="0083760B" w:rsidP="0083760B">
            <w:pPr>
              <w:pStyle w:val="103"/>
            </w:pPr>
            <w:r w:rsidRPr="0083760B">
              <w:t xml:space="preserve">АИР 20 М2 ДИ 420 </w:t>
            </w:r>
          </w:p>
        </w:tc>
        <w:tc>
          <w:tcPr>
            <w:tcW w:w="757" w:type="pct"/>
            <w:tcBorders>
              <w:top w:val="single" w:sz="4" w:space="0" w:color="auto"/>
              <w:left w:val="single" w:sz="4" w:space="0" w:color="auto"/>
              <w:bottom w:val="single" w:sz="4" w:space="0" w:color="auto"/>
              <w:right w:val="single" w:sz="4" w:space="0" w:color="auto"/>
            </w:tcBorders>
            <w:hideMark/>
          </w:tcPr>
          <w:p w14:paraId="26521509" w14:textId="77777777" w:rsidR="0083760B" w:rsidRPr="0083760B" w:rsidRDefault="0083760B" w:rsidP="0083760B">
            <w:pPr>
              <w:pStyle w:val="103"/>
            </w:pPr>
            <w:r w:rsidRPr="0083760B">
              <w:t>19.10.2018</w:t>
            </w:r>
          </w:p>
        </w:tc>
      </w:tr>
      <w:tr w:rsidR="0083760B" w14:paraId="2BE30E9E" w14:textId="77777777" w:rsidTr="000F7ADE">
        <w:trPr>
          <w:trHeight w:val="255"/>
        </w:trPr>
        <w:tc>
          <w:tcPr>
            <w:tcW w:w="0" w:type="auto"/>
            <w:vMerge/>
            <w:tcBorders>
              <w:top w:val="single" w:sz="4" w:space="0" w:color="auto"/>
              <w:left w:val="single" w:sz="4" w:space="0" w:color="auto"/>
              <w:bottom w:val="single" w:sz="4" w:space="0" w:color="auto"/>
              <w:right w:val="single" w:sz="4" w:space="0" w:color="auto"/>
            </w:tcBorders>
            <w:hideMark/>
          </w:tcPr>
          <w:p w14:paraId="62918C71"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04C5B3CE"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2F8F96C4"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3297A822" w14:textId="77777777" w:rsidR="0083760B" w:rsidRPr="0083760B" w:rsidRDefault="0083760B" w:rsidP="0083760B"/>
        </w:tc>
        <w:tc>
          <w:tcPr>
            <w:tcW w:w="1060" w:type="pct"/>
            <w:tcBorders>
              <w:top w:val="single" w:sz="4" w:space="0" w:color="auto"/>
              <w:left w:val="single" w:sz="4" w:space="0" w:color="auto"/>
              <w:bottom w:val="single" w:sz="4" w:space="0" w:color="auto"/>
              <w:right w:val="single" w:sz="4" w:space="0" w:color="auto"/>
            </w:tcBorders>
            <w:noWrap/>
            <w:hideMark/>
          </w:tcPr>
          <w:p w14:paraId="7F19EC66" w14:textId="77777777" w:rsidR="0083760B" w:rsidRPr="0083760B" w:rsidRDefault="0083760B" w:rsidP="0083760B">
            <w:pPr>
              <w:pStyle w:val="103"/>
            </w:pPr>
            <w:r w:rsidRPr="0083760B">
              <w:t xml:space="preserve">АИР 20 М2 ДД 420 </w:t>
            </w:r>
          </w:p>
        </w:tc>
        <w:tc>
          <w:tcPr>
            <w:tcW w:w="757" w:type="pct"/>
            <w:tcBorders>
              <w:top w:val="single" w:sz="4" w:space="0" w:color="auto"/>
              <w:left w:val="single" w:sz="4" w:space="0" w:color="auto"/>
              <w:bottom w:val="single" w:sz="4" w:space="0" w:color="auto"/>
              <w:right w:val="single" w:sz="4" w:space="0" w:color="auto"/>
            </w:tcBorders>
            <w:noWrap/>
            <w:hideMark/>
          </w:tcPr>
          <w:p w14:paraId="208F1345" w14:textId="77777777" w:rsidR="0083760B" w:rsidRPr="0083760B" w:rsidRDefault="0083760B" w:rsidP="0083760B">
            <w:pPr>
              <w:pStyle w:val="103"/>
            </w:pPr>
            <w:r w:rsidRPr="0083760B">
              <w:t>19.10.2018</w:t>
            </w:r>
          </w:p>
        </w:tc>
      </w:tr>
      <w:tr w:rsidR="0083760B" w14:paraId="4859F8F9" w14:textId="77777777" w:rsidTr="000F7ADE">
        <w:trPr>
          <w:trHeight w:val="510"/>
        </w:trPr>
        <w:tc>
          <w:tcPr>
            <w:tcW w:w="0" w:type="auto"/>
            <w:vMerge/>
            <w:tcBorders>
              <w:top w:val="single" w:sz="4" w:space="0" w:color="auto"/>
              <w:left w:val="single" w:sz="4" w:space="0" w:color="auto"/>
              <w:bottom w:val="single" w:sz="4" w:space="0" w:color="auto"/>
              <w:right w:val="single" w:sz="4" w:space="0" w:color="auto"/>
            </w:tcBorders>
            <w:hideMark/>
          </w:tcPr>
          <w:p w14:paraId="40B480FD"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67C54F96"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178B19FE"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4E70D959" w14:textId="77777777" w:rsidR="0083760B" w:rsidRPr="0083760B" w:rsidRDefault="0083760B" w:rsidP="0083760B">
            <w:pPr>
              <w:pStyle w:val="103"/>
            </w:pPr>
            <w:r w:rsidRPr="0083760B">
              <w:t>термопреобразователь сопротивления</w:t>
            </w:r>
          </w:p>
        </w:tc>
        <w:tc>
          <w:tcPr>
            <w:tcW w:w="1060" w:type="pct"/>
            <w:tcBorders>
              <w:top w:val="single" w:sz="4" w:space="0" w:color="auto"/>
              <w:left w:val="single" w:sz="4" w:space="0" w:color="auto"/>
              <w:bottom w:val="single" w:sz="4" w:space="0" w:color="auto"/>
              <w:right w:val="single" w:sz="4" w:space="0" w:color="auto"/>
            </w:tcBorders>
            <w:noWrap/>
            <w:hideMark/>
          </w:tcPr>
          <w:p w14:paraId="5A4F0E63" w14:textId="77777777" w:rsidR="0083760B" w:rsidRPr="0083760B" w:rsidRDefault="0083760B" w:rsidP="0083760B">
            <w:pPr>
              <w:pStyle w:val="103"/>
            </w:pPr>
            <w:r w:rsidRPr="0083760B">
              <w:t xml:space="preserve">ТС -1088/1 50М </w:t>
            </w:r>
          </w:p>
        </w:tc>
        <w:tc>
          <w:tcPr>
            <w:tcW w:w="757" w:type="pct"/>
            <w:tcBorders>
              <w:top w:val="single" w:sz="4" w:space="0" w:color="auto"/>
              <w:left w:val="single" w:sz="4" w:space="0" w:color="auto"/>
              <w:bottom w:val="single" w:sz="4" w:space="0" w:color="auto"/>
              <w:right w:val="single" w:sz="4" w:space="0" w:color="auto"/>
            </w:tcBorders>
            <w:noWrap/>
            <w:hideMark/>
          </w:tcPr>
          <w:p w14:paraId="25E7CAC0" w14:textId="77777777" w:rsidR="0083760B" w:rsidRPr="0083760B" w:rsidRDefault="0083760B" w:rsidP="0083760B">
            <w:pPr>
              <w:pStyle w:val="103"/>
            </w:pPr>
            <w:r w:rsidRPr="0083760B">
              <w:t>19.10.2018</w:t>
            </w:r>
          </w:p>
        </w:tc>
      </w:tr>
      <w:tr w:rsidR="0083760B" w14:paraId="524539A3" w14:textId="77777777" w:rsidTr="000F7ADE">
        <w:trPr>
          <w:trHeight w:val="255"/>
        </w:trPr>
        <w:tc>
          <w:tcPr>
            <w:tcW w:w="0" w:type="auto"/>
            <w:vMerge/>
            <w:tcBorders>
              <w:top w:val="single" w:sz="4" w:space="0" w:color="auto"/>
              <w:left w:val="single" w:sz="4" w:space="0" w:color="auto"/>
              <w:bottom w:val="single" w:sz="4" w:space="0" w:color="auto"/>
              <w:right w:val="single" w:sz="4" w:space="0" w:color="auto"/>
            </w:tcBorders>
            <w:hideMark/>
          </w:tcPr>
          <w:p w14:paraId="3EB13E66"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30B3B602"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795A343A"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14929C8B" w14:textId="77777777" w:rsidR="0083760B" w:rsidRPr="0083760B" w:rsidRDefault="0083760B" w:rsidP="0083760B">
            <w:pPr>
              <w:pStyle w:val="103"/>
            </w:pPr>
            <w:r w:rsidRPr="0083760B">
              <w:t>Газосигнализаторы</w:t>
            </w:r>
          </w:p>
        </w:tc>
        <w:tc>
          <w:tcPr>
            <w:tcW w:w="1060" w:type="pct"/>
            <w:tcBorders>
              <w:top w:val="single" w:sz="4" w:space="0" w:color="auto"/>
              <w:left w:val="single" w:sz="4" w:space="0" w:color="auto"/>
              <w:bottom w:val="single" w:sz="4" w:space="0" w:color="auto"/>
              <w:right w:val="single" w:sz="4" w:space="0" w:color="auto"/>
            </w:tcBorders>
            <w:noWrap/>
            <w:hideMark/>
          </w:tcPr>
          <w:p w14:paraId="578C438E" w14:textId="77777777" w:rsidR="0083760B" w:rsidRPr="0083760B" w:rsidRDefault="0083760B" w:rsidP="0083760B">
            <w:pPr>
              <w:pStyle w:val="103"/>
            </w:pPr>
            <w:r w:rsidRPr="0083760B">
              <w:t>СИКЗ б/н</w:t>
            </w:r>
          </w:p>
        </w:tc>
        <w:tc>
          <w:tcPr>
            <w:tcW w:w="757" w:type="pct"/>
            <w:tcBorders>
              <w:top w:val="single" w:sz="4" w:space="0" w:color="auto"/>
              <w:left w:val="single" w:sz="4" w:space="0" w:color="auto"/>
              <w:bottom w:val="single" w:sz="4" w:space="0" w:color="auto"/>
              <w:right w:val="single" w:sz="4" w:space="0" w:color="auto"/>
            </w:tcBorders>
            <w:noWrap/>
            <w:hideMark/>
          </w:tcPr>
          <w:p w14:paraId="3B088E3B" w14:textId="77777777" w:rsidR="0083760B" w:rsidRPr="0083760B" w:rsidRDefault="0083760B" w:rsidP="0083760B">
            <w:pPr>
              <w:pStyle w:val="103"/>
            </w:pPr>
            <w:r w:rsidRPr="0083760B">
              <w:t>3кв.2018</w:t>
            </w:r>
          </w:p>
        </w:tc>
      </w:tr>
      <w:tr w:rsidR="0083760B" w14:paraId="7678B024" w14:textId="77777777" w:rsidTr="000F7ADE">
        <w:trPr>
          <w:trHeight w:val="510"/>
        </w:trPr>
        <w:tc>
          <w:tcPr>
            <w:tcW w:w="0" w:type="auto"/>
            <w:vMerge/>
            <w:tcBorders>
              <w:top w:val="single" w:sz="4" w:space="0" w:color="auto"/>
              <w:left w:val="single" w:sz="4" w:space="0" w:color="auto"/>
              <w:bottom w:val="single" w:sz="4" w:space="0" w:color="auto"/>
              <w:right w:val="single" w:sz="4" w:space="0" w:color="auto"/>
            </w:tcBorders>
            <w:hideMark/>
          </w:tcPr>
          <w:p w14:paraId="44C0F1A4"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3902E8BC"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3FA74B10"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0FF78BB1" w14:textId="77777777" w:rsidR="0083760B" w:rsidRPr="0083760B" w:rsidRDefault="0083760B" w:rsidP="0083760B">
            <w:pPr>
              <w:pStyle w:val="103"/>
            </w:pPr>
            <w:r w:rsidRPr="0083760B">
              <w:t>Манометры электроконтактные лабораторные</w:t>
            </w:r>
          </w:p>
        </w:tc>
        <w:tc>
          <w:tcPr>
            <w:tcW w:w="1060" w:type="pct"/>
            <w:tcBorders>
              <w:top w:val="single" w:sz="4" w:space="0" w:color="auto"/>
              <w:left w:val="single" w:sz="4" w:space="0" w:color="auto"/>
              <w:bottom w:val="single" w:sz="4" w:space="0" w:color="auto"/>
              <w:right w:val="single" w:sz="4" w:space="0" w:color="auto"/>
            </w:tcBorders>
            <w:noWrap/>
            <w:hideMark/>
          </w:tcPr>
          <w:p w14:paraId="26B6C7D7" w14:textId="77777777" w:rsidR="0083760B" w:rsidRPr="0083760B" w:rsidRDefault="0083760B" w:rsidP="0083760B">
            <w:pPr>
              <w:pStyle w:val="103"/>
            </w:pPr>
            <w:r w:rsidRPr="0083760B">
              <w:t>ЭКМ</w:t>
            </w:r>
          </w:p>
        </w:tc>
        <w:tc>
          <w:tcPr>
            <w:tcW w:w="757" w:type="pct"/>
            <w:vMerge w:val="restart"/>
            <w:tcBorders>
              <w:top w:val="single" w:sz="4" w:space="0" w:color="auto"/>
              <w:left w:val="single" w:sz="4" w:space="0" w:color="auto"/>
              <w:bottom w:val="single" w:sz="4" w:space="0" w:color="auto"/>
              <w:right w:val="single" w:sz="4" w:space="0" w:color="auto"/>
            </w:tcBorders>
            <w:noWrap/>
            <w:hideMark/>
          </w:tcPr>
          <w:p w14:paraId="4D1D41F8" w14:textId="77777777" w:rsidR="0083760B" w:rsidRPr="0083760B" w:rsidRDefault="0083760B" w:rsidP="0083760B">
            <w:pPr>
              <w:pStyle w:val="103"/>
            </w:pPr>
            <w:r w:rsidRPr="0083760B">
              <w:t>2 кв.2018</w:t>
            </w:r>
          </w:p>
        </w:tc>
      </w:tr>
      <w:tr w:rsidR="0083760B" w14:paraId="57D3844E" w14:textId="77777777" w:rsidTr="0083760B">
        <w:trPr>
          <w:trHeight w:val="510"/>
        </w:trPr>
        <w:tc>
          <w:tcPr>
            <w:tcW w:w="0" w:type="auto"/>
            <w:vMerge/>
            <w:tcBorders>
              <w:top w:val="single" w:sz="4" w:space="0" w:color="auto"/>
              <w:left w:val="single" w:sz="4" w:space="0" w:color="auto"/>
              <w:bottom w:val="single" w:sz="4" w:space="0" w:color="auto"/>
              <w:right w:val="single" w:sz="4" w:space="0" w:color="auto"/>
            </w:tcBorders>
            <w:hideMark/>
          </w:tcPr>
          <w:p w14:paraId="0F0A483F"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18825369"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5AC6914D"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0EC10C9E" w14:textId="77777777" w:rsidR="0083760B" w:rsidRPr="0083760B" w:rsidRDefault="0083760B" w:rsidP="0083760B">
            <w:pPr>
              <w:pStyle w:val="103"/>
            </w:pPr>
            <w:r w:rsidRPr="0083760B">
              <w:t>Тягомеры, тягонапоромеры, напоромеры</w:t>
            </w:r>
          </w:p>
        </w:tc>
        <w:tc>
          <w:tcPr>
            <w:tcW w:w="1060" w:type="pct"/>
            <w:tcBorders>
              <w:top w:val="single" w:sz="4" w:space="0" w:color="auto"/>
              <w:left w:val="single" w:sz="4" w:space="0" w:color="auto"/>
              <w:bottom w:val="single" w:sz="4" w:space="0" w:color="auto"/>
              <w:right w:val="single" w:sz="4" w:space="0" w:color="auto"/>
            </w:tcBorders>
            <w:noWrap/>
            <w:hideMark/>
          </w:tcPr>
          <w:p w14:paraId="1F0DD47B" w14:textId="77777777" w:rsidR="0083760B" w:rsidRPr="0083760B" w:rsidRDefault="0083760B" w:rsidP="0083760B">
            <w:pPr>
              <w:pStyle w:val="103"/>
            </w:pPr>
            <w:r w:rsidRPr="0083760B">
              <w:t xml:space="preserve">НМП </w:t>
            </w:r>
          </w:p>
        </w:tc>
        <w:tc>
          <w:tcPr>
            <w:tcW w:w="0" w:type="auto"/>
            <w:vMerge/>
            <w:tcBorders>
              <w:top w:val="single" w:sz="4" w:space="0" w:color="auto"/>
              <w:left w:val="single" w:sz="4" w:space="0" w:color="auto"/>
              <w:bottom w:val="single" w:sz="4" w:space="0" w:color="auto"/>
              <w:right w:val="single" w:sz="4" w:space="0" w:color="auto"/>
            </w:tcBorders>
            <w:hideMark/>
          </w:tcPr>
          <w:p w14:paraId="709D264E" w14:textId="77777777" w:rsidR="0083760B" w:rsidRPr="0083760B" w:rsidRDefault="0083760B" w:rsidP="0083760B"/>
        </w:tc>
      </w:tr>
      <w:tr w:rsidR="0083760B" w14:paraId="451007AD" w14:textId="77777777" w:rsidTr="0083760B">
        <w:trPr>
          <w:trHeight w:val="510"/>
        </w:trPr>
        <w:tc>
          <w:tcPr>
            <w:tcW w:w="0" w:type="auto"/>
            <w:vMerge/>
            <w:tcBorders>
              <w:top w:val="single" w:sz="4" w:space="0" w:color="auto"/>
              <w:left w:val="single" w:sz="4" w:space="0" w:color="auto"/>
              <w:bottom w:val="single" w:sz="4" w:space="0" w:color="auto"/>
              <w:right w:val="single" w:sz="4" w:space="0" w:color="auto"/>
            </w:tcBorders>
            <w:hideMark/>
          </w:tcPr>
          <w:p w14:paraId="68879BD8"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3572A2CF"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09DCA3E9"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7088EAC6" w14:textId="77777777" w:rsidR="0083760B" w:rsidRPr="0083760B" w:rsidRDefault="0083760B" w:rsidP="0083760B">
            <w:pPr>
              <w:pStyle w:val="103"/>
            </w:pPr>
            <w:r w:rsidRPr="0083760B">
              <w:t>манометры, вакуумметры, мановакуумметры технические</w:t>
            </w:r>
          </w:p>
        </w:tc>
        <w:tc>
          <w:tcPr>
            <w:tcW w:w="1060" w:type="pct"/>
            <w:tcBorders>
              <w:top w:val="single" w:sz="4" w:space="0" w:color="auto"/>
              <w:left w:val="single" w:sz="4" w:space="0" w:color="auto"/>
              <w:bottom w:val="single" w:sz="4" w:space="0" w:color="auto"/>
              <w:right w:val="single" w:sz="4" w:space="0" w:color="auto"/>
            </w:tcBorders>
            <w:noWrap/>
            <w:hideMark/>
          </w:tcPr>
          <w:p w14:paraId="4FA3928F" w14:textId="77777777" w:rsidR="0083760B" w:rsidRPr="0083760B" w:rsidRDefault="0083760B" w:rsidP="0083760B">
            <w:pPr>
              <w:pStyle w:val="103"/>
            </w:pPr>
            <w:r w:rsidRPr="0083760B">
              <w:t>манометры</w:t>
            </w:r>
          </w:p>
        </w:tc>
        <w:tc>
          <w:tcPr>
            <w:tcW w:w="0" w:type="auto"/>
            <w:vMerge/>
            <w:tcBorders>
              <w:top w:val="single" w:sz="4" w:space="0" w:color="auto"/>
              <w:left w:val="single" w:sz="4" w:space="0" w:color="auto"/>
              <w:bottom w:val="single" w:sz="4" w:space="0" w:color="auto"/>
              <w:right w:val="single" w:sz="4" w:space="0" w:color="auto"/>
            </w:tcBorders>
            <w:hideMark/>
          </w:tcPr>
          <w:p w14:paraId="513A4FB1" w14:textId="77777777" w:rsidR="0083760B" w:rsidRPr="0083760B" w:rsidRDefault="0083760B" w:rsidP="0083760B"/>
        </w:tc>
      </w:tr>
      <w:tr w:rsidR="0083760B" w14:paraId="019D92E3" w14:textId="77777777" w:rsidTr="000F7ADE">
        <w:trPr>
          <w:trHeight w:val="255"/>
        </w:trPr>
        <w:tc>
          <w:tcPr>
            <w:tcW w:w="358" w:type="pct"/>
            <w:vMerge w:val="restart"/>
            <w:tcBorders>
              <w:top w:val="single" w:sz="4" w:space="0" w:color="auto"/>
              <w:left w:val="single" w:sz="4" w:space="0" w:color="auto"/>
              <w:bottom w:val="single" w:sz="4" w:space="0" w:color="auto"/>
              <w:right w:val="single" w:sz="4" w:space="0" w:color="auto"/>
            </w:tcBorders>
            <w:noWrap/>
            <w:hideMark/>
          </w:tcPr>
          <w:p w14:paraId="56EA8C17" w14:textId="32040CFB" w:rsidR="0083760B" w:rsidRPr="0083760B" w:rsidRDefault="0083760B" w:rsidP="0083760B">
            <w:pPr>
              <w:pStyle w:val="103"/>
            </w:pPr>
            <w:r w:rsidRPr="0083760B">
              <w:t>2</w:t>
            </w:r>
          </w:p>
        </w:tc>
        <w:tc>
          <w:tcPr>
            <w:tcW w:w="737" w:type="pct"/>
            <w:vMerge w:val="restart"/>
            <w:tcBorders>
              <w:top w:val="single" w:sz="4" w:space="0" w:color="auto"/>
              <w:left w:val="single" w:sz="4" w:space="0" w:color="auto"/>
              <w:bottom w:val="single" w:sz="4" w:space="0" w:color="auto"/>
              <w:right w:val="single" w:sz="4" w:space="0" w:color="auto"/>
            </w:tcBorders>
            <w:noWrap/>
            <w:hideMark/>
          </w:tcPr>
          <w:p w14:paraId="7F0D3980" w14:textId="77777777" w:rsidR="0083760B" w:rsidRPr="0083760B" w:rsidRDefault="0083760B" w:rsidP="0083760B">
            <w:pPr>
              <w:pStyle w:val="103"/>
            </w:pPr>
            <w:r w:rsidRPr="0083760B">
              <w:t>Котельная № 118</w:t>
            </w:r>
          </w:p>
        </w:tc>
        <w:tc>
          <w:tcPr>
            <w:tcW w:w="835" w:type="pct"/>
            <w:vMerge w:val="restart"/>
            <w:tcBorders>
              <w:top w:val="single" w:sz="4" w:space="0" w:color="auto"/>
              <w:left w:val="single" w:sz="4" w:space="0" w:color="auto"/>
              <w:bottom w:val="single" w:sz="4" w:space="0" w:color="auto"/>
              <w:right w:val="single" w:sz="4" w:space="0" w:color="auto"/>
            </w:tcBorders>
            <w:hideMark/>
          </w:tcPr>
          <w:p w14:paraId="3963D9F6" w14:textId="77777777" w:rsidR="0083760B" w:rsidRPr="0083760B" w:rsidRDefault="0083760B" w:rsidP="0083760B">
            <w:pPr>
              <w:pStyle w:val="103"/>
            </w:pPr>
            <w:r w:rsidRPr="0083760B">
              <w:t>ст.Еримизино-Борисовская, ул. Кубанская 113</w:t>
            </w:r>
          </w:p>
        </w:tc>
        <w:tc>
          <w:tcPr>
            <w:tcW w:w="1253" w:type="pct"/>
            <w:tcBorders>
              <w:top w:val="single" w:sz="4" w:space="0" w:color="auto"/>
              <w:left w:val="single" w:sz="4" w:space="0" w:color="auto"/>
              <w:bottom w:val="single" w:sz="4" w:space="0" w:color="auto"/>
              <w:right w:val="single" w:sz="4" w:space="0" w:color="auto"/>
            </w:tcBorders>
            <w:hideMark/>
          </w:tcPr>
          <w:p w14:paraId="46AD92F3" w14:textId="77777777" w:rsidR="0083760B" w:rsidRPr="0083760B" w:rsidRDefault="0083760B" w:rsidP="0083760B">
            <w:pPr>
              <w:pStyle w:val="103"/>
            </w:pPr>
            <w:r w:rsidRPr="0083760B">
              <w:t>Счетчик газа</w:t>
            </w:r>
          </w:p>
        </w:tc>
        <w:tc>
          <w:tcPr>
            <w:tcW w:w="1060" w:type="pct"/>
            <w:tcBorders>
              <w:top w:val="single" w:sz="4" w:space="0" w:color="auto"/>
              <w:left w:val="single" w:sz="4" w:space="0" w:color="auto"/>
              <w:bottom w:val="single" w:sz="4" w:space="0" w:color="auto"/>
              <w:right w:val="single" w:sz="4" w:space="0" w:color="auto"/>
            </w:tcBorders>
            <w:noWrap/>
            <w:hideMark/>
          </w:tcPr>
          <w:p w14:paraId="0BEB534A" w14:textId="77777777" w:rsidR="0083760B" w:rsidRPr="0083760B" w:rsidRDefault="0083760B" w:rsidP="0083760B">
            <w:pPr>
              <w:pStyle w:val="103"/>
            </w:pPr>
            <w:r w:rsidRPr="0083760B">
              <w:t>ВК-G6T</w:t>
            </w:r>
          </w:p>
        </w:tc>
        <w:tc>
          <w:tcPr>
            <w:tcW w:w="757" w:type="pct"/>
            <w:tcBorders>
              <w:top w:val="single" w:sz="4" w:space="0" w:color="auto"/>
              <w:left w:val="single" w:sz="4" w:space="0" w:color="auto"/>
              <w:bottom w:val="single" w:sz="4" w:space="0" w:color="auto"/>
              <w:right w:val="single" w:sz="4" w:space="0" w:color="auto"/>
            </w:tcBorders>
            <w:noWrap/>
            <w:hideMark/>
          </w:tcPr>
          <w:p w14:paraId="5DE6FDA5" w14:textId="77777777" w:rsidR="0083760B" w:rsidRPr="0083760B" w:rsidRDefault="0083760B" w:rsidP="0083760B">
            <w:pPr>
              <w:pStyle w:val="103"/>
            </w:pPr>
            <w:r w:rsidRPr="0083760B">
              <w:t>29.11.2012</w:t>
            </w:r>
          </w:p>
        </w:tc>
      </w:tr>
      <w:tr w:rsidR="0083760B" w14:paraId="2D176B77" w14:textId="77777777" w:rsidTr="000F7ADE">
        <w:trPr>
          <w:trHeight w:val="255"/>
        </w:trPr>
        <w:tc>
          <w:tcPr>
            <w:tcW w:w="0" w:type="auto"/>
            <w:vMerge/>
            <w:tcBorders>
              <w:top w:val="single" w:sz="4" w:space="0" w:color="auto"/>
              <w:left w:val="single" w:sz="4" w:space="0" w:color="auto"/>
              <w:bottom w:val="single" w:sz="4" w:space="0" w:color="auto"/>
              <w:right w:val="single" w:sz="4" w:space="0" w:color="auto"/>
            </w:tcBorders>
            <w:hideMark/>
          </w:tcPr>
          <w:p w14:paraId="1518D02E"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73F733A6"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6D8562D2"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312D1018" w14:textId="77777777" w:rsidR="0083760B" w:rsidRPr="0083760B" w:rsidRDefault="0083760B" w:rsidP="0083760B">
            <w:pPr>
              <w:pStyle w:val="103"/>
            </w:pPr>
            <w:r w:rsidRPr="0083760B">
              <w:t>Счетчик газа</w:t>
            </w:r>
          </w:p>
        </w:tc>
        <w:tc>
          <w:tcPr>
            <w:tcW w:w="1060" w:type="pct"/>
            <w:tcBorders>
              <w:top w:val="single" w:sz="4" w:space="0" w:color="auto"/>
              <w:left w:val="single" w:sz="4" w:space="0" w:color="auto"/>
              <w:bottom w:val="single" w:sz="4" w:space="0" w:color="auto"/>
              <w:right w:val="single" w:sz="4" w:space="0" w:color="auto"/>
            </w:tcBorders>
            <w:noWrap/>
            <w:hideMark/>
          </w:tcPr>
          <w:p w14:paraId="28CF41A9" w14:textId="77777777" w:rsidR="0083760B" w:rsidRPr="0083760B" w:rsidRDefault="0083760B" w:rsidP="0083760B">
            <w:pPr>
              <w:pStyle w:val="103"/>
            </w:pPr>
            <w:r w:rsidRPr="0083760B">
              <w:t>BK-G6T</w:t>
            </w:r>
          </w:p>
        </w:tc>
        <w:tc>
          <w:tcPr>
            <w:tcW w:w="757" w:type="pct"/>
            <w:tcBorders>
              <w:top w:val="single" w:sz="4" w:space="0" w:color="auto"/>
              <w:left w:val="single" w:sz="4" w:space="0" w:color="auto"/>
              <w:bottom w:val="single" w:sz="4" w:space="0" w:color="auto"/>
              <w:right w:val="single" w:sz="4" w:space="0" w:color="auto"/>
            </w:tcBorders>
            <w:noWrap/>
            <w:hideMark/>
          </w:tcPr>
          <w:p w14:paraId="3216BB2D" w14:textId="77777777" w:rsidR="0083760B" w:rsidRPr="0083760B" w:rsidRDefault="0083760B" w:rsidP="0083760B">
            <w:pPr>
              <w:pStyle w:val="103"/>
            </w:pPr>
            <w:r w:rsidRPr="0083760B">
              <w:t>12.12.2012</w:t>
            </w:r>
          </w:p>
        </w:tc>
      </w:tr>
      <w:tr w:rsidR="0083760B" w14:paraId="2346CA61" w14:textId="77777777" w:rsidTr="000F7ADE">
        <w:trPr>
          <w:trHeight w:val="255"/>
        </w:trPr>
        <w:tc>
          <w:tcPr>
            <w:tcW w:w="0" w:type="auto"/>
            <w:vMerge/>
            <w:tcBorders>
              <w:top w:val="single" w:sz="4" w:space="0" w:color="auto"/>
              <w:left w:val="single" w:sz="4" w:space="0" w:color="auto"/>
              <w:bottom w:val="single" w:sz="4" w:space="0" w:color="auto"/>
              <w:right w:val="single" w:sz="4" w:space="0" w:color="auto"/>
            </w:tcBorders>
            <w:hideMark/>
          </w:tcPr>
          <w:p w14:paraId="76827DF5"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07271605"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01847498"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5179963A" w14:textId="77777777" w:rsidR="0083760B" w:rsidRPr="0083760B" w:rsidRDefault="0083760B" w:rsidP="0083760B">
            <w:pPr>
              <w:pStyle w:val="103"/>
            </w:pPr>
            <w:r w:rsidRPr="0083760B">
              <w:t>Сигнализатор загазованости</w:t>
            </w:r>
          </w:p>
        </w:tc>
        <w:tc>
          <w:tcPr>
            <w:tcW w:w="1060" w:type="pct"/>
            <w:tcBorders>
              <w:top w:val="single" w:sz="4" w:space="0" w:color="auto"/>
              <w:left w:val="single" w:sz="4" w:space="0" w:color="auto"/>
              <w:bottom w:val="single" w:sz="4" w:space="0" w:color="auto"/>
              <w:right w:val="single" w:sz="4" w:space="0" w:color="auto"/>
            </w:tcBorders>
            <w:noWrap/>
            <w:hideMark/>
          </w:tcPr>
          <w:p w14:paraId="408512F4" w14:textId="77777777" w:rsidR="0083760B" w:rsidRPr="0083760B" w:rsidRDefault="0083760B" w:rsidP="0083760B">
            <w:pPr>
              <w:pStyle w:val="103"/>
            </w:pPr>
            <w:r w:rsidRPr="0083760B">
              <w:t xml:space="preserve">СИКЗ </w:t>
            </w:r>
          </w:p>
        </w:tc>
        <w:tc>
          <w:tcPr>
            <w:tcW w:w="757" w:type="pct"/>
            <w:vMerge w:val="restart"/>
            <w:tcBorders>
              <w:top w:val="single" w:sz="4" w:space="0" w:color="auto"/>
              <w:left w:val="single" w:sz="4" w:space="0" w:color="auto"/>
              <w:bottom w:val="single" w:sz="4" w:space="0" w:color="auto"/>
              <w:right w:val="single" w:sz="4" w:space="0" w:color="auto"/>
            </w:tcBorders>
            <w:noWrap/>
            <w:hideMark/>
          </w:tcPr>
          <w:p w14:paraId="4C34DE73" w14:textId="77777777" w:rsidR="0083760B" w:rsidRPr="0083760B" w:rsidRDefault="0083760B" w:rsidP="0083760B">
            <w:pPr>
              <w:pStyle w:val="103"/>
            </w:pPr>
            <w:r w:rsidRPr="0083760B">
              <w:t>2кв.2018</w:t>
            </w:r>
          </w:p>
        </w:tc>
      </w:tr>
      <w:tr w:rsidR="0083760B" w14:paraId="7FF513F4" w14:textId="77777777" w:rsidTr="0083760B">
        <w:trPr>
          <w:trHeight w:val="255"/>
        </w:trPr>
        <w:tc>
          <w:tcPr>
            <w:tcW w:w="0" w:type="auto"/>
            <w:vMerge/>
            <w:tcBorders>
              <w:top w:val="single" w:sz="4" w:space="0" w:color="auto"/>
              <w:left w:val="single" w:sz="4" w:space="0" w:color="auto"/>
              <w:bottom w:val="single" w:sz="4" w:space="0" w:color="auto"/>
              <w:right w:val="single" w:sz="4" w:space="0" w:color="auto"/>
            </w:tcBorders>
            <w:hideMark/>
          </w:tcPr>
          <w:p w14:paraId="6DCEB497"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2DF2FE64"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5E160DC8"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0F1B8820" w14:textId="77777777" w:rsidR="0083760B" w:rsidRPr="0083760B" w:rsidRDefault="0083760B" w:rsidP="0083760B">
            <w:pPr>
              <w:pStyle w:val="103"/>
            </w:pPr>
            <w:r w:rsidRPr="0083760B">
              <w:t>Технический манометр</w:t>
            </w:r>
          </w:p>
        </w:tc>
        <w:tc>
          <w:tcPr>
            <w:tcW w:w="1060" w:type="pct"/>
            <w:tcBorders>
              <w:top w:val="single" w:sz="4" w:space="0" w:color="auto"/>
              <w:left w:val="single" w:sz="4" w:space="0" w:color="auto"/>
              <w:bottom w:val="single" w:sz="4" w:space="0" w:color="auto"/>
              <w:right w:val="single" w:sz="4" w:space="0" w:color="auto"/>
            </w:tcBorders>
            <w:noWrap/>
            <w:hideMark/>
          </w:tcPr>
          <w:p w14:paraId="2E41FEA1" w14:textId="77777777" w:rsidR="0083760B" w:rsidRPr="0083760B" w:rsidRDefault="0083760B" w:rsidP="0083760B">
            <w:pPr>
              <w:pStyle w:val="103"/>
            </w:pPr>
            <w:r w:rsidRPr="0083760B">
              <w:t>ТМ</w:t>
            </w:r>
          </w:p>
        </w:tc>
        <w:tc>
          <w:tcPr>
            <w:tcW w:w="0" w:type="auto"/>
            <w:vMerge/>
            <w:tcBorders>
              <w:top w:val="single" w:sz="4" w:space="0" w:color="auto"/>
              <w:left w:val="single" w:sz="4" w:space="0" w:color="auto"/>
              <w:bottom w:val="single" w:sz="4" w:space="0" w:color="auto"/>
              <w:right w:val="single" w:sz="4" w:space="0" w:color="auto"/>
            </w:tcBorders>
            <w:hideMark/>
          </w:tcPr>
          <w:p w14:paraId="34D23983" w14:textId="77777777" w:rsidR="0083760B" w:rsidRPr="0083760B" w:rsidRDefault="0083760B" w:rsidP="0083760B"/>
        </w:tc>
      </w:tr>
      <w:tr w:rsidR="0083760B" w14:paraId="0427C6D6" w14:textId="77777777" w:rsidTr="000F7ADE">
        <w:trPr>
          <w:trHeight w:val="255"/>
        </w:trPr>
        <w:tc>
          <w:tcPr>
            <w:tcW w:w="0" w:type="auto"/>
            <w:vMerge/>
            <w:tcBorders>
              <w:top w:val="single" w:sz="4" w:space="0" w:color="auto"/>
              <w:left w:val="single" w:sz="4" w:space="0" w:color="auto"/>
              <w:bottom w:val="single" w:sz="4" w:space="0" w:color="auto"/>
              <w:right w:val="single" w:sz="4" w:space="0" w:color="auto"/>
            </w:tcBorders>
            <w:hideMark/>
          </w:tcPr>
          <w:p w14:paraId="780B6EC6"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69A59AF0"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1135D084"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588D1DEF" w14:textId="77777777" w:rsidR="0083760B" w:rsidRPr="0083760B" w:rsidRDefault="0083760B" w:rsidP="0083760B">
            <w:pPr>
              <w:pStyle w:val="103"/>
            </w:pPr>
            <w:r w:rsidRPr="0083760B">
              <w:t>Вычислитель количества тепла</w:t>
            </w:r>
          </w:p>
        </w:tc>
        <w:tc>
          <w:tcPr>
            <w:tcW w:w="1060" w:type="pct"/>
            <w:tcBorders>
              <w:top w:val="single" w:sz="4" w:space="0" w:color="auto"/>
              <w:left w:val="single" w:sz="4" w:space="0" w:color="auto"/>
              <w:bottom w:val="single" w:sz="4" w:space="0" w:color="auto"/>
              <w:right w:val="single" w:sz="4" w:space="0" w:color="auto"/>
            </w:tcBorders>
            <w:noWrap/>
            <w:hideMark/>
          </w:tcPr>
          <w:p w14:paraId="38C24CB1" w14:textId="77777777" w:rsidR="0083760B" w:rsidRPr="0083760B" w:rsidRDefault="0083760B" w:rsidP="0083760B">
            <w:pPr>
              <w:pStyle w:val="103"/>
            </w:pPr>
            <w:r w:rsidRPr="0083760B">
              <w:t>ВКТ-7</w:t>
            </w:r>
          </w:p>
        </w:tc>
        <w:tc>
          <w:tcPr>
            <w:tcW w:w="757" w:type="pct"/>
            <w:vMerge w:val="restart"/>
            <w:tcBorders>
              <w:top w:val="single" w:sz="4" w:space="0" w:color="auto"/>
              <w:left w:val="single" w:sz="4" w:space="0" w:color="auto"/>
              <w:bottom w:val="single" w:sz="4" w:space="0" w:color="auto"/>
              <w:right w:val="single" w:sz="4" w:space="0" w:color="auto"/>
            </w:tcBorders>
            <w:noWrap/>
            <w:hideMark/>
          </w:tcPr>
          <w:p w14:paraId="1104E73D" w14:textId="77777777" w:rsidR="0083760B" w:rsidRPr="0083760B" w:rsidRDefault="0083760B" w:rsidP="0083760B">
            <w:pPr>
              <w:pStyle w:val="103"/>
            </w:pPr>
            <w:r w:rsidRPr="0083760B">
              <w:t>2кв.2018</w:t>
            </w:r>
          </w:p>
        </w:tc>
      </w:tr>
      <w:tr w:rsidR="0083760B" w14:paraId="4E31458C" w14:textId="77777777" w:rsidTr="0083760B">
        <w:trPr>
          <w:trHeight w:val="255"/>
        </w:trPr>
        <w:tc>
          <w:tcPr>
            <w:tcW w:w="0" w:type="auto"/>
            <w:vMerge/>
            <w:tcBorders>
              <w:top w:val="single" w:sz="4" w:space="0" w:color="auto"/>
              <w:left w:val="single" w:sz="4" w:space="0" w:color="auto"/>
              <w:bottom w:val="single" w:sz="4" w:space="0" w:color="auto"/>
              <w:right w:val="single" w:sz="4" w:space="0" w:color="auto"/>
            </w:tcBorders>
            <w:hideMark/>
          </w:tcPr>
          <w:p w14:paraId="0503B1A6"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79C2DFBA"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440DEC24"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6528E76F" w14:textId="77777777" w:rsidR="0083760B" w:rsidRPr="0083760B" w:rsidRDefault="0083760B" w:rsidP="0083760B">
            <w:pPr>
              <w:pStyle w:val="103"/>
            </w:pPr>
            <w:r w:rsidRPr="0083760B">
              <w:t>Преобразователь расхода</w:t>
            </w:r>
          </w:p>
        </w:tc>
        <w:tc>
          <w:tcPr>
            <w:tcW w:w="1060" w:type="pct"/>
            <w:tcBorders>
              <w:top w:val="single" w:sz="4" w:space="0" w:color="auto"/>
              <w:left w:val="single" w:sz="4" w:space="0" w:color="auto"/>
              <w:bottom w:val="single" w:sz="4" w:space="0" w:color="auto"/>
              <w:right w:val="single" w:sz="4" w:space="0" w:color="auto"/>
            </w:tcBorders>
            <w:noWrap/>
            <w:hideMark/>
          </w:tcPr>
          <w:p w14:paraId="6D437CAA" w14:textId="77777777" w:rsidR="0083760B" w:rsidRPr="0083760B" w:rsidRDefault="0083760B" w:rsidP="0083760B">
            <w:pPr>
              <w:pStyle w:val="103"/>
            </w:pPr>
            <w:r w:rsidRPr="0083760B">
              <w:t>ПРЭМ-50</w:t>
            </w:r>
          </w:p>
        </w:tc>
        <w:tc>
          <w:tcPr>
            <w:tcW w:w="0" w:type="auto"/>
            <w:vMerge/>
            <w:tcBorders>
              <w:top w:val="single" w:sz="4" w:space="0" w:color="auto"/>
              <w:left w:val="single" w:sz="4" w:space="0" w:color="auto"/>
              <w:bottom w:val="single" w:sz="4" w:space="0" w:color="auto"/>
              <w:right w:val="single" w:sz="4" w:space="0" w:color="auto"/>
            </w:tcBorders>
            <w:hideMark/>
          </w:tcPr>
          <w:p w14:paraId="511282D0" w14:textId="77777777" w:rsidR="0083760B" w:rsidRPr="0083760B" w:rsidRDefault="0083760B" w:rsidP="0083760B"/>
        </w:tc>
      </w:tr>
      <w:tr w:rsidR="0083760B" w14:paraId="2256F771" w14:textId="77777777" w:rsidTr="0083760B">
        <w:trPr>
          <w:trHeight w:val="510"/>
        </w:trPr>
        <w:tc>
          <w:tcPr>
            <w:tcW w:w="0" w:type="auto"/>
            <w:vMerge/>
            <w:tcBorders>
              <w:top w:val="single" w:sz="4" w:space="0" w:color="auto"/>
              <w:left w:val="single" w:sz="4" w:space="0" w:color="auto"/>
              <w:bottom w:val="single" w:sz="4" w:space="0" w:color="auto"/>
              <w:right w:val="single" w:sz="4" w:space="0" w:color="auto"/>
            </w:tcBorders>
            <w:hideMark/>
          </w:tcPr>
          <w:p w14:paraId="5345D97C"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39B54AC8"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7B02A13C"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2EF07F0C" w14:textId="77777777" w:rsidR="0083760B" w:rsidRPr="0083760B" w:rsidRDefault="0083760B" w:rsidP="0083760B">
            <w:pPr>
              <w:pStyle w:val="103"/>
            </w:pPr>
            <w:r w:rsidRPr="0083760B">
              <w:t>Комплект термометров сопротивления</w:t>
            </w:r>
          </w:p>
        </w:tc>
        <w:tc>
          <w:tcPr>
            <w:tcW w:w="1060" w:type="pct"/>
            <w:tcBorders>
              <w:top w:val="single" w:sz="4" w:space="0" w:color="auto"/>
              <w:left w:val="single" w:sz="4" w:space="0" w:color="auto"/>
              <w:bottom w:val="single" w:sz="4" w:space="0" w:color="auto"/>
              <w:right w:val="single" w:sz="4" w:space="0" w:color="auto"/>
            </w:tcBorders>
            <w:noWrap/>
            <w:hideMark/>
          </w:tcPr>
          <w:p w14:paraId="5B46B9C3" w14:textId="77777777" w:rsidR="0083760B" w:rsidRPr="0083760B" w:rsidRDefault="0083760B" w:rsidP="0083760B">
            <w:pPr>
              <w:pStyle w:val="103"/>
            </w:pPr>
            <w:r w:rsidRPr="0083760B">
              <w:t>КТСПР</w:t>
            </w:r>
          </w:p>
        </w:tc>
        <w:tc>
          <w:tcPr>
            <w:tcW w:w="0" w:type="auto"/>
            <w:vMerge/>
            <w:tcBorders>
              <w:top w:val="single" w:sz="4" w:space="0" w:color="auto"/>
              <w:left w:val="single" w:sz="4" w:space="0" w:color="auto"/>
              <w:bottom w:val="single" w:sz="4" w:space="0" w:color="auto"/>
              <w:right w:val="single" w:sz="4" w:space="0" w:color="auto"/>
            </w:tcBorders>
            <w:hideMark/>
          </w:tcPr>
          <w:p w14:paraId="435155D7" w14:textId="77777777" w:rsidR="0083760B" w:rsidRPr="0083760B" w:rsidRDefault="0083760B" w:rsidP="0083760B"/>
        </w:tc>
      </w:tr>
      <w:tr w:rsidR="0083760B" w14:paraId="59582829" w14:textId="77777777" w:rsidTr="000F7ADE">
        <w:trPr>
          <w:trHeight w:val="255"/>
        </w:trPr>
        <w:tc>
          <w:tcPr>
            <w:tcW w:w="0" w:type="auto"/>
            <w:vMerge/>
            <w:tcBorders>
              <w:top w:val="single" w:sz="4" w:space="0" w:color="auto"/>
              <w:left w:val="single" w:sz="4" w:space="0" w:color="auto"/>
              <w:bottom w:val="single" w:sz="4" w:space="0" w:color="auto"/>
              <w:right w:val="single" w:sz="4" w:space="0" w:color="auto"/>
            </w:tcBorders>
            <w:hideMark/>
          </w:tcPr>
          <w:p w14:paraId="7D5F77D3"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5284C852" w14:textId="77777777" w:rsidR="0083760B" w:rsidRPr="0083760B" w:rsidRDefault="0083760B" w:rsidP="0083760B"/>
        </w:tc>
        <w:tc>
          <w:tcPr>
            <w:tcW w:w="0" w:type="auto"/>
            <w:vMerge/>
            <w:tcBorders>
              <w:top w:val="single" w:sz="4" w:space="0" w:color="auto"/>
              <w:left w:val="single" w:sz="4" w:space="0" w:color="auto"/>
              <w:bottom w:val="single" w:sz="4" w:space="0" w:color="auto"/>
              <w:right w:val="single" w:sz="4" w:space="0" w:color="auto"/>
            </w:tcBorders>
            <w:hideMark/>
          </w:tcPr>
          <w:p w14:paraId="4B05D691" w14:textId="77777777" w:rsidR="0083760B" w:rsidRPr="0083760B" w:rsidRDefault="0083760B" w:rsidP="0083760B"/>
        </w:tc>
        <w:tc>
          <w:tcPr>
            <w:tcW w:w="1253" w:type="pct"/>
            <w:tcBorders>
              <w:top w:val="single" w:sz="4" w:space="0" w:color="auto"/>
              <w:left w:val="single" w:sz="4" w:space="0" w:color="auto"/>
              <w:bottom w:val="single" w:sz="4" w:space="0" w:color="auto"/>
              <w:right w:val="single" w:sz="4" w:space="0" w:color="auto"/>
            </w:tcBorders>
            <w:hideMark/>
          </w:tcPr>
          <w:p w14:paraId="3A055E47" w14:textId="77777777" w:rsidR="0083760B" w:rsidRPr="0083760B" w:rsidRDefault="0083760B" w:rsidP="0083760B">
            <w:pPr>
              <w:pStyle w:val="103"/>
            </w:pPr>
            <w:r w:rsidRPr="0083760B">
              <w:t>Водомер</w:t>
            </w:r>
          </w:p>
        </w:tc>
        <w:tc>
          <w:tcPr>
            <w:tcW w:w="1060" w:type="pct"/>
            <w:tcBorders>
              <w:top w:val="single" w:sz="4" w:space="0" w:color="auto"/>
              <w:left w:val="single" w:sz="4" w:space="0" w:color="auto"/>
              <w:bottom w:val="single" w:sz="4" w:space="0" w:color="auto"/>
              <w:right w:val="single" w:sz="4" w:space="0" w:color="auto"/>
            </w:tcBorders>
            <w:noWrap/>
            <w:hideMark/>
          </w:tcPr>
          <w:p w14:paraId="7AFEAF51" w14:textId="77777777" w:rsidR="0083760B" w:rsidRPr="0083760B" w:rsidRDefault="0083760B" w:rsidP="0083760B">
            <w:pPr>
              <w:pStyle w:val="103"/>
            </w:pPr>
            <w:r w:rsidRPr="0083760B">
              <w:t>ВСКМ-90-20</w:t>
            </w:r>
          </w:p>
        </w:tc>
        <w:tc>
          <w:tcPr>
            <w:tcW w:w="757" w:type="pct"/>
            <w:tcBorders>
              <w:top w:val="single" w:sz="4" w:space="0" w:color="auto"/>
              <w:left w:val="single" w:sz="4" w:space="0" w:color="auto"/>
              <w:bottom w:val="single" w:sz="4" w:space="0" w:color="auto"/>
              <w:right w:val="single" w:sz="4" w:space="0" w:color="auto"/>
            </w:tcBorders>
            <w:noWrap/>
            <w:hideMark/>
          </w:tcPr>
          <w:p w14:paraId="1798BB5A" w14:textId="77777777" w:rsidR="0083760B" w:rsidRPr="0083760B" w:rsidRDefault="0083760B" w:rsidP="0083760B">
            <w:pPr>
              <w:pStyle w:val="103"/>
            </w:pPr>
            <w:r w:rsidRPr="0083760B">
              <w:t>2 кв.2017</w:t>
            </w:r>
          </w:p>
        </w:tc>
      </w:tr>
    </w:tbl>
    <w:p w14:paraId="0D98B20C" w14:textId="77777777" w:rsidR="0083760B" w:rsidRPr="0083760B" w:rsidRDefault="0083760B" w:rsidP="0083760B">
      <w:pPr>
        <w:pStyle w:val="a1"/>
      </w:pPr>
    </w:p>
    <w:p w14:paraId="35F334ED" w14:textId="77777777" w:rsidR="0083760B" w:rsidRPr="0083760B" w:rsidRDefault="0083760B" w:rsidP="0083760B">
      <w:pPr>
        <w:sectPr w:rsidR="0083760B" w:rsidRPr="0083760B">
          <w:pgSz w:w="16838" w:h="11906" w:orient="landscape"/>
          <w:pgMar w:top="1701" w:right="1134" w:bottom="851" w:left="1134" w:header="709" w:footer="709" w:gutter="0"/>
          <w:cols w:space="720"/>
        </w:sectPr>
      </w:pPr>
    </w:p>
    <w:p w14:paraId="4E423546" w14:textId="77777777" w:rsidR="0080215E" w:rsidRDefault="0080215E" w:rsidP="0080215E">
      <w:pPr>
        <w:pStyle w:val="111"/>
      </w:pPr>
      <w:r>
        <w:lastRenderedPageBreak/>
        <w:t>Статистика отказов и восстановлений оборудования источников тепловой энергии.</w:t>
      </w:r>
    </w:p>
    <w:p w14:paraId="5D029BB7" w14:textId="63CD0A22" w:rsidR="0083760B" w:rsidRPr="0083760B" w:rsidRDefault="0017746A" w:rsidP="0083760B">
      <w:pPr>
        <w:pStyle w:val="a1"/>
      </w:pPr>
      <w:r w:rsidRPr="0017746A">
        <w:t>Отказов оборудования источников тепловой энергии не установлено. Статистика отказов не представлена.</w:t>
      </w:r>
    </w:p>
    <w:p w14:paraId="481C9ACA" w14:textId="77777777" w:rsidR="0083760B" w:rsidRPr="0083760B" w:rsidRDefault="0083760B" w:rsidP="0083760B">
      <w:pPr>
        <w:pStyle w:val="a1"/>
      </w:pPr>
    </w:p>
    <w:p w14:paraId="0C6B1306" w14:textId="77777777" w:rsidR="0080215E" w:rsidRDefault="0080215E" w:rsidP="0080215E">
      <w:pPr>
        <w:pStyle w:val="111"/>
      </w:pPr>
      <w:r>
        <w:t>Предписания надзорных органов по запрещению дальнейшей эксплуатации источников тепловой энергии.</w:t>
      </w:r>
    </w:p>
    <w:p w14:paraId="02C58647" w14:textId="57C4FBDD" w:rsidR="0083760B" w:rsidRPr="0083760B" w:rsidRDefault="0017746A" w:rsidP="0083760B">
      <w:pPr>
        <w:pStyle w:val="a1"/>
      </w:pPr>
      <w:r w:rsidRPr="0017746A">
        <w:t>Предписания надзорных органов по запрещению дальнейшей эксплуатации источников тепловой энергии с учетом воздействия на окружающую среду отсутствуют.</w:t>
      </w:r>
    </w:p>
    <w:p w14:paraId="6EBD1500" w14:textId="77777777" w:rsidR="0083760B" w:rsidRPr="0083760B" w:rsidRDefault="0083760B" w:rsidP="0083760B">
      <w:pPr>
        <w:pStyle w:val="a1"/>
      </w:pPr>
    </w:p>
    <w:p w14:paraId="66DB9E95" w14:textId="77777777" w:rsidR="0080215E" w:rsidRDefault="0080215E" w:rsidP="0080215E">
      <w:pPr>
        <w:pStyle w:val="111"/>
      </w:pPr>
      <w: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p>
    <w:p w14:paraId="125F952B" w14:textId="77777777" w:rsidR="0083760B" w:rsidRPr="0083760B" w:rsidRDefault="0083760B" w:rsidP="0083760B">
      <w:pPr>
        <w:pStyle w:val="a1"/>
      </w:pPr>
      <w:r w:rsidRPr="0083760B">
        <w:t>На территории поселения отсутствуют источники с комбинированной выработкой тепловой и электрической мощностью, в том числе которые отнесены к объектам, электрическая мощность которых поставляется в вынужденном режиме.</w:t>
      </w:r>
    </w:p>
    <w:p w14:paraId="385A117D" w14:textId="77777777" w:rsidR="001F2496" w:rsidRPr="001F2496" w:rsidRDefault="001F2496" w:rsidP="001F2496">
      <w:pPr>
        <w:pStyle w:val="a1"/>
      </w:pPr>
    </w:p>
    <w:p w14:paraId="09DC3B40" w14:textId="77777777" w:rsidR="0080215E" w:rsidRDefault="0080215E" w:rsidP="0080215E">
      <w:pPr>
        <w:pStyle w:val="11"/>
      </w:pPr>
      <w:r>
        <w:t>Тепловые сети, сооружения на них.</w:t>
      </w:r>
    </w:p>
    <w:p w14:paraId="09DC3B41" w14:textId="77777777" w:rsidR="0080215E" w:rsidRDefault="0080215E" w:rsidP="0080215E">
      <w:pPr>
        <w:pStyle w:val="111"/>
      </w:pPr>
      <w: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p>
    <w:p w14:paraId="54D57E39" w14:textId="079BF828" w:rsidR="00724C19" w:rsidRDefault="00724C19" w:rsidP="00724C19">
      <w:pPr>
        <w:pStyle w:val="a1"/>
      </w:pPr>
      <w:r w:rsidRPr="00724C19">
        <w:t>Общая протяженность тепловых сетей в Еремизино-Борисовско</w:t>
      </w:r>
      <w:r>
        <w:t>м</w:t>
      </w:r>
      <w:r w:rsidRPr="00724C19">
        <w:t xml:space="preserve"> сельском поселении составляет 0,</w:t>
      </w:r>
      <w:r w:rsidR="0027499D">
        <w:t>699</w:t>
      </w:r>
      <w:r w:rsidRPr="00724C19">
        <w:t xml:space="preserve"> км в двухтрубном исчислении. Все тепловые сети находятся в собственности Управления муниципальных ресурсов администрации муниципального образования Тихорецкого района. Весь объем сетей передан в эксплуатацию МУП ТГП ТР «Тихорецктепло». Часть информации переданных сетей </w:t>
      </w:r>
      <w:r w:rsidRPr="00724C19">
        <w:lastRenderedPageBreak/>
        <w:t>в документации отсутствует. Структура действующих (по которым осуществляется передача теплоносителя) тепловых сетей представлена в таблице</w:t>
      </w:r>
      <w:r>
        <w:t> </w:t>
      </w:r>
      <w:r w:rsidRPr="00724C19">
        <w:fldChar w:fldCharType="begin"/>
      </w:r>
      <w:r w:rsidRPr="00724C19">
        <w:instrText xml:space="preserve"> REF _Ref451324177 \h </w:instrText>
      </w:r>
      <w:r w:rsidRPr="00724C19">
        <w:fldChar w:fldCharType="separate"/>
      </w:r>
      <w:r w:rsidR="00D01E94">
        <w:rPr>
          <w:noProof/>
        </w:rPr>
        <w:t>9</w:t>
      </w:r>
      <w:r w:rsidRPr="00724C19">
        <w:fldChar w:fldCharType="end"/>
      </w:r>
      <w:r w:rsidRPr="00724C19">
        <w:t>.</w:t>
      </w:r>
    </w:p>
    <w:p w14:paraId="1456B240" w14:textId="77777777" w:rsidR="00180324" w:rsidRPr="00724C19" w:rsidRDefault="00180324" w:rsidP="00724C19">
      <w:pPr>
        <w:pStyle w:val="a1"/>
      </w:pPr>
    </w:p>
    <w:p w14:paraId="1D5834AA" w14:textId="77777777" w:rsidR="00724C19" w:rsidRPr="00724C19" w:rsidRDefault="00724C19" w:rsidP="00724C19">
      <w:pPr>
        <w:pStyle w:val="a1"/>
        <w:sectPr w:rsidR="00724C19" w:rsidRPr="00724C19">
          <w:pgSz w:w="11906" w:h="16838"/>
          <w:pgMar w:top="1134" w:right="850" w:bottom="1134" w:left="1701" w:header="708" w:footer="708" w:gutter="0"/>
          <w:cols w:space="708"/>
          <w:docGrid w:linePitch="360"/>
        </w:sectPr>
      </w:pPr>
    </w:p>
    <w:p w14:paraId="5BE91D12" w14:textId="41FECC27" w:rsidR="00724C19" w:rsidRPr="00724C19" w:rsidRDefault="00724C19" w:rsidP="00724C19">
      <w:pPr>
        <w:pStyle w:val="a1"/>
      </w:pPr>
      <w:r w:rsidRPr="00724C19">
        <w:lastRenderedPageBreak/>
        <w:t xml:space="preserve">Таблица </w:t>
      </w:r>
      <w:fldSimple w:instr=" SEQ Таблица \* ARABIC ">
        <w:bookmarkStart w:id="20" w:name="_Ref451324177"/>
        <w:r w:rsidR="00D01E94">
          <w:rPr>
            <w:noProof/>
          </w:rPr>
          <w:t>9</w:t>
        </w:r>
        <w:bookmarkEnd w:id="20"/>
      </w:fldSimple>
      <w:r w:rsidRPr="00724C19">
        <w:t xml:space="preserve"> – Структура тепловых сетей </w:t>
      </w:r>
      <w:r w:rsidR="0074049A" w:rsidRPr="0074049A">
        <w:t>Еремизино-Борисовско</w:t>
      </w:r>
      <w:r w:rsidR="0074049A">
        <w:t>го</w:t>
      </w:r>
      <w:r w:rsidRPr="00724C19">
        <w:t xml:space="preserve"> сельского поселения на 01.01.2018</w:t>
      </w:r>
    </w:p>
    <w:tbl>
      <w:tblPr>
        <w:tblW w:w="5000" w:type="pct"/>
        <w:tblLook w:val="04A0" w:firstRow="1" w:lastRow="0" w:firstColumn="1" w:lastColumn="0" w:noHBand="0" w:noVBand="1"/>
      </w:tblPr>
      <w:tblGrid>
        <w:gridCol w:w="5382"/>
        <w:gridCol w:w="1701"/>
        <w:gridCol w:w="993"/>
        <w:gridCol w:w="1275"/>
        <w:gridCol w:w="1278"/>
        <w:gridCol w:w="1415"/>
        <w:gridCol w:w="993"/>
        <w:gridCol w:w="1523"/>
      </w:tblGrid>
      <w:tr w:rsidR="00724C19" w:rsidRPr="00724C19" w14:paraId="19639217" w14:textId="77777777" w:rsidTr="00D56A1A">
        <w:trPr>
          <w:trHeight w:val="510"/>
          <w:tblHeader/>
        </w:trPr>
        <w:tc>
          <w:tcPr>
            <w:tcW w:w="184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0D280A" w14:textId="77777777" w:rsidR="00724C19" w:rsidRPr="00724C19" w:rsidRDefault="00724C19" w:rsidP="00724C19">
            <w:pPr>
              <w:pStyle w:val="103"/>
            </w:pPr>
            <w:r w:rsidRPr="00724C19">
              <w:t>Наименование организации</w:t>
            </w:r>
          </w:p>
        </w:tc>
        <w:tc>
          <w:tcPr>
            <w:tcW w:w="584" w:type="pct"/>
            <w:tcBorders>
              <w:top w:val="single" w:sz="4" w:space="0" w:color="auto"/>
              <w:left w:val="nil"/>
              <w:bottom w:val="single" w:sz="4" w:space="0" w:color="auto"/>
              <w:right w:val="single" w:sz="4" w:space="0" w:color="auto"/>
            </w:tcBorders>
            <w:shd w:val="clear" w:color="auto" w:fill="auto"/>
            <w:vAlign w:val="center"/>
            <w:hideMark/>
          </w:tcPr>
          <w:p w14:paraId="28C5BBB6" w14:textId="77777777" w:rsidR="00724C19" w:rsidRPr="00724C19" w:rsidRDefault="00724C19" w:rsidP="00724C19">
            <w:pPr>
              <w:pStyle w:val="103"/>
            </w:pPr>
            <w:r w:rsidRPr="00724C19">
              <w:t>Протяженность (2-х тр.), м</w:t>
            </w:r>
          </w:p>
        </w:tc>
        <w:tc>
          <w:tcPr>
            <w:tcW w:w="341" w:type="pct"/>
            <w:tcBorders>
              <w:top w:val="single" w:sz="4" w:space="0" w:color="auto"/>
              <w:left w:val="nil"/>
              <w:bottom w:val="single" w:sz="4" w:space="0" w:color="auto"/>
              <w:right w:val="single" w:sz="4" w:space="0" w:color="auto"/>
            </w:tcBorders>
            <w:shd w:val="clear" w:color="auto" w:fill="auto"/>
            <w:vAlign w:val="center"/>
            <w:hideMark/>
          </w:tcPr>
          <w:p w14:paraId="44BEF1CF" w14:textId="77777777" w:rsidR="00724C19" w:rsidRPr="00724C19" w:rsidRDefault="00724C19" w:rsidP="00724C19">
            <w:pPr>
              <w:pStyle w:val="103"/>
            </w:pPr>
            <w:r w:rsidRPr="00724C19">
              <w:t>в т. ч. ГВС, м</w:t>
            </w:r>
          </w:p>
        </w:tc>
        <w:tc>
          <w:tcPr>
            <w:tcW w:w="438" w:type="pct"/>
            <w:tcBorders>
              <w:top w:val="single" w:sz="4" w:space="0" w:color="auto"/>
              <w:left w:val="nil"/>
              <w:bottom w:val="single" w:sz="4" w:space="0" w:color="auto"/>
              <w:right w:val="single" w:sz="4" w:space="0" w:color="auto"/>
            </w:tcBorders>
            <w:shd w:val="clear" w:color="auto" w:fill="auto"/>
            <w:vAlign w:val="center"/>
            <w:hideMark/>
          </w:tcPr>
          <w:p w14:paraId="6C4F70FB" w14:textId="77777777" w:rsidR="00724C19" w:rsidRPr="00724C19" w:rsidRDefault="00724C19" w:rsidP="00724C19">
            <w:pPr>
              <w:pStyle w:val="103"/>
            </w:pPr>
            <w:r w:rsidRPr="00724C19">
              <w:t>в т. ч. магистр, м</w:t>
            </w:r>
          </w:p>
        </w:tc>
        <w:tc>
          <w:tcPr>
            <w:tcW w:w="439" w:type="pct"/>
            <w:tcBorders>
              <w:top w:val="single" w:sz="4" w:space="0" w:color="auto"/>
              <w:left w:val="nil"/>
              <w:bottom w:val="single" w:sz="4" w:space="0" w:color="auto"/>
              <w:right w:val="single" w:sz="4" w:space="0" w:color="auto"/>
            </w:tcBorders>
            <w:shd w:val="clear" w:color="auto" w:fill="auto"/>
            <w:vAlign w:val="center"/>
            <w:hideMark/>
          </w:tcPr>
          <w:p w14:paraId="3EAE44C5" w14:textId="77777777" w:rsidR="00724C19" w:rsidRPr="00724C19" w:rsidRDefault="00724C19" w:rsidP="00724C19">
            <w:pPr>
              <w:pStyle w:val="103"/>
            </w:pPr>
            <w:r w:rsidRPr="00724C19">
              <w:t>в т. ч. распред, м</w:t>
            </w:r>
          </w:p>
        </w:tc>
        <w:tc>
          <w:tcPr>
            <w:tcW w:w="486" w:type="pct"/>
            <w:tcBorders>
              <w:top w:val="single" w:sz="4" w:space="0" w:color="auto"/>
              <w:left w:val="nil"/>
              <w:bottom w:val="single" w:sz="4" w:space="0" w:color="auto"/>
              <w:right w:val="single" w:sz="4" w:space="0" w:color="auto"/>
            </w:tcBorders>
            <w:shd w:val="clear" w:color="auto" w:fill="auto"/>
            <w:vAlign w:val="center"/>
            <w:hideMark/>
          </w:tcPr>
          <w:p w14:paraId="3E910F82" w14:textId="77777777" w:rsidR="00724C19" w:rsidRPr="00724C19" w:rsidRDefault="00724C19" w:rsidP="00724C19">
            <w:pPr>
              <w:pStyle w:val="103"/>
            </w:pPr>
            <w:r w:rsidRPr="00724C19">
              <w:t>Мат. хар-ка, м</w:t>
            </w:r>
            <w:r w:rsidRPr="0027499D">
              <w:rPr>
                <w:rStyle w:val="aff3"/>
              </w:rPr>
              <w:t>2</w:t>
            </w:r>
          </w:p>
        </w:tc>
        <w:tc>
          <w:tcPr>
            <w:tcW w:w="341" w:type="pct"/>
            <w:tcBorders>
              <w:top w:val="single" w:sz="4" w:space="0" w:color="auto"/>
              <w:left w:val="nil"/>
              <w:bottom w:val="single" w:sz="4" w:space="0" w:color="auto"/>
              <w:right w:val="single" w:sz="4" w:space="0" w:color="auto"/>
            </w:tcBorders>
            <w:shd w:val="clear" w:color="auto" w:fill="auto"/>
            <w:vAlign w:val="center"/>
            <w:hideMark/>
          </w:tcPr>
          <w:p w14:paraId="5E0CD52D" w14:textId="77777777" w:rsidR="00724C19" w:rsidRPr="00724C19" w:rsidRDefault="00724C19" w:rsidP="00724C19">
            <w:pPr>
              <w:pStyle w:val="103"/>
            </w:pPr>
            <w:r w:rsidRPr="00724C19">
              <w:t>Объем сети, м</w:t>
            </w:r>
            <w:r w:rsidRPr="0027499D">
              <w:rPr>
                <w:rStyle w:val="aff3"/>
              </w:rPr>
              <w:t>3</w:t>
            </w:r>
          </w:p>
        </w:tc>
        <w:tc>
          <w:tcPr>
            <w:tcW w:w="523" w:type="pct"/>
            <w:tcBorders>
              <w:top w:val="single" w:sz="4" w:space="0" w:color="auto"/>
              <w:left w:val="nil"/>
              <w:bottom w:val="single" w:sz="4" w:space="0" w:color="auto"/>
              <w:right w:val="single" w:sz="4" w:space="0" w:color="auto"/>
            </w:tcBorders>
            <w:shd w:val="clear" w:color="auto" w:fill="auto"/>
            <w:vAlign w:val="center"/>
            <w:hideMark/>
          </w:tcPr>
          <w:p w14:paraId="2D5B0F38" w14:textId="77777777" w:rsidR="00724C19" w:rsidRPr="00724C19" w:rsidRDefault="00724C19" w:rsidP="00724C19">
            <w:pPr>
              <w:pStyle w:val="103"/>
            </w:pPr>
            <w:r w:rsidRPr="00724C19">
              <w:t>Средневзв. диаметр, мм</w:t>
            </w:r>
          </w:p>
        </w:tc>
      </w:tr>
      <w:tr w:rsidR="0027499D" w:rsidRPr="00724C19" w14:paraId="1AF44755" w14:textId="77777777" w:rsidTr="00D56A1A">
        <w:trPr>
          <w:trHeight w:val="255"/>
        </w:trPr>
        <w:tc>
          <w:tcPr>
            <w:tcW w:w="1848" w:type="pct"/>
            <w:tcBorders>
              <w:top w:val="nil"/>
              <w:left w:val="single" w:sz="4" w:space="0" w:color="auto"/>
              <w:bottom w:val="single" w:sz="4" w:space="0" w:color="auto"/>
              <w:right w:val="single" w:sz="4" w:space="0" w:color="auto"/>
            </w:tcBorders>
            <w:shd w:val="clear" w:color="auto" w:fill="auto"/>
            <w:noWrap/>
            <w:vAlign w:val="bottom"/>
          </w:tcPr>
          <w:p w14:paraId="1BE83F6B" w14:textId="77777777" w:rsidR="0027499D" w:rsidRPr="0027499D" w:rsidRDefault="0027499D" w:rsidP="0027499D">
            <w:pPr>
              <w:pStyle w:val="103"/>
            </w:pPr>
            <w:r w:rsidRPr="0027499D">
              <w:t>МУП ТГП ТР «Тихорецктепло»</w:t>
            </w:r>
          </w:p>
        </w:tc>
        <w:tc>
          <w:tcPr>
            <w:tcW w:w="584" w:type="pct"/>
            <w:tcBorders>
              <w:top w:val="nil"/>
              <w:left w:val="nil"/>
              <w:bottom w:val="single" w:sz="4" w:space="0" w:color="auto"/>
              <w:right w:val="single" w:sz="4" w:space="0" w:color="auto"/>
            </w:tcBorders>
            <w:shd w:val="clear" w:color="auto" w:fill="auto"/>
            <w:noWrap/>
          </w:tcPr>
          <w:p w14:paraId="37D5B527" w14:textId="288A575A" w:rsidR="0027499D" w:rsidRPr="0027499D" w:rsidRDefault="0027499D" w:rsidP="0027499D">
            <w:pPr>
              <w:pStyle w:val="103"/>
            </w:pPr>
            <w:r w:rsidRPr="0027499D">
              <w:t>699.0</w:t>
            </w:r>
          </w:p>
        </w:tc>
        <w:tc>
          <w:tcPr>
            <w:tcW w:w="341" w:type="pct"/>
            <w:tcBorders>
              <w:top w:val="nil"/>
              <w:left w:val="nil"/>
              <w:bottom w:val="single" w:sz="4" w:space="0" w:color="auto"/>
              <w:right w:val="single" w:sz="4" w:space="0" w:color="auto"/>
            </w:tcBorders>
            <w:shd w:val="clear" w:color="auto" w:fill="auto"/>
            <w:noWrap/>
            <w:vAlign w:val="center"/>
          </w:tcPr>
          <w:p w14:paraId="1C93655F" w14:textId="667C3BCD" w:rsidR="0027499D" w:rsidRPr="0027499D" w:rsidRDefault="0027499D" w:rsidP="0027499D">
            <w:pPr>
              <w:pStyle w:val="103"/>
            </w:pPr>
            <w:r>
              <w:t>0.0</w:t>
            </w:r>
          </w:p>
        </w:tc>
        <w:tc>
          <w:tcPr>
            <w:tcW w:w="438" w:type="pct"/>
            <w:tcBorders>
              <w:top w:val="nil"/>
              <w:left w:val="nil"/>
              <w:bottom w:val="single" w:sz="4" w:space="0" w:color="auto"/>
              <w:right w:val="single" w:sz="4" w:space="0" w:color="auto"/>
            </w:tcBorders>
            <w:shd w:val="clear" w:color="auto" w:fill="auto"/>
            <w:noWrap/>
            <w:vAlign w:val="center"/>
          </w:tcPr>
          <w:p w14:paraId="5DA4BCEF" w14:textId="2218A2F3" w:rsidR="0027499D" w:rsidRPr="0027499D" w:rsidRDefault="0027499D" w:rsidP="0027499D">
            <w:pPr>
              <w:pStyle w:val="103"/>
            </w:pPr>
            <w:r w:rsidRPr="0027499D">
              <w:t>435.0</w:t>
            </w:r>
          </w:p>
        </w:tc>
        <w:tc>
          <w:tcPr>
            <w:tcW w:w="439" w:type="pct"/>
            <w:tcBorders>
              <w:top w:val="nil"/>
              <w:left w:val="nil"/>
              <w:bottom w:val="single" w:sz="4" w:space="0" w:color="auto"/>
              <w:right w:val="single" w:sz="4" w:space="0" w:color="auto"/>
            </w:tcBorders>
            <w:shd w:val="clear" w:color="auto" w:fill="auto"/>
            <w:noWrap/>
            <w:vAlign w:val="center"/>
          </w:tcPr>
          <w:p w14:paraId="13F10B59" w14:textId="70A33095" w:rsidR="0027499D" w:rsidRPr="0027499D" w:rsidRDefault="0027499D" w:rsidP="0027499D">
            <w:pPr>
              <w:pStyle w:val="103"/>
            </w:pPr>
            <w:r w:rsidRPr="0027499D">
              <w:t>264.0</w:t>
            </w:r>
          </w:p>
        </w:tc>
        <w:tc>
          <w:tcPr>
            <w:tcW w:w="486" w:type="pct"/>
            <w:tcBorders>
              <w:top w:val="nil"/>
              <w:left w:val="nil"/>
              <w:bottom w:val="single" w:sz="4" w:space="0" w:color="auto"/>
              <w:right w:val="single" w:sz="4" w:space="0" w:color="auto"/>
            </w:tcBorders>
            <w:shd w:val="clear" w:color="auto" w:fill="auto"/>
            <w:noWrap/>
            <w:vAlign w:val="center"/>
          </w:tcPr>
          <w:p w14:paraId="214D05BD" w14:textId="73834C94" w:rsidR="0027499D" w:rsidRPr="0027499D" w:rsidRDefault="0027499D" w:rsidP="0027499D">
            <w:pPr>
              <w:pStyle w:val="103"/>
            </w:pPr>
            <w:r w:rsidRPr="0027499D">
              <w:t>236.6</w:t>
            </w:r>
          </w:p>
        </w:tc>
        <w:tc>
          <w:tcPr>
            <w:tcW w:w="341" w:type="pct"/>
            <w:tcBorders>
              <w:top w:val="nil"/>
              <w:left w:val="nil"/>
              <w:bottom w:val="single" w:sz="4" w:space="0" w:color="auto"/>
              <w:right w:val="single" w:sz="4" w:space="0" w:color="auto"/>
            </w:tcBorders>
            <w:shd w:val="clear" w:color="auto" w:fill="auto"/>
            <w:noWrap/>
          </w:tcPr>
          <w:p w14:paraId="22E1E42D" w14:textId="604713EC" w:rsidR="0027499D" w:rsidRPr="0027499D" w:rsidRDefault="0027499D" w:rsidP="0027499D">
            <w:pPr>
              <w:pStyle w:val="103"/>
            </w:pPr>
            <w:r w:rsidRPr="0027499D">
              <w:t>31.4</w:t>
            </w:r>
          </w:p>
        </w:tc>
        <w:tc>
          <w:tcPr>
            <w:tcW w:w="523" w:type="pct"/>
            <w:tcBorders>
              <w:top w:val="nil"/>
              <w:left w:val="nil"/>
              <w:bottom w:val="single" w:sz="4" w:space="0" w:color="auto"/>
              <w:right w:val="single" w:sz="4" w:space="0" w:color="auto"/>
            </w:tcBorders>
            <w:shd w:val="clear" w:color="auto" w:fill="auto"/>
            <w:noWrap/>
          </w:tcPr>
          <w:p w14:paraId="4EFB54E2" w14:textId="21D42FBC" w:rsidR="0027499D" w:rsidRPr="0027499D" w:rsidRDefault="0027499D" w:rsidP="0027499D">
            <w:pPr>
              <w:pStyle w:val="103"/>
            </w:pPr>
            <w:r>
              <w:t>169</w:t>
            </w:r>
          </w:p>
        </w:tc>
      </w:tr>
      <w:tr w:rsidR="0027499D" w:rsidRPr="00724C19" w14:paraId="5693309E" w14:textId="77777777" w:rsidTr="00D56A1A">
        <w:trPr>
          <w:trHeight w:val="255"/>
        </w:trPr>
        <w:tc>
          <w:tcPr>
            <w:tcW w:w="1848" w:type="pct"/>
            <w:tcBorders>
              <w:top w:val="nil"/>
              <w:left w:val="single" w:sz="4" w:space="0" w:color="auto"/>
              <w:bottom w:val="single" w:sz="4" w:space="0" w:color="auto"/>
              <w:right w:val="single" w:sz="4" w:space="0" w:color="auto"/>
            </w:tcBorders>
            <w:shd w:val="clear" w:color="auto" w:fill="auto"/>
            <w:noWrap/>
            <w:vAlign w:val="center"/>
          </w:tcPr>
          <w:p w14:paraId="28614A91" w14:textId="5BF7923C" w:rsidR="0027499D" w:rsidRPr="0027499D" w:rsidRDefault="0027499D" w:rsidP="0027499D">
            <w:pPr>
              <w:pStyle w:val="103"/>
            </w:pPr>
            <w:r w:rsidRPr="0027499D">
              <w:t>Всего</w:t>
            </w:r>
          </w:p>
        </w:tc>
        <w:tc>
          <w:tcPr>
            <w:tcW w:w="584" w:type="pct"/>
            <w:tcBorders>
              <w:top w:val="nil"/>
              <w:left w:val="nil"/>
              <w:bottom w:val="single" w:sz="4" w:space="0" w:color="auto"/>
              <w:right w:val="single" w:sz="4" w:space="0" w:color="auto"/>
            </w:tcBorders>
            <w:shd w:val="clear" w:color="auto" w:fill="auto"/>
            <w:noWrap/>
          </w:tcPr>
          <w:p w14:paraId="3776697A" w14:textId="5E45D4C3" w:rsidR="0027499D" w:rsidRPr="0027499D" w:rsidRDefault="0027499D" w:rsidP="0027499D">
            <w:pPr>
              <w:pStyle w:val="103"/>
            </w:pPr>
            <w:r w:rsidRPr="0027499D">
              <w:t>699.0</w:t>
            </w:r>
          </w:p>
        </w:tc>
        <w:tc>
          <w:tcPr>
            <w:tcW w:w="341" w:type="pct"/>
            <w:tcBorders>
              <w:top w:val="nil"/>
              <w:left w:val="nil"/>
              <w:bottom w:val="single" w:sz="4" w:space="0" w:color="auto"/>
              <w:right w:val="single" w:sz="4" w:space="0" w:color="auto"/>
            </w:tcBorders>
            <w:shd w:val="clear" w:color="auto" w:fill="auto"/>
            <w:noWrap/>
            <w:vAlign w:val="center"/>
          </w:tcPr>
          <w:p w14:paraId="54B94E20" w14:textId="5867747C" w:rsidR="0027499D" w:rsidRPr="0027499D" w:rsidRDefault="0027499D" w:rsidP="0027499D">
            <w:pPr>
              <w:pStyle w:val="103"/>
            </w:pPr>
            <w:r w:rsidRPr="0027499D">
              <w:t>0.0</w:t>
            </w:r>
          </w:p>
        </w:tc>
        <w:tc>
          <w:tcPr>
            <w:tcW w:w="438" w:type="pct"/>
            <w:tcBorders>
              <w:top w:val="nil"/>
              <w:left w:val="nil"/>
              <w:bottom w:val="single" w:sz="4" w:space="0" w:color="auto"/>
              <w:right w:val="single" w:sz="4" w:space="0" w:color="auto"/>
            </w:tcBorders>
            <w:shd w:val="clear" w:color="auto" w:fill="auto"/>
            <w:noWrap/>
            <w:vAlign w:val="center"/>
          </w:tcPr>
          <w:p w14:paraId="63F7158A" w14:textId="13EC8BB2" w:rsidR="0027499D" w:rsidRPr="0027499D" w:rsidRDefault="0027499D" w:rsidP="0027499D">
            <w:pPr>
              <w:pStyle w:val="103"/>
            </w:pPr>
            <w:r w:rsidRPr="0027499D">
              <w:t>435.0</w:t>
            </w:r>
          </w:p>
        </w:tc>
        <w:tc>
          <w:tcPr>
            <w:tcW w:w="439" w:type="pct"/>
            <w:tcBorders>
              <w:top w:val="nil"/>
              <w:left w:val="nil"/>
              <w:bottom w:val="single" w:sz="4" w:space="0" w:color="auto"/>
              <w:right w:val="single" w:sz="4" w:space="0" w:color="auto"/>
            </w:tcBorders>
            <w:shd w:val="clear" w:color="auto" w:fill="auto"/>
            <w:noWrap/>
            <w:vAlign w:val="center"/>
          </w:tcPr>
          <w:p w14:paraId="190228E6" w14:textId="74B7EC8D" w:rsidR="0027499D" w:rsidRPr="0027499D" w:rsidRDefault="0027499D" w:rsidP="0027499D">
            <w:pPr>
              <w:pStyle w:val="103"/>
            </w:pPr>
            <w:r w:rsidRPr="0027499D">
              <w:t>264.0</w:t>
            </w:r>
          </w:p>
        </w:tc>
        <w:tc>
          <w:tcPr>
            <w:tcW w:w="486" w:type="pct"/>
            <w:tcBorders>
              <w:top w:val="nil"/>
              <w:left w:val="nil"/>
              <w:bottom w:val="single" w:sz="4" w:space="0" w:color="auto"/>
              <w:right w:val="single" w:sz="4" w:space="0" w:color="auto"/>
            </w:tcBorders>
            <w:shd w:val="clear" w:color="auto" w:fill="auto"/>
            <w:noWrap/>
            <w:vAlign w:val="center"/>
          </w:tcPr>
          <w:p w14:paraId="02E7CA43" w14:textId="4EFAC29A" w:rsidR="0027499D" w:rsidRPr="0027499D" w:rsidRDefault="0027499D" w:rsidP="0027499D">
            <w:pPr>
              <w:pStyle w:val="103"/>
            </w:pPr>
            <w:r w:rsidRPr="0027499D">
              <w:t>236.6</w:t>
            </w:r>
          </w:p>
        </w:tc>
        <w:tc>
          <w:tcPr>
            <w:tcW w:w="341" w:type="pct"/>
            <w:tcBorders>
              <w:top w:val="nil"/>
              <w:left w:val="nil"/>
              <w:bottom w:val="single" w:sz="4" w:space="0" w:color="auto"/>
              <w:right w:val="single" w:sz="4" w:space="0" w:color="auto"/>
            </w:tcBorders>
            <w:shd w:val="clear" w:color="auto" w:fill="auto"/>
            <w:noWrap/>
          </w:tcPr>
          <w:p w14:paraId="1147237E" w14:textId="05085EA6" w:rsidR="0027499D" w:rsidRPr="0027499D" w:rsidRDefault="0027499D" w:rsidP="0027499D">
            <w:pPr>
              <w:pStyle w:val="103"/>
            </w:pPr>
            <w:r w:rsidRPr="0027499D">
              <w:t>31.4</w:t>
            </w:r>
          </w:p>
        </w:tc>
        <w:tc>
          <w:tcPr>
            <w:tcW w:w="523" w:type="pct"/>
            <w:tcBorders>
              <w:top w:val="nil"/>
              <w:left w:val="nil"/>
              <w:bottom w:val="single" w:sz="4" w:space="0" w:color="auto"/>
              <w:right w:val="single" w:sz="4" w:space="0" w:color="auto"/>
            </w:tcBorders>
            <w:shd w:val="clear" w:color="auto" w:fill="auto"/>
            <w:noWrap/>
          </w:tcPr>
          <w:p w14:paraId="71294043" w14:textId="3336E4E2" w:rsidR="0027499D" w:rsidRPr="0027499D" w:rsidRDefault="0027499D" w:rsidP="0027499D">
            <w:pPr>
              <w:pStyle w:val="103"/>
            </w:pPr>
            <w:r w:rsidRPr="0027499D">
              <w:t>169</w:t>
            </w:r>
          </w:p>
        </w:tc>
      </w:tr>
    </w:tbl>
    <w:p w14:paraId="67BCF4FD" w14:textId="77777777" w:rsidR="00724C19" w:rsidRPr="00724C19" w:rsidRDefault="00724C19" w:rsidP="00724C19">
      <w:pPr>
        <w:pStyle w:val="a1"/>
      </w:pPr>
    </w:p>
    <w:p w14:paraId="570F74B6" w14:textId="77777777" w:rsidR="00724C19" w:rsidRPr="00724C19" w:rsidRDefault="00724C19" w:rsidP="00724C19">
      <w:pPr>
        <w:pStyle w:val="a1"/>
        <w:sectPr w:rsidR="00724C19" w:rsidRPr="00724C19" w:rsidSect="00D56A1A">
          <w:pgSz w:w="16838" w:h="11906" w:orient="landscape"/>
          <w:pgMar w:top="1701" w:right="1134" w:bottom="851" w:left="1134" w:header="709" w:footer="709" w:gutter="0"/>
          <w:cols w:space="708"/>
          <w:docGrid w:linePitch="360"/>
        </w:sectPr>
      </w:pPr>
    </w:p>
    <w:p w14:paraId="09DC3B42" w14:textId="77777777" w:rsidR="0080215E" w:rsidRDefault="0080215E" w:rsidP="0080215E">
      <w:pPr>
        <w:pStyle w:val="111"/>
      </w:pPr>
      <w:r>
        <w:lastRenderedPageBreak/>
        <w:t>Карты (схемы) тепловых сетей в зонах действия источников тепловой энергии в электронной форме и (или) на бумажном носителе.</w:t>
      </w:r>
    </w:p>
    <w:p w14:paraId="4C5C3A71" w14:textId="5B916C25" w:rsidR="00A86BB6" w:rsidRPr="00A86BB6" w:rsidRDefault="00A86BB6" w:rsidP="00A86BB6">
      <w:pPr>
        <w:pStyle w:val="a1"/>
      </w:pPr>
      <w:r w:rsidRPr="00A86BB6">
        <w:t>Схемы тепловых сетей в зонах действия источников тепловой энергии МУП ТГП ТР «Тихорецктепло» на территории Еремизино-Борисовского се</w:t>
      </w:r>
      <w:r w:rsidR="00945D86">
        <w:t xml:space="preserve">льского поселения представлены на рисунках </w:t>
      </w:r>
      <w:r w:rsidR="009716DF">
        <w:fldChar w:fldCharType="begin"/>
      </w:r>
      <w:r w:rsidR="009716DF">
        <w:instrText xml:space="preserve"> REF _Ref530994261 \h </w:instrText>
      </w:r>
      <w:r w:rsidR="009716DF">
        <w:fldChar w:fldCharType="separate"/>
      </w:r>
      <w:r w:rsidR="00D01E94">
        <w:rPr>
          <w:noProof/>
        </w:rPr>
        <w:t>3</w:t>
      </w:r>
      <w:r w:rsidR="009716DF">
        <w:fldChar w:fldCharType="end"/>
      </w:r>
      <w:r w:rsidR="00945D86">
        <w:t>-</w:t>
      </w:r>
      <w:r w:rsidR="009716DF">
        <w:fldChar w:fldCharType="begin"/>
      </w:r>
      <w:r w:rsidR="009716DF">
        <w:instrText xml:space="preserve"> REF _Ref530994270 \h </w:instrText>
      </w:r>
      <w:r w:rsidR="009716DF">
        <w:fldChar w:fldCharType="separate"/>
      </w:r>
      <w:r w:rsidR="00D01E94">
        <w:rPr>
          <w:noProof/>
        </w:rPr>
        <w:t>4</w:t>
      </w:r>
      <w:r w:rsidR="009716DF">
        <w:fldChar w:fldCharType="end"/>
      </w:r>
      <w:r w:rsidRPr="00A86BB6">
        <w:t>.</w:t>
      </w:r>
    </w:p>
    <w:p w14:paraId="6215AA8F" w14:textId="77777777" w:rsidR="00A86BB6" w:rsidRDefault="00A86BB6" w:rsidP="00A86BB6">
      <w:pPr>
        <w:pStyle w:val="a1"/>
      </w:pPr>
    </w:p>
    <w:p w14:paraId="3A22DEAC" w14:textId="77777777" w:rsidR="001B71B5" w:rsidRDefault="001B71B5" w:rsidP="009716DF">
      <w:pPr>
        <w:pStyle w:val="a9"/>
        <w:sectPr w:rsidR="001B71B5" w:rsidSect="00FD0853">
          <w:pgSz w:w="11906" w:h="16838"/>
          <w:pgMar w:top="1134" w:right="850" w:bottom="1134" w:left="1701" w:header="709" w:footer="709" w:gutter="0"/>
          <w:cols w:space="720"/>
          <w:docGrid w:linePitch="326"/>
        </w:sectPr>
      </w:pPr>
    </w:p>
    <w:p w14:paraId="2724FFEE" w14:textId="42E3D9AF" w:rsidR="009716DF" w:rsidRPr="009716DF" w:rsidRDefault="001B71B5" w:rsidP="009716DF">
      <w:pPr>
        <w:pStyle w:val="a9"/>
      </w:pPr>
      <w:r w:rsidRPr="001B71B5">
        <w:rPr>
          <w:noProof/>
          <w:lang w:eastAsia="ru-RU"/>
        </w:rPr>
        <w:lastRenderedPageBreak/>
        <w:drawing>
          <wp:inline distT="0" distB="0" distL="0" distR="0" wp14:anchorId="50F84C39" wp14:editId="4C8FFF13">
            <wp:extent cx="7528569" cy="5330758"/>
            <wp:effectExtent l="0" t="0" r="0" b="381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7543224" cy="5341135"/>
                    </a:xfrm>
                    <a:prstGeom prst="rect">
                      <a:avLst/>
                    </a:prstGeom>
                  </pic:spPr>
                </pic:pic>
              </a:graphicData>
            </a:graphic>
          </wp:inline>
        </w:drawing>
      </w:r>
    </w:p>
    <w:p w14:paraId="7E6E85AC" w14:textId="517B1025" w:rsidR="009716DF" w:rsidRPr="009716DF" w:rsidRDefault="009716DF" w:rsidP="009716DF">
      <w:pPr>
        <w:pStyle w:val="a9"/>
      </w:pPr>
      <w:r w:rsidRPr="009716DF">
        <w:t xml:space="preserve">Рисунок </w:t>
      </w:r>
      <w:fldSimple w:instr=" SEQ Рисунок \* ARABIC ">
        <w:bookmarkStart w:id="21" w:name="_Ref530994261"/>
        <w:r w:rsidR="00D01E94">
          <w:rPr>
            <w:noProof/>
          </w:rPr>
          <w:t>3</w:t>
        </w:r>
        <w:bookmarkEnd w:id="21"/>
      </w:fldSimple>
      <w:r w:rsidRPr="009716DF">
        <w:t xml:space="preserve"> - Схема тепловых сетей котельной № 107</w:t>
      </w:r>
    </w:p>
    <w:p w14:paraId="3A278451" w14:textId="77777777" w:rsidR="001B71B5" w:rsidRDefault="001B71B5" w:rsidP="009716DF">
      <w:pPr>
        <w:pStyle w:val="a9"/>
        <w:sectPr w:rsidR="001B71B5" w:rsidSect="001B71B5">
          <w:pgSz w:w="16838" w:h="11906" w:orient="landscape"/>
          <w:pgMar w:top="1701" w:right="1134" w:bottom="851" w:left="1134" w:header="709" w:footer="709" w:gutter="0"/>
          <w:cols w:space="720"/>
          <w:docGrid w:linePitch="326"/>
        </w:sectPr>
      </w:pPr>
    </w:p>
    <w:p w14:paraId="79274E9A" w14:textId="487BAEF8" w:rsidR="009716DF" w:rsidRPr="009716DF" w:rsidRDefault="001B71B5" w:rsidP="009716DF">
      <w:pPr>
        <w:pStyle w:val="a9"/>
      </w:pPr>
      <w:r w:rsidRPr="001B71B5">
        <w:rPr>
          <w:noProof/>
          <w:lang w:eastAsia="ru-RU"/>
        </w:rPr>
        <w:lastRenderedPageBreak/>
        <w:drawing>
          <wp:inline distT="0" distB="0" distL="0" distR="0" wp14:anchorId="4BF431C4" wp14:editId="72260597">
            <wp:extent cx="5857875" cy="51720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857875" cy="5172075"/>
                    </a:xfrm>
                    <a:prstGeom prst="rect">
                      <a:avLst/>
                    </a:prstGeom>
                  </pic:spPr>
                </pic:pic>
              </a:graphicData>
            </a:graphic>
          </wp:inline>
        </w:drawing>
      </w:r>
    </w:p>
    <w:p w14:paraId="1F5E5BDE" w14:textId="74EEB0F0" w:rsidR="00945D86" w:rsidRPr="009716DF" w:rsidRDefault="009716DF" w:rsidP="009716DF">
      <w:pPr>
        <w:pStyle w:val="a9"/>
      </w:pPr>
      <w:r w:rsidRPr="009716DF">
        <w:t xml:space="preserve">Рисунок </w:t>
      </w:r>
      <w:fldSimple w:instr=" SEQ Рисунок \* ARABIC ">
        <w:bookmarkStart w:id="22" w:name="_Ref530994270"/>
        <w:r w:rsidR="00D01E94">
          <w:rPr>
            <w:noProof/>
          </w:rPr>
          <w:t>4</w:t>
        </w:r>
        <w:bookmarkEnd w:id="22"/>
      </w:fldSimple>
      <w:r w:rsidRPr="009716DF">
        <w:t xml:space="preserve"> - Схема тепловых сетей котельной № 118</w:t>
      </w:r>
    </w:p>
    <w:p w14:paraId="721358DE" w14:textId="77777777" w:rsidR="00945D86" w:rsidRPr="00A86BB6" w:rsidRDefault="00945D86" w:rsidP="00A86BB6">
      <w:pPr>
        <w:pStyle w:val="a1"/>
      </w:pPr>
    </w:p>
    <w:p w14:paraId="09DC3B43" w14:textId="77777777" w:rsidR="0080215E" w:rsidRDefault="0080215E" w:rsidP="0080215E">
      <w:pPr>
        <w:pStyle w:val="111"/>
      </w:pPr>
      <w: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p>
    <w:p w14:paraId="073A794C" w14:textId="3CEE5DD0" w:rsidR="00D053D4" w:rsidRPr="00D053D4" w:rsidRDefault="00D053D4" w:rsidP="00D053D4">
      <w:pPr>
        <w:pStyle w:val="a1"/>
      </w:pPr>
      <w:r w:rsidRPr="00D053D4">
        <w:t xml:space="preserve">На территории Еремизино-Борисовского сельского поселения тепловые сети эксплуатирует МУП ТГП ТР «Тихорецктепло» в объеме 0,699 км в двухтрубном исчислении. Сведения о сроках службы по виду тепловых сетей МУП ТГП ТР «Тихорецктепло» приведены в таблице </w:t>
      </w:r>
      <w:r w:rsidRPr="00D053D4">
        <w:fldChar w:fldCharType="begin"/>
      </w:r>
      <w:r w:rsidRPr="00D053D4">
        <w:instrText xml:space="preserve"> REF _Ref512606715 \h </w:instrText>
      </w:r>
      <w:r>
        <w:instrText xml:space="preserve"> \* MERGEFORMAT </w:instrText>
      </w:r>
      <w:r w:rsidRPr="00D053D4">
        <w:fldChar w:fldCharType="separate"/>
      </w:r>
      <w:r w:rsidR="00D01E94">
        <w:t>10</w:t>
      </w:r>
      <w:r w:rsidRPr="00D053D4">
        <w:fldChar w:fldCharType="end"/>
      </w:r>
      <w:r w:rsidRPr="00D053D4">
        <w:t>.</w:t>
      </w:r>
    </w:p>
    <w:p w14:paraId="694C081D" w14:textId="77777777" w:rsidR="00D053D4" w:rsidRDefault="00D053D4" w:rsidP="00D053D4">
      <w:pPr>
        <w:pStyle w:val="a1"/>
      </w:pPr>
    </w:p>
    <w:p w14:paraId="0501B651" w14:textId="77777777" w:rsidR="00612D72" w:rsidRPr="00D053D4" w:rsidRDefault="00612D72" w:rsidP="00D053D4">
      <w:pPr>
        <w:pStyle w:val="a1"/>
      </w:pPr>
    </w:p>
    <w:p w14:paraId="24E02085" w14:textId="77777777" w:rsidR="00D053D4" w:rsidRPr="00D053D4" w:rsidRDefault="00D053D4" w:rsidP="00D053D4">
      <w:pPr>
        <w:pStyle w:val="af8"/>
      </w:pPr>
      <w:r w:rsidRPr="00D053D4">
        <w:lastRenderedPageBreak/>
        <w:t xml:space="preserve">Таблица </w:t>
      </w:r>
      <w:fldSimple w:instr=" SEQ Таблица \* ARABIC ">
        <w:bookmarkStart w:id="23" w:name="_Ref512606715"/>
        <w:r w:rsidR="00D01E94">
          <w:rPr>
            <w:noProof/>
          </w:rPr>
          <w:t>10</w:t>
        </w:r>
        <w:bookmarkEnd w:id="23"/>
      </w:fldSimple>
      <w:r w:rsidRPr="00D053D4">
        <w:t xml:space="preserve"> – Протяженность тепловых сетей МУП ТГП ТР «Тихорецктепло», по срокам службы, в двухтрубном исчислении, м</w:t>
      </w:r>
    </w:p>
    <w:tbl>
      <w:tblPr>
        <w:tblStyle w:val="TableGridReport1"/>
        <w:tblW w:w="9386" w:type="dxa"/>
        <w:tblLayout w:type="fixed"/>
        <w:tblLook w:val="04A0" w:firstRow="1" w:lastRow="0" w:firstColumn="1" w:lastColumn="0" w:noHBand="0" w:noVBand="1"/>
      </w:tblPr>
      <w:tblGrid>
        <w:gridCol w:w="2268"/>
        <w:gridCol w:w="1539"/>
        <w:gridCol w:w="1540"/>
        <w:gridCol w:w="1539"/>
        <w:gridCol w:w="1540"/>
        <w:gridCol w:w="960"/>
      </w:tblGrid>
      <w:tr w:rsidR="00253721" w:rsidRPr="00253721" w14:paraId="15F4FC4C" w14:textId="77777777" w:rsidTr="00253721">
        <w:trPr>
          <w:trHeight w:val="315"/>
        </w:trPr>
        <w:tc>
          <w:tcPr>
            <w:tcW w:w="2268" w:type="dxa"/>
            <w:vMerge w:val="restart"/>
            <w:hideMark/>
          </w:tcPr>
          <w:p w14:paraId="1F3E157E" w14:textId="2BB64FC4" w:rsidR="00253721" w:rsidRPr="00253721" w:rsidRDefault="00253721" w:rsidP="00253721">
            <w:pPr>
              <w:pStyle w:val="103"/>
            </w:pPr>
            <w:r w:rsidRPr="00253721">
              <w:t>Вид сети</w:t>
            </w:r>
          </w:p>
        </w:tc>
        <w:tc>
          <w:tcPr>
            <w:tcW w:w="6158" w:type="dxa"/>
            <w:gridSpan w:val="4"/>
            <w:hideMark/>
          </w:tcPr>
          <w:p w14:paraId="2BCB54F9" w14:textId="77777777" w:rsidR="00253721" w:rsidRPr="00253721" w:rsidRDefault="00253721" w:rsidP="00253721">
            <w:pPr>
              <w:pStyle w:val="103"/>
            </w:pPr>
            <w:r w:rsidRPr="00253721">
              <w:t>Срок службы</w:t>
            </w:r>
          </w:p>
        </w:tc>
        <w:tc>
          <w:tcPr>
            <w:tcW w:w="960" w:type="dxa"/>
            <w:vMerge w:val="restart"/>
            <w:noWrap/>
            <w:hideMark/>
          </w:tcPr>
          <w:p w14:paraId="328791E6" w14:textId="77777777" w:rsidR="00253721" w:rsidRPr="00253721" w:rsidRDefault="00253721" w:rsidP="00253721">
            <w:pPr>
              <w:pStyle w:val="103"/>
            </w:pPr>
            <w:r w:rsidRPr="00253721">
              <w:t>Всего</w:t>
            </w:r>
          </w:p>
        </w:tc>
      </w:tr>
      <w:tr w:rsidR="00253721" w:rsidRPr="00253721" w14:paraId="71F42436" w14:textId="77777777" w:rsidTr="00253721">
        <w:trPr>
          <w:trHeight w:val="300"/>
        </w:trPr>
        <w:tc>
          <w:tcPr>
            <w:tcW w:w="2268" w:type="dxa"/>
            <w:vMerge/>
            <w:hideMark/>
          </w:tcPr>
          <w:p w14:paraId="727FBDFB" w14:textId="77777777" w:rsidR="00253721" w:rsidRPr="00253721" w:rsidRDefault="00253721" w:rsidP="00253721">
            <w:pPr>
              <w:pStyle w:val="103"/>
            </w:pPr>
          </w:p>
        </w:tc>
        <w:tc>
          <w:tcPr>
            <w:tcW w:w="1539" w:type="dxa"/>
            <w:noWrap/>
            <w:hideMark/>
          </w:tcPr>
          <w:p w14:paraId="29A8463D" w14:textId="77777777" w:rsidR="00253721" w:rsidRPr="00253721" w:rsidRDefault="00253721" w:rsidP="00253721">
            <w:pPr>
              <w:pStyle w:val="103"/>
            </w:pPr>
            <w:r w:rsidRPr="00253721">
              <w:t>до 5 лет</w:t>
            </w:r>
          </w:p>
        </w:tc>
        <w:tc>
          <w:tcPr>
            <w:tcW w:w="1540" w:type="dxa"/>
            <w:noWrap/>
            <w:hideMark/>
          </w:tcPr>
          <w:p w14:paraId="379B55F9" w14:textId="77777777" w:rsidR="00253721" w:rsidRPr="00253721" w:rsidRDefault="00253721" w:rsidP="00253721">
            <w:pPr>
              <w:pStyle w:val="103"/>
            </w:pPr>
            <w:r w:rsidRPr="00253721">
              <w:t>6-15 лет</w:t>
            </w:r>
          </w:p>
        </w:tc>
        <w:tc>
          <w:tcPr>
            <w:tcW w:w="1539" w:type="dxa"/>
            <w:noWrap/>
            <w:hideMark/>
          </w:tcPr>
          <w:p w14:paraId="5D3DF3B1" w14:textId="77777777" w:rsidR="00253721" w:rsidRPr="00253721" w:rsidRDefault="00253721" w:rsidP="00253721">
            <w:pPr>
              <w:pStyle w:val="103"/>
            </w:pPr>
            <w:r w:rsidRPr="00253721">
              <w:t>16-25 лет</w:t>
            </w:r>
          </w:p>
        </w:tc>
        <w:tc>
          <w:tcPr>
            <w:tcW w:w="1540" w:type="dxa"/>
            <w:noWrap/>
            <w:hideMark/>
          </w:tcPr>
          <w:p w14:paraId="2CBABD05" w14:textId="77777777" w:rsidR="00253721" w:rsidRPr="00253721" w:rsidRDefault="00253721" w:rsidP="00253721">
            <w:pPr>
              <w:pStyle w:val="103"/>
            </w:pPr>
            <w:r w:rsidRPr="00253721">
              <w:t>более 25 лет</w:t>
            </w:r>
          </w:p>
        </w:tc>
        <w:tc>
          <w:tcPr>
            <w:tcW w:w="960" w:type="dxa"/>
            <w:vMerge/>
            <w:hideMark/>
          </w:tcPr>
          <w:p w14:paraId="12F23BFD" w14:textId="77777777" w:rsidR="00253721" w:rsidRPr="00253721" w:rsidRDefault="00253721" w:rsidP="00253721">
            <w:pPr>
              <w:pStyle w:val="103"/>
            </w:pPr>
          </w:p>
        </w:tc>
      </w:tr>
      <w:tr w:rsidR="00253721" w:rsidRPr="00253721" w14:paraId="4CC08C13" w14:textId="77777777" w:rsidTr="00253721">
        <w:trPr>
          <w:trHeight w:val="300"/>
        </w:trPr>
        <w:tc>
          <w:tcPr>
            <w:tcW w:w="2268" w:type="dxa"/>
            <w:noWrap/>
            <w:hideMark/>
          </w:tcPr>
          <w:p w14:paraId="3E1E1A83" w14:textId="77777777" w:rsidR="00253721" w:rsidRPr="00253721" w:rsidRDefault="00253721" w:rsidP="00253721">
            <w:pPr>
              <w:pStyle w:val="103"/>
            </w:pPr>
            <w:r w:rsidRPr="00253721">
              <w:t>Магистральные</w:t>
            </w:r>
          </w:p>
        </w:tc>
        <w:tc>
          <w:tcPr>
            <w:tcW w:w="1539" w:type="dxa"/>
            <w:noWrap/>
          </w:tcPr>
          <w:p w14:paraId="23EBE6D6" w14:textId="77777777" w:rsidR="00253721" w:rsidRPr="00253721" w:rsidRDefault="00253721" w:rsidP="00253721">
            <w:pPr>
              <w:pStyle w:val="103"/>
            </w:pPr>
            <w:r w:rsidRPr="00253721">
              <w:t>0</w:t>
            </w:r>
          </w:p>
        </w:tc>
        <w:tc>
          <w:tcPr>
            <w:tcW w:w="1540" w:type="dxa"/>
            <w:noWrap/>
          </w:tcPr>
          <w:p w14:paraId="2C037204" w14:textId="77777777" w:rsidR="00253721" w:rsidRPr="00253721" w:rsidRDefault="00253721" w:rsidP="00253721">
            <w:pPr>
              <w:pStyle w:val="103"/>
            </w:pPr>
            <w:r w:rsidRPr="00253721">
              <w:t>0</w:t>
            </w:r>
          </w:p>
        </w:tc>
        <w:tc>
          <w:tcPr>
            <w:tcW w:w="1539" w:type="dxa"/>
            <w:noWrap/>
          </w:tcPr>
          <w:p w14:paraId="1B39C7DD" w14:textId="77777777" w:rsidR="00253721" w:rsidRPr="00253721" w:rsidRDefault="00253721" w:rsidP="00253721">
            <w:pPr>
              <w:pStyle w:val="103"/>
            </w:pPr>
            <w:r w:rsidRPr="00253721">
              <w:t>0</w:t>
            </w:r>
          </w:p>
        </w:tc>
        <w:tc>
          <w:tcPr>
            <w:tcW w:w="1540" w:type="dxa"/>
            <w:noWrap/>
          </w:tcPr>
          <w:p w14:paraId="12B53CE9" w14:textId="72ACBDC5" w:rsidR="00253721" w:rsidRPr="00253721" w:rsidRDefault="00253721" w:rsidP="00253721">
            <w:pPr>
              <w:pStyle w:val="103"/>
            </w:pPr>
            <w:r w:rsidRPr="00253721">
              <w:t>435</w:t>
            </w:r>
          </w:p>
        </w:tc>
        <w:tc>
          <w:tcPr>
            <w:tcW w:w="960" w:type="dxa"/>
            <w:noWrap/>
          </w:tcPr>
          <w:p w14:paraId="4DEE5F08" w14:textId="0AFEF632" w:rsidR="00253721" w:rsidRPr="00253721" w:rsidRDefault="00253721" w:rsidP="00253721">
            <w:pPr>
              <w:pStyle w:val="103"/>
            </w:pPr>
            <w:r w:rsidRPr="00253721">
              <w:t>435</w:t>
            </w:r>
          </w:p>
        </w:tc>
      </w:tr>
      <w:tr w:rsidR="00253721" w:rsidRPr="00253721" w14:paraId="2A97CFD8" w14:textId="77777777" w:rsidTr="00253721">
        <w:trPr>
          <w:trHeight w:val="300"/>
        </w:trPr>
        <w:tc>
          <w:tcPr>
            <w:tcW w:w="2268" w:type="dxa"/>
            <w:noWrap/>
            <w:hideMark/>
          </w:tcPr>
          <w:p w14:paraId="11CA8A66" w14:textId="77777777" w:rsidR="00253721" w:rsidRPr="00253721" w:rsidRDefault="00253721" w:rsidP="00253721">
            <w:pPr>
              <w:pStyle w:val="103"/>
            </w:pPr>
            <w:r w:rsidRPr="00253721">
              <w:t>Распределительные</w:t>
            </w:r>
          </w:p>
        </w:tc>
        <w:tc>
          <w:tcPr>
            <w:tcW w:w="1539" w:type="dxa"/>
            <w:noWrap/>
          </w:tcPr>
          <w:p w14:paraId="222C2833" w14:textId="77777777" w:rsidR="00253721" w:rsidRPr="00253721" w:rsidRDefault="00253721" w:rsidP="00253721">
            <w:pPr>
              <w:pStyle w:val="103"/>
            </w:pPr>
            <w:r w:rsidRPr="00253721">
              <w:t>0</w:t>
            </w:r>
          </w:p>
        </w:tc>
        <w:tc>
          <w:tcPr>
            <w:tcW w:w="1540" w:type="dxa"/>
            <w:noWrap/>
          </w:tcPr>
          <w:p w14:paraId="130EE866" w14:textId="77777777" w:rsidR="00253721" w:rsidRPr="00253721" w:rsidRDefault="00253721" w:rsidP="00253721">
            <w:pPr>
              <w:pStyle w:val="103"/>
            </w:pPr>
            <w:r w:rsidRPr="00253721">
              <w:t>0</w:t>
            </w:r>
          </w:p>
        </w:tc>
        <w:tc>
          <w:tcPr>
            <w:tcW w:w="1539" w:type="dxa"/>
            <w:noWrap/>
          </w:tcPr>
          <w:p w14:paraId="3DF6498D" w14:textId="3AF2A390" w:rsidR="00253721" w:rsidRPr="00253721" w:rsidRDefault="00253721" w:rsidP="00253721">
            <w:pPr>
              <w:pStyle w:val="103"/>
            </w:pPr>
            <w:r w:rsidRPr="00253721">
              <w:t>0</w:t>
            </w:r>
          </w:p>
        </w:tc>
        <w:tc>
          <w:tcPr>
            <w:tcW w:w="1540" w:type="dxa"/>
            <w:noWrap/>
          </w:tcPr>
          <w:p w14:paraId="2C707E6A" w14:textId="5AE61D84" w:rsidR="00253721" w:rsidRPr="00253721" w:rsidRDefault="00253721" w:rsidP="00253721">
            <w:pPr>
              <w:pStyle w:val="103"/>
            </w:pPr>
            <w:r w:rsidRPr="00253721">
              <w:t>264</w:t>
            </w:r>
          </w:p>
        </w:tc>
        <w:tc>
          <w:tcPr>
            <w:tcW w:w="960" w:type="dxa"/>
            <w:noWrap/>
          </w:tcPr>
          <w:p w14:paraId="72AE7A54" w14:textId="56E20B85" w:rsidR="00253721" w:rsidRPr="00253721" w:rsidRDefault="00253721" w:rsidP="00253721">
            <w:pPr>
              <w:pStyle w:val="103"/>
            </w:pPr>
            <w:r w:rsidRPr="00253721">
              <w:t>264</w:t>
            </w:r>
          </w:p>
        </w:tc>
      </w:tr>
      <w:tr w:rsidR="00253721" w:rsidRPr="00253721" w14:paraId="2FF78A2F" w14:textId="77777777" w:rsidTr="00253721">
        <w:trPr>
          <w:trHeight w:val="300"/>
        </w:trPr>
        <w:tc>
          <w:tcPr>
            <w:tcW w:w="2268" w:type="dxa"/>
            <w:noWrap/>
            <w:hideMark/>
          </w:tcPr>
          <w:p w14:paraId="1D0D5787" w14:textId="77777777" w:rsidR="00253721" w:rsidRPr="00253721" w:rsidRDefault="00253721" w:rsidP="00253721">
            <w:pPr>
              <w:pStyle w:val="103"/>
            </w:pPr>
            <w:r w:rsidRPr="00253721">
              <w:t>Всего</w:t>
            </w:r>
          </w:p>
        </w:tc>
        <w:tc>
          <w:tcPr>
            <w:tcW w:w="1539" w:type="dxa"/>
            <w:noWrap/>
          </w:tcPr>
          <w:p w14:paraId="23E3A984" w14:textId="77777777" w:rsidR="00253721" w:rsidRPr="00253721" w:rsidRDefault="00253721" w:rsidP="00253721">
            <w:pPr>
              <w:pStyle w:val="103"/>
            </w:pPr>
            <w:r w:rsidRPr="00253721">
              <w:t>0</w:t>
            </w:r>
          </w:p>
        </w:tc>
        <w:tc>
          <w:tcPr>
            <w:tcW w:w="1540" w:type="dxa"/>
            <w:noWrap/>
          </w:tcPr>
          <w:p w14:paraId="6FEAEDC3" w14:textId="77777777" w:rsidR="00253721" w:rsidRPr="00253721" w:rsidRDefault="00253721" w:rsidP="00253721">
            <w:pPr>
              <w:pStyle w:val="103"/>
            </w:pPr>
            <w:r w:rsidRPr="00253721">
              <w:t>0</w:t>
            </w:r>
          </w:p>
        </w:tc>
        <w:tc>
          <w:tcPr>
            <w:tcW w:w="1539" w:type="dxa"/>
            <w:noWrap/>
          </w:tcPr>
          <w:p w14:paraId="22B0569D" w14:textId="1A5A1F80" w:rsidR="00253721" w:rsidRPr="00253721" w:rsidRDefault="00253721" w:rsidP="00253721">
            <w:pPr>
              <w:pStyle w:val="103"/>
            </w:pPr>
            <w:r w:rsidRPr="00253721">
              <w:t>0</w:t>
            </w:r>
          </w:p>
        </w:tc>
        <w:tc>
          <w:tcPr>
            <w:tcW w:w="1540" w:type="dxa"/>
            <w:noWrap/>
          </w:tcPr>
          <w:p w14:paraId="61F799C7" w14:textId="3229E91E" w:rsidR="00253721" w:rsidRPr="00253721" w:rsidRDefault="00253721" w:rsidP="00253721">
            <w:pPr>
              <w:pStyle w:val="103"/>
            </w:pPr>
            <w:r w:rsidRPr="00253721">
              <w:t>699</w:t>
            </w:r>
          </w:p>
        </w:tc>
        <w:tc>
          <w:tcPr>
            <w:tcW w:w="960" w:type="dxa"/>
            <w:noWrap/>
          </w:tcPr>
          <w:p w14:paraId="72D351D7" w14:textId="223F5B77" w:rsidR="00253721" w:rsidRPr="00253721" w:rsidRDefault="00253721" w:rsidP="00253721">
            <w:pPr>
              <w:pStyle w:val="103"/>
            </w:pPr>
            <w:r w:rsidRPr="00253721">
              <w:t>699</w:t>
            </w:r>
          </w:p>
        </w:tc>
      </w:tr>
    </w:tbl>
    <w:p w14:paraId="0D4AF73F" w14:textId="77777777" w:rsidR="00D053D4" w:rsidRPr="00253721" w:rsidRDefault="00D053D4" w:rsidP="00253721">
      <w:pPr>
        <w:pStyle w:val="a1"/>
      </w:pPr>
    </w:p>
    <w:p w14:paraId="4D38DA12" w14:textId="401B7CEF" w:rsidR="00525788" w:rsidRDefault="00525788" w:rsidP="00525788">
      <w:pPr>
        <w:pStyle w:val="a1"/>
      </w:pPr>
      <w:r>
        <w:t xml:space="preserve">Все тепловые сети, эксплуатируемые </w:t>
      </w:r>
      <w:r w:rsidR="00D053D4" w:rsidRPr="00525788">
        <w:t>МУП ТГП ТР «Тихорецктепло»</w:t>
      </w:r>
      <w:r>
        <w:t xml:space="preserve"> на территории </w:t>
      </w:r>
      <w:r w:rsidR="00D053D4" w:rsidRPr="00525788">
        <w:t>Еремизино-Борисовского сельского поселения</w:t>
      </w:r>
      <w:r>
        <w:t xml:space="preserve"> выслужили свой эксплуатационный ресурс.</w:t>
      </w:r>
    </w:p>
    <w:p w14:paraId="226FE8BC" w14:textId="3D880602" w:rsidR="00525788" w:rsidRDefault="00525788" w:rsidP="00D053D4">
      <w:pPr>
        <w:pStyle w:val="a1"/>
      </w:pPr>
      <w:r w:rsidRPr="00525788">
        <w:t xml:space="preserve">Средневзвешенный срок службы трубопроводов МУП ТГП ТР «Тихорецктепло» приведен в таблице </w:t>
      </w:r>
      <w:r w:rsidRPr="00525788">
        <w:fldChar w:fldCharType="begin"/>
      </w:r>
      <w:r w:rsidRPr="00525788">
        <w:instrText xml:space="preserve"> REF _Ref453853713 \h </w:instrText>
      </w:r>
      <w:r w:rsidRPr="00525788">
        <w:fldChar w:fldCharType="separate"/>
      </w:r>
      <w:r w:rsidR="00D01E94">
        <w:rPr>
          <w:noProof/>
        </w:rPr>
        <w:t>11</w:t>
      </w:r>
      <w:r w:rsidRPr="00525788">
        <w:fldChar w:fldCharType="end"/>
      </w:r>
      <w:r w:rsidRPr="00525788">
        <w:t>.</w:t>
      </w:r>
    </w:p>
    <w:p w14:paraId="7902515E" w14:textId="77777777" w:rsidR="00A00B93" w:rsidRDefault="00A00B93" w:rsidP="00D053D4">
      <w:pPr>
        <w:pStyle w:val="a1"/>
      </w:pPr>
    </w:p>
    <w:p w14:paraId="52DDAF4C" w14:textId="77777777" w:rsidR="00525788" w:rsidRPr="00525788" w:rsidRDefault="00525788" w:rsidP="00525788">
      <w:pPr>
        <w:pStyle w:val="af8"/>
      </w:pPr>
      <w:r w:rsidRPr="00525788">
        <w:t xml:space="preserve">Таблица </w:t>
      </w:r>
      <w:fldSimple w:instr=" SEQ Таблица \* ARABIC ">
        <w:bookmarkStart w:id="24" w:name="_Ref453853713"/>
        <w:r w:rsidR="00D01E94">
          <w:rPr>
            <w:noProof/>
          </w:rPr>
          <w:t>11</w:t>
        </w:r>
        <w:bookmarkEnd w:id="24"/>
      </w:fldSimple>
      <w:r w:rsidRPr="00525788">
        <w:t xml:space="preserve"> – Средневзвешенный срок службы трубопроводов МУП ТГП ТР «Тихорецктепло», лет</w:t>
      </w:r>
    </w:p>
    <w:tbl>
      <w:tblPr>
        <w:tblStyle w:val="TableGridReport1"/>
        <w:tblW w:w="5000" w:type="pct"/>
        <w:tblLayout w:type="fixed"/>
        <w:tblLook w:val="04A0" w:firstRow="1" w:lastRow="0" w:firstColumn="1" w:lastColumn="0" w:noHBand="0" w:noVBand="1"/>
      </w:tblPr>
      <w:tblGrid>
        <w:gridCol w:w="2830"/>
        <w:gridCol w:w="1701"/>
        <w:gridCol w:w="1413"/>
        <w:gridCol w:w="1850"/>
        <w:gridCol w:w="1551"/>
      </w:tblGrid>
      <w:tr w:rsidR="00525788" w:rsidRPr="00525788" w14:paraId="24E076E1" w14:textId="77777777" w:rsidTr="004C2D18">
        <w:trPr>
          <w:trHeight w:val="300"/>
        </w:trPr>
        <w:tc>
          <w:tcPr>
            <w:tcW w:w="1514" w:type="pct"/>
            <w:vMerge w:val="restart"/>
            <w:hideMark/>
          </w:tcPr>
          <w:p w14:paraId="1D9AD6BF" w14:textId="77777777" w:rsidR="00525788" w:rsidRPr="00525788" w:rsidRDefault="00525788" w:rsidP="00525788">
            <w:pPr>
              <w:pStyle w:val="103"/>
            </w:pPr>
            <w:r w:rsidRPr="00525788">
              <w:t>Наружный диаметр, мм</w:t>
            </w:r>
          </w:p>
        </w:tc>
        <w:tc>
          <w:tcPr>
            <w:tcW w:w="1666" w:type="pct"/>
            <w:gridSpan w:val="2"/>
            <w:hideMark/>
          </w:tcPr>
          <w:p w14:paraId="582D1296" w14:textId="77777777" w:rsidR="00525788" w:rsidRPr="00525788" w:rsidRDefault="00525788" w:rsidP="00525788">
            <w:pPr>
              <w:pStyle w:val="103"/>
            </w:pPr>
            <w:r w:rsidRPr="00525788">
              <w:t>Протяженность труб, м</w:t>
            </w:r>
          </w:p>
        </w:tc>
        <w:tc>
          <w:tcPr>
            <w:tcW w:w="1820" w:type="pct"/>
            <w:gridSpan w:val="2"/>
            <w:hideMark/>
          </w:tcPr>
          <w:p w14:paraId="542EDCFB" w14:textId="77777777" w:rsidR="00525788" w:rsidRPr="00525788" w:rsidRDefault="00525788" w:rsidP="00525788">
            <w:pPr>
              <w:pStyle w:val="103"/>
            </w:pPr>
            <w:r w:rsidRPr="00525788">
              <w:t>Средневзвешенный возраст, лет</w:t>
            </w:r>
          </w:p>
        </w:tc>
      </w:tr>
      <w:tr w:rsidR="00525788" w:rsidRPr="00525788" w14:paraId="38CA7CC3" w14:textId="77777777" w:rsidTr="004C2D18">
        <w:trPr>
          <w:trHeight w:val="300"/>
        </w:trPr>
        <w:tc>
          <w:tcPr>
            <w:tcW w:w="1514" w:type="pct"/>
            <w:vMerge/>
            <w:hideMark/>
          </w:tcPr>
          <w:p w14:paraId="523D6C94" w14:textId="77777777" w:rsidR="00525788" w:rsidRPr="00525788" w:rsidRDefault="00525788" w:rsidP="00525788">
            <w:pPr>
              <w:pStyle w:val="103"/>
            </w:pPr>
          </w:p>
        </w:tc>
        <w:tc>
          <w:tcPr>
            <w:tcW w:w="910" w:type="pct"/>
            <w:hideMark/>
          </w:tcPr>
          <w:p w14:paraId="197B579D" w14:textId="77777777" w:rsidR="00525788" w:rsidRPr="00525788" w:rsidRDefault="00525788" w:rsidP="00525788">
            <w:pPr>
              <w:pStyle w:val="103"/>
            </w:pPr>
            <w:r w:rsidRPr="00525788">
              <w:t>Всего, км</w:t>
            </w:r>
          </w:p>
        </w:tc>
        <w:tc>
          <w:tcPr>
            <w:tcW w:w="756" w:type="pct"/>
            <w:hideMark/>
          </w:tcPr>
          <w:p w14:paraId="2BDCE074" w14:textId="77777777" w:rsidR="00525788" w:rsidRPr="00525788" w:rsidRDefault="00525788" w:rsidP="00525788">
            <w:pPr>
              <w:pStyle w:val="103"/>
            </w:pPr>
            <w:r w:rsidRPr="00525788">
              <w:t>в т. ч. ГВС</w:t>
            </w:r>
          </w:p>
        </w:tc>
        <w:tc>
          <w:tcPr>
            <w:tcW w:w="990" w:type="pct"/>
            <w:hideMark/>
          </w:tcPr>
          <w:p w14:paraId="539B8161" w14:textId="77777777" w:rsidR="00525788" w:rsidRPr="00525788" w:rsidRDefault="00525788" w:rsidP="00525788">
            <w:pPr>
              <w:pStyle w:val="103"/>
            </w:pPr>
            <w:r w:rsidRPr="00525788">
              <w:t>Общий</w:t>
            </w:r>
          </w:p>
        </w:tc>
        <w:tc>
          <w:tcPr>
            <w:tcW w:w="830" w:type="pct"/>
            <w:hideMark/>
          </w:tcPr>
          <w:p w14:paraId="0FBF4BC5" w14:textId="77777777" w:rsidR="00525788" w:rsidRPr="00525788" w:rsidRDefault="00525788" w:rsidP="00525788">
            <w:pPr>
              <w:pStyle w:val="103"/>
            </w:pPr>
            <w:r w:rsidRPr="00525788">
              <w:t>в т. ч. ГВС</w:t>
            </w:r>
          </w:p>
        </w:tc>
      </w:tr>
      <w:tr w:rsidR="006622A8" w:rsidRPr="00525788" w14:paraId="24F3FB0D" w14:textId="77777777" w:rsidTr="0070026E">
        <w:trPr>
          <w:trHeight w:val="300"/>
        </w:trPr>
        <w:tc>
          <w:tcPr>
            <w:tcW w:w="1514" w:type="pct"/>
            <w:noWrap/>
          </w:tcPr>
          <w:p w14:paraId="4B212785" w14:textId="5A0C1C8E" w:rsidR="006622A8" w:rsidRPr="006622A8" w:rsidRDefault="006622A8" w:rsidP="006622A8">
            <w:pPr>
              <w:pStyle w:val="103"/>
            </w:pPr>
            <w:r w:rsidRPr="004C2D18">
              <w:t>219</w:t>
            </w:r>
          </w:p>
        </w:tc>
        <w:tc>
          <w:tcPr>
            <w:tcW w:w="910" w:type="pct"/>
          </w:tcPr>
          <w:p w14:paraId="51F5FB9F" w14:textId="1557A2A9" w:rsidR="006622A8" w:rsidRPr="006622A8" w:rsidRDefault="006622A8" w:rsidP="006622A8">
            <w:pPr>
              <w:pStyle w:val="103"/>
            </w:pPr>
            <w:r w:rsidRPr="004C2D18">
              <w:t>870</w:t>
            </w:r>
          </w:p>
        </w:tc>
        <w:tc>
          <w:tcPr>
            <w:tcW w:w="756" w:type="pct"/>
          </w:tcPr>
          <w:p w14:paraId="64C2E896" w14:textId="5E07F087" w:rsidR="006622A8" w:rsidRPr="006622A8" w:rsidRDefault="006622A8" w:rsidP="006622A8">
            <w:pPr>
              <w:pStyle w:val="103"/>
            </w:pPr>
            <w:r w:rsidRPr="004C2D18">
              <w:t>0</w:t>
            </w:r>
          </w:p>
        </w:tc>
        <w:tc>
          <w:tcPr>
            <w:tcW w:w="990" w:type="pct"/>
            <w:vAlign w:val="top"/>
          </w:tcPr>
          <w:p w14:paraId="2461BCED" w14:textId="7A147F31" w:rsidR="006622A8" w:rsidRPr="006622A8" w:rsidRDefault="006622A8" w:rsidP="006622A8">
            <w:pPr>
              <w:pStyle w:val="103"/>
            </w:pPr>
            <w:r w:rsidRPr="008E717F">
              <w:t>до1990г</w:t>
            </w:r>
          </w:p>
        </w:tc>
        <w:tc>
          <w:tcPr>
            <w:tcW w:w="830" w:type="pct"/>
            <w:vAlign w:val="top"/>
          </w:tcPr>
          <w:p w14:paraId="5499A24B" w14:textId="18AA5859" w:rsidR="006622A8" w:rsidRPr="006622A8" w:rsidRDefault="006622A8" w:rsidP="006622A8">
            <w:pPr>
              <w:pStyle w:val="103"/>
            </w:pPr>
            <w:r w:rsidRPr="0095195C">
              <w:t>-</w:t>
            </w:r>
          </w:p>
        </w:tc>
      </w:tr>
      <w:tr w:rsidR="006622A8" w:rsidRPr="00525788" w14:paraId="35BD47F0" w14:textId="77777777" w:rsidTr="0070026E">
        <w:trPr>
          <w:trHeight w:val="300"/>
        </w:trPr>
        <w:tc>
          <w:tcPr>
            <w:tcW w:w="1514" w:type="pct"/>
            <w:noWrap/>
          </w:tcPr>
          <w:p w14:paraId="3EF2F977" w14:textId="32A90179" w:rsidR="006622A8" w:rsidRPr="006622A8" w:rsidRDefault="006622A8" w:rsidP="006622A8">
            <w:pPr>
              <w:pStyle w:val="103"/>
            </w:pPr>
            <w:r w:rsidRPr="004C2D18">
              <w:t>125</w:t>
            </w:r>
          </w:p>
        </w:tc>
        <w:tc>
          <w:tcPr>
            <w:tcW w:w="910" w:type="pct"/>
          </w:tcPr>
          <w:p w14:paraId="0A59189C" w14:textId="71A361A7" w:rsidR="006622A8" w:rsidRPr="006622A8" w:rsidRDefault="006622A8" w:rsidP="006622A8">
            <w:pPr>
              <w:pStyle w:val="103"/>
            </w:pPr>
            <w:r w:rsidRPr="004C2D18">
              <w:t>92</w:t>
            </w:r>
          </w:p>
        </w:tc>
        <w:tc>
          <w:tcPr>
            <w:tcW w:w="756" w:type="pct"/>
          </w:tcPr>
          <w:p w14:paraId="1711CC00" w14:textId="23E6321D" w:rsidR="006622A8" w:rsidRPr="006622A8" w:rsidRDefault="006622A8" w:rsidP="006622A8">
            <w:pPr>
              <w:pStyle w:val="103"/>
            </w:pPr>
            <w:r w:rsidRPr="004C2D18">
              <w:t>0</w:t>
            </w:r>
          </w:p>
        </w:tc>
        <w:tc>
          <w:tcPr>
            <w:tcW w:w="990" w:type="pct"/>
            <w:vAlign w:val="top"/>
          </w:tcPr>
          <w:p w14:paraId="20CBDFBD" w14:textId="7F60741B" w:rsidR="006622A8" w:rsidRPr="006622A8" w:rsidRDefault="006622A8" w:rsidP="006622A8">
            <w:pPr>
              <w:pStyle w:val="103"/>
            </w:pPr>
            <w:r w:rsidRPr="008E717F">
              <w:t>до1990г</w:t>
            </w:r>
          </w:p>
        </w:tc>
        <w:tc>
          <w:tcPr>
            <w:tcW w:w="830" w:type="pct"/>
            <w:vAlign w:val="top"/>
          </w:tcPr>
          <w:p w14:paraId="485310EE" w14:textId="67EAB830" w:rsidR="006622A8" w:rsidRPr="006622A8" w:rsidRDefault="006622A8" w:rsidP="006622A8">
            <w:pPr>
              <w:pStyle w:val="103"/>
            </w:pPr>
            <w:r w:rsidRPr="0095195C">
              <w:t>-</w:t>
            </w:r>
          </w:p>
        </w:tc>
      </w:tr>
      <w:tr w:rsidR="006622A8" w:rsidRPr="00525788" w14:paraId="22D20FA7" w14:textId="77777777" w:rsidTr="0070026E">
        <w:trPr>
          <w:trHeight w:val="300"/>
        </w:trPr>
        <w:tc>
          <w:tcPr>
            <w:tcW w:w="1514" w:type="pct"/>
            <w:noWrap/>
          </w:tcPr>
          <w:p w14:paraId="6384D08B" w14:textId="34637E22" w:rsidR="006622A8" w:rsidRPr="006622A8" w:rsidRDefault="006622A8" w:rsidP="006622A8">
            <w:pPr>
              <w:pStyle w:val="103"/>
            </w:pPr>
            <w:r w:rsidRPr="004C2D18">
              <w:t>108</w:t>
            </w:r>
          </w:p>
        </w:tc>
        <w:tc>
          <w:tcPr>
            <w:tcW w:w="910" w:type="pct"/>
          </w:tcPr>
          <w:p w14:paraId="79415ABB" w14:textId="511D527C" w:rsidR="006622A8" w:rsidRPr="006622A8" w:rsidRDefault="006622A8" w:rsidP="006622A8">
            <w:pPr>
              <w:pStyle w:val="103"/>
            </w:pPr>
            <w:r w:rsidRPr="004C2D18">
              <w:t>143</w:t>
            </w:r>
          </w:p>
        </w:tc>
        <w:tc>
          <w:tcPr>
            <w:tcW w:w="756" w:type="pct"/>
          </w:tcPr>
          <w:p w14:paraId="5B42A9E6" w14:textId="6CF2319E" w:rsidR="006622A8" w:rsidRPr="006622A8" w:rsidRDefault="006622A8" w:rsidP="006622A8">
            <w:pPr>
              <w:pStyle w:val="103"/>
            </w:pPr>
            <w:r w:rsidRPr="004C2D18">
              <w:t>0</w:t>
            </w:r>
          </w:p>
        </w:tc>
        <w:tc>
          <w:tcPr>
            <w:tcW w:w="990" w:type="pct"/>
            <w:vAlign w:val="top"/>
          </w:tcPr>
          <w:p w14:paraId="277CC109" w14:textId="32533302" w:rsidR="006622A8" w:rsidRPr="006622A8" w:rsidRDefault="006622A8" w:rsidP="006622A8">
            <w:pPr>
              <w:pStyle w:val="103"/>
            </w:pPr>
            <w:r w:rsidRPr="008E717F">
              <w:t>до1990г</w:t>
            </w:r>
          </w:p>
        </w:tc>
        <w:tc>
          <w:tcPr>
            <w:tcW w:w="830" w:type="pct"/>
            <w:vAlign w:val="top"/>
          </w:tcPr>
          <w:p w14:paraId="78063FFF" w14:textId="3B869088" w:rsidR="006622A8" w:rsidRPr="006622A8" w:rsidRDefault="006622A8" w:rsidP="006622A8">
            <w:pPr>
              <w:pStyle w:val="103"/>
            </w:pPr>
            <w:r w:rsidRPr="0095195C">
              <w:t>-</w:t>
            </w:r>
          </w:p>
        </w:tc>
      </w:tr>
      <w:tr w:rsidR="006622A8" w:rsidRPr="00525788" w14:paraId="74020C8B" w14:textId="77777777" w:rsidTr="0070026E">
        <w:trPr>
          <w:trHeight w:val="300"/>
        </w:trPr>
        <w:tc>
          <w:tcPr>
            <w:tcW w:w="1514" w:type="pct"/>
            <w:noWrap/>
          </w:tcPr>
          <w:p w14:paraId="6FAF3070" w14:textId="0AF386C9" w:rsidR="006622A8" w:rsidRPr="006622A8" w:rsidRDefault="006622A8" w:rsidP="006622A8">
            <w:pPr>
              <w:pStyle w:val="103"/>
            </w:pPr>
            <w:r w:rsidRPr="004C2D18">
              <w:t>76</w:t>
            </w:r>
          </w:p>
        </w:tc>
        <w:tc>
          <w:tcPr>
            <w:tcW w:w="910" w:type="pct"/>
          </w:tcPr>
          <w:p w14:paraId="2EE2306D" w14:textId="22665AAF" w:rsidR="006622A8" w:rsidRPr="006622A8" w:rsidRDefault="006622A8" w:rsidP="006622A8">
            <w:pPr>
              <w:pStyle w:val="103"/>
            </w:pPr>
            <w:r w:rsidRPr="004C2D18">
              <w:t>127</w:t>
            </w:r>
          </w:p>
        </w:tc>
        <w:tc>
          <w:tcPr>
            <w:tcW w:w="756" w:type="pct"/>
          </w:tcPr>
          <w:p w14:paraId="36688344" w14:textId="4BB1AEC9" w:rsidR="006622A8" w:rsidRPr="006622A8" w:rsidRDefault="006622A8" w:rsidP="006622A8">
            <w:pPr>
              <w:pStyle w:val="103"/>
            </w:pPr>
            <w:r w:rsidRPr="004C2D18">
              <w:t>0</w:t>
            </w:r>
          </w:p>
        </w:tc>
        <w:tc>
          <w:tcPr>
            <w:tcW w:w="990" w:type="pct"/>
            <w:vAlign w:val="top"/>
          </w:tcPr>
          <w:p w14:paraId="62808DFC" w14:textId="3CD8AFAA" w:rsidR="006622A8" w:rsidRPr="006622A8" w:rsidRDefault="006622A8" w:rsidP="006622A8">
            <w:pPr>
              <w:pStyle w:val="103"/>
            </w:pPr>
            <w:r w:rsidRPr="008E717F">
              <w:t>до1990г</w:t>
            </w:r>
          </w:p>
        </w:tc>
        <w:tc>
          <w:tcPr>
            <w:tcW w:w="830" w:type="pct"/>
            <w:vAlign w:val="top"/>
          </w:tcPr>
          <w:p w14:paraId="78D3E4EB" w14:textId="3BCB8D2B" w:rsidR="006622A8" w:rsidRPr="006622A8" w:rsidRDefault="006622A8" w:rsidP="006622A8">
            <w:pPr>
              <w:pStyle w:val="103"/>
            </w:pPr>
            <w:r w:rsidRPr="0095195C">
              <w:t>-</w:t>
            </w:r>
          </w:p>
        </w:tc>
      </w:tr>
      <w:tr w:rsidR="006622A8" w:rsidRPr="00525788" w14:paraId="136FFA48" w14:textId="77777777" w:rsidTr="0070026E">
        <w:trPr>
          <w:trHeight w:val="300"/>
        </w:trPr>
        <w:tc>
          <w:tcPr>
            <w:tcW w:w="1514" w:type="pct"/>
            <w:noWrap/>
          </w:tcPr>
          <w:p w14:paraId="397D94FC" w14:textId="0B14E616" w:rsidR="006622A8" w:rsidRPr="006622A8" w:rsidRDefault="006622A8" w:rsidP="006622A8">
            <w:pPr>
              <w:pStyle w:val="103"/>
            </w:pPr>
            <w:r w:rsidRPr="004C2D18">
              <w:t>57</w:t>
            </w:r>
          </w:p>
        </w:tc>
        <w:tc>
          <w:tcPr>
            <w:tcW w:w="910" w:type="pct"/>
          </w:tcPr>
          <w:p w14:paraId="21C95660" w14:textId="7A8B2C3C" w:rsidR="006622A8" w:rsidRPr="006622A8" w:rsidRDefault="006622A8" w:rsidP="006622A8">
            <w:pPr>
              <w:pStyle w:val="103"/>
            </w:pPr>
            <w:r w:rsidRPr="004C2D18">
              <w:t>166</w:t>
            </w:r>
          </w:p>
        </w:tc>
        <w:tc>
          <w:tcPr>
            <w:tcW w:w="756" w:type="pct"/>
          </w:tcPr>
          <w:p w14:paraId="440357A6" w14:textId="482CE41F" w:rsidR="006622A8" w:rsidRPr="006622A8" w:rsidRDefault="006622A8" w:rsidP="006622A8">
            <w:pPr>
              <w:pStyle w:val="103"/>
            </w:pPr>
            <w:r w:rsidRPr="004C2D18">
              <w:t>0</w:t>
            </w:r>
          </w:p>
        </w:tc>
        <w:tc>
          <w:tcPr>
            <w:tcW w:w="990" w:type="pct"/>
            <w:vAlign w:val="top"/>
          </w:tcPr>
          <w:p w14:paraId="4F464CAD" w14:textId="5FD7E1BA" w:rsidR="006622A8" w:rsidRPr="006622A8" w:rsidRDefault="006622A8" w:rsidP="006622A8">
            <w:pPr>
              <w:pStyle w:val="103"/>
            </w:pPr>
            <w:r w:rsidRPr="008E717F">
              <w:t>до1990г</w:t>
            </w:r>
          </w:p>
        </w:tc>
        <w:tc>
          <w:tcPr>
            <w:tcW w:w="830" w:type="pct"/>
            <w:vAlign w:val="top"/>
          </w:tcPr>
          <w:p w14:paraId="56F86CBA" w14:textId="72F70F5A" w:rsidR="006622A8" w:rsidRPr="006622A8" w:rsidRDefault="006622A8" w:rsidP="006622A8">
            <w:pPr>
              <w:pStyle w:val="103"/>
            </w:pPr>
            <w:r w:rsidRPr="0095195C">
              <w:t>-</w:t>
            </w:r>
          </w:p>
        </w:tc>
      </w:tr>
      <w:tr w:rsidR="006622A8" w:rsidRPr="00525788" w14:paraId="74F9199C" w14:textId="77777777" w:rsidTr="0070026E">
        <w:trPr>
          <w:trHeight w:val="300"/>
        </w:trPr>
        <w:tc>
          <w:tcPr>
            <w:tcW w:w="1514" w:type="pct"/>
            <w:noWrap/>
            <w:hideMark/>
          </w:tcPr>
          <w:p w14:paraId="49E16669" w14:textId="22C176CB" w:rsidR="006622A8" w:rsidRPr="004C2D18" w:rsidRDefault="006622A8" w:rsidP="006622A8">
            <w:pPr>
              <w:pStyle w:val="103"/>
            </w:pPr>
            <w:r w:rsidRPr="004C2D18">
              <w:t>Всего:</w:t>
            </w:r>
          </w:p>
        </w:tc>
        <w:tc>
          <w:tcPr>
            <w:tcW w:w="910" w:type="pct"/>
            <w:noWrap/>
          </w:tcPr>
          <w:p w14:paraId="6722A435" w14:textId="7D384982" w:rsidR="006622A8" w:rsidRPr="006622A8" w:rsidRDefault="006622A8" w:rsidP="006622A8">
            <w:pPr>
              <w:pStyle w:val="103"/>
            </w:pPr>
            <w:r w:rsidRPr="004C2D18">
              <w:t>1398</w:t>
            </w:r>
          </w:p>
        </w:tc>
        <w:tc>
          <w:tcPr>
            <w:tcW w:w="756" w:type="pct"/>
            <w:noWrap/>
          </w:tcPr>
          <w:p w14:paraId="37026BD5" w14:textId="7368EEAB" w:rsidR="006622A8" w:rsidRPr="006622A8" w:rsidRDefault="006622A8" w:rsidP="006622A8">
            <w:pPr>
              <w:pStyle w:val="103"/>
            </w:pPr>
            <w:r w:rsidRPr="004C2D18">
              <w:t>0</w:t>
            </w:r>
          </w:p>
        </w:tc>
        <w:tc>
          <w:tcPr>
            <w:tcW w:w="990" w:type="pct"/>
            <w:noWrap/>
            <w:vAlign w:val="top"/>
          </w:tcPr>
          <w:p w14:paraId="72EF9767" w14:textId="77FB75A8" w:rsidR="006622A8" w:rsidRPr="006622A8" w:rsidRDefault="006622A8" w:rsidP="006622A8">
            <w:pPr>
              <w:pStyle w:val="103"/>
            </w:pPr>
            <w:r w:rsidRPr="008E717F">
              <w:t>до1990г</w:t>
            </w:r>
          </w:p>
        </w:tc>
        <w:tc>
          <w:tcPr>
            <w:tcW w:w="830" w:type="pct"/>
            <w:vAlign w:val="top"/>
          </w:tcPr>
          <w:p w14:paraId="6C904021" w14:textId="3C6C5339" w:rsidR="006622A8" w:rsidRPr="006622A8" w:rsidRDefault="006622A8" w:rsidP="006622A8">
            <w:pPr>
              <w:pStyle w:val="103"/>
            </w:pPr>
            <w:r w:rsidRPr="0095195C">
              <w:t>-</w:t>
            </w:r>
          </w:p>
        </w:tc>
      </w:tr>
    </w:tbl>
    <w:p w14:paraId="1D73245D" w14:textId="77777777" w:rsidR="00A00B93" w:rsidRDefault="00A00B93" w:rsidP="00D053D4">
      <w:pPr>
        <w:pStyle w:val="a1"/>
      </w:pPr>
    </w:p>
    <w:p w14:paraId="43DB5F72" w14:textId="7BD6A600" w:rsidR="002433E2" w:rsidRPr="002433E2" w:rsidRDefault="002433E2" w:rsidP="002433E2">
      <w:pPr>
        <w:pStyle w:val="a1"/>
      </w:pPr>
      <w:r w:rsidRPr="002433E2">
        <w:t>Сведений о типах изоляций на тепловых сетях на территории Еремизино-Борисовского сельского поселения переданных в эксплуатацию МУП ТГП ТР «Тихорецктепло» нет.</w:t>
      </w:r>
    </w:p>
    <w:p w14:paraId="3C4FE040" w14:textId="62256B05" w:rsidR="005D2312" w:rsidRPr="005D2312" w:rsidRDefault="005D2312" w:rsidP="005D2312">
      <w:pPr>
        <w:pStyle w:val="a1"/>
      </w:pPr>
      <w:r w:rsidRPr="005D2312">
        <w:t>По типу прокладки тепловых сетей, наибольшее количество проложено надземно (8</w:t>
      </w:r>
      <w:r>
        <w:t>1</w:t>
      </w:r>
      <w:r w:rsidRPr="005D2312">
        <w:t>,</w:t>
      </w:r>
      <w:r>
        <w:t>5</w:t>
      </w:r>
      <w:r w:rsidRPr="005D2312">
        <w:t> %). Подземный способ прокладки составляет 1</w:t>
      </w:r>
      <w:r>
        <w:t>8</w:t>
      </w:r>
      <w:r w:rsidRPr="005D2312">
        <w:t>,</w:t>
      </w:r>
      <w:r>
        <w:t>5</w:t>
      </w:r>
      <w:r w:rsidRPr="005D2312">
        <w:t> %. Распределение тепловых сетей МУП ТГП ТР «Тихорецктепло» по типу прокладки приведено в таблице </w:t>
      </w:r>
      <w:r w:rsidRPr="005D2312">
        <w:fldChar w:fldCharType="begin"/>
      </w:r>
      <w:r w:rsidRPr="005D2312">
        <w:instrText xml:space="preserve"> REF _Ref512609684 \h </w:instrText>
      </w:r>
      <w:r w:rsidRPr="005D2312">
        <w:fldChar w:fldCharType="separate"/>
      </w:r>
      <w:r w:rsidR="00D01E94">
        <w:rPr>
          <w:noProof/>
        </w:rPr>
        <w:t>12</w:t>
      </w:r>
      <w:r w:rsidRPr="005D2312">
        <w:fldChar w:fldCharType="end"/>
      </w:r>
      <w:r w:rsidRPr="005D2312">
        <w:t xml:space="preserve">, а долевое распределение на рисунке </w:t>
      </w:r>
      <w:r w:rsidRPr="005D2312">
        <w:fldChar w:fldCharType="begin"/>
      </w:r>
      <w:r w:rsidRPr="005D2312">
        <w:instrText xml:space="preserve"> REF _Ref512609700 \h </w:instrText>
      </w:r>
      <w:r w:rsidRPr="005D2312">
        <w:fldChar w:fldCharType="separate"/>
      </w:r>
      <w:r w:rsidR="00D01E94">
        <w:rPr>
          <w:noProof/>
        </w:rPr>
        <w:t>5</w:t>
      </w:r>
      <w:r w:rsidRPr="005D2312">
        <w:fldChar w:fldCharType="end"/>
      </w:r>
      <w:r w:rsidRPr="005D2312">
        <w:t>.</w:t>
      </w:r>
    </w:p>
    <w:p w14:paraId="3AFFE66C" w14:textId="77777777" w:rsidR="005D2312" w:rsidRPr="005D2312" w:rsidRDefault="005D2312" w:rsidP="005D2312">
      <w:pPr>
        <w:pStyle w:val="a1"/>
      </w:pPr>
      <w:r w:rsidRPr="005D2312">
        <w:t xml:space="preserve">Таблица </w:t>
      </w:r>
      <w:fldSimple w:instr=" SEQ Таблица \* ARABIC ">
        <w:bookmarkStart w:id="25" w:name="_Ref512609684"/>
        <w:r w:rsidR="00D01E94">
          <w:rPr>
            <w:noProof/>
          </w:rPr>
          <w:t>12</w:t>
        </w:r>
        <w:bookmarkEnd w:id="25"/>
      </w:fldSimple>
      <w:r w:rsidRPr="005D2312">
        <w:t xml:space="preserve"> – Протяженность тепловых сетей МУП ТГП ТР «Тихорецктепло» с распределением по типу прокладки, в двухтрубном исчислении, м</w:t>
      </w:r>
    </w:p>
    <w:tbl>
      <w:tblPr>
        <w:tblStyle w:val="TableGridReport1"/>
        <w:tblW w:w="5000" w:type="pct"/>
        <w:tblLook w:val="04A0" w:firstRow="1" w:lastRow="0" w:firstColumn="1" w:lastColumn="0" w:noHBand="0" w:noVBand="1"/>
      </w:tblPr>
      <w:tblGrid>
        <w:gridCol w:w="2725"/>
        <w:gridCol w:w="1897"/>
        <w:gridCol w:w="1893"/>
        <w:gridCol w:w="2075"/>
        <w:gridCol w:w="755"/>
      </w:tblGrid>
      <w:tr w:rsidR="005D2312" w:rsidRPr="005D2312" w14:paraId="7B5FD99F" w14:textId="77777777" w:rsidTr="00A00496">
        <w:trPr>
          <w:trHeight w:val="300"/>
        </w:trPr>
        <w:tc>
          <w:tcPr>
            <w:tcW w:w="1458" w:type="pct"/>
            <w:vMerge w:val="restart"/>
            <w:hideMark/>
          </w:tcPr>
          <w:p w14:paraId="06379DF8" w14:textId="77777777" w:rsidR="005D2312" w:rsidRPr="005D2312" w:rsidRDefault="005D2312" w:rsidP="005D2312">
            <w:pPr>
              <w:pStyle w:val="103"/>
            </w:pPr>
            <w:r w:rsidRPr="005D2312">
              <w:t>Вид сети</w:t>
            </w:r>
          </w:p>
        </w:tc>
        <w:tc>
          <w:tcPr>
            <w:tcW w:w="3138" w:type="pct"/>
            <w:gridSpan w:val="3"/>
            <w:noWrap/>
            <w:hideMark/>
          </w:tcPr>
          <w:p w14:paraId="1EB3F9AE" w14:textId="77777777" w:rsidR="005D2312" w:rsidRPr="005D2312" w:rsidRDefault="005D2312" w:rsidP="005D2312">
            <w:pPr>
              <w:pStyle w:val="103"/>
            </w:pPr>
            <w:r w:rsidRPr="005D2312">
              <w:t>Тип прокладки</w:t>
            </w:r>
          </w:p>
        </w:tc>
        <w:tc>
          <w:tcPr>
            <w:tcW w:w="404" w:type="pct"/>
            <w:vMerge w:val="restart"/>
            <w:noWrap/>
            <w:hideMark/>
          </w:tcPr>
          <w:p w14:paraId="797E3FBB" w14:textId="77777777" w:rsidR="005D2312" w:rsidRPr="005D2312" w:rsidRDefault="005D2312" w:rsidP="005D2312">
            <w:pPr>
              <w:pStyle w:val="103"/>
            </w:pPr>
            <w:r w:rsidRPr="005D2312">
              <w:t>Всего</w:t>
            </w:r>
          </w:p>
        </w:tc>
      </w:tr>
      <w:tr w:rsidR="005D2312" w:rsidRPr="005D2312" w14:paraId="063287D9" w14:textId="77777777" w:rsidTr="00A00496">
        <w:trPr>
          <w:trHeight w:val="315"/>
        </w:trPr>
        <w:tc>
          <w:tcPr>
            <w:tcW w:w="1458" w:type="pct"/>
            <w:vMerge/>
            <w:hideMark/>
          </w:tcPr>
          <w:p w14:paraId="272CB029" w14:textId="77777777" w:rsidR="005D2312" w:rsidRPr="005D2312" w:rsidRDefault="005D2312" w:rsidP="005D2312">
            <w:pPr>
              <w:pStyle w:val="103"/>
            </w:pPr>
          </w:p>
        </w:tc>
        <w:tc>
          <w:tcPr>
            <w:tcW w:w="1015" w:type="pct"/>
            <w:noWrap/>
            <w:hideMark/>
          </w:tcPr>
          <w:p w14:paraId="786ED10F" w14:textId="77777777" w:rsidR="005D2312" w:rsidRPr="005D2312" w:rsidRDefault="005D2312" w:rsidP="005D2312">
            <w:pPr>
              <w:pStyle w:val="103"/>
            </w:pPr>
            <w:r w:rsidRPr="005D2312">
              <w:t>надземная</w:t>
            </w:r>
          </w:p>
        </w:tc>
        <w:tc>
          <w:tcPr>
            <w:tcW w:w="1013" w:type="pct"/>
            <w:noWrap/>
            <w:hideMark/>
          </w:tcPr>
          <w:p w14:paraId="4E57272E" w14:textId="77777777" w:rsidR="005D2312" w:rsidRPr="005D2312" w:rsidRDefault="005D2312" w:rsidP="005D2312">
            <w:pPr>
              <w:pStyle w:val="103"/>
            </w:pPr>
            <w:r w:rsidRPr="005D2312">
              <w:t>подземная</w:t>
            </w:r>
          </w:p>
        </w:tc>
        <w:tc>
          <w:tcPr>
            <w:tcW w:w="1110" w:type="pct"/>
            <w:noWrap/>
            <w:hideMark/>
          </w:tcPr>
          <w:p w14:paraId="0086FDEF" w14:textId="77777777" w:rsidR="005D2312" w:rsidRPr="005D2312" w:rsidRDefault="005D2312" w:rsidP="005D2312">
            <w:pPr>
              <w:pStyle w:val="103"/>
            </w:pPr>
            <w:r w:rsidRPr="005D2312">
              <w:t>подвальная</w:t>
            </w:r>
          </w:p>
        </w:tc>
        <w:tc>
          <w:tcPr>
            <w:tcW w:w="404" w:type="pct"/>
            <w:vMerge/>
            <w:hideMark/>
          </w:tcPr>
          <w:p w14:paraId="55C874B8" w14:textId="77777777" w:rsidR="005D2312" w:rsidRPr="005D2312" w:rsidRDefault="005D2312" w:rsidP="005D2312">
            <w:pPr>
              <w:pStyle w:val="103"/>
            </w:pPr>
          </w:p>
        </w:tc>
      </w:tr>
      <w:tr w:rsidR="00A00496" w:rsidRPr="005D2312" w14:paraId="04C9C3CD" w14:textId="77777777" w:rsidTr="00A00496">
        <w:trPr>
          <w:trHeight w:val="315"/>
        </w:trPr>
        <w:tc>
          <w:tcPr>
            <w:tcW w:w="1458" w:type="pct"/>
            <w:noWrap/>
            <w:hideMark/>
          </w:tcPr>
          <w:p w14:paraId="5B9235F8" w14:textId="5DEAED09" w:rsidR="00A00496" w:rsidRPr="00A00496" w:rsidRDefault="00A00496" w:rsidP="00A00496">
            <w:pPr>
              <w:pStyle w:val="103"/>
            </w:pPr>
            <w:r w:rsidRPr="00A00496">
              <w:t>Магистральные</w:t>
            </w:r>
          </w:p>
        </w:tc>
        <w:tc>
          <w:tcPr>
            <w:tcW w:w="1015" w:type="pct"/>
            <w:noWrap/>
          </w:tcPr>
          <w:p w14:paraId="132D5665" w14:textId="74BB7DCA" w:rsidR="00A00496" w:rsidRPr="00A00496" w:rsidRDefault="00A00496" w:rsidP="00A00496">
            <w:pPr>
              <w:pStyle w:val="103"/>
            </w:pPr>
            <w:r w:rsidRPr="00A00496">
              <w:t>435</w:t>
            </w:r>
          </w:p>
        </w:tc>
        <w:tc>
          <w:tcPr>
            <w:tcW w:w="1013" w:type="pct"/>
            <w:noWrap/>
          </w:tcPr>
          <w:p w14:paraId="4D58185D" w14:textId="57D5AF1C" w:rsidR="00A00496" w:rsidRPr="00A00496" w:rsidRDefault="00A00496" w:rsidP="00A00496">
            <w:pPr>
              <w:pStyle w:val="103"/>
            </w:pPr>
            <w:r w:rsidRPr="00A00496">
              <w:t>0</w:t>
            </w:r>
          </w:p>
        </w:tc>
        <w:tc>
          <w:tcPr>
            <w:tcW w:w="1110" w:type="pct"/>
            <w:noWrap/>
          </w:tcPr>
          <w:p w14:paraId="47AB800D" w14:textId="76FDB038" w:rsidR="00A00496" w:rsidRPr="00A00496" w:rsidRDefault="00A00496" w:rsidP="00A00496">
            <w:pPr>
              <w:pStyle w:val="103"/>
            </w:pPr>
            <w:r w:rsidRPr="00A00496">
              <w:t>0</w:t>
            </w:r>
          </w:p>
        </w:tc>
        <w:tc>
          <w:tcPr>
            <w:tcW w:w="404" w:type="pct"/>
            <w:noWrap/>
          </w:tcPr>
          <w:p w14:paraId="195C4B84" w14:textId="7825D1B4" w:rsidR="00A00496" w:rsidRPr="00A00496" w:rsidRDefault="00A00496" w:rsidP="00A00496">
            <w:pPr>
              <w:pStyle w:val="103"/>
            </w:pPr>
            <w:r w:rsidRPr="00A00496">
              <w:t>435</w:t>
            </w:r>
          </w:p>
        </w:tc>
      </w:tr>
      <w:tr w:rsidR="00A00496" w:rsidRPr="005D2312" w14:paraId="2747704C" w14:textId="77777777" w:rsidTr="00A00496">
        <w:trPr>
          <w:trHeight w:val="315"/>
        </w:trPr>
        <w:tc>
          <w:tcPr>
            <w:tcW w:w="1458" w:type="pct"/>
            <w:noWrap/>
            <w:hideMark/>
          </w:tcPr>
          <w:p w14:paraId="4B692F77" w14:textId="43F0637F" w:rsidR="00A00496" w:rsidRPr="00A00496" w:rsidRDefault="00A00496" w:rsidP="00A00496">
            <w:pPr>
              <w:pStyle w:val="103"/>
            </w:pPr>
            <w:r w:rsidRPr="00A00496">
              <w:t>Распределительные</w:t>
            </w:r>
          </w:p>
        </w:tc>
        <w:tc>
          <w:tcPr>
            <w:tcW w:w="1015" w:type="pct"/>
            <w:noWrap/>
          </w:tcPr>
          <w:p w14:paraId="1D4ED794" w14:textId="3BABA169" w:rsidR="00A00496" w:rsidRPr="00A00496" w:rsidRDefault="00A00496" w:rsidP="00A00496">
            <w:pPr>
              <w:pStyle w:val="103"/>
            </w:pPr>
            <w:r w:rsidRPr="00A00496">
              <w:t>135</w:t>
            </w:r>
          </w:p>
        </w:tc>
        <w:tc>
          <w:tcPr>
            <w:tcW w:w="1013" w:type="pct"/>
            <w:noWrap/>
          </w:tcPr>
          <w:p w14:paraId="74B0F917" w14:textId="425C03A0" w:rsidR="00A00496" w:rsidRPr="00A00496" w:rsidRDefault="00A00496" w:rsidP="00A00496">
            <w:pPr>
              <w:pStyle w:val="103"/>
            </w:pPr>
            <w:r w:rsidRPr="00A00496">
              <w:t>129</w:t>
            </w:r>
          </w:p>
        </w:tc>
        <w:tc>
          <w:tcPr>
            <w:tcW w:w="1110" w:type="pct"/>
            <w:noWrap/>
          </w:tcPr>
          <w:p w14:paraId="4450EDA1" w14:textId="7D5E3B71" w:rsidR="00A00496" w:rsidRPr="00A00496" w:rsidRDefault="00A00496" w:rsidP="00A00496">
            <w:pPr>
              <w:pStyle w:val="103"/>
            </w:pPr>
            <w:r w:rsidRPr="00A00496">
              <w:t>0</w:t>
            </w:r>
          </w:p>
        </w:tc>
        <w:tc>
          <w:tcPr>
            <w:tcW w:w="404" w:type="pct"/>
            <w:noWrap/>
          </w:tcPr>
          <w:p w14:paraId="6FB90025" w14:textId="2A3810FC" w:rsidR="00A00496" w:rsidRPr="00A00496" w:rsidRDefault="00A00496" w:rsidP="00A00496">
            <w:pPr>
              <w:pStyle w:val="103"/>
            </w:pPr>
            <w:r w:rsidRPr="00A00496">
              <w:t>264</w:t>
            </w:r>
          </w:p>
        </w:tc>
      </w:tr>
      <w:tr w:rsidR="00A00496" w:rsidRPr="005D2312" w14:paraId="46D3A8F1" w14:textId="77777777" w:rsidTr="00A00496">
        <w:trPr>
          <w:trHeight w:val="300"/>
        </w:trPr>
        <w:tc>
          <w:tcPr>
            <w:tcW w:w="1458" w:type="pct"/>
            <w:noWrap/>
            <w:hideMark/>
          </w:tcPr>
          <w:p w14:paraId="7AABD9F7" w14:textId="7D8D2101" w:rsidR="00A00496" w:rsidRPr="00A00496" w:rsidRDefault="00A00496" w:rsidP="00A00496">
            <w:pPr>
              <w:pStyle w:val="103"/>
            </w:pPr>
            <w:r w:rsidRPr="00A00496">
              <w:t>Всего</w:t>
            </w:r>
          </w:p>
        </w:tc>
        <w:tc>
          <w:tcPr>
            <w:tcW w:w="1015" w:type="pct"/>
            <w:noWrap/>
          </w:tcPr>
          <w:p w14:paraId="2DD5C813" w14:textId="5F03D9BB" w:rsidR="00A00496" w:rsidRPr="00A00496" w:rsidRDefault="00A00496" w:rsidP="00A00496">
            <w:pPr>
              <w:pStyle w:val="103"/>
            </w:pPr>
            <w:r w:rsidRPr="00A00496">
              <w:t>570</w:t>
            </w:r>
          </w:p>
        </w:tc>
        <w:tc>
          <w:tcPr>
            <w:tcW w:w="1013" w:type="pct"/>
            <w:noWrap/>
          </w:tcPr>
          <w:p w14:paraId="7D6957BE" w14:textId="31C4B526" w:rsidR="00A00496" w:rsidRPr="00A00496" w:rsidRDefault="00A00496" w:rsidP="00A00496">
            <w:pPr>
              <w:pStyle w:val="103"/>
            </w:pPr>
            <w:r w:rsidRPr="00A00496">
              <w:t>129</w:t>
            </w:r>
          </w:p>
        </w:tc>
        <w:tc>
          <w:tcPr>
            <w:tcW w:w="1110" w:type="pct"/>
            <w:noWrap/>
          </w:tcPr>
          <w:p w14:paraId="4D5801DE" w14:textId="231B5BDC" w:rsidR="00A00496" w:rsidRPr="00A00496" w:rsidRDefault="00A00496" w:rsidP="00A00496">
            <w:pPr>
              <w:pStyle w:val="103"/>
            </w:pPr>
            <w:r w:rsidRPr="00A00496">
              <w:t>0</w:t>
            </w:r>
          </w:p>
        </w:tc>
        <w:tc>
          <w:tcPr>
            <w:tcW w:w="404" w:type="pct"/>
            <w:noWrap/>
          </w:tcPr>
          <w:p w14:paraId="444C8694" w14:textId="68396964" w:rsidR="00A00496" w:rsidRPr="00A00496" w:rsidRDefault="00A00496" w:rsidP="00A00496">
            <w:pPr>
              <w:pStyle w:val="103"/>
            </w:pPr>
            <w:r w:rsidRPr="00A00496">
              <w:t>699</w:t>
            </w:r>
          </w:p>
        </w:tc>
      </w:tr>
    </w:tbl>
    <w:p w14:paraId="410502D6" w14:textId="77777777" w:rsidR="005D2312" w:rsidRPr="005D2312" w:rsidRDefault="005D2312" w:rsidP="005D2312">
      <w:pPr>
        <w:pStyle w:val="a1"/>
      </w:pPr>
    </w:p>
    <w:p w14:paraId="784AAB0C" w14:textId="71E62FE2" w:rsidR="005D2312" w:rsidRPr="00E63328" w:rsidRDefault="00E63328" w:rsidP="00E63328">
      <w:pPr>
        <w:pStyle w:val="a9"/>
      </w:pPr>
      <w:r w:rsidRPr="00E63328">
        <w:rPr>
          <w:noProof/>
          <w:lang w:eastAsia="ru-RU"/>
        </w:rPr>
        <w:drawing>
          <wp:inline distT="0" distB="0" distL="0" distR="0" wp14:anchorId="44FB302D" wp14:editId="1649002D">
            <wp:extent cx="4305935" cy="2658139"/>
            <wp:effectExtent l="0" t="0" r="0"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a:extLst>
                        <a:ext uri="{28A0092B-C50C-407E-A947-70E740481C1C}">
                          <a14:useLocalDpi xmlns:a14="http://schemas.microsoft.com/office/drawing/2010/main" val="0"/>
                        </a:ext>
                      </a:extLst>
                    </a:blip>
                    <a:srcRect l="16012" t="5625" r="7682" b="4029"/>
                    <a:stretch/>
                  </pic:blipFill>
                  <pic:spPr bwMode="auto">
                    <a:xfrm>
                      <a:off x="0" y="0"/>
                      <a:ext cx="4312008" cy="2661888"/>
                    </a:xfrm>
                    <a:prstGeom prst="rect">
                      <a:avLst/>
                    </a:prstGeom>
                    <a:noFill/>
                    <a:ln>
                      <a:noFill/>
                    </a:ln>
                    <a:extLst>
                      <a:ext uri="{53640926-AAD7-44D8-BBD7-CCE9431645EC}">
                        <a14:shadowObscured xmlns:a14="http://schemas.microsoft.com/office/drawing/2010/main"/>
                      </a:ext>
                    </a:extLst>
                  </pic:spPr>
                </pic:pic>
              </a:graphicData>
            </a:graphic>
          </wp:inline>
        </w:drawing>
      </w:r>
    </w:p>
    <w:p w14:paraId="6390ED5C" w14:textId="77777777" w:rsidR="005D2312" w:rsidRPr="00E63328" w:rsidRDefault="005D2312" w:rsidP="00E63328">
      <w:pPr>
        <w:pStyle w:val="a9"/>
      </w:pPr>
      <w:r w:rsidRPr="00E63328">
        <w:t xml:space="preserve">Рисунок </w:t>
      </w:r>
      <w:fldSimple w:instr=" SEQ Рисунок \* ARABIC ">
        <w:bookmarkStart w:id="26" w:name="_Ref512609700"/>
        <w:r w:rsidR="00D01E94">
          <w:rPr>
            <w:noProof/>
          </w:rPr>
          <w:t>5</w:t>
        </w:r>
        <w:bookmarkEnd w:id="26"/>
      </w:fldSimple>
      <w:r w:rsidRPr="00E63328">
        <w:t xml:space="preserve"> – Долевое распределение тепловых сетей МУП ТГП ТР «Тихорецктепло» по типу прокладки</w:t>
      </w:r>
    </w:p>
    <w:p w14:paraId="77EF9B4A" w14:textId="4AF4F4E2" w:rsidR="00D62BAE" w:rsidRDefault="00D62BAE" w:rsidP="00D053D4">
      <w:pPr>
        <w:pStyle w:val="a1"/>
      </w:pPr>
    </w:p>
    <w:p w14:paraId="34B8CF26" w14:textId="77777777" w:rsidR="00692A2A" w:rsidRPr="00692A2A" w:rsidRDefault="00692A2A" w:rsidP="00692A2A">
      <w:pPr>
        <w:pStyle w:val="a1"/>
      </w:pPr>
      <w:r w:rsidRPr="00692A2A">
        <w:t xml:space="preserve">Протяженность (в двухтрубном исчислении), материальная характеристика и объем тепловых сетей МУП ТГП ТР «Тихорецктепло» с привязкой к источникам теплоснабжения приведена в таблице </w:t>
      </w:r>
      <w:r w:rsidRPr="00692A2A">
        <w:fldChar w:fldCharType="begin"/>
      </w:r>
      <w:r w:rsidRPr="00692A2A">
        <w:instrText xml:space="preserve"> REF _Ref453866191 \h </w:instrText>
      </w:r>
      <w:r w:rsidRPr="00692A2A">
        <w:fldChar w:fldCharType="separate"/>
      </w:r>
      <w:r w:rsidR="00D01E94">
        <w:rPr>
          <w:noProof/>
        </w:rPr>
        <w:t>13</w:t>
      </w:r>
      <w:r w:rsidRPr="00692A2A">
        <w:fldChar w:fldCharType="end"/>
      </w:r>
      <w:r w:rsidRPr="00692A2A">
        <w:t>.</w:t>
      </w:r>
    </w:p>
    <w:p w14:paraId="30EFC5D7" w14:textId="77777777" w:rsidR="00692A2A" w:rsidRPr="00692A2A" w:rsidRDefault="00692A2A" w:rsidP="00692A2A">
      <w:pPr>
        <w:pStyle w:val="a1"/>
      </w:pPr>
      <w:r w:rsidRPr="00692A2A">
        <w:t>В качестве компенсирующих устройств на тепловых сетях всех источников применяются П-образные компенсаторы и участки самокомпенсации.</w:t>
      </w:r>
    </w:p>
    <w:p w14:paraId="79858532" w14:textId="77777777" w:rsidR="00692A2A" w:rsidRPr="00692A2A" w:rsidRDefault="00692A2A" w:rsidP="00692A2A">
      <w:pPr>
        <w:pStyle w:val="a1"/>
      </w:pPr>
    </w:p>
    <w:p w14:paraId="1253C2EE" w14:textId="77777777" w:rsidR="00692A2A" w:rsidRPr="00692A2A" w:rsidRDefault="00692A2A" w:rsidP="00692A2A">
      <w:pPr>
        <w:pStyle w:val="a1"/>
        <w:sectPr w:rsidR="00692A2A" w:rsidRPr="00692A2A" w:rsidSect="00FD0853">
          <w:pgSz w:w="11906" w:h="16838"/>
          <w:pgMar w:top="1134" w:right="850" w:bottom="1134" w:left="1701" w:header="709" w:footer="709" w:gutter="0"/>
          <w:cols w:space="720"/>
          <w:docGrid w:linePitch="326"/>
        </w:sectPr>
      </w:pPr>
    </w:p>
    <w:p w14:paraId="3269F05D" w14:textId="77777777" w:rsidR="00692A2A" w:rsidRPr="00692A2A" w:rsidRDefault="00692A2A" w:rsidP="00692A2A">
      <w:pPr>
        <w:pStyle w:val="af8"/>
      </w:pPr>
      <w:r w:rsidRPr="00692A2A">
        <w:lastRenderedPageBreak/>
        <w:t xml:space="preserve">Таблица </w:t>
      </w:r>
      <w:fldSimple w:instr=" SEQ Таблица \* ARABIC ">
        <w:bookmarkStart w:id="27" w:name="_Ref453866191"/>
        <w:r w:rsidR="00D01E94">
          <w:rPr>
            <w:noProof/>
          </w:rPr>
          <w:t>13</w:t>
        </w:r>
        <w:bookmarkEnd w:id="27"/>
      </w:fldSimple>
      <w:r w:rsidRPr="00692A2A">
        <w:t xml:space="preserve"> – Протяженность (в двухтрубном исчислении), материальная характеристика и объем тепловых сетей МУП ТГП ТР «Тихорецктепло» с привязкой к источникам теплоснабжения</w:t>
      </w:r>
    </w:p>
    <w:tbl>
      <w:tblPr>
        <w:tblStyle w:val="TableGridReport1"/>
        <w:tblW w:w="5000" w:type="pct"/>
        <w:tblLook w:val="04A0" w:firstRow="1" w:lastRow="0" w:firstColumn="1" w:lastColumn="0" w:noHBand="0" w:noVBand="1"/>
      </w:tblPr>
      <w:tblGrid>
        <w:gridCol w:w="3682"/>
        <w:gridCol w:w="1776"/>
        <w:gridCol w:w="1523"/>
        <w:gridCol w:w="1142"/>
        <w:gridCol w:w="1395"/>
        <w:gridCol w:w="1395"/>
        <w:gridCol w:w="1142"/>
        <w:gridCol w:w="1142"/>
        <w:gridCol w:w="1363"/>
      </w:tblGrid>
      <w:tr w:rsidR="00692A2A" w:rsidRPr="00692A2A" w14:paraId="7FDA7F36" w14:textId="77777777" w:rsidTr="004B57DD">
        <w:trPr>
          <w:trHeight w:val="510"/>
        </w:trPr>
        <w:tc>
          <w:tcPr>
            <w:tcW w:w="1264" w:type="pct"/>
            <w:hideMark/>
          </w:tcPr>
          <w:p w14:paraId="2536F9B3" w14:textId="77777777" w:rsidR="00692A2A" w:rsidRPr="00692A2A" w:rsidRDefault="00692A2A" w:rsidP="00692A2A">
            <w:pPr>
              <w:pStyle w:val="103"/>
            </w:pPr>
            <w:r w:rsidRPr="00692A2A">
              <w:t>Наименование источника тепловой энергии</w:t>
            </w:r>
          </w:p>
        </w:tc>
        <w:tc>
          <w:tcPr>
            <w:tcW w:w="610" w:type="pct"/>
          </w:tcPr>
          <w:p w14:paraId="71B965A8" w14:textId="70ED4B5F" w:rsidR="004B57DD" w:rsidRDefault="004B57DD" w:rsidP="00692A2A">
            <w:pPr>
              <w:pStyle w:val="103"/>
            </w:pPr>
            <w:r>
              <w:t>Вид тепловой сети от источника</w:t>
            </w:r>
          </w:p>
        </w:tc>
        <w:tc>
          <w:tcPr>
            <w:tcW w:w="523" w:type="pct"/>
            <w:hideMark/>
          </w:tcPr>
          <w:p w14:paraId="491620AB" w14:textId="2209EC42" w:rsidR="00692A2A" w:rsidRPr="00692A2A" w:rsidRDefault="00692A2A" w:rsidP="00692A2A">
            <w:pPr>
              <w:pStyle w:val="103"/>
            </w:pPr>
            <w:r w:rsidRPr="00692A2A">
              <w:t>Протяженность (2-х тр.), м</w:t>
            </w:r>
          </w:p>
        </w:tc>
        <w:tc>
          <w:tcPr>
            <w:tcW w:w="392" w:type="pct"/>
            <w:hideMark/>
          </w:tcPr>
          <w:p w14:paraId="70F01563" w14:textId="77777777" w:rsidR="00692A2A" w:rsidRPr="00692A2A" w:rsidRDefault="00692A2A" w:rsidP="00692A2A">
            <w:pPr>
              <w:pStyle w:val="103"/>
            </w:pPr>
            <w:r w:rsidRPr="00692A2A">
              <w:t>в т. ч. ГВС, м</w:t>
            </w:r>
          </w:p>
        </w:tc>
        <w:tc>
          <w:tcPr>
            <w:tcW w:w="479" w:type="pct"/>
            <w:hideMark/>
          </w:tcPr>
          <w:p w14:paraId="45716BEE" w14:textId="77777777" w:rsidR="00692A2A" w:rsidRPr="00692A2A" w:rsidRDefault="00692A2A" w:rsidP="00692A2A">
            <w:pPr>
              <w:pStyle w:val="103"/>
            </w:pPr>
            <w:r w:rsidRPr="00692A2A">
              <w:t>в т. ч. магистр, м</w:t>
            </w:r>
          </w:p>
        </w:tc>
        <w:tc>
          <w:tcPr>
            <w:tcW w:w="479" w:type="pct"/>
            <w:hideMark/>
          </w:tcPr>
          <w:p w14:paraId="2B4651C5" w14:textId="77777777" w:rsidR="00692A2A" w:rsidRPr="00692A2A" w:rsidRDefault="00692A2A" w:rsidP="00692A2A">
            <w:pPr>
              <w:pStyle w:val="103"/>
            </w:pPr>
            <w:r w:rsidRPr="00692A2A">
              <w:t>в т. ч. распред, м</w:t>
            </w:r>
          </w:p>
        </w:tc>
        <w:tc>
          <w:tcPr>
            <w:tcW w:w="392" w:type="pct"/>
            <w:hideMark/>
          </w:tcPr>
          <w:p w14:paraId="43BBB0E8" w14:textId="77777777" w:rsidR="00692A2A" w:rsidRPr="00692A2A" w:rsidRDefault="00692A2A" w:rsidP="00692A2A">
            <w:pPr>
              <w:pStyle w:val="103"/>
            </w:pPr>
            <w:r w:rsidRPr="00692A2A">
              <w:t>Мат. хар-ка, м2</w:t>
            </w:r>
          </w:p>
        </w:tc>
        <w:tc>
          <w:tcPr>
            <w:tcW w:w="392" w:type="pct"/>
            <w:hideMark/>
          </w:tcPr>
          <w:p w14:paraId="127E92EB" w14:textId="77777777" w:rsidR="00692A2A" w:rsidRPr="00692A2A" w:rsidRDefault="00692A2A" w:rsidP="00692A2A">
            <w:pPr>
              <w:pStyle w:val="103"/>
            </w:pPr>
            <w:r w:rsidRPr="00692A2A">
              <w:t>Объем сети, м3</w:t>
            </w:r>
          </w:p>
        </w:tc>
        <w:tc>
          <w:tcPr>
            <w:tcW w:w="468" w:type="pct"/>
            <w:hideMark/>
          </w:tcPr>
          <w:p w14:paraId="1CD704A9" w14:textId="77777777" w:rsidR="00692A2A" w:rsidRPr="00692A2A" w:rsidRDefault="00692A2A" w:rsidP="00692A2A">
            <w:pPr>
              <w:pStyle w:val="103"/>
            </w:pPr>
            <w:r w:rsidRPr="00692A2A">
              <w:t>Средневзв. диаметр, мм</w:t>
            </w:r>
          </w:p>
        </w:tc>
      </w:tr>
      <w:tr w:rsidR="00692A2A" w:rsidRPr="00692A2A" w14:paraId="12B87E08" w14:textId="77777777" w:rsidTr="004B57DD">
        <w:trPr>
          <w:trHeight w:val="255"/>
        </w:trPr>
        <w:tc>
          <w:tcPr>
            <w:tcW w:w="1264" w:type="pct"/>
          </w:tcPr>
          <w:p w14:paraId="7C4F472E" w14:textId="23939150" w:rsidR="00692A2A" w:rsidRPr="00692A2A" w:rsidRDefault="00692A2A" w:rsidP="00692A2A">
            <w:pPr>
              <w:pStyle w:val="103"/>
            </w:pPr>
            <w:r w:rsidRPr="00692A2A">
              <w:t>Котельная № 107</w:t>
            </w:r>
          </w:p>
        </w:tc>
        <w:tc>
          <w:tcPr>
            <w:tcW w:w="610" w:type="pct"/>
          </w:tcPr>
          <w:p w14:paraId="4AAAD4D4" w14:textId="0DD3741C" w:rsidR="004B57DD" w:rsidRDefault="004B57DD" w:rsidP="00692A2A">
            <w:pPr>
              <w:pStyle w:val="103"/>
            </w:pPr>
            <w:r>
              <w:t>2-х</w:t>
            </w:r>
          </w:p>
        </w:tc>
        <w:tc>
          <w:tcPr>
            <w:tcW w:w="523" w:type="pct"/>
            <w:noWrap/>
          </w:tcPr>
          <w:p w14:paraId="086AA6A0" w14:textId="320D7E16" w:rsidR="00692A2A" w:rsidRPr="00692A2A" w:rsidRDefault="00692A2A" w:rsidP="00692A2A">
            <w:pPr>
              <w:pStyle w:val="103"/>
            </w:pPr>
            <w:r w:rsidRPr="00692A2A">
              <w:t>593</w:t>
            </w:r>
          </w:p>
        </w:tc>
        <w:tc>
          <w:tcPr>
            <w:tcW w:w="392" w:type="pct"/>
            <w:noWrap/>
          </w:tcPr>
          <w:p w14:paraId="7E8705CA" w14:textId="406E4D8B" w:rsidR="00692A2A" w:rsidRPr="00692A2A" w:rsidRDefault="00692A2A" w:rsidP="00692A2A">
            <w:pPr>
              <w:pStyle w:val="103"/>
            </w:pPr>
            <w:r w:rsidRPr="00692A2A">
              <w:t>0</w:t>
            </w:r>
          </w:p>
        </w:tc>
        <w:tc>
          <w:tcPr>
            <w:tcW w:w="479" w:type="pct"/>
            <w:noWrap/>
          </w:tcPr>
          <w:p w14:paraId="1CF60308" w14:textId="62A19E31" w:rsidR="00692A2A" w:rsidRPr="00692A2A" w:rsidRDefault="00692A2A" w:rsidP="00692A2A">
            <w:pPr>
              <w:pStyle w:val="103"/>
            </w:pPr>
            <w:r w:rsidRPr="00692A2A">
              <w:t>435</w:t>
            </w:r>
          </w:p>
        </w:tc>
        <w:tc>
          <w:tcPr>
            <w:tcW w:w="479" w:type="pct"/>
            <w:noWrap/>
          </w:tcPr>
          <w:p w14:paraId="24DF0C12" w14:textId="6D3EAFB0" w:rsidR="00692A2A" w:rsidRPr="00692A2A" w:rsidRDefault="00692A2A" w:rsidP="00692A2A">
            <w:pPr>
              <w:pStyle w:val="103"/>
            </w:pPr>
            <w:r w:rsidRPr="00692A2A">
              <w:t>158</w:t>
            </w:r>
          </w:p>
        </w:tc>
        <w:tc>
          <w:tcPr>
            <w:tcW w:w="392" w:type="pct"/>
            <w:noWrap/>
          </w:tcPr>
          <w:p w14:paraId="1BDED0EE" w14:textId="18E6F6BD" w:rsidR="00692A2A" w:rsidRPr="00692A2A" w:rsidRDefault="00692A2A" w:rsidP="00692A2A">
            <w:pPr>
              <w:pStyle w:val="103"/>
            </w:pPr>
            <w:r w:rsidRPr="00692A2A">
              <w:t>222</w:t>
            </w:r>
          </w:p>
        </w:tc>
        <w:tc>
          <w:tcPr>
            <w:tcW w:w="392" w:type="pct"/>
            <w:noWrap/>
          </w:tcPr>
          <w:p w14:paraId="4E01EB63" w14:textId="6F94779D" w:rsidR="00692A2A" w:rsidRPr="00692A2A" w:rsidRDefault="00692A2A" w:rsidP="00692A2A">
            <w:pPr>
              <w:pStyle w:val="103"/>
            </w:pPr>
            <w:r w:rsidRPr="00692A2A">
              <w:t>31</w:t>
            </w:r>
          </w:p>
        </w:tc>
        <w:tc>
          <w:tcPr>
            <w:tcW w:w="468" w:type="pct"/>
            <w:noWrap/>
          </w:tcPr>
          <w:p w14:paraId="3AB02642" w14:textId="2DBDC2C3" w:rsidR="00692A2A" w:rsidRPr="00692A2A" w:rsidRDefault="00692A2A" w:rsidP="00692A2A">
            <w:pPr>
              <w:pStyle w:val="103"/>
            </w:pPr>
            <w:r w:rsidRPr="00692A2A">
              <w:t>187</w:t>
            </w:r>
          </w:p>
        </w:tc>
      </w:tr>
      <w:tr w:rsidR="00692A2A" w:rsidRPr="00692A2A" w14:paraId="06FEBA41" w14:textId="77777777" w:rsidTr="004B57DD">
        <w:trPr>
          <w:trHeight w:val="255"/>
        </w:trPr>
        <w:tc>
          <w:tcPr>
            <w:tcW w:w="1264" w:type="pct"/>
          </w:tcPr>
          <w:p w14:paraId="4AC7BA65" w14:textId="6F3A755D" w:rsidR="00692A2A" w:rsidRPr="00692A2A" w:rsidRDefault="00692A2A" w:rsidP="00692A2A">
            <w:pPr>
              <w:pStyle w:val="103"/>
            </w:pPr>
            <w:r w:rsidRPr="00692A2A">
              <w:t>Котельная № 118</w:t>
            </w:r>
          </w:p>
        </w:tc>
        <w:tc>
          <w:tcPr>
            <w:tcW w:w="610" w:type="pct"/>
          </w:tcPr>
          <w:p w14:paraId="44FF4450" w14:textId="7C5AC33D" w:rsidR="004B57DD" w:rsidRPr="004B57DD" w:rsidRDefault="004B57DD" w:rsidP="00692A2A">
            <w:pPr>
              <w:pStyle w:val="103"/>
            </w:pPr>
            <w:r w:rsidRPr="004B57DD">
              <w:t>2-х</w:t>
            </w:r>
          </w:p>
        </w:tc>
        <w:tc>
          <w:tcPr>
            <w:tcW w:w="523" w:type="pct"/>
            <w:noWrap/>
          </w:tcPr>
          <w:p w14:paraId="6B468516" w14:textId="3BCD1083" w:rsidR="00692A2A" w:rsidRPr="00692A2A" w:rsidRDefault="00692A2A" w:rsidP="00692A2A">
            <w:pPr>
              <w:pStyle w:val="103"/>
            </w:pPr>
            <w:r w:rsidRPr="00692A2A">
              <w:t>107</w:t>
            </w:r>
          </w:p>
        </w:tc>
        <w:tc>
          <w:tcPr>
            <w:tcW w:w="392" w:type="pct"/>
            <w:noWrap/>
          </w:tcPr>
          <w:p w14:paraId="0B6C9960" w14:textId="78AEBCBE" w:rsidR="00692A2A" w:rsidRPr="00692A2A" w:rsidRDefault="00692A2A" w:rsidP="00692A2A">
            <w:pPr>
              <w:pStyle w:val="103"/>
            </w:pPr>
            <w:r w:rsidRPr="00692A2A">
              <w:t>0</w:t>
            </w:r>
          </w:p>
        </w:tc>
        <w:tc>
          <w:tcPr>
            <w:tcW w:w="479" w:type="pct"/>
            <w:noWrap/>
          </w:tcPr>
          <w:p w14:paraId="6044BF6E" w14:textId="628BB3FE" w:rsidR="00692A2A" w:rsidRPr="00692A2A" w:rsidRDefault="00692A2A" w:rsidP="00692A2A">
            <w:pPr>
              <w:pStyle w:val="103"/>
            </w:pPr>
            <w:r w:rsidRPr="00692A2A">
              <w:t>0</w:t>
            </w:r>
          </w:p>
        </w:tc>
        <w:tc>
          <w:tcPr>
            <w:tcW w:w="479" w:type="pct"/>
            <w:noWrap/>
          </w:tcPr>
          <w:p w14:paraId="4870CAB5" w14:textId="2484F190" w:rsidR="00692A2A" w:rsidRPr="00692A2A" w:rsidRDefault="00692A2A" w:rsidP="00692A2A">
            <w:pPr>
              <w:pStyle w:val="103"/>
            </w:pPr>
            <w:r w:rsidRPr="00692A2A">
              <w:t>107</w:t>
            </w:r>
          </w:p>
        </w:tc>
        <w:tc>
          <w:tcPr>
            <w:tcW w:w="392" w:type="pct"/>
            <w:noWrap/>
          </w:tcPr>
          <w:p w14:paraId="2A1D633D" w14:textId="1B33F66F" w:rsidR="00692A2A" w:rsidRPr="00692A2A" w:rsidRDefault="00692A2A" w:rsidP="00692A2A">
            <w:pPr>
              <w:pStyle w:val="103"/>
            </w:pPr>
            <w:r w:rsidRPr="00692A2A">
              <w:t>15</w:t>
            </w:r>
          </w:p>
        </w:tc>
        <w:tc>
          <w:tcPr>
            <w:tcW w:w="392" w:type="pct"/>
            <w:noWrap/>
          </w:tcPr>
          <w:p w14:paraId="4474DAB3" w14:textId="3381C0FD" w:rsidR="00692A2A" w:rsidRPr="00692A2A" w:rsidRDefault="00692A2A" w:rsidP="00692A2A">
            <w:pPr>
              <w:pStyle w:val="103"/>
            </w:pPr>
            <w:r w:rsidRPr="00692A2A">
              <w:t>1</w:t>
            </w:r>
          </w:p>
        </w:tc>
        <w:tc>
          <w:tcPr>
            <w:tcW w:w="468" w:type="pct"/>
            <w:noWrap/>
          </w:tcPr>
          <w:p w14:paraId="51F6E010" w14:textId="13D57A63" w:rsidR="00692A2A" w:rsidRPr="00692A2A" w:rsidRDefault="00692A2A" w:rsidP="00692A2A">
            <w:pPr>
              <w:pStyle w:val="103"/>
            </w:pPr>
            <w:r w:rsidRPr="00692A2A">
              <w:t>68</w:t>
            </w:r>
          </w:p>
        </w:tc>
      </w:tr>
      <w:tr w:rsidR="00692A2A" w:rsidRPr="00692A2A" w14:paraId="5F6DE84B" w14:textId="77777777" w:rsidTr="004B57DD">
        <w:trPr>
          <w:trHeight w:val="255"/>
        </w:trPr>
        <w:tc>
          <w:tcPr>
            <w:tcW w:w="1264" w:type="pct"/>
          </w:tcPr>
          <w:p w14:paraId="27365C6B" w14:textId="77777777" w:rsidR="00692A2A" w:rsidRPr="00692A2A" w:rsidRDefault="00692A2A" w:rsidP="00692A2A">
            <w:pPr>
              <w:pStyle w:val="103"/>
            </w:pPr>
            <w:r w:rsidRPr="00692A2A">
              <w:t>Всего:</w:t>
            </w:r>
          </w:p>
        </w:tc>
        <w:tc>
          <w:tcPr>
            <w:tcW w:w="610" w:type="pct"/>
          </w:tcPr>
          <w:p w14:paraId="2B2A3986" w14:textId="77777777" w:rsidR="004B57DD" w:rsidRPr="00692A2A" w:rsidRDefault="004B57DD" w:rsidP="00692A2A">
            <w:pPr>
              <w:pStyle w:val="103"/>
            </w:pPr>
          </w:p>
        </w:tc>
        <w:tc>
          <w:tcPr>
            <w:tcW w:w="523" w:type="pct"/>
            <w:noWrap/>
          </w:tcPr>
          <w:p w14:paraId="6B843D06" w14:textId="3C6FE17C" w:rsidR="00692A2A" w:rsidRPr="00692A2A" w:rsidRDefault="00692A2A" w:rsidP="00692A2A">
            <w:pPr>
              <w:pStyle w:val="103"/>
            </w:pPr>
            <w:r w:rsidRPr="00692A2A">
              <w:t>699</w:t>
            </w:r>
          </w:p>
        </w:tc>
        <w:tc>
          <w:tcPr>
            <w:tcW w:w="392" w:type="pct"/>
            <w:noWrap/>
          </w:tcPr>
          <w:p w14:paraId="4B260C4F" w14:textId="3E9C0A4B" w:rsidR="00692A2A" w:rsidRPr="00692A2A" w:rsidRDefault="00692A2A" w:rsidP="00692A2A">
            <w:pPr>
              <w:pStyle w:val="103"/>
            </w:pPr>
            <w:r w:rsidRPr="00692A2A">
              <w:t>0</w:t>
            </w:r>
          </w:p>
        </w:tc>
        <w:tc>
          <w:tcPr>
            <w:tcW w:w="479" w:type="pct"/>
            <w:noWrap/>
          </w:tcPr>
          <w:p w14:paraId="0DB319BB" w14:textId="0343A502" w:rsidR="00692A2A" w:rsidRPr="00692A2A" w:rsidRDefault="00692A2A" w:rsidP="00692A2A">
            <w:pPr>
              <w:pStyle w:val="103"/>
            </w:pPr>
            <w:r w:rsidRPr="00692A2A">
              <w:t>435</w:t>
            </w:r>
          </w:p>
        </w:tc>
        <w:tc>
          <w:tcPr>
            <w:tcW w:w="479" w:type="pct"/>
            <w:noWrap/>
          </w:tcPr>
          <w:p w14:paraId="2AEEC50B" w14:textId="551DF553" w:rsidR="00692A2A" w:rsidRPr="00692A2A" w:rsidRDefault="00692A2A" w:rsidP="00692A2A">
            <w:pPr>
              <w:pStyle w:val="103"/>
            </w:pPr>
            <w:r w:rsidRPr="00692A2A">
              <w:t>264</w:t>
            </w:r>
          </w:p>
        </w:tc>
        <w:tc>
          <w:tcPr>
            <w:tcW w:w="392" w:type="pct"/>
            <w:noWrap/>
          </w:tcPr>
          <w:p w14:paraId="250A13FC" w14:textId="79594273" w:rsidR="00692A2A" w:rsidRPr="00692A2A" w:rsidRDefault="00692A2A" w:rsidP="00692A2A">
            <w:pPr>
              <w:pStyle w:val="103"/>
            </w:pPr>
            <w:r w:rsidRPr="00692A2A">
              <w:t>237</w:t>
            </w:r>
          </w:p>
        </w:tc>
        <w:tc>
          <w:tcPr>
            <w:tcW w:w="392" w:type="pct"/>
            <w:noWrap/>
          </w:tcPr>
          <w:p w14:paraId="0EAD6DFC" w14:textId="705729B0" w:rsidR="00692A2A" w:rsidRPr="00692A2A" w:rsidRDefault="00692A2A" w:rsidP="00692A2A">
            <w:pPr>
              <w:pStyle w:val="103"/>
            </w:pPr>
            <w:r w:rsidRPr="00692A2A">
              <w:t>31</w:t>
            </w:r>
          </w:p>
        </w:tc>
        <w:tc>
          <w:tcPr>
            <w:tcW w:w="468" w:type="pct"/>
            <w:noWrap/>
          </w:tcPr>
          <w:p w14:paraId="2E61224E" w14:textId="5AE74523" w:rsidR="00692A2A" w:rsidRPr="00692A2A" w:rsidRDefault="00692A2A" w:rsidP="00692A2A">
            <w:pPr>
              <w:pStyle w:val="103"/>
            </w:pPr>
            <w:r w:rsidRPr="00692A2A">
              <w:t>169</w:t>
            </w:r>
          </w:p>
        </w:tc>
      </w:tr>
    </w:tbl>
    <w:p w14:paraId="16757CE9" w14:textId="77777777" w:rsidR="00692A2A" w:rsidRPr="00692A2A" w:rsidRDefault="00692A2A" w:rsidP="00692A2A">
      <w:pPr>
        <w:pStyle w:val="a1"/>
      </w:pPr>
    </w:p>
    <w:p w14:paraId="3445AD32" w14:textId="77777777" w:rsidR="00692A2A" w:rsidRPr="00692A2A" w:rsidRDefault="00692A2A" w:rsidP="00692A2A">
      <w:pPr>
        <w:pStyle w:val="a1"/>
        <w:sectPr w:rsidR="00692A2A" w:rsidRPr="00692A2A" w:rsidSect="00FD0853">
          <w:pgSz w:w="16838" w:h="11906" w:orient="landscape"/>
          <w:pgMar w:top="1701" w:right="1134" w:bottom="851" w:left="1134" w:header="709" w:footer="709" w:gutter="0"/>
          <w:cols w:space="708"/>
          <w:docGrid w:linePitch="360"/>
        </w:sectPr>
      </w:pPr>
    </w:p>
    <w:p w14:paraId="701213A1" w14:textId="3DF0FB6F" w:rsidR="00692A2A" w:rsidRPr="00692A2A" w:rsidRDefault="00692A2A" w:rsidP="00692A2A">
      <w:pPr>
        <w:pStyle w:val="a1"/>
      </w:pPr>
      <w:r w:rsidRPr="00692A2A">
        <w:lastRenderedPageBreak/>
        <w:t>Тепловые сети проложены на территории Еремизино-Борисовского сельского сельского поселения Тихорецкого муниципального района, где почвы большей частью карбонатные, малогумусные чернозёмы. На юго-западе за рекой Челбас и по реке Тарапанка почвы - слабовыщелоченные (150 -180 см). Почвы подвержены сильной ветровой эрозии (пыльные бури) и слабой водной эрозии (ливни). Земельные месторождения включают в себя кирпичные и гончарные глины, керамзитовое сырьё, известняки, мергели, аргиллиты, гипсы, суглинки и песок.</w:t>
      </w:r>
    </w:p>
    <w:p w14:paraId="58750F42" w14:textId="77777777" w:rsidR="00A00B93" w:rsidRPr="00D053D4" w:rsidRDefault="00A00B93" w:rsidP="00D053D4">
      <w:pPr>
        <w:pStyle w:val="a1"/>
      </w:pPr>
    </w:p>
    <w:p w14:paraId="09DC3B44" w14:textId="77777777" w:rsidR="0080215E" w:rsidRDefault="0080215E" w:rsidP="0080215E">
      <w:pPr>
        <w:pStyle w:val="111"/>
      </w:pPr>
      <w:r>
        <w:t>Описание типов и количества секционирующей и регулирующей арматуры на тепловых сетях.</w:t>
      </w:r>
    </w:p>
    <w:p w14:paraId="0E51B1A6" w14:textId="5061EDFB" w:rsidR="00E25F48" w:rsidRPr="00E25F48" w:rsidRDefault="00E25F48" w:rsidP="00E25F48">
      <w:pPr>
        <w:pStyle w:val="a1"/>
      </w:pPr>
      <w:r w:rsidRPr="00E25F48">
        <w:t>В качестве секционирующей арматуры на тепловых сетях Еремизино-Борисовского сельского поселения, в основном, используются клиновые задвижки и шаровые вентили.</w:t>
      </w:r>
    </w:p>
    <w:p w14:paraId="6F18F396" w14:textId="377A4AF8" w:rsidR="00E25F48" w:rsidRPr="00E25F48" w:rsidRDefault="00E25F48" w:rsidP="00E25F48">
      <w:pPr>
        <w:pStyle w:val="a1"/>
      </w:pPr>
      <w:r w:rsidRPr="00E25F48">
        <w:t>Сведений о количестве секционирующей арматуры, установленной на тепловых сетях МУП ТГП ТР "Тихорецктепло" на территории Еремизино-Борисовского сельского поселения переданных в эксплуатацию МУП ТГП ТР «Тихорецктепло» нет.</w:t>
      </w:r>
    </w:p>
    <w:p w14:paraId="1CA05809" w14:textId="77777777" w:rsidR="00D053D4" w:rsidRPr="00D053D4" w:rsidRDefault="00D053D4" w:rsidP="00D053D4">
      <w:pPr>
        <w:pStyle w:val="a1"/>
      </w:pPr>
    </w:p>
    <w:p w14:paraId="09DC3B45" w14:textId="77777777" w:rsidR="0080215E" w:rsidRDefault="0080215E" w:rsidP="0080215E">
      <w:pPr>
        <w:pStyle w:val="111"/>
      </w:pPr>
      <w:r>
        <w:t>Описание типов и строительных особенностей тепловых пунктов, тепловых камер и павильонов.</w:t>
      </w:r>
    </w:p>
    <w:p w14:paraId="5EB6EE8D" w14:textId="77777777" w:rsidR="00E25F48" w:rsidRPr="00E25F48" w:rsidRDefault="00E25F48" w:rsidP="00E25F48">
      <w:pPr>
        <w:pStyle w:val="a1"/>
      </w:pPr>
      <w:r w:rsidRPr="00E25F48">
        <w:t>Павильоны на тепловых сетях МУП ТГП ТР «Тихорецктепло» не предусмотрены. В местах разветвления сетей установлены тепловые камеры различного конструкционного и габаритного исполнения: сборные железобетонные, монолитные железобетонные и кирпичные.</w:t>
      </w:r>
    </w:p>
    <w:p w14:paraId="2AEA81B3" w14:textId="2B00921D" w:rsidR="00E25F48" w:rsidRPr="00E25F48" w:rsidRDefault="00E25F48" w:rsidP="00E25F48">
      <w:pPr>
        <w:pStyle w:val="a1"/>
      </w:pPr>
      <w:r w:rsidRPr="00E25F48">
        <w:t>Сведений о типах и строительных особенностях тепловых камер и павильонов на тепловых сетях МУП ТГП ТР "Тихорецктепло" на территории Еремизино-Борисовского сельского поселения переданных в эксплуатацию МУП ТГП ТР «Тихорецктепло» нет.</w:t>
      </w:r>
    </w:p>
    <w:p w14:paraId="0EF9672D" w14:textId="77777777" w:rsidR="00D053D4" w:rsidRPr="00D053D4" w:rsidRDefault="00D053D4" w:rsidP="00D053D4">
      <w:pPr>
        <w:pStyle w:val="a1"/>
      </w:pPr>
    </w:p>
    <w:p w14:paraId="09DC3B46" w14:textId="77777777" w:rsidR="0080215E" w:rsidRDefault="0080215E" w:rsidP="0080215E">
      <w:pPr>
        <w:pStyle w:val="111"/>
      </w:pPr>
      <w:r>
        <w:t>Описание графиков регулирования отпуска тепла в тепловые сети с анализом их обоснованности.</w:t>
      </w:r>
    </w:p>
    <w:p w14:paraId="3EFFF74B" w14:textId="478F0F6E" w:rsidR="002A4625" w:rsidRPr="002A4625" w:rsidRDefault="002A4625" w:rsidP="002A4625">
      <w:pPr>
        <w:pStyle w:val="a1"/>
      </w:pPr>
      <w:r w:rsidRPr="002A4625">
        <w:t xml:space="preserve">На источниках применяется центральный качественный способ регулирования отпуска тепловой энергии по нагрузке отопления, при котором температура теплоносителя устанавливается на источнике. При данном способе регулирования </w:t>
      </w:r>
      <w:r w:rsidRPr="002A4625">
        <w:lastRenderedPageBreak/>
        <w:t>имеет место поддержание стабильного гидравлического режима работы тепловых сетей, при плавном изменении параметров теплоносителя, что является неоспоримым преимуществом данного способа. Автоматизированное местное и индивидуальное регулирование режимов теплопотребления у абонентов отсутствует.</w:t>
      </w:r>
    </w:p>
    <w:p w14:paraId="28CB9CCE" w14:textId="7FD0BF9C" w:rsidR="00B767B7" w:rsidRDefault="00B767B7" w:rsidP="002A4625">
      <w:pPr>
        <w:pStyle w:val="a1"/>
      </w:pPr>
      <w:r w:rsidRPr="00B767B7">
        <w:t>Централизованное горячее водоснабжение потребителей не осуществляется</w:t>
      </w:r>
      <w:r>
        <w:t>.</w:t>
      </w:r>
    </w:p>
    <w:p w14:paraId="7CBED5D4" w14:textId="09FA0EE3" w:rsidR="002A4625" w:rsidRPr="002A4625" w:rsidRDefault="002A4625" w:rsidP="002A4625">
      <w:pPr>
        <w:pStyle w:val="a1"/>
      </w:pPr>
      <w:r w:rsidRPr="002A4625">
        <w:t xml:space="preserve">На территории Еремизино-Борисовского сельского поселения утвержден один температурный график (п.1.2.7 таблица </w:t>
      </w:r>
      <w:r w:rsidRPr="002A4625">
        <w:fldChar w:fldCharType="begin"/>
      </w:r>
      <w:r w:rsidRPr="002A4625">
        <w:instrText xml:space="preserve"> REF _Ref525649628 \h  \* MERGEFORMAT </w:instrText>
      </w:r>
      <w:r w:rsidRPr="002A4625">
        <w:fldChar w:fldCharType="separate"/>
      </w:r>
      <w:r w:rsidR="00D01E94">
        <w:t>6</w:t>
      </w:r>
      <w:r w:rsidRPr="002A4625">
        <w:fldChar w:fldCharType="end"/>
      </w:r>
      <w:r w:rsidRPr="002A4625">
        <w:t xml:space="preserve">). Графически утвержденный температурный график представлены на рисунке </w:t>
      </w:r>
      <w:r w:rsidRPr="002A4625">
        <w:fldChar w:fldCharType="begin"/>
      </w:r>
      <w:r w:rsidRPr="002A4625">
        <w:instrText xml:space="preserve"> REF _Ref525651343 \h  \* MERGEFORMAT </w:instrText>
      </w:r>
      <w:r w:rsidRPr="002A4625">
        <w:fldChar w:fldCharType="separate"/>
      </w:r>
      <w:r w:rsidR="00D01E94">
        <w:t>6</w:t>
      </w:r>
      <w:r w:rsidRPr="002A4625">
        <w:fldChar w:fldCharType="end"/>
      </w:r>
      <w:r w:rsidRPr="002A4625">
        <w:t xml:space="preserve">. Утвержденный температурный график не соответствует фактическому температурному графику (таблица </w:t>
      </w:r>
      <w:r w:rsidRPr="002A4625">
        <w:fldChar w:fldCharType="begin"/>
      </w:r>
      <w:r w:rsidRPr="002A4625">
        <w:instrText xml:space="preserve"> REF _Ref529267249 \h  \* MERGEFORMAT </w:instrText>
      </w:r>
      <w:r w:rsidRPr="002A4625">
        <w:fldChar w:fldCharType="separate"/>
      </w:r>
      <w:r w:rsidR="00D01E94">
        <w:t>14</w:t>
      </w:r>
      <w:r w:rsidRPr="002A4625">
        <w:fldChar w:fldCharType="end"/>
      </w:r>
      <w:r w:rsidRPr="002A4625">
        <w:t>) на источниках тепловой энергии.</w:t>
      </w:r>
    </w:p>
    <w:p w14:paraId="401E2133" w14:textId="77777777" w:rsidR="002A4625" w:rsidRPr="002A4625" w:rsidRDefault="002A4625" w:rsidP="002A4625">
      <w:pPr>
        <w:pStyle w:val="a1"/>
      </w:pPr>
    </w:p>
    <w:p w14:paraId="5EEC6CAE" w14:textId="77777777" w:rsidR="005A79E9" w:rsidRPr="002A4625" w:rsidRDefault="00B767B7" w:rsidP="002A4625">
      <w:pPr>
        <w:pStyle w:val="a9"/>
      </w:pPr>
      <w:r w:rsidRPr="002A4625">
        <w:rPr>
          <w:noProof/>
          <w:lang w:eastAsia="ru-RU"/>
        </w:rPr>
        <w:drawing>
          <wp:inline distT="0" distB="0" distL="0" distR="0" wp14:anchorId="19DBA669" wp14:editId="1A8BC7D0">
            <wp:extent cx="6123980" cy="35052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39809" cy="3514260"/>
                    </a:xfrm>
                    <a:prstGeom prst="rect">
                      <a:avLst/>
                    </a:prstGeom>
                    <a:noFill/>
                  </pic:spPr>
                </pic:pic>
              </a:graphicData>
            </a:graphic>
          </wp:inline>
        </w:drawing>
      </w:r>
    </w:p>
    <w:p w14:paraId="2F12302B" w14:textId="77777777" w:rsidR="005A79E9" w:rsidRPr="002A4625" w:rsidRDefault="00B767B7" w:rsidP="002A4625">
      <w:pPr>
        <w:pStyle w:val="a9"/>
      </w:pPr>
      <w:bookmarkStart w:id="28" w:name="_Ref523477584"/>
      <w:r w:rsidRPr="002A4625">
        <w:t xml:space="preserve">Рисунок </w:t>
      </w:r>
      <w:fldSimple w:instr=" SEQ Рисунок \* ARABIC ">
        <w:bookmarkStart w:id="29" w:name="_Ref525651343"/>
        <w:r w:rsidR="00D01E94">
          <w:rPr>
            <w:noProof/>
          </w:rPr>
          <w:t>6</w:t>
        </w:r>
        <w:bookmarkEnd w:id="29"/>
      </w:fldSimple>
      <w:bookmarkEnd w:id="28"/>
      <w:r w:rsidRPr="002A4625">
        <w:t xml:space="preserve"> – График изменения температуры теплоносителя в подающем и обратном трубопроводах (95/70) существующей тепловой сети в зависимости от температуры наружного воздуха, °С</w:t>
      </w:r>
    </w:p>
    <w:p w14:paraId="67CEBD1B" w14:textId="77777777" w:rsidR="002A4625" w:rsidRPr="002A4625" w:rsidRDefault="002A4625" w:rsidP="002A4625">
      <w:pPr>
        <w:pStyle w:val="a1"/>
      </w:pPr>
    </w:p>
    <w:p w14:paraId="0139ACB3" w14:textId="15A6774F" w:rsidR="002A4625" w:rsidRPr="002A4625" w:rsidRDefault="002A4625" w:rsidP="002A4625">
      <w:pPr>
        <w:pStyle w:val="af8"/>
      </w:pPr>
      <w:r w:rsidRPr="002A4625">
        <w:t xml:space="preserve">Таблица </w:t>
      </w:r>
      <w:fldSimple w:instr=" SEQ Таблица \* ARABIC ">
        <w:bookmarkStart w:id="30" w:name="_Ref529267249"/>
        <w:r w:rsidR="00D01E94">
          <w:rPr>
            <w:noProof/>
          </w:rPr>
          <w:t>14</w:t>
        </w:r>
        <w:bookmarkEnd w:id="30"/>
      </w:fldSimple>
      <w:r w:rsidRPr="002A4625">
        <w:t xml:space="preserve"> - Фактические температурные графики источников тепловой энергии на территории Еремизино-Борисовского сельского поселения</w:t>
      </w:r>
    </w:p>
    <w:tbl>
      <w:tblPr>
        <w:tblStyle w:val="TableGridReport1"/>
        <w:tblW w:w="0" w:type="auto"/>
        <w:tblLook w:val="04A0" w:firstRow="1" w:lastRow="0" w:firstColumn="1" w:lastColumn="0" w:noHBand="0" w:noVBand="1"/>
      </w:tblPr>
      <w:tblGrid>
        <w:gridCol w:w="4814"/>
        <w:gridCol w:w="4814"/>
      </w:tblGrid>
      <w:tr w:rsidR="002A4625" w:rsidRPr="002A4625" w14:paraId="591A61A7" w14:textId="77777777" w:rsidTr="005A79E9">
        <w:trPr>
          <w:tblHeader/>
        </w:trPr>
        <w:tc>
          <w:tcPr>
            <w:tcW w:w="4814" w:type="dxa"/>
          </w:tcPr>
          <w:p w14:paraId="1CA2F41F" w14:textId="77777777" w:rsidR="002A4625" w:rsidRPr="002A4625" w:rsidRDefault="002A4625" w:rsidP="002A4625">
            <w:pPr>
              <w:pStyle w:val="103"/>
            </w:pPr>
            <w:r w:rsidRPr="002A4625">
              <w:t>Наименование котельной</w:t>
            </w:r>
          </w:p>
        </w:tc>
        <w:tc>
          <w:tcPr>
            <w:tcW w:w="4814" w:type="dxa"/>
          </w:tcPr>
          <w:p w14:paraId="327BF95E" w14:textId="77777777" w:rsidR="002A4625" w:rsidRPr="002A4625" w:rsidRDefault="002A4625" w:rsidP="002A4625">
            <w:pPr>
              <w:pStyle w:val="103"/>
            </w:pPr>
            <w:r w:rsidRPr="002A4625">
              <w:t>Фактический температурный график, °C</w:t>
            </w:r>
          </w:p>
        </w:tc>
      </w:tr>
      <w:tr w:rsidR="002A4625" w:rsidRPr="002A4625" w14:paraId="78587B94" w14:textId="77777777" w:rsidTr="005A79E9">
        <w:tc>
          <w:tcPr>
            <w:tcW w:w="4814" w:type="dxa"/>
          </w:tcPr>
          <w:p w14:paraId="64212556" w14:textId="0E966014" w:rsidR="002A4625" w:rsidRPr="002A4625" w:rsidRDefault="002A4625" w:rsidP="002A4625">
            <w:pPr>
              <w:pStyle w:val="103"/>
            </w:pPr>
            <w:r w:rsidRPr="002A4625">
              <w:t>Котельная № 107</w:t>
            </w:r>
          </w:p>
        </w:tc>
        <w:tc>
          <w:tcPr>
            <w:tcW w:w="4814" w:type="dxa"/>
          </w:tcPr>
          <w:p w14:paraId="66A23858" w14:textId="29AD358F" w:rsidR="002A4625" w:rsidRPr="002A4625" w:rsidRDefault="002A4625" w:rsidP="002A4625">
            <w:pPr>
              <w:pStyle w:val="103"/>
            </w:pPr>
            <w:r w:rsidRPr="002A4625">
              <w:t>85/73</w:t>
            </w:r>
          </w:p>
        </w:tc>
      </w:tr>
      <w:tr w:rsidR="002A4625" w:rsidRPr="002A4625" w14:paraId="7C7F6235" w14:textId="77777777" w:rsidTr="005A79E9">
        <w:tc>
          <w:tcPr>
            <w:tcW w:w="4814" w:type="dxa"/>
          </w:tcPr>
          <w:p w14:paraId="7589E761" w14:textId="39F09165" w:rsidR="002A4625" w:rsidRPr="002A4625" w:rsidRDefault="002A4625" w:rsidP="002A4625">
            <w:pPr>
              <w:pStyle w:val="103"/>
            </w:pPr>
            <w:r w:rsidRPr="002A4625">
              <w:t>Котельная № 118</w:t>
            </w:r>
          </w:p>
        </w:tc>
        <w:tc>
          <w:tcPr>
            <w:tcW w:w="4814" w:type="dxa"/>
          </w:tcPr>
          <w:p w14:paraId="467E75F0" w14:textId="67CBE474" w:rsidR="002A4625" w:rsidRPr="002A4625" w:rsidRDefault="002A4625" w:rsidP="002A4625">
            <w:pPr>
              <w:pStyle w:val="103"/>
            </w:pPr>
            <w:r w:rsidRPr="002A4625">
              <w:t>79/72</w:t>
            </w:r>
          </w:p>
        </w:tc>
      </w:tr>
    </w:tbl>
    <w:p w14:paraId="62F04C19" w14:textId="77777777" w:rsidR="002A4625" w:rsidRPr="002A4625" w:rsidRDefault="002A4625" w:rsidP="002A4625">
      <w:pPr>
        <w:pStyle w:val="a1"/>
      </w:pPr>
    </w:p>
    <w:p w14:paraId="09DC3B47" w14:textId="77777777" w:rsidR="0080215E" w:rsidRDefault="0080215E" w:rsidP="0080215E">
      <w:pPr>
        <w:pStyle w:val="111"/>
      </w:pPr>
      <w:r>
        <w:lastRenderedPageBreak/>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p w14:paraId="1BB3128B" w14:textId="7C5E1FDE" w:rsidR="0006236B" w:rsidRPr="0006236B" w:rsidRDefault="0006236B" w:rsidP="0006236B">
      <w:pPr>
        <w:pStyle w:val="a1"/>
      </w:pPr>
      <w:r w:rsidRPr="0006236B">
        <w:t xml:space="preserve">Сравнение фактического температурного режима отпуска тепловой энергии от котельных на территории Еремизино-Борисовского сельского поселения с расчетным, соответствующим утвержденным температурным графикам регулирования отпуска тепла от теплоисточников, проиллюстрировано на графиках (на рисунках </w:t>
      </w:r>
      <w:r w:rsidRPr="0006236B">
        <w:fldChar w:fldCharType="begin"/>
      </w:r>
      <w:r w:rsidRPr="0006236B">
        <w:instrText xml:space="preserve"> REF _Ref523990816 \h  \* MERGEFORMAT </w:instrText>
      </w:r>
      <w:r w:rsidRPr="0006236B">
        <w:fldChar w:fldCharType="separate"/>
      </w:r>
      <w:r w:rsidR="00D01E94">
        <w:t>7</w:t>
      </w:r>
      <w:r w:rsidRPr="0006236B">
        <w:fldChar w:fldCharType="end"/>
      </w:r>
      <w:r w:rsidRPr="0006236B">
        <w:t xml:space="preserve"> – </w:t>
      </w:r>
      <w:r w:rsidRPr="0006236B">
        <w:fldChar w:fldCharType="begin"/>
      </w:r>
      <w:r w:rsidRPr="0006236B">
        <w:instrText xml:space="preserve"> REF _Ref523990844 \h  \* MERGEFORMAT </w:instrText>
      </w:r>
      <w:r w:rsidRPr="0006236B">
        <w:fldChar w:fldCharType="separate"/>
      </w:r>
      <w:r w:rsidR="00D01E94">
        <w:t>8</w:t>
      </w:r>
      <w:r w:rsidRPr="0006236B">
        <w:fldChar w:fldCharType="end"/>
      </w:r>
      <w:r w:rsidRPr="0006236B">
        <w:t>).</w:t>
      </w:r>
    </w:p>
    <w:p w14:paraId="3FDB1BDD" w14:textId="77777777" w:rsidR="0006236B" w:rsidRPr="0006236B" w:rsidRDefault="0006236B" w:rsidP="0006236B">
      <w:pPr>
        <w:pStyle w:val="a1"/>
      </w:pPr>
    </w:p>
    <w:p w14:paraId="53C8BE0F" w14:textId="32AE9153" w:rsidR="0006236B" w:rsidRPr="0006236B" w:rsidRDefault="00D06B70" w:rsidP="0006236B">
      <w:pPr>
        <w:pStyle w:val="a9"/>
      </w:pPr>
      <w:r>
        <w:rPr>
          <w:noProof/>
          <w:lang w:eastAsia="ru-RU"/>
        </w:rPr>
        <w:drawing>
          <wp:inline distT="0" distB="0" distL="0" distR="0" wp14:anchorId="7F645F69" wp14:editId="1EE42D67">
            <wp:extent cx="6120765" cy="2792095"/>
            <wp:effectExtent l="0" t="0" r="0" b="825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765" cy="2792095"/>
                    </a:xfrm>
                    <a:prstGeom prst="rect">
                      <a:avLst/>
                    </a:prstGeom>
                    <a:noFill/>
                  </pic:spPr>
                </pic:pic>
              </a:graphicData>
            </a:graphic>
          </wp:inline>
        </w:drawing>
      </w:r>
    </w:p>
    <w:p w14:paraId="573017F2" w14:textId="30D4B02D" w:rsidR="0006236B" w:rsidRPr="0006236B" w:rsidRDefault="0006236B" w:rsidP="0006236B">
      <w:pPr>
        <w:pStyle w:val="a9"/>
      </w:pPr>
      <w:r w:rsidRPr="0006236B">
        <w:t xml:space="preserve">Рисунок </w:t>
      </w:r>
      <w:fldSimple w:instr=" SEQ Рисунок \* ARABIC ">
        <w:bookmarkStart w:id="31" w:name="_Ref523990816"/>
        <w:r w:rsidR="00D01E94">
          <w:rPr>
            <w:noProof/>
          </w:rPr>
          <w:t>7</w:t>
        </w:r>
        <w:bookmarkEnd w:id="31"/>
      </w:fldSimple>
      <w:r w:rsidRPr="0006236B">
        <w:t xml:space="preserve"> – Сравнение фактического и утвержденного температурного режима отпуска тепла котельной №11</w:t>
      </w:r>
      <w:r>
        <w:t>8</w:t>
      </w:r>
    </w:p>
    <w:p w14:paraId="2156F440" w14:textId="6551B5BA" w:rsidR="0006236B" w:rsidRPr="0006236B" w:rsidRDefault="002A7D67" w:rsidP="0006236B">
      <w:pPr>
        <w:pStyle w:val="a9"/>
      </w:pPr>
      <w:r>
        <w:rPr>
          <w:noProof/>
          <w:lang w:eastAsia="ru-RU"/>
        </w:rPr>
        <w:drawing>
          <wp:inline distT="0" distB="0" distL="0" distR="0" wp14:anchorId="1C4BA3EF" wp14:editId="2E113602">
            <wp:extent cx="6120765" cy="2792095"/>
            <wp:effectExtent l="0" t="0" r="0" b="82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765" cy="2792095"/>
                    </a:xfrm>
                    <a:prstGeom prst="rect">
                      <a:avLst/>
                    </a:prstGeom>
                    <a:noFill/>
                  </pic:spPr>
                </pic:pic>
              </a:graphicData>
            </a:graphic>
          </wp:inline>
        </w:drawing>
      </w:r>
    </w:p>
    <w:p w14:paraId="1FE50DD3" w14:textId="6C0E3F3A" w:rsidR="0006236B" w:rsidRPr="0006236B" w:rsidRDefault="0006236B" w:rsidP="0006236B">
      <w:pPr>
        <w:pStyle w:val="a9"/>
      </w:pPr>
      <w:r w:rsidRPr="0006236B">
        <w:t xml:space="preserve">Рисунок </w:t>
      </w:r>
      <w:fldSimple w:instr=" SEQ Рисунок \* ARABIC ">
        <w:bookmarkStart w:id="32" w:name="_Ref523990844"/>
        <w:r w:rsidR="00D01E94">
          <w:rPr>
            <w:noProof/>
          </w:rPr>
          <w:t>8</w:t>
        </w:r>
        <w:bookmarkEnd w:id="32"/>
      </w:fldSimple>
      <w:r w:rsidRPr="0006236B">
        <w:t xml:space="preserve"> – Сравнение фактического и утвержденного температурного режима отпуска тепла котельной </w:t>
      </w:r>
      <w:r w:rsidR="002A7D67" w:rsidRPr="002A7D67">
        <w:t>№</w:t>
      </w:r>
      <w:r w:rsidR="002A7D67">
        <w:t>107</w:t>
      </w:r>
    </w:p>
    <w:p w14:paraId="31501193" w14:textId="77777777" w:rsidR="0006236B" w:rsidRPr="0006236B" w:rsidRDefault="0006236B" w:rsidP="0006236B">
      <w:pPr>
        <w:pStyle w:val="a1"/>
      </w:pPr>
    </w:p>
    <w:p w14:paraId="3196968E" w14:textId="556B5A42" w:rsidR="006D4D98" w:rsidRPr="006D4D98" w:rsidRDefault="006D4D98" w:rsidP="006D4D98">
      <w:pPr>
        <w:pStyle w:val="a1"/>
      </w:pPr>
      <w:r w:rsidRPr="006D4D98">
        <w:lastRenderedPageBreak/>
        <w:t xml:space="preserve">Анализ графиков показывает, что фактические температурные режимы на котельных на территории </w:t>
      </w:r>
      <w:r>
        <w:t>Еремизино-Борисовского</w:t>
      </w:r>
      <w:r w:rsidRPr="006D4D98">
        <w:t xml:space="preserve"> сельского поселения в переходный период при температуре наружного воздуха от плюс </w:t>
      </w:r>
      <w:r>
        <w:t>3</w:t>
      </w:r>
      <w:r w:rsidRPr="006D4D98">
        <w:t>°С и выше, не соответствуют утвержденным графикам, в данном диапазоне наблюдается значительные перетопы потребителей.</w:t>
      </w:r>
    </w:p>
    <w:p w14:paraId="791A862C" w14:textId="07652C85" w:rsidR="006D4D98" w:rsidRPr="006D4D98" w:rsidRDefault="006D4D98" w:rsidP="006D4D98">
      <w:pPr>
        <w:pStyle w:val="a1"/>
      </w:pPr>
      <w:r w:rsidRPr="006D4D98">
        <w:t xml:space="preserve">При температуре наружного воздуха от плюс </w:t>
      </w:r>
      <w:r w:rsidR="00C378D4">
        <w:t>3</w:t>
      </w:r>
      <w:r w:rsidRPr="006D4D98">
        <w:t>°С и ниже фактические температуры в подающей магистрали ниже на 5-</w:t>
      </w:r>
      <w:r w:rsidR="00C378D4">
        <w:t>7</w:t>
      </w:r>
      <w:r w:rsidRPr="006D4D98">
        <w:t>°С, а в обратной магистрали выше в среднем на 6°С соответствующих температур по утвержденному графику.</w:t>
      </w:r>
    </w:p>
    <w:p w14:paraId="099A35DB" w14:textId="0FC3F0D1" w:rsidR="006D4D98" w:rsidRPr="006D4D98" w:rsidRDefault="006D4D98" w:rsidP="006D4D98">
      <w:pPr>
        <w:pStyle w:val="a1"/>
      </w:pPr>
      <w:r w:rsidRPr="006D4D98">
        <w:t xml:space="preserve">Таким образом, можно сделать вывод, что не соблюдается утвержденный температурный график 95/70°С. Однако фактические температурные режимы совпадают с не утвержденными фактическими температурными графиками, представленными в таблице </w:t>
      </w:r>
      <w:r w:rsidRPr="006D4D98">
        <w:fldChar w:fldCharType="begin"/>
      </w:r>
      <w:r w:rsidRPr="006D4D98">
        <w:instrText xml:space="preserve"> REF _Ref529267249 \h  \* MERGEFORMAT </w:instrText>
      </w:r>
      <w:r w:rsidRPr="006D4D98">
        <w:fldChar w:fldCharType="separate"/>
      </w:r>
      <w:r w:rsidR="00D01E94">
        <w:t>14</w:t>
      </w:r>
      <w:r w:rsidRPr="006D4D98">
        <w:fldChar w:fldCharType="end"/>
      </w:r>
      <w:r w:rsidRPr="006D4D98">
        <w:t>.</w:t>
      </w:r>
    </w:p>
    <w:p w14:paraId="362A2E21" w14:textId="77777777" w:rsidR="002A4625" w:rsidRPr="002A4625" w:rsidRDefault="002A4625" w:rsidP="002A4625">
      <w:pPr>
        <w:pStyle w:val="a1"/>
      </w:pPr>
    </w:p>
    <w:p w14:paraId="09DC3B48" w14:textId="77777777" w:rsidR="0080215E" w:rsidRDefault="0080215E" w:rsidP="0080215E">
      <w:pPr>
        <w:pStyle w:val="111"/>
      </w:pPr>
      <w:r>
        <w:t>Гидравлические режимы и пьезометрические графики тепловых сетей.</w:t>
      </w:r>
    </w:p>
    <w:p w14:paraId="5CEEA6B2" w14:textId="11BCC0E3" w:rsidR="00CE1273" w:rsidRPr="00CE1273" w:rsidRDefault="00CE1273" w:rsidP="00CE1273">
      <w:pPr>
        <w:pStyle w:val="a1"/>
      </w:pPr>
      <w:r w:rsidRPr="00CE1273">
        <w:t>Котельная №</w:t>
      </w:r>
      <w:r>
        <w:t xml:space="preserve"> 107</w:t>
      </w:r>
      <w:r w:rsidRPr="00CE1273">
        <w:t>, ст. Еремизино-Борисовская, ул. Школьная, 35</w:t>
      </w:r>
      <w:r>
        <w:t>.</w:t>
      </w:r>
    </w:p>
    <w:p w14:paraId="4A7DE18A" w14:textId="31C230E0" w:rsidR="00CE1273" w:rsidRPr="00CE1273" w:rsidRDefault="00CE1273" w:rsidP="00CE1273">
      <w:pPr>
        <w:pStyle w:val="a1"/>
      </w:pPr>
      <w:r w:rsidRPr="00CE1273">
        <w:t>Тепловая сеть 2-х трубная. Расчетный температурный график 95 - 70 С. Расчетный расход на отопление G</w:t>
      </w:r>
      <w:r w:rsidRPr="00CE1273">
        <w:rPr>
          <w:rStyle w:val="aff4"/>
        </w:rPr>
        <w:t>ОТ</w:t>
      </w:r>
      <w:r w:rsidRPr="00CE1273">
        <w:t xml:space="preserve"> = </w:t>
      </w:r>
      <w:r>
        <w:t>13</w:t>
      </w:r>
      <w:r w:rsidRPr="00CE1273">
        <w:t>,</w:t>
      </w:r>
      <w:r>
        <w:t>2</w:t>
      </w:r>
      <w:r w:rsidRPr="00CE1273">
        <w:t xml:space="preserve"> т/ч. Необходимый располагаемый напор 10 м. При указанных параметрах трубопроводная система имеет достаточную пропускную способность.</w:t>
      </w:r>
    </w:p>
    <w:p w14:paraId="51DC34D9" w14:textId="34472F82" w:rsidR="005474C5" w:rsidRDefault="005474C5" w:rsidP="005474C5">
      <w:pPr>
        <w:pStyle w:val="a1"/>
      </w:pPr>
    </w:p>
    <w:p w14:paraId="7DCCC8FB" w14:textId="72AB0FD0" w:rsidR="005474C5" w:rsidRDefault="005474C5" w:rsidP="00CE1273">
      <w:pPr>
        <w:pStyle w:val="a9"/>
      </w:pPr>
      <w:r>
        <w:rPr>
          <w:noProof/>
          <w:lang w:eastAsia="ru-RU"/>
        </w:rPr>
        <w:lastRenderedPageBreak/>
        <w:drawing>
          <wp:inline distT="0" distB="0" distL="0" distR="0" wp14:anchorId="37A3A3BA" wp14:editId="0330C607">
            <wp:extent cx="5932805" cy="4146550"/>
            <wp:effectExtent l="0" t="0" r="0"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2805" cy="4146550"/>
                    </a:xfrm>
                    <a:prstGeom prst="rect">
                      <a:avLst/>
                    </a:prstGeom>
                    <a:noFill/>
                    <a:ln>
                      <a:noFill/>
                    </a:ln>
                  </pic:spPr>
                </pic:pic>
              </a:graphicData>
            </a:graphic>
          </wp:inline>
        </w:drawing>
      </w:r>
      <w:r>
        <w:t xml:space="preserve">Рисунок </w:t>
      </w:r>
      <w:fldSimple w:instr=" SEQ Рисунок \* ARABIC ">
        <w:r w:rsidR="00D01E94">
          <w:rPr>
            <w:noProof/>
          </w:rPr>
          <w:t>9</w:t>
        </w:r>
      </w:fldSimple>
      <w:r>
        <w:t xml:space="preserve"> Схема тепловой сети и пьезометрический график от котельной № 107 до наиболее удаленного потребителя.</w:t>
      </w:r>
    </w:p>
    <w:p w14:paraId="778F0B6E" w14:textId="77777777" w:rsidR="00CE1273" w:rsidRDefault="00CE1273" w:rsidP="005474C5">
      <w:pPr>
        <w:pStyle w:val="a1"/>
      </w:pPr>
    </w:p>
    <w:p w14:paraId="099ADD38" w14:textId="29F849E2" w:rsidR="005474C5" w:rsidRDefault="00CE1273" w:rsidP="005474C5">
      <w:pPr>
        <w:pStyle w:val="a1"/>
      </w:pPr>
      <w:r w:rsidRPr="00CE1273">
        <w:t>Котельная №118, ст. Еремизино-Борисовская, ул. Кубанская, 113</w:t>
      </w:r>
    </w:p>
    <w:p w14:paraId="46B9B8C3" w14:textId="09E44259" w:rsidR="00CE1273" w:rsidRPr="00CE1273" w:rsidRDefault="00CE1273" w:rsidP="00CE1273">
      <w:pPr>
        <w:pStyle w:val="a1"/>
      </w:pPr>
      <w:r>
        <w:t xml:space="preserve">Котельная отапливает 1 потребителя детсад Колосок". </w:t>
      </w:r>
      <w:r w:rsidRPr="00CE1273">
        <w:t>Тепловая сеть 2-х трубная</w:t>
      </w:r>
      <w:r>
        <w:t xml:space="preserve"> Dу 50 мм.</w:t>
      </w:r>
      <w:r w:rsidRPr="00CE1273">
        <w:t>. Расчетный температурный график 95 - 70 С. Расчетный расход на отопление G</w:t>
      </w:r>
      <w:r w:rsidRPr="00CE1273">
        <w:rPr>
          <w:rStyle w:val="aff4"/>
        </w:rPr>
        <w:t>ОТ</w:t>
      </w:r>
      <w:r w:rsidRPr="00CE1273">
        <w:t xml:space="preserve"> = </w:t>
      </w:r>
      <w:r>
        <w:t>2</w:t>
      </w:r>
      <w:r w:rsidRPr="00CE1273">
        <w:t>,</w:t>
      </w:r>
      <w:r>
        <w:t>55</w:t>
      </w:r>
      <w:r w:rsidRPr="00CE1273">
        <w:t xml:space="preserve"> т/ч. Необходимый располагаемый напор </w:t>
      </w:r>
      <w:r>
        <w:t>2</w:t>
      </w:r>
      <w:r w:rsidRPr="00CE1273">
        <w:t xml:space="preserve"> м. При указанных параметрах трубопроводная система имеет достаточную пропускную способность.</w:t>
      </w:r>
      <w:r>
        <w:t xml:space="preserve"> Пьезометрический график не требуется.</w:t>
      </w:r>
    </w:p>
    <w:p w14:paraId="09DC3B49" w14:textId="77777777" w:rsidR="0080215E" w:rsidRDefault="0080215E" w:rsidP="0080215E">
      <w:pPr>
        <w:pStyle w:val="111"/>
      </w:pPr>
      <w:r>
        <w:t>Статистика отказов тепловых сетей (аварийных ситуаций) за последние 5 лет.</w:t>
      </w:r>
    </w:p>
    <w:p w14:paraId="295652B2" w14:textId="6A250ACB" w:rsidR="00956460" w:rsidRDefault="0017746A" w:rsidP="00956460">
      <w:pPr>
        <w:pStyle w:val="a1"/>
      </w:pPr>
      <w:r w:rsidRPr="0017746A">
        <w:t>Статистика отказов тепловых сетей (аварийных ситуаций) не представлена.</w:t>
      </w:r>
    </w:p>
    <w:p w14:paraId="3CAFD8A0" w14:textId="77777777" w:rsidR="00956460" w:rsidRPr="00956460" w:rsidRDefault="00956460" w:rsidP="0017746A">
      <w:pPr>
        <w:pStyle w:val="a1"/>
        <w:ind w:firstLine="0"/>
      </w:pPr>
    </w:p>
    <w:p w14:paraId="09DC3B4A" w14:textId="77777777" w:rsidR="0080215E" w:rsidRDefault="0080215E" w:rsidP="0080215E">
      <w:pPr>
        <w:pStyle w:val="111"/>
      </w:pPr>
      <w: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p w14:paraId="4E6EF2B6" w14:textId="77777777" w:rsidR="0017746A" w:rsidRPr="0017746A" w:rsidRDefault="0017746A" w:rsidP="0017746A">
      <w:pPr>
        <w:pStyle w:val="a1"/>
      </w:pPr>
      <w:r w:rsidRPr="0017746A">
        <w:t xml:space="preserve">Статистика восстановлений (аварийно-восстановительных ремонтов) тепловых сетей не представлена.  </w:t>
      </w:r>
    </w:p>
    <w:p w14:paraId="7B7D212B" w14:textId="1162217D" w:rsidR="00956460" w:rsidRDefault="0017746A" w:rsidP="0017746A">
      <w:pPr>
        <w:pStyle w:val="a1"/>
      </w:pPr>
      <w:r w:rsidRPr="0017746A">
        <w:lastRenderedPageBreak/>
        <w:t>Среднее время, затраченное на восстановление работоспособности тепловых сетей не определено в связи с отсутствием статистических данных.</w:t>
      </w:r>
    </w:p>
    <w:p w14:paraId="5D543B18" w14:textId="77777777" w:rsidR="00956460" w:rsidRPr="00956460" w:rsidRDefault="00956460" w:rsidP="0017746A">
      <w:pPr>
        <w:pStyle w:val="a1"/>
        <w:ind w:firstLine="0"/>
      </w:pPr>
    </w:p>
    <w:p w14:paraId="09DC3B4B" w14:textId="0B287AEC" w:rsidR="0080215E" w:rsidRDefault="00864E4A" w:rsidP="0080215E">
      <w:pPr>
        <w:pStyle w:val="111"/>
      </w:pPr>
      <w:r>
        <w:t>О</w:t>
      </w:r>
      <w:r w:rsidR="0080215E">
        <w:t>писание процедур диагностики состояния тепловых сетей и планирования капитальных (текущих) ремонтов.</w:t>
      </w:r>
    </w:p>
    <w:p w14:paraId="5B5FEF79" w14:textId="212F3DA2" w:rsidR="00956460" w:rsidRPr="00956460" w:rsidRDefault="00956460" w:rsidP="00956460">
      <w:pPr>
        <w:pStyle w:val="a1"/>
      </w:pPr>
      <w:r w:rsidRPr="00956460">
        <w:t>Основные методы технической диагностики теплопроводов, применяемые на тепловых сетях, эксплуатируемых МУП ТГП ТР "Тихорецктепло" на территории Еремизино-Борисовского сельского поселения:</w:t>
      </w:r>
    </w:p>
    <w:p w14:paraId="0A72DCE3" w14:textId="77777777" w:rsidR="00956460" w:rsidRPr="00956460" w:rsidRDefault="00956460" w:rsidP="00956460">
      <w:pPr>
        <w:pStyle w:val="a1"/>
      </w:pPr>
      <w:r w:rsidRPr="00956460">
        <w:t>1. Гидравлические испытания.</w:t>
      </w:r>
    </w:p>
    <w:p w14:paraId="7390A177" w14:textId="77777777" w:rsidR="00956460" w:rsidRPr="00956460" w:rsidRDefault="00956460" w:rsidP="00956460">
      <w:pPr>
        <w:pStyle w:val="a1"/>
      </w:pPr>
      <w:r w:rsidRPr="00956460">
        <w:t>Метод был разработан с целью выявления ослабленных мест трубопроводов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w:t>
      </w:r>
    </w:p>
    <w:p w14:paraId="0E8F4A7E" w14:textId="77777777" w:rsidR="00956460" w:rsidRPr="00956460" w:rsidRDefault="00956460" w:rsidP="00956460">
      <w:pPr>
        <w:pStyle w:val="a1"/>
      </w:pPr>
      <w:r w:rsidRPr="00956460">
        <w:t>Как показывает опыт, метод гидравлических испытаний позволяет выявить около 75-80 % мест утечек на тепловых сетях. Однако существенным недостатком данного метода является выявление значительной части утечек при проведении испытаний, касающихся только внутриквартальных тепловых сетей малых диаметров.</w:t>
      </w:r>
    </w:p>
    <w:p w14:paraId="2A298BC8" w14:textId="77777777" w:rsidR="00956460" w:rsidRPr="00956460" w:rsidRDefault="00956460" w:rsidP="00956460">
      <w:pPr>
        <w:pStyle w:val="a1"/>
      </w:pPr>
      <w:r w:rsidRPr="00956460">
        <w:t>Тепловые сети подвергаются ежегодным гидравлическим испытаниям на прочность и плотность (опрессовкам) для определения состояния трубопроводов и установленного на них оборудования, выявления ненадежных мест, подлежащих устранению при ремонтах, для проверки качества монтажных и ремонтных работ.</w:t>
      </w:r>
    </w:p>
    <w:p w14:paraId="16E4407D" w14:textId="77777777" w:rsidR="00956460" w:rsidRPr="00956460" w:rsidRDefault="00956460" w:rsidP="00956460">
      <w:pPr>
        <w:pStyle w:val="a1"/>
      </w:pPr>
      <w:r w:rsidRPr="00956460">
        <w:t>Гидравлической опрессовке на прочность и плотность подвергаются магистральные и распределительные, а также внутриквартальные сети, в том числе принадлежащие абонентам, которые подают письменную заявку на испытания. При опрессовке тепловые пункты и местные системы потребителей отключают от испытываемой сети.</w:t>
      </w:r>
    </w:p>
    <w:p w14:paraId="4D8AC42A" w14:textId="77777777" w:rsidR="00956460" w:rsidRPr="00956460" w:rsidRDefault="00956460" w:rsidP="00956460">
      <w:pPr>
        <w:pStyle w:val="a1"/>
      </w:pPr>
      <w:r w:rsidRPr="00956460">
        <w:t xml:space="preserve">2. Проведение шурфовок на тепловых сетях. </w:t>
      </w:r>
    </w:p>
    <w:p w14:paraId="5F946768" w14:textId="77777777" w:rsidR="00956460" w:rsidRPr="00956460" w:rsidRDefault="00956460" w:rsidP="00956460">
      <w:pPr>
        <w:pStyle w:val="a1"/>
      </w:pPr>
      <w:r w:rsidRPr="00956460">
        <w:t xml:space="preserve">Целью проведения шурфовок является выявление состояния строительно-изоляционных конструкций, тепловой изоляции и трубопроводов. Данный вид диагностики является одним из методов неразрушающей диагностики состояния подземных теплопроводов. Шурфовки на тепловых сетях выполняются по ежегодно составляемому утвержденному графику проведения шурфовок. Количество ежегодно проводимых шурфовок устанавливается в зависимости от протяженности тепловой сети, типов прокладок и теплоизоляционных конструкций, количества коррозийных </w:t>
      </w:r>
      <w:r w:rsidRPr="00956460">
        <w:lastRenderedPageBreak/>
        <w:t xml:space="preserve">повреждений труб. Шурфовки в первую очередь производятся вблизи мест, где были зафиксированы коррозийные повреждения трубопроводов, в местах пересечений тепловых сетей с водостоками, канализацией, водопроводом, на участках, расположенных вблизи открытых водостоков (кюветов), проходящих под газонами или вблизи бортовых камней тротуаров, в местах с неблагоприятными гидрогеологическими условиями (затопления подземных прокладок грунтовыми, ливневыми и другими водами; повышенной коррозийной активности грунтов), на участках с предполагаемым неудовлетворительным состоянием теплоизоляционных конструкций, на участках бесканальной прокладки, а также канальной прокладки с тепловой изоляцией без воздушного зазора. </w:t>
      </w:r>
    </w:p>
    <w:p w14:paraId="3188C5B4" w14:textId="77777777" w:rsidR="00956460" w:rsidRPr="00956460" w:rsidRDefault="00956460" w:rsidP="00956460">
      <w:pPr>
        <w:pStyle w:val="a1"/>
      </w:pPr>
    </w:p>
    <w:p w14:paraId="09DC3B4C" w14:textId="77777777" w:rsidR="0080215E" w:rsidRDefault="0080215E" w:rsidP="0080215E">
      <w:pPr>
        <w:pStyle w:val="111"/>
      </w:pPr>
      <w: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p>
    <w:p w14:paraId="5EDBB734" w14:textId="77777777" w:rsidR="00644991" w:rsidRPr="00644991" w:rsidRDefault="00644991" w:rsidP="00644991">
      <w:pPr>
        <w:pStyle w:val="a1"/>
      </w:pPr>
      <w:r w:rsidRPr="00644991">
        <w:t>Согласно «Правилам технической эксплуатации электрических станций и сетей Российской федерации», «Типовой инструкции по технической эксплуатации систем транспорта и распределения тепловой энергии» тепловые сети должны подвергаться следующим видам испытаний:</w:t>
      </w:r>
    </w:p>
    <w:p w14:paraId="2E102341" w14:textId="77777777" w:rsidR="00644991" w:rsidRPr="00644991" w:rsidRDefault="00644991" w:rsidP="00644991">
      <w:pPr>
        <w:pStyle w:val="a"/>
      </w:pPr>
      <w:r w:rsidRPr="00644991">
        <w:t>гидравлическим на прочность и плотность;</w:t>
      </w:r>
    </w:p>
    <w:p w14:paraId="3C253487" w14:textId="77777777" w:rsidR="00644991" w:rsidRPr="00644991" w:rsidRDefault="00644991" w:rsidP="00644991">
      <w:pPr>
        <w:pStyle w:val="a"/>
      </w:pPr>
      <w:r w:rsidRPr="00644991">
        <w:t>на гидравлические потери;</w:t>
      </w:r>
    </w:p>
    <w:p w14:paraId="7A5CF68E" w14:textId="77777777" w:rsidR="00644991" w:rsidRPr="00644991" w:rsidRDefault="00644991" w:rsidP="00644991">
      <w:pPr>
        <w:pStyle w:val="a"/>
      </w:pPr>
      <w:r w:rsidRPr="00644991">
        <w:t>на максимальную температуру теплоносителя;</w:t>
      </w:r>
    </w:p>
    <w:p w14:paraId="5B6BABC8" w14:textId="77777777" w:rsidR="00644991" w:rsidRPr="00644991" w:rsidRDefault="00644991" w:rsidP="00644991">
      <w:pPr>
        <w:pStyle w:val="a"/>
      </w:pPr>
      <w:r w:rsidRPr="00644991">
        <w:t>на тепловые потери.</w:t>
      </w:r>
    </w:p>
    <w:p w14:paraId="4CA9FDC8" w14:textId="402F7B62" w:rsidR="00644991" w:rsidRPr="00644991" w:rsidRDefault="00644991" w:rsidP="00644991">
      <w:pPr>
        <w:pStyle w:val="a1"/>
      </w:pPr>
      <w:r w:rsidRPr="00644991">
        <w:t>В МУП ТГП ТР "Тихорецктепло" на территории Еремизино-Борисовского сельского поселения испытания на гидравлические и тепловые потери не проводятся.</w:t>
      </w:r>
    </w:p>
    <w:p w14:paraId="3079D19A" w14:textId="77777777" w:rsidR="00644991" w:rsidRPr="00644991" w:rsidRDefault="00644991" w:rsidP="00644991">
      <w:pPr>
        <w:pStyle w:val="a1"/>
      </w:pPr>
      <w:r w:rsidRPr="00644991">
        <w:t>Тепловые сети подвергаются ежегодным гидравлическим испытаниям на прочность и плотность (опрессовкам).</w:t>
      </w:r>
    </w:p>
    <w:p w14:paraId="4C6AC2A8" w14:textId="77777777" w:rsidR="00644991" w:rsidRPr="00644991" w:rsidRDefault="00644991" w:rsidP="00644991">
      <w:pPr>
        <w:pStyle w:val="a1"/>
      </w:pPr>
      <w:r w:rsidRPr="00644991">
        <w:t>Гидравлической опрессовке на прочность и плотность подвергаются магистральные и распределительные, а также внутриквартальные сети. При опрессовке тепловые пункты и местные системы потребителей отключают от испытываемой сети.</w:t>
      </w:r>
    </w:p>
    <w:p w14:paraId="36BA8C56" w14:textId="77777777" w:rsidR="00644991" w:rsidRPr="00644991" w:rsidRDefault="00644991" w:rsidP="00644991">
      <w:pPr>
        <w:pStyle w:val="a1"/>
      </w:pPr>
      <w:r w:rsidRPr="00644991">
        <w:t>Ответственность за организацию технического обслуживания и ремонта несет административно-технический персонал МУП ТГП ТР "Тихорецктепло" в Тихорецком районе, за которым закреплены тепловые сети.</w:t>
      </w:r>
    </w:p>
    <w:p w14:paraId="2DA688E6" w14:textId="77777777" w:rsidR="00644991" w:rsidRPr="00644991" w:rsidRDefault="00644991" w:rsidP="00644991">
      <w:pPr>
        <w:pStyle w:val="a1"/>
      </w:pPr>
      <w:r w:rsidRPr="00644991">
        <w:lastRenderedPageBreak/>
        <w:t>Объем технического обслуживания и ремонта определяется необходимостью поддержания работоспособного состояния тепловых сетей. При техническом обслуживании проводятся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14:paraId="68DEA83C" w14:textId="77777777" w:rsidR="00644991" w:rsidRPr="00644991" w:rsidRDefault="00644991" w:rsidP="00644991">
      <w:pPr>
        <w:pStyle w:val="a1"/>
      </w:pPr>
      <w:r w:rsidRPr="00644991">
        <w:t>Основными видами ремонтов тепловых сетей являются капитальный и текущий ремонты. При капитальном ремонте восстанавливается исправность и полный (или близкий к полному) ресурс установок с заменой или восстановлением любых их частей, включая базовые. При текущем ремонте восстанавливается работоспособность установок, меняются и (или) восстанавливаются отдельные их части.</w:t>
      </w:r>
    </w:p>
    <w:p w14:paraId="40E8E6FB" w14:textId="77777777" w:rsidR="00644991" w:rsidRPr="00644991" w:rsidRDefault="00644991" w:rsidP="00644991">
      <w:pPr>
        <w:pStyle w:val="a1"/>
      </w:pPr>
      <w:r w:rsidRPr="00644991">
        <w:t>Так как тепловые сети находятся в собственности Администрации муниципального образования, планирование капитальных ремонтов производится путем направления информации собственнику сетей для принятия им решения о выделении денежных средств на проведение ремонтных работ.</w:t>
      </w:r>
    </w:p>
    <w:p w14:paraId="5364793A" w14:textId="77777777" w:rsidR="00956460" w:rsidRPr="00956460" w:rsidRDefault="00956460" w:rsidP="00956460">
      <w:pPr>
        <w:pStyle w:val="a1"/>
      </w:pPr>
    </w:p>
    <w:p w14:paraId="09DC3B4D" w14:textId="77777777" w:rsidR="0080215E" w:rsidRDefault="0080215E" w:rsidP="0080215E">
      <w:pPr>
        <w:pStyle w:val="111"/>
      </w:pPr>
      <w:r>
        <w:t>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p w14:paraId="538A0EC1" w14:textId="0E7CEECD" w:rsidR="00D472C5" w:rsidRPr="00D472C5" w:rsidRDefault="00D472C5" w:rsidP="00D472C5">
      <w:pPr>
        <w:pStyle w:val="a1"/>
      </w:pPr>
      <w:r w:rsidRPr="00D472C5">
        <w:t>Расчет и обоснование нормативов технологических потерь теплоносителя и тепловой энергии в тепловых сетях Еремизино-Борисовского сельского поселения производится в соответствии с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Министерства энергетики РФ от 30 декабря 2008 г. № 325 «Об организации в Министерстве энергетики Российской Федерации работы по утверждению нормативов технологических потерь при передаче тепловой энергии» (далее по тексту - «Инструкция»).</w:t>
      </w:r>
    </w:p>
    <w:p w14:paraId="7264EBD6" w14:textId="77777777" w:rsidR="00D472C5" w:rsidRPr="00D472C5" w:rsidRDefault="00D472C5" w:rsidP="00D472C5">
      <w:pPr>
        <w:pStyle w:val="a1"/>
      </w:pPr>
      <w:r w:rsidRPr="00D472C5">
        <w:t xml:space="preserve">Нормативы технологических потерь для водяных тепловых сетей систем централизованного теплоснабжения с присоединенной расчетной часовой тепловой нагрузкой потребителей 50 Гкал/ч и более разрабатываются с учетом энергетических характеристик водяных тепловых сетей, путем пересчета от условий, принятых при их </w:t>
      </w:r>
      <w:r w:rsidRPr="00D472C5">
        <w:lastRenderedPageBreak/>
        <w:t>разработке, к условиям предстоящего периода регулирования. Энергетические характеристики водяных тепловых сетей разрабатываются по показателям:</w:t>
      </w:r>
    </w:p>
    <w:p w14:paraId="24B855E6" w14:textId="77777777" w:rsidR="00D472C5" w:rsidRPr="00D472C5" w:rsidRDefault="00D472C5" w:rsidP="00D472C5">
      <w:pPr>
        <w:pStyle w:val="a"/>
      </w:pPr>
      <w:r w:rsidRPr="00D472C5">
        <w:t>потери сетевой воды;</w:t>
      </w:r>
    </w:p>
    <w:p w14:paraId="4EC4146C" w14:textId="77777777" w:rsidR="00D472C5" w:rsidRPr="00D472C5" w:rsidRDefault="00D472C5" w:rsidP="00D472C5">
      <w:pPr>
        <w:pStyle w:val="a"/>
      </w:pPr>
      <w:r w:rsidRPr="00D472C5">
        <w:t>потери тепловой энергии;</w:t>
      </w:r>
    </w:p>
    <w:p w14:paraId="53505218" w14:textId="77777777" w:rsidR="00D472C5" w:rsidRPr="00D472C5" w:rsidRDefault="00D472C5" w:rsidP="00D472C5">
      <w:pPr>
        <w:pStyle w:val="a"/>
      </w:pPr>
      <w:r w:rsidRPr="00D472C5">
        <w:t>удельный среднечасовой расход сетевой воды на единицу расчетной присоединенной тепловой нагрузки потребителей;</w:t>
      </w:r>
    </w:p>
    <w:p w14:paraId="4B6A3AE9" w14:textId="77777777" w:rsidR="00D472C5" w:rsidRPr="00D472C5" w:rsidRDefault="00D472C5" w:rsidP="00D472C5">
      <w:pPr>
        <w:pStyle w:val="a"/>
      </w:pPr>
      <w:r w:rsidRPr="00D472C5">
        <w:t>разность температур сетевой воды в подающих и обратных трубопроводах;</w:t>
      </w:r>
    </w:p>
    <w:p w14:paraId="4562CE77" w14:textId="77777777" w:rsidR="00D472C5" w:rsidRPr="00D472C5" w:rsidRDefault="00D472C5" w:rsidP="00D472C5">
      <w:pPr>
        <w:pStyle w:val="a"/>
      </w:pPr>
      <w:r w:rsidRPr="00D472C5">
        <w:t>удельный расход электроэнергии.</w:t>
      </w:r>
    </w:p>
    <w:p w14:paraId="7A97928E" w14:textId="77777777" w:rsidR="00D472C5" w:rsidRPr="00D472C5" w:rsidRDefault="00D472C5" w:rsidP="00D472C5">
      <w:pPr>
        <w:pStyle w:val="a1"/>
      </w:pPr>
      <w:r w:rsidRPr="00D472C5">
        <w:t>Корректировка показателей технологических потерь для периода регулирования осуществляется приведением утвержденных нормативных энергетических характеристик к прогнозируемым условиям периода регулирования по показателям:</w:t>
      </w:r>
    </w:p>
    <w:p w14:paraId="23DE3DEF" w14:textId="77777777" w:rsidR="00D472C5" w:rsidRPr="00D472C5" w:rsidRDefault="00D472C5" w:rsidP="00D472C5">
      <w:pPr>
        <w:pStyle w:val="a"/>
      </w:pPr>
      <w:r w:rsidRPr="00D472C5">
        <w:t>отношения планового суммарного среднегодового объема тепловых сетей к соответствующему показателю, принятому при разработке энергетических характеристик (для корректировки показателя потерь сетевой воды);</w:t>
      </w:r>
    </w:p>
    <w:p w14:paraId="1FFAC67A" w14:textId="77777777" w:rsidR="00D472C5" w:rsidRPr="00D472C5" w:rsidRDefault="00D472C5" w:rsidP="00D472C5">
      <w:pPr>
        <w:pStyle w:val="a"/>
      </w:pPr>
      <w:r w:rsidRPr="00D472C5">
        <w:t>отношения плановой материальной характеристики и принятой при разработке энергетических характеристик (для корректировки показателя тепловых потерь через теплоизоляционные конструкции);</w:t>
      </w:r>
    </w:p>
    <w:p w14:paraId="729D0930" w14:textId="77777777" w:rsidR="00D472C5" w:rsidRPr="00D472C5" w:rsidRDefault="00D472C5" w:rsidP="00D472C5">
      <w:pPr>
        <w:pStyle w:val="a"/>
      </w:pPr>
      <w:r w:rsidRPr="00D472C5">
        <w:t>отношения ожидаемой материальной характеристики и принятой при разработке энергетических характеристик (для корректировки показателя тепловых потерь через теплоизоляционные конструкции);</w:t>
      </w:r>
    </w:p>
    <w:p w14:paraId="0D767299" w14:textId="77777777" w:rsidR="00D472C5" w:rsidRPr="00D472C5" w:rsidRDefault="00D472C5" w:rsidP="00D472C5">
      <w:pPr>
        <w:pStyle w:val="a"/>
      </w:pPr>
      <w:r w:rsidRPr="00D472C5">
        <w:t>потерь сетевой воды с утечками, с учетом ожидаемой продолжительности работы тепловой сети в году и ожидаемой среднегодовой температуры холодной воды (для корректировки показателя тепловых потерь с потерями сетевой воды);</w:t>
      </w:r>
    </w:p>
    <w:p w14:paraId="14170A50" w14:textId="77777777" w:rsidR="00D472C5" w:rsidRPr="00D472C5" w:rsidRDefault="00D472C5" w:rsidP="00D472C5">
      <w:pPr>
        <w:pStyle w:val="a"/>
      </w:pPr>
      <w:r w:rsidRPr="00D472C5">
        <w:t>отношения ожидаемой суммарной электрической мощности к принятой при разработке энергетических характеристик, используемой при транспорте и распределении тепловой энергии (для корректировки показателя удельного расхода электроэнергии).</w:t>
      </w:r>
    </w:p>
    <w:p w14:paraId="52F3516A" w14:textId="77777777" w:rsidR="00D472C5" w:rsidRPr="00D472C5" w:rsidRDefault="00D472C5" w:rsidP="00D472C5">
      <w:pPr>
        <w:pStyle w:val="a1"/>
      </w:pPr>
      <w:r w:rsidRPr="00D472C5">
        <w:t xml:space="preserve">Нормативы технологических потерь при передаче тепловой энергии для водяных тепловых сетей с присоединенной к ним расчетной часовой тепловой нагрузкой менее 50 Гкал/ч и паровых тепловых сетей, а также для водяных сетей с присоединенной нагрузкой 50 Гкал/ч и более, при временном, не более одного года, отсутствии нормативных энергетических характеристик, разрабатываются в соответствии с методикой, изложенной во 2 главе Инструкции, согласно которой </w:t>
      </w:r>
      <w:r w:rsidRPr="00D472C5">
        <w:lastRenderedPageBreak/>
        <w:t>нормируемые часовые среднегодовые тепловые потери через изоляцию трубопроводов тепловых сетей определяются по всем участкам тепловой сети с учетом результатов тепловых испытаний с введением поправочных коэффициентов на удельные проектные тепловые потери в тепловых сетях (при среднегодовых условиях).</w:t>
      </w:r>
    </w:p>
    <w:p w14:paraId="5B872BBE" w14:textId="77777777" w:rsidR="00D472C5" w:rsidRPr="00D472C5" w:rsidRDefault="00D472C5" w:rsidP="00D472C5">
      <w:pPr>
        <w:pStyle w:val="a1"/>
      </w:pPr>
      <w:r w:rsidRPr="00D472C5">
        <w:t>Нормируемые месячные часовые потери определяются исходя из ожидаемых условий работы тепловой сети путем пересчета нормативных среднегодовых тепловых потерь на их ожидаемые среднемесячные значения отдельно для участков подземной и надземной прокладки. Нормируемые годовые потери планируются суммированием тепловых потерь по всем участкам, определенных с учетом нормируемых месячных часовых потерь тепловых сетей и времени работы сетей.</w:t>
      </w:r>
    </w:p>
    <w:p w14:paraId="6BA608DD" w14:textId="68158B71" w:rsidR="00D472C5" w:rsidRPr="00D472C5" w:rsidRDefault="00D472C5" w:rsidP="00D472C5">
      <w:pPr>
        <w:pStyle w:val="a1"/>
      </w:pPr>
      <w:r w:rsidRPr="00D472C5">
        <w:t xml:space="preserve">В таблице </w:t>
      </w:r>
      <w:r w:rsidRPr="00D472C5">
        <w:fldChar w:fldCharType="begin"/>
      </w:r>
      <w:r w:rsidRPr="00D472C5">
        <w:instrText xml:space="preserve"> REF _Ref524441367 \h </w:instrText>
      </w:r>
      <w:r w:rsidRPr="00D472C5">
        <w:fldChar w:fldCharType="separate"/>
      </w:r>
      <w:r w:rsidR="00D01E94">
        <w:rPr>
          <w:noProof/>
        </w:rPr>
        <w:t>15</w:t>
      </w:r>
      <w:r w:rsidRPr="00D472C5">
        <w:fldChar w:fldCharType="end"/>
      </w:r>
      <w:r w:rsidRPr="00D472C5">
        <w:t xml:space="preserve"> представлены нормативные потери по сетям, эксплуатируемым МУП ТГП ТР "Тихорецктепло" на территории Еремизино-Борисовского сельского поселения.</w:t>
      </w:r>
    </w:p>
    <w:p w14:paraId="5BAEF541" w14:textId="77777777" w:rsidR="00D472C5" w:rsidRPr="00D472C5" w:rsidRDefault="00D472C5" w:rsidP="00D472C5">
      <w:pPr>
        <w:pStyle w:val="a1"/>
      </w:pPr>
    </w:p>
    <w:p w14:paraId="620398E6" w14:textId="77777777" w:rsidR="00D472C5" w:rsidRPr="00D472C5" w:rsidRDefault="00D472C5" w:rsidP="00D472C5">
      <w:pPr>
        <w:pStyle w:val="af8"/>
      </w:pPr>
      <w:r w:rsidRPr="00D472C5">
        <w:t xml:space="preserve">Таблица </w:t>
      </w:r>
      <w:fldSimple w:instr=" SEQ Таблица \* ARABIC ">
        <w:bookmarkStart w:id="33" w:name="_Ref524441367"/>
        <w:r w:rsidR="00D01E94">
          <w:rPr>
            <w:noProof/>
          </w:rPr>
          <w:t>15</w:t>
        </w:r>
        <w:bookmarkEnd w:id="33"/>
      </w:fldSimple>
      <w:r w:rsidRPr="00D472C5">
        <w:t xml:space="preserve"> – Данные по нормативам технологических потерь по источникам МУП ТГП ТР "Тихорецктепло"</w:t>
      </w:r>
    </w:p>
    <w:tbl>
      <w:tblPr>
        <w:tblStyle w:val="TableGridReport1"/>
        <w:tblW w:w="5000" w:type="pct"/>
        <w:tblLayout w:type="fixed"/>
        <w:tblLook w:val="04A0" w:firstRow="1" w:lastRow="0" w:firstColumn="1" w:lastColumn="0" w:noHBand="0" w:noVBand="1"/>
      </w:tblPr>
      <w:tblGrid>
        <w:gridCol w:w="2972"/>
        <w:gridCol w:w="1986"/>
        <w:gridCol w:w="1415"/>
        <w:gridCol w:w="1560"/>
        <w:gridCol w:w="1695"/>
      </w:tblGrid>
      <w:tr w:rsidR="00D472C5" w:rsidRPr="00D472C5" w14:paraId="30CBAC80" w14:textId="77777777" w:rsidTr="006458D3">
        <w:trPr>
          <w:trHeight w:val="510"/>
        </w:trPr>
        <w:tc>
          <w:tcPr>
            <w:tcW w:w="1543" w:type="pct"/>
            <w:hideMark/>
          </w:tcPr>
          <w:p w14:paraId="3F0DAB09" w14:textId="77777777" w:rsidR="00D472C5" w:rsidRPr="00D472C5" w:rsidRDefault="00D472C5" w:rsidP="00D472C5">
            <w:pPr>
              <w:pStyle w:val="103"/>
            </w:pPr>
            <w:r w:rsidRPr="00D472C5">
              <w:t>Источник</w:t>
            </w:r>
          </w:p>
        </w:tc>
        <w:tc>
          <w:tcPr>
            <w:tcW w:w="1031" w:type="pct"/>
            <w:hideMark/>
          </w:tcPr>
          <w:p w14:paraId="0A675F4D" w14:textId="77777777" w:rsidR="00D472C5" w:rsidRPr="00D472C5" w:rsidRDefault="00D472C5" w:rsidP="00D472C5">
            <w:pPr>
              <w:pStyle w:val="103"/>
            </w:pPr>
            <w:r w:rsidRPr="00D472C5">
              <w:t>Годовые потери в тепловой сети, Гкал/год</w:t>
            </w:r>
          </w:p>
        </w:tc>
        <w:tc>
          <w:tcPr>
            <w:tcW w:w="735" w:type="pct"/>
            <w:hideMark/>
          </w:tcPr>
          <w:p w14:paraId="3ABFB715" w14:textId="77777777" w:rsidR="00D472C5" w:rsidRPr="00D472C5" w:rsidRDefault="00D472C5" w:rsidP="00D472C5">
            <w:pPr>
              <w:pStyle w:val="103"/>
            </w:pPr>
            <w:r w:rsidRPr="00D472C5">
              <w:t>Объем тепловой сети, м3</w:t>
            </w:r>
          </w:p>
        </w:tc>
        <w:tc>
          <w:tcPr>
            <w:tcW w:w="810" w:type="pct"/>
            <w:hideMark/>
          </w:tcPr>
          <w:p w14:paraId="67DF7D9D" w14:textId="77777777" w:rsidR="00D472C5" w:rsidRPr="00D472C5" w:rsidRDefault="00D472C5" w:rsidP="00D472C5">
            <w:pPr>
              <w:pStyle w:val="103"/>
            </w:pPr>
            <w:r w:rsidRPr="00D472C5">
              <w:t>Потери теплоносителя с утечкой, м3</w:t>
            </w:r>
          </w:p>
        </w:tc>
        <w:tc>
          <w:tcPr>
            <w:tcW w:w="880" w:type="pct"/>
            <w:hideMark/>
          </w:tcPr>
          <w:p w14:paraId="03E2D9D7" w14:textId="77777777" w:rsidR="00D472C5" w:rsidRPr="00D472C5" w:rsidRDefault="00D472C5" w:rsidP="00D472C5">
            <w:pPr>
              <w:pStyle w:val="103"/>
            </w:pPr>
            <w:r w:rsidRPr="00D472C5">
              <w:t>Часовые потери теплоносителя, м3/ч</w:t>
            </w:r>
          </w:p>
        </w:tc>
      </w:tr>
      <w:tr w:rsidR="00F5307A" w:rsidRPr="00D472C5" w14:paraId="6BE1BD66" w14:textId="77777777" w:rsidTr="006458D3">
        <w:trPr>
          <w:trHeight w:val="300"/>
        </w:trPr>
        <w:tc>
          <w:tcPr>
            <w:tcW w:w="1543" w:type="pct"/>
            <w:noWrap/>
          </w:tcPr>
          <w:p w14:paraId="10A58877" w14:textId="0A7E2034" w:rsidR="00F5307A" w:rsidRPr="00F5307A" w:rsidRDefault="00F5307A" w:rsidP="00F5307A">
            <w:pPr>
              <w:pStyle w:val="103"/>
            </w:pPr>
            <w:r w:rsidRPr="00F5307A">
              <w:t xml:space="preserve">Котельная № 107 </w:t>
            </w:r>
            <w:r>
              <w:t>(</w:t>
            </w:r>
            <w:r w:rsidRPr="00F5307A">
              <w:t>ст. Еремизино-Борисовская, ул. Школьная, 35</w:t>
            </w:r>
            <w:r>
              <w:t>)</w:t>
            </w:r>
          </w:p>
        </w:tc>
        <w:tc>
          <w:tcPr>
            <w:tcW w:w="1031" w:type="pct"/>
            <w:noWrap/>
          </w:tcPr>
          <w:p w14:paraId="3970E82A" w14:textId="10F710A8" w:rsidR="00F5307A" w:rsidRPr="00F5307A" w:rsidRDefault="00F5307A" w:rsidP="00F5307A">
            <w:pPr>
              <w:pStyle w:val="103"/>
            </w:pPr>
            <w:r w:rsidRPr="00F5307A">
              <w:t>250.51</w:t>
            </w:r>
          </w:p>
        </w:tc>
        <w:tc>
          <w:tcPr>
            <w:tcW w:w="735" w:type="pct"/>
            <w:noWrap/>
          </w:tcPr>
          <w:p w14:paraId="3B87702B" w14:textId="7146C4A9" w:rsidR="00F5307A" w:rsidRPr="00F5307A" w:rsidRDefault="00F5307A" w:rsidP="00F5307A">
            <w:pPr>
              <w:pStyle w:val="103"/>
            </w:pPr>
            <w:r w:rsidRPr="00F5307A">
              <w:t>29.73</w:t>
            </w:r>
          </w:p>
        </w:tc>
        <w:tc>
          <w:tcPr>
            <w:tcW w:w="810" w:type="pct"/>
            <w:noWrap/>
          </w:tcPr>
          <w:p w14:paraId="55E70473" w14:textId="42F37A1C" w:rsidR="00F5307A" w:rsidRPr="00F5307A" w:rsidRDefault="00F5307A" w:rsidP="00F5307A">
            <w:pPr>
              <w:pStyle w:val="103"/>
            </w:pPr>
            <w:r w:rsidRPr="00F5307A">
              <w:t>0.743</w:t>
            </w:r>
          </w:p>
        </w:tc>
        <w:tc>
          <w:tcPr>
            <w:tcW w:w="880" w:type="pct"/>
            <w:noWrap/>
          </w:tcPr>
          <w:p w14:paraId="1AA2A006" w14:textId="11A0619C" w:rsidR="00F5307A" w:rsidRPr="00F5307A" w:rsidRDefault="00F5307A" w:rsidP="00F5307A">
            <w:pPr>
              <w:pStyle w:val="103"/>
            </w:pPr>
            <w:r w:rsidRPr="00F5307A">
              <w:t>0.0002</w:t>
            </w:r>
          </w:p>
        </w:tc>
      </w:tr>
      <w:tr w:rsidR="00F5307A" w:rsidRPr="00D472C5" w14:paraId="7A0C315F" w14:textId="77777777" w:rsidTr="006458D3">
        <w:trPr>
          <w:trHeight w:val="300"/>
        </w:trPr>
        <w:tc>
          <w:tcPr>
            <w:tcW w:w="1543" w:type="pct"/>
            <w:noWrap/>
          </w:tcPr>
          <w:p w14:paraId="4E2BED3C" w14:textId="6C4F7A08" w:rsidR="00F5307A" w:rsidRPr="00F5307A" w:rsidRDefault="00F5307A" w:rsidP="00F5307A">
            <w:pPr>
              <w:pStyle w:val="103"/>
            </w:pPr>
            <w:r w:rsidRPr="00F5307A">
              <w:t xml:space="preserve">Котельная № 118 </w:t>
            </w:r>
            <w:r>
              <w:t>(</w:t>
            </w:r>
            <w:r w:rsidRPr="00F5307A">
              <w:t>ст. Еремизино-Борисовская, ул. Кубанская, 113</w:t>
            </w:r>
            <w:r>
              <w:t>)</w:t>
            </w:r>
          </w:p>
        </w:tc>
        <w:tc>
          <w:tcPr>
            <w:tcW w:w="1031" w:type="pct"/>
            <w:noWrap/>
          </w:tcPr>
          <w:p w14:paraId="06390851" w14:textId="40B30C07" w:rsidR="00F5307A" w:rsidRPr="00F5307A" w:rsidRDefault="00F5307A" w:rsidP="00F5307A">
            <w:pPr>
              <w:pStyle w:val="103"/>
            </w:pPr>
            <w:r w:rsidRPr="00F5307A">
              <w:t>36.28</w:t>
            </w:r>
          </w:p>
        </w:tc>
        <w:tc>
          <w:tcPr>
            <w:tcW w:w="735" w:type="pct"/>
            <w:noWrap/>
          </w:tcPr>
          <w:p w14:paraId="5500C605" w14:textId="2FE14B13" w:rsidR="00F5307A" w:rsidRPr="00F5307A" w:rsidRDefault="00F5307A" w:rsidP="00F5307A">
            <w:pPr>
              <w:pStyle w:val="103"/>
            </w:pPr>
            <w:r w:rsidRPr="00F5307A">
              <w:t>0.59</w:t>
            </w:r>
          </w:p>
        </w:tc>
        <w:tc>
          <w:tcPr>
            <w:tcW w:w="810" w:type="pct"/>
            <w:noWrap/>
          </w:tcPr>
          <w:p w14:paraId="19B9894E" w14:textId="7109EC45" w:rsidR="00F5307A" w:rsidRPr="00F5307A" w:rsidRDefault="00F5307A" w:rsidP="00F5307A">
            <w:pPr>
              <w:pStyle w:val="103"/>
            </w:pPr>
            <w:r w:rsidRPr="00F5307A">
              <w:t>0.015</w:t>
            </w:r>
          </w:p>
        </w:tc>
        <w:tc>
          <w:tcPr>
            <w:tcW w:w="880" w:type="pct"/>
            <w:noWrap/>
          </w:tcPr>
          <w:p w14:paraId="7DD546DB" w14:textId="24BA0123" w:rsidR="00F5307A" w:rsidRPr="00F5307A" w:rsidRDefault="00F5307A" w:rsidP="00F5307A">
            <w:pPr>
              <w:pStyle w:val="103"/>
            </w:pPr>
            <w:r w:rsidRPr="00F5307A">
              <w:t>0.000004</w:t>
            </w:r>
          </w:p>
        </w:tc>
      </w:tr>
      <w:tr w:rsidR="006458D3" w:rsidRPr="00D472C5" w14:paraId="3D37DCF2" w14:textId="77777777" w:rsidTr="006458D3">
        <w:trPr>
          <w:trHeight w:val="300"/>
        </w:trPr>
        <w:tc>
          <w:tcPr>
            <w:tcW w:w="1543" w:type="pct"/>
            <w:noWrap/>
            <w:hideMark/>
          </w:tcPr>
          <w:p w14:paraId="50486CC6" w14:textId="77777777" w:rsidR="006458D3" w:rsidRPr="006458D3" w:rsidRDefault="006458D3" w:rsidP="006458D3">
            <w:pPr>
              <w:pStyle w:val="103"/>
            </w:pPr>
            <w:r w:rsidRPr="006458D3">
              <w:t>Итого:</w:t>
            </w:r>
          </w:p>
        </w:tc>
        <w:tc>
          <w:tcPr>
            <w:tcW w:w="1031" w:type="pct"/>
            <w:noWrap/>
          </w:tcPr>
          <w:p w14:paraId="0581D58E" w14:textId="0911F2C9" w:rsidR="006458D3" w:rsidRPr="006458D3" w:rsidRDefault="006458D3" w:rsidP="006458D3">
            <w:pPr>
              <w:pStyle w:val="103"/>
            </w:pPr>
            <w:r w:rsidRPr="006458D3">
              <w:t>286.79</w:t>
            </w:r>
          </w:p>
        </w:tc>
        <w:tc>
          <w:tcPr>
            <w:tcW w:w="735" w:type="pct"/>
            <w:noWrap/>
          </w:tcPr>
          <w:p w14:paraId="60EA5218" w14:textId="109BC33E" w:rsidR="006458D3" w:rsidRPr="006458D3" w:rsidRDefault="006458D3" w:rsidP="006458D3">
            <w:pPr>
              <w:pStyle w:val="103"/>
            </w:pPr>
            <w:r w:rsidRPr="006458D3">
              <w:t>30.32</w:t>
            </w:r>
          </w:p>
        </w:tc>
        <w:tc>
          <w:tcPr>
            <w:tcW w:w="810" w:type="pct"/>
            <w:noWrap/>
          </w:tcPr>
          <w:p w14:paraId="185C54B0" w14:textId="429DDA2B" w:rsidR="006458D3" w:rsidRPr="006458D3" w:rsidRDefault="006458D3" w:rsidP="006458D3">
            <w:pPr>
              <w:pStyle w:val="103"/>
            </w:pPr>
            <w:r w:rsidRPr="006458D3">
              <w:t>0.758</w:t>
            </w:r>
          </w:p>
        </w:tc>
        <w:tc>
          <w:tcPr>
            <w:tcW w:w="880" w:type="pct"/>
            <w:noWrap/>
          </w:tcPr>
          <w:p w14:paraId="2929A1FB" w14:textId="20029522" w:rsidR="006458D3" w:rsidRPr="006458D3" w:rsidRDefault="006458D3" w:rsidP="006458D3">
            <w:pPr>
              <w:pStyle w:val="103"/>
            </w:pPr>
            <w:r>
              <w:t>0,00020</w:t>
            </w:r>
            <w:r w:rsidR="00DB79DD">
              <w:t>2</w:t>
            </w:r>
          </w:p>
        </w:tc>
      </w:tr>
    </w:tbl>
    <w:p w14:paraId="28595FC8" w14:textId="77777777" w:rsidR="00D472C5" w:rsidRPr="00D472C5" w:rsidRDefault="00D472C5" w:rsidP="00D472C5">
      <w:pPr>
        <w:pStyle w:val="a1"/>
      </w:pPr>
    </w:p>
    <w:p w14:paraId="09DC3B4E" w14:textId="77777777" w:rsidR="0080215E" w:rsidRDefault="0080215E" w:rsidP="0080215E">
      <w:pPr>
        <w:pStyle w:val="111"/>
      </w:pPr>
      <w:r>
        <w:t>Оценка фактических потерь тепловой энергии и теплоносителя при передаче тепловой энергии и теплоносителя по тепловым сетям за последние 3 года.</w:t>
      </w:r>
    </w:p>
    <w:p w14:paraId="17F0FA92" w14:textId="21EB3A78" w:rsidR="000242A7" w:rsidRPr="000242A7" w:rsidRDefault="000242A7" w:rsidP="000242A7">
      <w:pPr>
        <w:pStyle w:val="a1"/>
      </w:pPr>
      <w:r w:rsidRPr="000242A7">
        <w:t xml:space="preserve">В 2017 году фактические потери в тепловых сетях МУП ТГП ТР "Тихорецктепло" на территории Еремизино-Борисовского сельского поселения составили </w:t>
      </w:r>
      <w:r w:rsidR="00305C7B">
        <w:t xml:space="preserve">214,8 </w:t>
      </w:r>
      <w:r w:rsidRPr="000242A7">
        <w:t>Гкал, однако нормативные потери составляют</w:t>
      </w:r>
      <w:r w:rsidR="00394B7D">
        <w:t xml:space="preserve"> 286,8</w:t>
      </w:r>
      <w:r w:rsidRPr="000242A7">
        <w:t xml:space="preserve"> Гкал</w:t>
      </w:r>
      <w:r w:rsidR="00305C7B">
        <w:t>, что вызывает сомнение так как в</w:t>
      </w:r>
      <w:r w:rsidR="00305C7B" w:rsidRPr="00305C7B">
        <w:t>се тепловые сети выслужили свой эксплуатационный ресурс.</w:t>
      </w:r>
    </w:p>
    <w:p w14:paraId="12C98371" w14:textId="77777777" w:rsidR="000242A7" w:rsidRPr="000242A7" w:rsidRDefault="000242A7" w:rsidP="000242A7">
      <w:pPr>
        <w:pStyle w:val="a1"/>
      </w:pPr>
      <w:r w:rsidRPr="000242A7">
        <w:t xml:space="preserve">В таблице </w:t>
      </w:r>
      <w:r w:rsidRPr="000242A7">
        <w:fldChar w:fldCharType="begin"/>
      </w:r>
      <w:r w:rsidRPr="000242A7">
        <w:instrText xml:space="preserve"> REF _Ref524530018 \h </w:instrText>
      </w:r>
      <w:r w:rsidRPr="000242A7">
        <w:fldChar w:fldCharType="separate"/>
      </w:r>
      <w:r w:rsidR="00D01E94">
        <w:rPr>
          <w:noProof/>
        </w:rPr>
        <w:t>16</w:t>
      </w:r>
      <w:r w:rsidRPr="000242A7">
        <w:fldChar w:fldCharType="end"/>
      </w:r>
      <w:r w:rsidRPr="000242A7">
        <w:t xml:space="preserve"> приведены значения фактических потерь тепловой энергии в тепловых сетях от котельных МУП ТГП ТР "Тихорецктепло". Сведения о фактических объемах подпитки тепловой сети не предоставлены.</w:t>
      </w:r>
    </w:p>
    <w:p w14:paraId="57C435B4" w14:textId="77777777" w:rsidR="000242A7" w:rsidRPr="000242A7" w:rsidRDefault="000242A7" w:rsidP="000242A7">
      <w:pPr>
        <w:pStyle w:val="a1"/>
      </w:pPr>
    </w:p>
    <w:p w14:paraId="1D4D2850" w14:textId="77777777" w:rsidR="005A79E9" w:rsidRPr="000242A7" w:rsidRDefault="003D6461" w:rsidP="000242A7">
      <w:pPr>
        <w:pStyle w:val="af8"/>
      </w:pPr>
      <w:r w:rsidRPr="000242A7">
        <w:lastRenderedPageBreak/>
        <w:t xml:space="preserve">Таблица </w:t>
      </w:r>
      <w:fldSimple w:instr=" SEQ Таблица \* ARABIC ">
        <w:bookmarkStart w:id="34" w:name="_Ref524530018"/>
        <w:r w:rsidR="00D01E94">
          <w:rPr>
            <w:noProof/>
          </w:rPr>
          <w:t>16</w:t>
        </w:r>
        <w:bookmarkEnd w:id="34"/>
      </w:fldSimple>
      <w:r w:rsidRPr="000242A7">
        <w:t xml:space="preserve"> - Фактические потери тепловой энергии в тепловых сетях в МУП ТГП ТР "Тихорецктепло"</w:t>
      </w:r>
    </w:p>
    <w:tbl>
      <w:tblPr>
        <w:tblStyle w:val="TableGridReport1"/>
        <w:tblW w:w="5000" w:type="pct"/>
        <w:tblLook w:val="04A0" w:firstRow="1" w:lastRow="0" w:firstColumn="1" w:lastColumn="0" w:noHBand="0" w:noVBand="1"/>
      </w:tblPr>
      <w:tblGrid>
        <w:gridCol w:w="2689"/>
        <w:gridCol w:w="3872"/>
        <w:gridCol w:w="1654"/>
        <w:gridCol w:w="1413"/>
      </w:tblGrid>
      <w:tr w:rsidR="000242A7" w:rsidRPr="000242A7" w14:paraId="2CA706C2" w14:textId="77777777" w:rsidTr="005A79E9">
        <w:trPr>
          <w:trHeight w:val="284"/>
          <w:tblHeader/>
        </w:trPr>
        <w:tc>
          <w:tcPr>
            <w:tcW w:w="1396" w:type="pct"/>
            <w:vMerge w:val="restart"/>
            <w:hideMark/>
          </w:tcPr>
          <w:p w14:paraId="34104A72" w14:textId="77777777" w:rsidR="005A79E9" w:rsidRPr="000242A7" w:rsidRDefault="003D6461" w:rsidP="000242A7">
            <w:pPr>
              <w:pStyle w:val="103"/>
            </w:pPr>
            <w:r w:rsidRPr="000242A7">
              <w:t>Наименование источника</w:t>
            </w:r>
          </w:p>
        </w:tc>
        <w:tc>
          <w:tcPr>
            <w:tcW w:w="2011" w:type="pct"/>
            <w:vMerge w:val="restart"/>
            <w:hideMark/>
          </w:tcPr>
          <w:p w14:paraId="7004D8E5" w14:textId="77777777" w:rsidR="005A79E9" w:rsidRPr="000242A7" w:rsidRDefault="003D6461" w:rsidP="000242A7">
            <w:pPr>
              <w:pStyle w:val="103"/>
            </w:pPr>
            <w:r w:rsidRPr="000242A7">
              <w:t>Адрес</w:t>
            </w:r>
          </w:p>
        </w:tc>
        <w:tc>
          <w:tcPr>
            <w:tcW w:w="1593" w:type="pct"/>
            <w:gridSpan w:val="2"/>
            <w:hideMark/>
          </w:tcPr>
          <w:p w14:paraId="0501AF19" w14:textId="77777777" w:rsidR="005A79E9" w:rsidRPr="000242A7" w:rsidRDefault="003D6461" w:rsidP="000242A7">
            <w:pPr>
              <w:pStyle w:val="103"/>
            </w:pPr>
            <w:r w:rsidRPr="000242A7">
              <w:t>Потери в сетях</w:t>
            </w:r>
          </w:p>
        </w:tc>
      </w:tr>
      <w:tr w:rsidR="000242A7" w:rsidRPr="000242A7" w14:paraId="78A74CE4" w14:textId="77777777" w:rsidTr="005A79E9">
        <w:trPr>
          <w:trHeight w:val="105"/>
          <w:tblHeader/>
        </w:trPr>
        <w:tc>
          <w:tcPr>
            <w:tcW w:w="1396" w:type="pct"/>
            <w:vMerge/>
            <w:hideMark/>
          </w:tcPr>
          <w:p w14:paraId="1EBB0E8E" w14:textId="77777777" w:rsidR="005A79E9" w:rsidRPr="000242A7" w:rsidRDefault="005A79E9" w:rsidP="000242A7">
            <w:pPr>
              <w:pStyle w:val="103"/>
            </w:pPr>
          </w:p>
        </w:tc>
        <w:tc>
          <w:tcPr>
            <w:tcW w:w="2011" w:type="pct"/>
            <w:vMerge/>
            <w:hideMark/>
          </w:tcPr>
          <w:p w14:paraId="092A1B68" w14:textId="77777777" w:rsidR="005A79E9" w:rsidRPr="000242A7" w:rsidRDefault="005A79E9" w:rsidP="000242A7">
            <w:pPr>
              <w:pStyle w:val="103"/>
            </w:pPr>
          </w:p>
        </w:tc>
        <w:tc>
          <w:tcPr>
            <w:tcW w:w="859" w:type="pct"/>
            <w:hideMark/>
          </w:tcPr>
          <w:p w14:paraId="2F6A12A4" w14:textId="77777777" w:rsidR="005A79E9" w:rsidRPr="000242A7" w:rsidRDefault="003D6461" w:rsidP="000242A7">
            <w:pPr>
              <w:pStyle w:val="103"/>
            </w:pPr>
            <w:r w:rsidRPr="000242A7">
              <w:t>Гкал/ год</w:t>
            </w:r>
          </w:p>
        </w:tc>
        <w:tc>
          <w:tcPr>
            <w:tcW w:w="734" w:type="pct"/>
            <w:hideMark/>
          </w:tcPr>
          <w:p w14:paraId="1359D75A" w14:textId="77777777" w:rsidR="005A79E9" w:rsidRPr="000242A7" w:rsidRDefault="003D6461" w:rsidP="000242A7">
            <w:pPr>
              <w:pStyle w:val="103"/>
            </w:pPr>
            <w:r w:rsidRPr="000242A7">
              <w:t>%</w:t>
            </w:r>
          </w:p>
        </w:tc>
      </w:tr>
      <w:tr w:rsidR="00305C7B" w:rsidRPr="000242A7" w14:paraId="33D52FCA" w14:textId="77777777" w:rsidTr="000242A7">
        <w:trPr>
          <w:trHeight w:val="668"/>
        </w:trPr>
        <w:tc>
          <w:tcPr>
            <w:tcW w:w="1396" w:type="pct"/>
          </w:tcPr>
          <w:p w14:paraId="453DC5AF" w14:textId="1DD490DB" w:rsidR="00305C7B" w:rsidRPr="00305C7B" w:rsidRDefault="00305C7B" w:rsidP="00305C7B">
            <w:pPr>
              <w:pStyle w:val="103"/>
            </w:pPr>
            <w:r w:rsidRPr="002347B2">
              <w:t xml:space="preserve">Котельная № </w:t>
            </w:r>
            <w:r w:rsidRPr="00305C7B">
              <w:t>107</w:t>
            </w:r>
          </w:p>
        </w:tc>
        <w:tc>
          <w:tcPr>
            <w:tcW w:w="2011" w:type="pct"/>
          </w:tcPr>
          <w:p w14:paraId="6DD591FA" w14:textId="7EC5D0D6" w:rsidR="00305C7B" w:rsidRPr="00305C7B" w:rsidRDefault="00305C7B" w:rsidP="00305C7B">
            <w:pPr>
              <w:pStyle w:val="103"/>
            </w:pPr>
            <w:r w:rsidRPr="002347B2">
              <w:t>Еремизино-Борисовское сельское поселение, ст. Еремизино-Борисовская, ул. Школьная, 35</w:t>
            </w:r>
          </w:p>
        </w:tc>
        <w:tc>
          <w:tcPr>
            <w:tcW w:w="859" w:type="pct"/>
          </w:tcPr>
          <w:p w14:paraId="354E27FF" w14:textId="05E99330" w:rsidR="00305C7B" w:rsidRPr="00305C7B" w:rsidRDefault="00305C7B" w:rsidP="00305C7B">
            <w:pPr>
              <w:pStyle w:val="103"/>
            </w:pPr>
            <w:r w:rsidRPr="002347B2">
              <w:t>208,1</w:t>
            </w:r>
          </w:p>
        </w:tc>
        <w:tc>
          <w:tcPr>
            <w:tcW w:w="734" w:type="pct"/>
          </w:tcPr>
          <w:p w14:paraId="12612500" w14:textId="6CC04C36" w:rsidR="00305C7B" w:rsidRPr="00305C7B" w:rsidRDefault="00305C7B" w:rsidP="00305C7B">
            <w:pPr>
              <w:pStyle w:val="103"/>
            </w:pPr>
            <w:r w:rsidRPr="002347B2">
              <w:t>31,8%</w:t>
            </w:r>
          </w:p>
        </w:tc>
      </w:tr>
      <w:tr w:rsidR="00305C7B" w:rsidRPr="000242A7" w14:paraId="59B5C8D2" w14:textId="77777777" w:rsidTr="000242A7">
        <w:trPr>
          <w:trHeight w:val="668"/>
        </w:trPr>
        <w:tc>
          <w:tcPr>
            <w:tcW w:w="1396" w:type="pct"/>
          </w:tcPr>
          <w:p w14:paraId="14973A78" w14:textId="2838A12A" w:rsidR="00305C7B" w:rsidRPr="00305C7B" w:rsidRDefault="00305C7B" w:rsidP="00305C7B">
            <w:pPr>
              <w:pStyle w:val="103"/>
            </w:pPr>
            <w:r w:rsidRPr="002347B2">
              <w:t>Котельная №118</w:t>
            </w:r>
          </w:p>
        </w:tc>
        <w:tc>
          <w:tcPr>
            <w:tcW w:w="2011" w:type="pct"/>
          </w:tcPr>
          <w:p w14:paraId="08AAB828" w14:textId="1F8B9151" w:rsidR="00305C7B" w:rsidRPr="00305C7B" w:rsidRDefault="00305C7B" w:rsidP="00305C7B">
            <w:pPr>
              <w:pStyle w:val="103"/>
            </w:pPr>
            <w:r w:rsidRPr="002347B2">
              <w:t>Еремизино-Борисовское сельское поселение, ст. Еремизино-Борисовская, ул. Кубанская, 113</w:t>
            </w:r>
          </w:p>
        </w:tc>
        <w:tc>
          <w:tcPr>
            <w:tcW w:w="859" w:type="pct"/>
          </w:tcPr>
          <w:p w14:paraId="1867909A" w14:textId="169F1835" w:rsidR="00305C7B" w:rsidRPr="00305C7B" w:rsidRDefault="00305C7B" w:rsidP="00305C7B">
            <w:pPr>
              <w:pStyle w:val="103"/>
            </w:pPr>
            <w:r>
              <w:t>6</w:t>
            </w:r>
            <w:r w:rsidRPr="002347B2">
              <w:t>,7</w:t>
            </w:r>
          </w:p>
        </w:tc>
        <w:tc>
          <w:tcPr>
            <w:tcW w:w="734" w:type="pct"/>
          </w:tcPr>
          <w:p w14:paraId="58233504" w14:textId="212D9FFF" w:rsidR="00305C7B" w:rsidRPr="00305C7B" w:rsidRDefault="00305C7B" w:rsidP="00305C7B">
            <w:pPr>
              <w:pStyle w:val="103"/>
            </w:pPr>
            <w:r w:rsidRPr="002347B2">
              <w:t>2,6%</w:t>
            </w:r>
          </w:p>
        </w:tc>
      </w:tr>
      <w:tr w:rsidR="000242A7" w:rsidRPr="000242A7" w14:paraId="5F36F41A" w14:textId="77777777" w:rsidTr="005A79E9">
        <w:trPr>
          <w:trHeight w:val="77"/>
        </w:trPr>
        <w:tc>
          <w:tcPr>
            <w:tcW w:w="3407" w:type="pct"/>
            <w:gridSpan w:val="2"/>
          </w:tcPr>
          <w:p w14:paraId="556A63C1" w14:textId="77777777" w:rsidR="000242A7" w:rsidRPr="000242A7" w:rsidRDefault="000242A7" w:rsidP="000242A7">
            <w:pPr>
              <w:pStyle w:val="103"/>
            </w:pPr>
            <w:r w:rsidRPr="000242A7">
              <w:t>Итого</w:t>
            </w:r>
          </w:p>
        </w:tc>
        <w:tc>
          <w:tcPr>
            <w:tcW w:w="859" w:type="pct"/>
          </w:tcPr>
          <w:p w14:paraId="6D81B921" w14:textId="71B57665" w:rsidR="000242A7" w:rsidRPr="000242A7" w:rsidRDefault="00305C7B" w:rsidP="000242A7">
            <w:pPr>
              <w:pStyle w:val="103"/>
            </w:pPr>
            <w:r>
              <w:t>214,8</w:t>
            </w:r>
          </w:p>
        </w:tc>
        <w:tc>
          <w:tcPr>
            <w:tcW w:w="734" w:type="pct"/>
          </w:tcPr>
          <w:p w14:paraId="24A814E9" w14:textId="77777777" w:rsidR="000242A7" w:rsidRPr="000242A7" w:rsidRDefault="000242A7" w:rsidP="000242A7">
            <w:pPr>
              <w:pStyle w:val="103"/>
            </w:pPr>
          </w:p>
        </w:tc>
      </w:tr>
    </w:tbl>
    <w:p w14:paraId="72C1EA7F" w14:textId="77777777" w:rsidR="000242A7" w:rsidRPr="000242A7" w:rsidRDefault="000242A7" w:rsidP="000242A7">
      <w:pPr>
        <w:pStyle w:val="a1"/>
      </w:pPr>
    </w:p>
    <w:p w14:paraId="09DC3B4F" w14:textId="77777777" w:rsidR="0080215E" w:rsidRDefault="0080215E" w:rsidP="0080215E">
      <w:pPr>
        <w:pStyle w:val="111"/>
      </w:pPr>
      <w:r>
        <w:t>Предписания надзорных органов по запрещению дальнейшей эксплуатации участков тепловой сети и результаты их исполнения.</w:t>
      </w:r>
    </w:p>
    <w:p w14:paraId="37910317" w14:textId="6BDB313E" w:rsidR="00850CD8" w:rsidRPr="00850CD8" w:rsidRDefault="00850CD8" w:rsidP="00850CD8">
      <w:pPr>
        <w:pStyle w:val="a1"/>
      </w:pPr>
      <w:bookmarkStart w:id="35" w:name="bookmark27"/>
      <w:r w:rsidRPr="00850CD8">
        <w:t>П</w:t>
      </w:r>
      <w:bookmarkEnd w:id="35"/>
      <w:r w:rsidRPr="00850CD8">
        <w:t>о состоянию на 01.01.2018 года предписания надзорных органов по запрещению дальнейшей эксплуатации участков тепловой сети МУП ТГП ТР «Тихорецктепло» на территории Еремизино-Борисовского сельского поселения не выдавались.</w:t>
      </w:r>
    </w:p>
    <w:p w14:paraId="51C287D2" w14:textId="77777777" w:rsidR="00850CD8" w:rsidRPr="00850CD8" w:rsidRDefault="00850CD8" w:rsidP="00850CD8">
      <w:pPr>
        <w:pStyle w:val="a1"/>
      </w:pPr>
    </w:p>
    <w:p w14:paraId="09DC3B50" w14:textId="77777777" w:rsidR="0080215E" w:rsidRDefault="0080215E" w:rsidP="0080215E">
      <w:pPr>
        <w:pStyle w:val="111"/>
      </w:pPr>
      <w: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p>
    <w:p w14:paraId="0608A3C6" w14:textId="3A1E031B" w:rsidR="00F027CE" w:rsidRPr="00F027CE" w:rsidRDefault="00F027CE" w:rsidP="00F027CE">
      <w:pPr>
        <w:pStyle w:val="a1"/>
      </w:pPr>
      <w:r w:rsidRPr="00F027CE">
        <w:t>Основным типом присоединения абонентских установок является зависимое (непосредственное) присоединение отопительных систем к тепловым сетям. В зависимых схемах гидравлический режим сетей отопления и вентиляции полностью определяется режимом давления в тепловой сети.</w:t>
      </w:r>
    </w:p>
    <w:p w14:paraId="147F9343" w14:textId="77777777" w:rsidR="00F027CE" w:rsidRPr="00F027CE" w:rsidRDefault="00F027CE" w:rsidP="00F027CE">
      <w:pPr>
        <w:pStyle w:val="a1"/>
      </w:pPr>
      <w:r w:rsidRPr="00F027CE">
        <w:t>Существующие источники тепловой энергии, тепловые сети и абонентские установки запроектированы на температурные графики с расчетными параметрами 95/70 °С.</w:t>
      </w:r>
    </w:p>
    <w:p w14:paraId="7D412AE2" w14:textId="77777777" w:rsidR="00F027CE" w:rsidRPr="00F027CE" w:rsidRDefault="00F027CE" w:rsidP="00F027CE">
      <w:pPr>
        <w:pStyle w:val="a1"/>
      </w:pPr>
      <w:r w:rsidRPr="00F027CE">
        <w:t>Централизованное горячее водоснабжение потребителей не осуществляется.</w:t>
      </w:r>
    </w:p>
    <w:p w14:paraId="73D6479E" w14:textId="77777777" w:rsidR="00F027CE" w:rsidRPr="00F027CE" w:rsidRDefault="00F027CE" w:rsidP="00F027CE">
      <w:pPr>
        <w:pStyle w:val="a1"/>
      </w:pPr>
    </w:p>
    <w:p w14:paraId="09DC3B51" w14:textId="77777777" w:rsidR="0080215E" w:rsidRDefault="0080215E" w:rsidP="0080215E">
      <w:pPr>
        <w:pStyle w:val="111"/>
      </w:pPr>
      <w: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14:paraId="5367EA33" w14:textId="77777777" w:rsidR="00B34076" w:rsidRPr="00B34076" w:rsidRDefault="00B34076" w:rsidP="00B34076">
      <w:pPr>
        <w:pStyle w:val="a1"/>
      </w:pPr>
      <w:r w:rsidRPr="00B34076">
        <w:t xml:space="preserve">Согласно 261-ФЗ, организации, осуществляющие регулируемые виды деятельности, должны иметь энергетический паспорт предприятия и программу </w:t>
      </w:r>
      <w:r w:rsidRPr="00B34076">
        <w:lastRenderedPageBreak/>
        <w:t>энергосбережения. В состав вышеуказанных документов входят, в том числе, и планы по установке приборов учета энергоресурсов.</w:t>
      </w:r>
    </w:p>
    <w:p w14:paraId="54907E7E" w14:textId="77777777" w:rsidR="00B34076" w:rsidRPr="00B34076" w:rsidRDefault="00B34076" w:rsidP="00B34076">
      <w:pPr>
        <w:pStyle w:val="a1"/>
      </w:pPr>
      <w:r w:rsidRPr="00B34076">
        <w:t>В соответствии со ст.37 261-ФЗ к предприятиям, не обеспечившим выполнения требований законодательства по установке приборов учета энергоресурсов могут быть применены административные меры.</w:t>
      </w:r>
    </w:p>
    <w:p w14:paraId="46518B0E" w14:textId="77777777" w:rsidR="00B34076" w:rsidRPr="00B34076" w:rsidRDefault="00B34076" w:rsidP="00B34076">
      <w:pPr>
        <w:pStyle w:val="a1"/>
      </w:pPr>
      <w:r w:rsidRPr="00B34076">
        <w:t>Сведения о наличии коммерческого приборного учета тепловой энергии, отпущенной из тепловых сетей потребителям, и планы по установке приборов учета тепловой энергии и теплоносителя не предоставлены.</w:t>
      </w:r>
    </w:p>
    <w:p w14:paraId="3102711B" w14:textId="77777777" w:rsidR="00B34076" w:rsidRPr="00F027CE" w:rsidRDefault="00B34076" w:rsidP="00F027CE">
      <w:pPr>
        <w:pStyle w:val="a1"/>
      </w:pPr>
    </w:p>
    <w:p w14:paraId="09DC3B52" w14:textId="77777777" w:rsidR="0080215E" w:rsidRDefault="0080215E" w:rsidP="0080215E">
      <w:pPr>
        <w:pStyle w:val="111"/>
      </w:pPr>
      <w:r>
        <w:t>Анализ работы диспетчерских служб теплоснабжающих (теплосетевых) организаций и используемых средств автоматизации, телемеханизации и связи.</w:t>
      </w:r>
    </w:p>
    <w:p w14:paraId="33C5E7CC" w14:textId="5463A500" w:rsidR="00397864" w:rsidRPr="00397864" w:rsidRDefault="00397864" w:rsidP="00397864">
      <w:pPr>
        <w:pStyle w:val="a1"/>
      </w:pPr>
      <w:r w:rsidRPr="00397864">
        <w:t>Диспетчерская служба на системах теплоснабжения Еремизино-Борисовского сельского поселения отсутствует.</w:t>
      </w:r>
    </w:p>
    <w:p w14:paraId="1431C692" w14:textId="77777777" w:rsidR="00397864" w:rsidRPr="00397864" w:rsidRDefault="00397864" w:rsidP="00397864">
      <w:pPr>
        <w:pStyle w:val="a1"/>
      </w:pPr>
    </w:p>
    <w:p w14:paraId="09DC3B53" w14:textId="77777777" w:rsidR="0080215E" w:rsidRDefault="0080215E" w:rsidP="0080215E">
      <w:pPr>
        <w:pStyle w:val="111"/>
      </w:pPr>
      <w:r>
        <w:t>Уровень автоматизации и обслуживания центральных тепловых пунктов, насосных станций.</w:t>
      </w:r>
    </w:p>
    <w:p w14:paraId="0C85302C" w14:textId="799969F0" w:rsidR="004F3347" w:rsidRPr="004F3347" w:rsidRDefault="004F3347" w:rsidP="004F3347">
      <w:pPr>
        <w:pStyle w:val="a1"/>
      </w:pPr>
      <w:r w:rsidRPr="004F3347">
        <w:t>На территории Еремизино-Борисовского сельского поселения отсутствуют ЦТП и насосные станции.</w:t>
      </w:r>
    </w:p>
    <w:p w14:paraId="7DECB7ED" w14:textId="77777777" w:rsidR="004F3347" w:rsidRPr="004F3347" w:rsidRDefault="004F3347" w:rsidP="004F3347">
      <w:pPr>
        <w:pStyle w:val="a1"/>
      </w:pPr>
    </w:p>
    <w:p w14:paraId="09DC3B54" w14:textId="77777777" w:rsidR="0080215E" w:rsidRDefault="0080215E" w:rsidP="0080215E">
      <w:pPr>
        <w:pStyle w:val="111"/>
      </w:pPr>
      <w:r>
        <w:t>Сведения о наличии защиты тепловых сетей от превышения давления.</w:t>
      </w:r>
    </w:p>
    <w:p w14:paraId="639BC22C" w14:textId="5811430D" w:rsidR="00D02678" w:rsidRPr="00D02678" w:rsidRDefault="00D02678" w:rsidP="00D02678">
      <w:pPr>
        <w:pStyle w:val="a1"/>
      </w:pPr>
      <w:r w:rsidRPr="00D02678">
        <w:t>Непосредственно на трубопроводах тепловых сетей устройства, обеспечивающие их защиту от повышения давления сверх допустимого уровня и гидроударов, не предусмотрены.</w:t>
      </w:r>
    </w:p>
    <w:p w14:paraId="69750512" w14:textId="77777777" w:rsidR="00D02678" w:rsidRPr="00D02678" w:rsidRDefault="00D02678" w:rsidP="00D02678">
      <w:pPr>
        <w:pStyle w:val="a1"/>
      </w:pPr>
      <w:r w:rsidRPr="00D02678">
        <w:t>Защита тепловых сетей от повышенного давления осуществляется регулирующей арматурой и посредством применения предохранительных клапанов на источниках теплоснабжения.</w:t>
      </w:r>
    </w:p>
    <w:p w14:paraId="1B56C913" w14:textId="77777777" w:rsidR="00D02678" w:rsidRPr="00D02678" w:rsidRDefault="00D02678" w:rsidP="00D02678">
      <w:pPr>
        <w:pStyle w:val="a1"/>
      </w:pPr>
    </w:p>
    <w:p w14:paraId="09DC3B55" w14:textId="77777777" w:rsidR="0080215E" w:rsidRDefault="0080215E" w:rsidP="0080215E">
      <w:pPr>
        <w:pStyle w:val="111"/>
      </w:pPr>
      <w:r>
        <w:t>Перечень выявленных бесхозяйных тепловых сетей и обоснование выбора организации, уполномоченной на их эксплуатацию.</w:t>
      </w:r>
    </w:p>
    <w:p w14:paraId="05E2FFA2" w14:textId="035599C9" w:rsidR="00D02678" w:rsidRPr="00D02678" w:rsidRDefault="00D02678" w:rsidP="00D02678">
      <w:pPr>
        <w:pStyle w:val="a1"/>
      </w:pPr>
      <w:r w:rsidRPr="00D02678">
        <w:t xml:space="preserve">Бесхозяйные тепловые сети на территории </w:t>
      </w:r>
      <w:r>
        <w:t>Еремизино-Борисовского</w:t>
      </w:r>
      <w:r w:rsidRPr="00D02678">
        <w:t xml:space="preserve"> сельского поселения не выявлены.</w:t>
      </w:r>
    </w:p>
    <w:p w14:paraId="2CDF7013" w14:textId="77777777" w:rsidR="00D02678" w:rsidRPr="00D02678" w:rsidRDefault="00D02678" w:rsidP="00D02678">
      <w:pPr>
        <w:pStyle w:val="a1"/>
      </w:pPr>
    </w:p>
    <w:p w14:paraId="09DC3B56" w14:textId="77777777" w:rsidR="0080215E" w:rsidRDefault="0080215E" w:rsidP="0080215E">
      <w:pPr>
        <w:pStyle w:val="111"/>
      </w:pPr>
      <w:r>
        <w:lastRenderedPageBreak/>
        <w:t>Данные энергетических характеристик тепловых сетей (при их наличии).</w:t>
      </w:r>
    </w:p>
    <w:p w14:paraId="10D5A053" w14:textId="77777777" w:rsidR="00F953BC" w:rsidRPr="00F953BC" w:rsidRDefault="00F953BC" w:rsidP="00F953BC">
      <w:pPr>
        <w:pStyle w:val="a1"/>
      </w:pPr>
      <w:r w:rsidRPr="00F953BC">
        <w:t>Пояснительные записки и обосновывающие материалы по расчету и основанию энергетических характеристик по показателям: разность температур сетевой воды в подающих и обратных трубопроводах; удельный расход электроэнергии; удельный расход сетевой воды; потери сетевой воды, разработанные в соответствии с методическими указаниями по составлению энергетических характеристик для систем транспорта тепловой энергии (СО-153-34.20.523-2003, части 1, 2, 3 и 4 утвержденные приказом министерства энергетики Российской Федерации №278 от 30.06.2003 г.) не разрабатываются, за исключением расчета нормативных потерь, представленных в п.1.3.13 и фактических потерь тепловой энергии, представленных в п.1.3.14.</w:t>
      </w:r>
    </w:p>
    <w:p w14:paraId="6E745A07" w14:textId="6A596FB6" w:rsidR="00F953BC" w:rsidRPr="00F953BC" w:rsidRDefault="00F953BC" w:rsidP="00F953BC">
      <w:pPr>
        <w:pStyle w:val="a1"/>
      </w:pPr>
      <w:r w:rsidRPr="00F953BC">
        <w:t>Согласно РД 153-34.0-20.523-98 (Методические указания по составлению энергетических характеристик для систем транспорта тепловой энергии) энергетические характеристики разрабатываются для систем теплоснабжения с расчетной тепловой нагрузкой 100 Гкал/ч и более, источниками тепловой энергии для которых служат тепловые электростанции и районные котельные. Так как расчетная тепловая нагрузка на котельных менее 100 Гкал/ч, поэтому разработка энергетических характеристик для Еремизино-Борисовского сельского поселения не требуется.</w:t>
      </w:r>
    </w:p>
    <w:p w14:paraId="6C66EB51" w14:textId="77777777" w:rsidR="00D02678" w:rsidRPr="00D02678" w:rsidRDefault="00D02678" w:rsidP="00D02678">
      <w:pPr>
        <w:pStyle w:val="a1"/>
      </w:pPr>
    </w:p>
    <w:p w14:paraId="09DC3B57" w14:textId="77777777" w:rsidR="0080215E" w:rsidRDefault="0080215E" w:rsidP="0080215E">
      <w:pPr>
        <w:pStyle w:val="11"/>
      </w:pPr>
      <w:r>
        <w:t>Зоны действия источников тепловой энергии.</w:t>
      </w:r>
    </w:p>
    <w:p w14:paraId="29DFBD7E" w14:textId="77777777" w:rsidR="0003047B" w:rsidRPr="00605B6A" w:rsidRDefault="0003047B" w:rsidP="0003047B">
      <w:pPr>
        <w:pStyle w:val="a1"/>
      </w:pPr>
      <w:r>
        <w:t xml:space="preserve">Зоны действия котельных представлены на рисунке </w:t>
      </w:r>
      <w:r>
        <w:fldChar w:fldCharType="begin"/>
      </w:r>
      <w:r>
        <w:instrText xml:space="preserve"> REF _Ref531069111 \h </w:instrText>
      </w:r>
      <w:r>
        <w:fldChar w:fldCharType="separate"/>
      </w:r>
      <w:r w:rsidR="00D01E94">
        <w:rPr>
          <w:noProof/>
        </w:rPr>
        <w:t>10</w:t>
      </w:r>
      <w:r>
        <w:fldChar w:fldCharType="end"/>
      </w:r>
      <w:r>
        <w:t>.</w:t>
      </w:r>
    </w:p>
    <w:p w14:paraId="077561FE" w14:textId="7C93F6D8" w:rsidR="0003047B" w:rsidRDefault="0003047B" w:rsidP="0003047B">
      <w:pPr>
        <w:pStyle w:val="a1"/>
      </w:pPr>
      <w:r w:rsidRPr="0003047B">
        <w:rPr>
          <w:noProof/>
          <w:lang w:eastAsia="ru-RU"/>
        </w:rPr>
        <w:drawing>
          <wp:inline distT="0" distB="0" distL="0" distR="0" wp14:anchorId="5371BA33" wp14:editId="409A1122">
            <wp:extent cx="5557652" cy="1710889"/>
            <wp:effectExtent l="0" t="0" r="5080" b="381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559477" cy="1711451"/>
                    </a:xfrm>
                    <a:prstGeom prst="rect">
                      <a:avLst/>
                    </a:prstGeom>
                  </pic:spPr>
                </pic:pic>
              </a:graphicData>
            </a:graphic>
          </wp:inline>
        </w:drawing>
      </w:r>
    </w:p>
    <w:p w14:paraId="3D3D113C" w14:textId="77777777" w:rsidR="0003047B" w:rsidRDefault="0003047B" w:rsidP="0003047B">
      <w:pPr>
        <w:pStyle w:val="a1"/>
      </w:pPr>
      <w:r>
        <w:t xml:space="preserve">Рисунок </w:t>
      </w:r>
      <w:fldSimple w:instr=" SEQ Рисунок \* ARABIC ">
        <w:bookmarkStart w:id="36" w:name="_Ref531069111"/>
        <w:r w:rsidR="00D01E94">
          <w:rPr>
            <w:noProof/>
          </w:rPr>
          <w:t>10</w:t>
        </w:r>
        <w:bookmarkEnd w:id="36"/>
      </w:fldSimple>
      <w:r>
        <w:t xml:space="preserve"> - Зоны действия котельных </w:t>
      </w:r>
    </w:p>
    <w:p w14:paraId="69C3ED17" w14:textId="77777777" w:rsidR="0003047B" w:rsidRPr="00095248" w:rsidRDefault="0003047B" w:rsidP="00095248">
      <w:pPr>
        <w:pStyle w:val="a1"/>
      </w:pPr>
    </w:p>
    <w:p w14:paraId="09DC3B58" w14:textId="77777777" w:rsidR="0080215E" w:rsidRDefault="0080215E" w:rsidP="0080215E">
      <w:pPr>
        <w:pStyle w:val="11"/>
      </w:pPr>
      <w:r>
        <w:lastRenderedPageBreak/>
        <w:t>Тепловые нагрузки потребителей тепловой энергии, групп потребителей тепловой энергии в зонах действия источников тепловой энергии.</w:t>
      </w:r>
    </w:p>
    <w:p w14:paraId="09DC3B59" w14:textId="77777777" w:rsidR="0080215E" w:rsidRDefault="0080215E" w:rsidP="0080215E">
      <w:pPr>
        <w:pStyle w:val="111"/>
      </w:pPr>
      <w:r>
        <w:t>Описание значений спроса на тепловую мощность в расчетных элементах территориального деления.</w:t>
      </w:r>
    </w:p>
    <w:p w14:paraId="4BF63AAD" w14:textId="76D1CC11" w:rsidR="00964878" w:rsidRPr="00C302A6" w:rsidRDefault="00964878" w:rsidP="00964878">
      <w:pPr>
        <w:pStyle w:val="a1"/>
      </w:pPr>
      <w:r w:rsidRPr="00C302A6">
        <w:t xml:space="preserve">Значения спроса на тепловую мощность в расчетных элементах территориального деления приведены в таблице </w:t>
      </w:r>
      <w:r w:rsidRPr="00C302A6">
        <w:fldChar w:fldCharType="begin"/>
      </w:r>
      <w:r w:rsidRPr="00C302A6">
        <w:instrText xml:space="preserve"> REF _Ref525651700 \h </w:instrText>
      </w:r>
      <w:r w:rsidRPr="00C302A6">
        <w:fldChar w:fldCharType="separate"/>
      </w:r>
      <w:r w:rsidR="00D01E94">
        <w:rPr>
          <w:noProof/>
        </w:rPr>
        <w:t>17</w:t>
      </w:r>
      <w:r w:rsidRPr="00C302A6">
        <w:fldChar w:fldCharType="end"/>
      </w:r>
      <w:r w:rsidRPr="00C302A6">
        <w:t>.</w:t>
      </w:r>
    </w:p>
    <w:p w14:paraId="4035C9B4" w14:textId="77777777" w:rsidR="00964878" w:rsidRPr="00C302A6" w:rsidRDefault="00964878" w:rsidP="00964878">
      <w:pPr>
        <w:pStyle w:val="a1"/>
      </w:pPr>
    </w:p>
    <w:p w14:paraId="6A87C379" w14:textId="77777777" w:rsidR="00964878" w:rsidRPr="00C302A6" w:rsidRDefault="00964878" w:rsidP="00964878">
      <w:r w:rsidRPr="00C302A6">
        <w:t xml:space="preserve">Таблица </w:t>
      </w:r>
      <w:fldSimple w:instr=" SEQ Таблица \* ARABIC ">
        <w:bookmarkStart w:id="37" w:name="_Ref525651700"/>
        <w:r w:rsidR="00D01E94">
          <w:rPr>
            <w:noProof/>
          </w:rPr>
          <w:t>17</w:t>
        </w:r>
        <w:bookmarkEnd w:id="37"/>
      </w:fldSimple>
      <w:r w:rsidRPr="00C302A6">
        <w:t xml:space="preserve"> –Спрос на тепловую мощность в расчетных элементах территориального деления</w:t>
      </w:r>
    </w:p>
    <w:tbl>
      <w:tblPr>
        <w:tblStyle w:val="af0"/>
        <w:tblW w:w="5039" w:type="pct"/>
        <w:tblLook w:val="04A0" w:firstRow="1" w:lastRow="0" w:firstColumn="1" w:lastColumn="0" w:noHBand="0" w:noVBand="1"/>
      </w:tblPr>
      <w:tblGrid>
        <w:gridCol w:w="2830"/>
        <w:gridCol w:w="2695"/>
        <w:gridCol w:w="4178"/>
      </w:tblGrid>
      <w:tr w:rsidR="00964878" w:rsidRPr="006E039A" w14:paraId="42128ABB" w14:textId="77777777" w:rsidTr="009615D9">
        <w:trPr>
          <w:trHeight w:val="156"/>
        </w:trPr>
        <w:tc>
          <w:tcPr>
            <w:tcW w:w="1458" w:type="pct"/>
            <w:hideMark/>
          </w:tcPr>
          <w:p w14:paraId="7562E4ED" w14:textId="77777777" w:rsidR="00964878" w:rsidRPr="00964878" w:rsidRDefault="00964878" w:rsidP="00964878">
            <w:pPr>
              <w:pStyle w:val="103"/>
            </w:pPr>
            <w:r w:rsidRPr="00C302A6">
              <w:t>Населенный пункт</w:t>
            </w:r>
          </w:p>
        </w:tc>
        <w:tc>
          <w:tcPr>
            <w:tcW w:w="1389" w:type="pct"/>
            <w:hideMark/>
          </w:tcPr>
          <w:p w14:paraId="6DF54E7B" w14:textId="77777777" w:rsidR="00964878" w:rsidRPr="00964878" w:rsidRDefault="00964878" w:rsidP="00964878">
            <w:pPr>
              <w:pStyle w:val="103"/>
            </w:pPr>
            <w:r w:rsidRPr="00C302A6">
              <w:t>Количество источников, ед.</w:t>
            </w:r>
          </w:p>
        </w:tc>
        <w:tc>
          <w:tcPr>
            <w:tcW w:w="2153" w:type="pct"/>
            <w:hideMark/>
          </w:tcPr>
          <w:p w14:paraId="76D0C495" w14:textId="77777777" w:rsidR="00964878" w:rsidRPr="00964878" w:rsidRDefault="00964878" w:rsidP="00964878">
            <w:pPr>
              <w:pStyle w:val="103"/>
            </w:pPr>
            <w:r w:rsidRPr="00C302A6">
              <w:t>Тепловая нагрузка потребителей, Гкал/ч</w:t>
            </w:r>
          </w:p>
        </w:tc>
      </w:tr>
      <w:tr w:rsidR="00964878" w:rsidRPr="006E039A" w14:paraId="0AD70B1B" w14:textId="77777777" w:rsidTr="009615D9">
        <w:trPr>
          <w:trHeight w:val="77"/>
        </w:trPr>
        <w:tc>
          <w:tcPr>
            <w:tcW w:w="1458" w:type="pct"/>
            <w:hideMark/>
          </w:tcPr>
          <w:p w14:paraId="5C60F27C" w14:textId="697D3EA6" w:rsidR="00964878" w:rsidRPr="00964878" w:rsidRDefault="00964878" w:rsidP="00964878">
            <w:pPr>
              <w:pStyle w:val="103"/>
            </w:pPr>
            <w:r w:rsidRPr="00964878">
              <w:t>ст. Еремизино-Борисовская</w:t>
            </w:r>
          </w:p>
        </w:tc>
        <w:tc>
          <w:tcPr>
            <w:tcW w:w="1389" w:type="pct"/>
            <w:hideMark/>
          </w:tcPr>
          <w:p w14:paraId="0E4374FD" w14:textId="20E595EE" w:rsidR="00964878" w:rsidRPr="00964878" w:rsidRDefault="00964878" w:rsidP="00964878">
            <w:pPr>
              <w:pStyle w:val="103"/>
            </w:pPr>
            <w:r w:rsidRPr="00964878">
              <w:t>2</w:t>
            </w:r>
          </w:p>
        </w:tc>
        <w:tc>
          <w:tcPr>
            <w:tcW w:w="2153" w:type="pct"/>
            <w:hideMark/>
          </w:tcPr>
          <w:p w14:paraId="4CEBBDA4" w14:textId="2A5A51C3" w:rsidR="00964878" w:rsidRPr="00964878" w:rsidRDefault="00964878" w:rsidP="00964878">
            <w:pPr>
              <w:pStyle w:val="103"/>
            </w:pPr>
            <w:r w:rsidRPr="00964878">
              <w:t>0,39</w:t>
            </w:r>
          </w:p>
        </w:tc>
      </w:tr>
    </w:tbl>
    <w:p w14:paraId="0A1D0910" w14:textId="77777777" w:rsidR="00095248" w:rsidRDefault="00095248" w:rsidP="00095248">
      <w:pPr>
        <w:pStyle w:val="a1"/>
      </w:pPr>
    </w:p>
    <w:p w14:paraId="09DC3B5A" w14:textId="77777777" w:rsidR="0080215E" w:rsidRDefault="0080215E" w:rsidP="0080215E">
      <w:pPr>
        <w:pStyle w:val="111"/>
      </w:pPr>
      <w:r>
        <w:t>Описание значений расчетных тепловых нагрузок на коллекторах источников тепловой энергии.</w:t>
      </w:r>
    </w:p>
    <w:p w14:paraId="3890A0EA" w14:textId="1F79F92B" w:rsidR="00D224E2" w:rsidRPr="00D224E2" w:rsidRDefault="00D224E2" w:rsidP="00D224E2">
      <w:pPr>
        <w:pStyle w:val="a1"/>
        <w:rPr>
          <w:rStyle w:val="120"/>
          <w:iCs/>
          <w:color w:val="auto"/>
        </w:rPr>
      </w:pPr>
      <w:r w:rsidRPr="00D224E2">
        <w:rPr>
          <w:rStyle w:val="120"/>
          <w:iCs/>
          <w:color w:val="auto"/>
        </w:rPr>
        <w:t>Данные с приборов учета, достаточные для определения расчетной тепловой нагрузки на коллекторах источников тепловой энергии, отсутствуют. Кроме того, на некоторых источниках тепловой энергии приборы учета не установлены.</w:t>
      </w:r>
    </w:p>
    <w:p w14:paraId="137BB5C4" w14:textId="77777777" w:rsidR="00095248" w:rsidRPr="00095248" w:rsidRDefault="00095248" w:rsidP="00095248">
      <w:pPr>
        <w:pStyle w:val="a1"/>
      </w:pPr>
    </w:p>
    <w:p w14:paraId="09DC3B5B" w14:textId="77777777" w:rsidR="0080215E" w:rsidRDefault="0080215E" w:rsidP="0080215E">
      <w:pPr>
        <w:pStyle w:val="111"/>
      </w:pPr>
      <w: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p>
    <w:p w14:paraId="52A6A80E" w14:textId="5E8A09FC" w:rsidR="00D224E2" w:rsidRPr="00D224E2" w:rsidRDefault="00D224E2" w:rsidP="00D224E2">
      <w:pPr>
        <w:pStyle w:val="a1"/>
      </w:pPr>
      <w:r w:rsidRPr="00D224E2">
        <w:t>Районы индивидуальной застройки не имеют централизованных источников тепловой энергии и являются территориям размещения частного сектора, который отапливается в индивидуальном порядке.</w:t>
      </w:r>
    </w:p>
    <w:p w14:paraId="38C84B1F" w14:textId="77777777" w:rsidR="00095248" w:rsidRPr="00095248" w:rsidRDefault="00095248" w:rsidP="00095248">
      <w:pPr>
        <w:pStyle w:val="a1"/>
      </w:pPr>
    </w:p>
    <w:p w14:paraId="09DC3B5C" w14:textId="77777777" w:rsidR="0080215E" w:rsidRDefault="0080215E" w:rsidP="0080215E">
      <w:pPr>
        <w:pStyle w:val="111"/>
      </w:pPr>
      <w:r>
        <w:t>Описание величины потребления тепловой энергии в расчетных элементах территориального деления за отопительный период и за год в целом.</w:t>
      </w:r>
    </w:p>
    <w:p w14:paraId="23E7EF47" w14:textId="6B8F6CB5" w:rsidR="00D224E2" w:rsidRPr="00D224E2" w:rsidRDefault="00D224E2" w:rsidP="00D224E2">
      <w:pPr>
        <w:pStyle w:val="a1"/>
      </w:pPr>
      <w:r w:rsidRPr="00D224E2">
        <w:t xml:space="preserve">Значения потребления тепловой энергии в расчетных элементах территориального деления за отопительный период и за год в целом приведены в таблице </w:t>
      </w:r>
      <w:r w:rsidRPr="00D224E2">
        <w:fldChar w:fldCharType="begin"/>
      </w:r>
      <w:r w:rsidRPr="00D224E2">
        <w:instrText xml:space="preserve"> REF _Ref529802166 \h </w:instrText>
      </w:r>
      <w:r w:rsidRPr="00D224E2">
        <w:fldChar w:fldCharType="separate"/>
      </w:r>
      <w:r w:rsidR="00D01E94">
        <w:rPr>
          <w:noProof/>
        </w:rPr>
        <w:t>18</w:t>
      </w:r>
      <w:r w:rsidRPr="00D224E2">
        <w:fldChar w:fldCharType="end"/>
      </w:r>
      <w:r w:rsidRPr="00D224E2">
        <w:t>.</w:t>
      </w:r>
    </w:p>
    <w:p w14:paraId="13D3380F" w14:textId="77777777" w:rsidR="00D224E2" w:rsidRPr="00D224E2" w:rsidRDefault="00D224E2" w:rsidP="00D224E2"/>
    <w:p w14:paraId="291A52F2" w14:textId="77777777" w:rsidR="00D224E2" w:rsidRPr="00D224E2" w:rsidRDefault="00D224E2" w:rsidP="00D224E2">
      <w:r w:rsidRPr="00D224E2">
        <w:lastRenderedPageBreak/>
        <w:t xml:space="preserve">Таблица </w:t>
      </w:r>
      <w:fldSimple w:instr=" SEQ Таблица \* ARABIC ">
        <w:bookmarkStart w:id="38" w:name="_Ref529802166"/>
        <w:r w:rsidR="00D01E94">
          <w:rPr>
            <w:noProof/>
          </w:rPr>
          <w:t>18</w:t>
        </w:r>
        <w:bookmarkEnd w:id="38"/>
      </w:fldSimple>
      <w:r w:rsidRPr="00D224E2">
        <w:t xml:space="preserve"> – Потребление тепловой энергии в расчетных элементах территориального деления</w:t>
      </w:r>
    </w:p>
    <w:tbl>
      <w:tblPr>
        <w:tblStyle w:val="af0"/>
        <w:tblW w:w="5000" w:type="pct"/>
        <w:tblLook w:val="04A0" w:firstRow="1" w:lastRow="0" w:firstColumn="1" w:lastColumn="0" w:noHBand="0" w:noVBand="1"/>
      </w:tblPr>
      <w:tblGrid>
        <w:gridCol w:w="3949"/>
        <w:gridCol w:w="2461"/>
        <w:gridCol w:w="3218"/>
      </w:tblGrid>
      <w:tr w:rsidR="00D224E2" w:rsidRPr="00580F7B" w14:paraId="6C765FEC" w14:textId="77777777" w:rsidTr="009615D9">
        <w:trPr>
          <w:trHeight w:val="131"/>
        </w:trPr>
        <w:tc>
          <w:tcPr>
            <w:tcW w:w="2051" w:type="pct"/>
            <w:vMerge w:val="restart"/>
            <w:hideMark/>
          </w:tcPr>
          <w:p w14:paraId="71ECC9EE" w14:textId="77777777" w:rsidR="00D224E2" w:rsidRPr="00D224E2" w:rsidRDefault="00D224E2" w:rsidP="00D224E2">
            <w:pPr>
              <w:pStyle w:val="103"/>
            </w:pPr>
            <w:r w:rsidRPr="00D224E2">
              <w:t>Населенный пункт</w:t>
            </w:r>
          </w:p>
        </w:tc>
        <w:tc>
          <w:tcPr>
            <w:tcW w:w="2949" w:type="pct"/>
            <w:gridSpan w:val="2"/>
            <w:hideMark/>
          </w:tcPr>
          <w:p w14:paraId="240B9C42" w14:textId="77777777" w:rsidR="00D224E2" w:rsidRPr="00D224E2" w:rsidRDefault="00D224E2" w:rsidP="00D224E2">
            <w:pPr>
              <w:pStyle w:val="103"/>
            </w:pPr>
            <w:r w:rsidRPr="00D224E2">
              <w:t>Потребление тепловой энергии, тыс. Гкал:</w:t>
            </w:r>
          </w:p>
        </w:tc>
      </w:tr>
      <w:tr w:rsidR="00D224E2" w:rsidRPr="00580F7B" w14:paraId="7DD19066" w14:textId="77777777" w:rsidTr="009615D9">
        <w:trPr>
          <w:trHeight w:val="77"/>
        </w:trPr>
        <w:tc>
          <w:tcPr>
            <w:tcW w:w="2051" w:type="pct"/>
            <w:vMerge/>
            <w:hideMark/>
          </w:tcPr>
          <w:p w14:paraId="144AD9AC" w14:textId="77777777" w:rsidR="00D224E2" w:rsidRPr="00D224E2" w:rsidRDefault="00D224E2" w:rsidP="00D224E2">
            <w:pPr>
              <w:pStyle w:val="103"/>
            </w:pPr>
          </w:p>
        </w:tc>
        <w:tc>
          <w:tcPr>
            <w:tcW w:w="1278" w:type="pct"/>
            <w:hideMark/>
          </w:tcPr>
          <w:p w14:paraId="168D558F" w14:textId="77777777" w:rsidR="00D224E2" w:rsidRPr="00D224E2" w:rsidRDefault="00D224E2" w:rsidP="00D224E2">
            <w:pPr>
              <w:pStyle w:val="103"/>
            </w:pPr>
            <w:r w:rsidRPr="00D224E2">
              <w:t>за отопительный сезон</w:t>
            </w:r>
          </w:p>
        </w:tc>
        <w:tc>
          <w:tcPr>
            <w:tcW w:w="1671" w:type="pct"/>
            <w:hideMark/>
          </w:tcPr>
          <w:p w14:paraId="4717F9A9" w14:textId="77777777" w:rsidR="00D224E2" w:rsidRPr="00D224E2" w:rsidRDefault="00D224E2" w:rsidP="00D224E2">
            <w:pPr>
              <w:pStyle w:val="103"/>
            </w:pPr>
            <w:r w:rsidRPr="00D224E2">
              <w:t>в год</w:t>
            </w:r>
          </w:p>
        </w:tc>
      </w:tr>
      <w:tr w:rsidR="004014F8" w:rsidRPr="00580F7B" w14:paraId="0CBA8BBC" w14:textId="77777777" w:rsidTr="009615D9">
        <w:trPr>
          <w:trHeight w:val="77"/>
        </w:trPr>
        <w:tc>
          <w:tcPr>
            <w:tcW w:w="2051" w:type="pct"/>
          </w:tcPr>
          <w:p w14:paraId="6B9D883F" w14:textId="02DAE4E6" w:rsidR="004014F8" w:rsidRPr="004014F8" w:rsidRDefault="004014F8" w:rsidP="004014F8">
            <w:pPr>
              <w:pStyle w:val="103"/>
            </w:pPr>
            <w:r w:rsidRPr="004014F8">
              <w:t>ст. Еремизино-Борисовская</w:t>
            </w:r>
          </w:p>
        </w:tc>
        <w:tc>
          <w:tcPr>
            <w:tcW w:w="1278" w:type="pct"/>
          </w:tcPr>
          <w:p w14:paraId="1580C802" w14:textId="57F34F51" w:rsidR="004014F8" w:rsidRPr="004014F8" w:rsidRDefault="004014F8" w:rsidP="004014F8">
            <w:pPr>
              <w:pStyle w:val="103"/>
            </w:pPr>
            <w:r w:rsidRPr="004014F8">
              <w:t>550,6</w:t>
            </w:r>
          </w:p>
        </w:tc>
        <w:tc>
          <w:tcPr>
            <w:tcW w:w="1671" w:type="pct"/>
          </w:tcPr>
          <w:p w14:paraId="0885B698" w14:textId="4A204659" w:rsidR="004014F8" w:rsidRPr="004014F8" w:rsidRDefault="004014F8" w:rsidP="004014F8">
            <w:pPr>
              <w:pStyle w:val="103"/>
            </w:pPr>
            <w:r w:rsidRPr="004014F8">
              <w:t>550,6</w:t>
            </w:r>
          </w:p>
        </w:tc>
      </w:tr>
    </w:tbl>
    <w:p w14:paraId="7A7DED19" w14:textId="77777777" w:rsidR="00095248" w:rsidRPr="00095248" w:rsidRDefault="00095248" w:rsidP="00095248">
      <w:pPr>
        <w:pStyle w:val="a1"/>
      </w:pPr>
    </w:p>
    <w:p w14:paraId="09DC3B5D" w14:textId="77777777" w:rsidR="0080215E" w:rsidRDefault="0080215E" w:rsidP="0080215E">
      <w:pPr>
        <w:pStyle w:val="111"/>
      </w:pPr>
      <w:r>
        <w:t>Описание существующих нормативов потребления тепловой энергии для населения на отопление и горячее водоснабжение.</w:t>
      </w:r>
    </w:p>
    <w:p w14:paraId="3BD7D939" w14:textId="77777777" w:rsidR="00801C07" w:rsidRPr="00801C07" w:rsidRDefault="00801C07" w:rsidP="00801C07">
      <w:pPr>
        <w:pStyle w:val="a1"/>
      </w:pPr>
      <w:r w:rsidRPr="00801C07">
        <w:t xml:space="preserve">В соответствии с Приказом региональной энергетической комиссии - департамента цен и тарифов Краснодарского края от 31 августа 2012 года №2/2012-нп "Об утверждении нормативов потребления коммунальных услуг в Краснодарском крае" (с изменениями на: 16.05.2018) нормативы потребления тепловой энергии для населения на отопление и горячее водоснабжение представлены в таблицах </w:t>
      </w:r>
      <w:r w:rsidRPr="00801C07">
        <w:fldChar w:fldCharType="begin"/>
      </w:r>
      <w:r w:rsidRPr="00801C07">
        <w:instrText xml:space="preserve"> REF _Ref525651836 \h </w:instrText>
      </w:r>
      <w:r w:rsidRPr="00801C07">
        <w:fldChar w:fldCharType="separate"/>
      </w:r>
      <w:r w:rsidR="00D01E94">
        <w:rPr>
          <w:noProof/>
        </w:rPr>
        <w:t>19</w:t>
      </w:r>
      <w:r w:rsidRPr="00801C07">
        <w:fldChar w:fldCharType="end"/>
      </w:r>
      <w:r w:rsidRPr="00801C07">
        <w:t>-</w:t>
      </w:r>
      <w:r w:rsidRPr="00801C07">
        <w:fldChar w:fldCharType="begin"/>
      </w:r>
      <w:r w:rsidRPr="00801C07">
        <w:instrText xml:space="preserve"> REF _Ref525651840 \h </w:instrText>
      </w:r>
      <w:r w:rsidRPr="00801C07">
        <w:fldChar w:fldCharType="separate"/>
      </w:r>
      <w:r w:rsidR="00D01E94">
        <w:rPr>
          <w:noProof/>
        </w:rPr>
        <w:t>21</w:t>
      </w:r>
      <w:r w:rsidRPr="00801C07">
        <w:fldChar w:fldCharType="end"/>
      </w:r>
      <w:r w:rsidRPr="00801C07">
        <w:t>.</w:t>
      </w:r>
    </w:p>
    <w:p w14:paraId="62B53CC4" w14:textId="77777777" w:rsidR="00801C07" w:rsidRPr="00801C07" w:rsidRDefault="00801C07" w:rsidP="00801C07"/>
    <w:p w14:paraId="5DE91BF8" w14:textId="77777777" w:rsidR="00801C07" w:rsidRPr="00801C07" w:rsidRDefault="00801C07" w:rsidP="00801C07">
      <w:r w:rsidRPr="00801C07">
        <w:t xml:space="preserve">Таблица </w:t>
      </w:r>
      <w:fldSimple w:instr=" SEQ Таблица \* ARABIC ">
        <w:bookmarkStart w:id="39" w:name="_Ref525651836"/>
        <w:r w:rsidR="00D01E94">
          <w:rPr>
            <w:noProof/>
          </w:rPr>
          <w:t>19</w:t>
        </w:r>
        <w:bookmarkEnd w:id="39"/>
      </w:fldSimple>
      <w:r w:rsidRPr="00801C07">
        <w:t xml:space="preserve"> – Нормативы потребления коммунальной услуги по отоплению в жилых и нежилых помещениях</w:t>
      </w:r>
    </w:p>
    <w:tbl>
      <w:tblPr>
        <w:tblW w:w="5000" w:type="pct"/>
        <w:tblLook w:val="04A0" w:firstRow="1" w:lastRow="0" w:firstColumn="1" w:lastColumn="0" w:noHBand="0" w:noVBand="1"/>
      </w:tblPr>
      <w:tblGrid>
        <w:gridCol w:w="829"/>
        <w:gridCol w:w="4117"/>
        <w:gridCol w:w="1668"/>
        <w:gridCol w:w="1506"/>
        <w:gridCol w:w="1508"/>
      </w:tblGrid>
      <w:tr w:rsidR="00801C07" w:rsidRPr="008842F4" w14:paraId="27BA4898" w14:textId="77777777" w:rsidTr="009615D9">
        <w:trPr>
          <w:trHeight w:val="334"/>
          <w:tblHeader/>
        </w:trPr>
        <w:tc>
          <w:tcPr>
            <w:tcW w:w="430"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2E2E118" w14:textId="77777777" w:rsidR="00801C07" w:rsidRPr="00801C07" w:rsidRDefault="00801C07" w:rsidP="00801C07">
            <w:pPr>
              <w:pStyle w:val="103"/>
            </w:pPr>
            <w:r w:rsidRPr="00801C07">
              <w:t>№</w:t>
            </w:r>
            <w:r w:rsidRPr="00801C07">
              <w:br/>
              <w:t>п/п</w:t>
            </w:r>
          </w:p>
        </w:tc>
        <w:tc>
          <w:tcPr>
            <w:tcW w:w="2138"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64E2340D" w14:textId="77777777" w:rsidR="00801C07" w:rsidRPr="00801C07" w:rsidRDefault="00801C07" w:rsidP="00801C07">
            <w:pPr>
              <w:pStyle w:val="103"/>
            </w:pPr>
            <w:r w:rsidRPr="00801C07">
              <w:t>Муниципальное образование</w:t>
            </w:r>
          </w:p>
        </w:tc>
        <w:tc>
          <w:tcPr>
            <w:tcW w:w="2431" w:type="pct"/>
            <w:gridSpan w:val="3"/>
            <w:tcBorders>
              <w:top w:val="single" w:sz="4" w:space="0" w:color="auto"/>
              <w:left w:val="nil"/>
              <w:bottom w:val="single" w:sz="4" w:space="0" w:color="auto"/>
              <w:right w:val="single" w:sz="4" w:space="0" w:color="auto"/>
            </w:tcBorders>
            <w:shd w:val="clear" w:color="000000" w:fill="FFFFFF"/>
            <w:vAlign w:val="center"/>
            <w:hideMark/>
          </w:tcPr>
          <w:p w14:paraId="54F3CADC" w14:textId="77777777" w:rsidR="00801C07" w:rsidRPr="00801C07" w:rsidRDefault="00801C07" w:rsidP="00801C07">
            <w:pPr>
              <w:pStyle w:val="103"/>
            </w:pPr>
            <w:r w:rsidRPr="00801C07">
              <w:t>Нормативы потребления (Гкал/ на 1 кв. м общей площади всех жилых и нежилых помещений в многоквартирном доме или жилого дома в календарный месяц отопительного периода)</w:t>
            </w:r>
          </w:p>
        </w:tc>
      </w:tr>
      <w:tr w:rsidR="00801C07" w:rsidRPr="008842F4" w14:paraId="47EB1119" w14:textId="77777777" w:rsidTr="009615D9">
        <w:trPr>
          <w:trHeight w:val="131"/>
          <w:tblHeader/>
        </w:trPr>
        <w:tc>
          <w:tcPr>
            <w:tcW w:w="430" w:type="pct"/>
            <w:vMerge/>
            <w:tcBorders>
              <w:top w:val="single" w:sz="4" w:space="0" w:color="auto"/>
              <w:left w:val="single" w:sz="4" w:space="0" w:color="auto"/>
              <w:bottom w:val="single" w:sz="4" w:space="0" w:color="auto"/>
              <w:right w:val="single" w:sz="4" w:space="0" w:color="auto"/>
            </w:tcBorders>
            <w:vAlign w:val="center"/>
            <w:hideMark/>
          </w:tcPr>
          <w:p w14:paraId="307FAD8F" w14:textId="77777777" w:rsidR="00801C07" w:rsidRPr="00801C07" w:rsidRDefault="00801C07" w:rsidP="00801C07">
            <w:pPr>
              <w:pStyle w:val="103"/>
            </w:pPr>
          </w:p>
        </w:tc>
        <w:tc>
          <w:tcPr>
            <w:tcW w:w="2138" w:type="pct"/>
            <w:vMerge/>
            <w:tcBorders>
              <w:top w:val="single" w:sz="4" w:space="0" w:color="auto"/>
              <w:left w:val="single" w:sz="4" w:space="0" w:color="auto"/>
              <w:bottom w:val="single" w:sz="4" w:space="0" w:color="auto"/>
              <w:right w:val="single" w:sz="4" w:space="0" w:color="auto"/>
            </w:tcBorders>
            <w:vAlign w:val="center"/>
            <w:hideMark/>
          </w:tcPr>
          <w:p w14:paraId="2D322596" w14:textId="77777777" w:rsidR="00801C07" w:rsidRPr="00801C07" w:rsidRDefault="00801C07" w:rsidP="00801C07">
            <w:pPr>
              <w:pStyle w:val="103"/>
            </w:pPr>
          </w:p>
        </w:tc>
        <w:tc>
          <w:tcPr>
            <w:tcW w:w="866" w:type="pct"/>
            <w:tcBorders>
              <w:top w:val="nil"/>
              <w:left w:val="nil"/>
              <w:bottom w:val="single" w:sz="4" w:space="0" w:color="auto"/>
              <w:right w:val="single" w:sz="4" w:space="0" w:color="auto"/>
            </w:tcBorders>
            <w:shd w:val="clear" w:color="000000" w:fill="FFFFFF"/>
            <w:vAlign w:val="center"/>
            <w:hideMark/>
          </w:tcPr>
          <w:p w14:paraId="77D8AEC6" w14:textId="77777777" w:rsidR="00801C07" w:rsidRPr="00801C07" w:rsidRDefault="00801C07" w:rsidP="00801C07">
            <w:pPr>
              <w:pStyle w:val="103"/>
            </w:pPr>
            <w:r w:rsidRPr="00801C07">
              <w:t>1 - 4-этажные дома</w:t>
            </w:r>
          </w:p>
        </w:tc>
        <w:tc>
          <w:tcPr>
            <w:tcW w:w="782" w:type="pct"/>
            <w:tcBorders>
              <w:top w:val="nil"/>
              <w:left w:val="nil"/>
              <w:bottom w:val="single" w:sz="4" w:space="0" w:color="auto"/>
              <w:right w:val="single" w:sz="4" w:space="0" w:color="auto"/>
            </w:tcBorders>
            <w:shd w:val="clear" w:color="000000" w:fill="FFFFFF"/>
            <w:vAlign w:val="center"/>
            <w:hideMark/>
          </w:tcPr>
          <w:p w14:paraId="4EB5E67A" w14:textId="77777777" w:rsidR="00801C07" w:rsidRPr="00801C07" w:rsidRDefault="00801C07" w:rsidP="00801C07">
            <w:pPr>
              <w:pStyle w:val="103"/>
            </w:pPr>
            <w:r w:rsidRPr="00801C07">
              <w:t>5 - 9-этажные дома</w:t>
            </w:r>
          </w:p>
        </w:tc>
        <w:tc>
          <w:tcPr>
            <w:tcW w:w="783" w:type="pct"/>
            <w:tcBorders>
              <w:top w:val="nil"/>
              <w:left w:val="nil"/>
              <w:bottom w:val="single" w:sz="4" w:space="0" w:color="auto"/>
              <w:right w:val="single" w:sz="4" w:space="0" w:color="auto"/>
            </w:tcBorders>
            <w:shd w:val="clear" w:color="000000" w:fill="FFFFFF"/>
            <w:vAlign w:val="center"/>
            <w:hideMark/>
          </w:tcPr>
          <w:p w14:paraId="3357BC99" w14:textId="77777777" w:rsidR="00801C07" w:rsidRPr="00801C07" w:rsidRDefault="00801C07" w:rsidP="00801C07">
            <w:pPr>
              <w:pStyle w:val="103"/>
            </w:pPr>
            <w:r w:rsidRPr="00801C07">
              <w:t>10- и более этажные дома</w:t>
            </w:r>
          </w:p>
        </w:tc>
      </w:tr>
      <w:tr w:rsidR="00801C07" w:rsidRPr="008842F4" w14:paraId="71286900" w14:textId="77777777" w:rsidTr="009615D9">
        <w:trPr>
          <w:trHeight w:val="198"/>
        </w:trPr>
        <w:tc>
          <w:tcPr>
            <w:tcW w:w="430" w:type="pct"/>
            <w:tcBorders>
              <w:top w:val="nil"/>
              <w:left w:val="single" w:sz="4" w:space="0" w:color="auto"/>
              <w:bottom w:val="single" w:sz="4" w:space="0" w:color="auto"/>
              <w:right w:val="single" w:sz="4" w:space="0" w:color="auto"/>
            </w:tcBorders>
            <w:shd w:val="clear" w:color="000000" w:fill="FFFFFF"/>
            <w:vAlign w:val="center"/>
            <w:hideMark/>
          </w:tcPr>
          <w:p w14:paraId="1FFBCBEB" w14:textId="77777777" w:rsidR="00801C07" w:rsidRPr="00801C07" w:rsidRDefault="00801C07" w:rsidP="00801C07">
            <w:pPr>
              <w:pStyle w:val="103"/>
            </w:pPr>
            <w:r w:rsidRPr="00801C07">
              <w:t>1.</w:t>
            </w:r>
          </w:p>
        </w:tc>
        <w:tc>
          <w:tcPr>
            <w:tcW w:w="2138" w:type="pct"/>
            <w:tcBorders>
              <w:top w:val="nil"/>
              <w:left w:val="nil"/>
              <w:bottom w:val="single" w:sz="4" w:space="0" w:color="auto"/>
              <w:right w:val="single" w:sz="4" w:space="0" w:color="auto"/>
            </w:tcBorders>
            <w:shd w:val="clear" w:color="000000" w:fill="FFFFFF"/>
            <w:vAlign w:val="center"/>
            <w:hideMark/>
          </w:tcPr>
          <w:p w14:paraId="19CAB610" w14:textId="77777777" w:rsidR="00801C07" w:rsidRPr="00801C07" w:rsidRDefault="00801C07" w:rsidP="00801C07">
            <w:pPr>
              <w:pStyle w:val="103"/>
            </w:pPr>
            <w:r w:rsidRPr="00801C07">
              <w:t>Городские округа: Сочи, Геленджик, Новороссийск, Анапа; Туапсинский муниципальный район</w:t>
            </w:r>
          </w:p>
        </w:tc>
        <w:tc>
          <w:tcPr>
            <w:tcW w:w="866" w:type="pct"/>
            <w:tcBorders>
              <w:top w:val="nil"/>
              <w:left w:val="nil"/>
              <w:bottom w:val="single" w:sz="4" w:space="0" w:color="auto"/>
              <w:right w:val="single" w:sz="4" w:space="0" w:color="auto"/>
            </w:tcBorders>
            <w:shd w:val="clear" w:color="000000" w:fill="FFFFFF"/>
            <w:vAlign w:val="center"/>
            <w:hideMark/>
          </w:tcPr>
          <w:p w14:paraId="10B7466D" w14:textId="77777777" w:rsidR="00801C07" w:rsidRPr="00801C07" w:rsidRDefault="00801C07" w:rsidP="00801C07">
            <w:pPr>
              <w:pStyle w:val="103"/>
            </w:pPr>
            <w:r w:rsidRPr="00801C07">
              <w:t>0,0185</w:t>
            </w:r>
          </w:p>
        </w:tc>
        <w:tc>
          <w:tcPr>
            <w:tcW w:w="782" w:type="pct"/>
            <w:tcBorders>
              <w:top w:val="nil"/>
              <w:left w:val="nil"/>
              <w:bottom w:val="single" w:sz="4" w:space="0" w:color="auto"/>
              <w:right w:val="single" w:sz="4" w:space="0" w:color="auto"/>
            </w:tcBorders>
            <w:shd w:val="clear" w:color="000000" w:fill="FFFFFF"/>
            <w:vAlign w:val="center"/>
            <w:hideMark/>
          </w:tcPr>
          <w:p w14:paraId="6215896E" w14:textId="77777777" w:rsidR="00801C07" w:rsidRPr="00801C07" w:rsidRDefault="00801C07" w:rsidP="00801C07">
            <w:pPr>
              <w:pStyle w:val="103"/>
            </w:pPr>
            <w:r w:rsidRPr="00801C07">
              <w:t>0,0154</w:t>
            </w:r>
          </w:p>
        </w:tc>
        <w:tc>
          <w:tcPr>
            <w:tcW w:w="783" w:type="pct"/>
            <w:tcBorders>
              <w:top w:val="nil"/>
              <w:left w:val="nil"/>
              <w:bottom w:val="single" w:sz="4" w:space="0" w:color="auto"/>
              <w:right w:val="single" w:sz="4" w:space="0" w:color="auto"/>
            </w:tcBorders>
            <w:shd w:val="clear" w:color="000000" w:fill="FFFFFF"/>
            <w:vAlign w:val="center"/>
            <w:hideMark/>
          </w:tcPr>
          <w:p w14:paraId="6F4625E3" w14:textId="77777777" w:rsidR="00801C07" w:rsidRPr="00801C07" w:rsidRDefault="00801C07" w:rsidP="00801C07">
            <w:pPr>
              <w:pStyle w:val="103"/>
            </w:pPr>
            <w:r w:rsidRPr="00801C07">
              <w:t>0,0136</w:t>
            </w:r>
          </w:p>
        </w:tc>
      </w:tr>
      <w:tr w:rsidR="00801C07" w:rsidRPr="008842F4" w14:paraId="54F2F906" w14:textId="77777777" w:rsidTr="009615D9">
        <w:trPr>
          <w:trHeight w:val="727"/>
        </w:trPr>
        <w:tc>
          <w:tcPr>
            <w:tcW w:w="430" w:type="pct"/>
            <w:tcBorders>
              <w:top w:val="nil"/>
              <w:left w:val="single" w:sz="4" w:space="0" w:color="auto"/>
              <w:bottom w:val="single" w:sz="4" w:space="0" w:color="auto"/>
              <w:right w:val="single" w:sz="4" w:space="0" w:color="auto"/>
            </w:tcBorders>
            <w:shd w:val="clear" w:color="000000" w:fill="FFFFFF"/>
            <w:vAlign w:val="center"/>
            <w:hideMark/>
          </w:tcPr>
          <w:p w14:paraId="365128CD" w14:textId="77777777" w:rsidR="00801C07" w:rsidRPr="00801C07" w:rsidRDefault="00801C07" w:rsidP="00801C07">
            <w:pPr>
              <w:pStyle w:val="103"/>
            </w:pPr>
            <w:r w:rsidRPr="00801C07">
              <w:t>2.</w:t>
            </w:r>
          </w:p>
        </w:tc>
        <w:tc>
          <w:tcPr>
            <w:tcW w:w="2138" w:type="pct"/>
            <w:tcBorders>
              <w:top w:val="nil"/>
              <w:left w:val="nil"/>
              <w:bottom w:val="single" w:sz="4" w:space="0" w:color="auto"/>
              <w:right w:val="single" w:sz="4" w:space="0" w:color="auto"/>
            </w:tcBorders>
            <w:shd w:val="clear" w:color="000000" w:fill="FFFFFF"/>
            <w:vAlign w:val="center"/>
            <w:hideMark/>
          </w:tcPr>
          <w:p w14:paraId="6297076E" w14:textId="77777777" w:rsidR="00801C07" w:rsidRPr="00801C07" w:rsidRDefault="00801C07" w:rsidP="00801C07">
            <w:pPr>
              <w:pStyle w:val="103"/>
            </w:pPr>
            <w:r w:rsidRPr="00801C07">
              <w:t>Городские округа: Армавир, Краснодар, Горячий Ключ; Абинский, Апшеронский, Белореченский, Динской, Крымский, Курганинский, Мостовский, Новокубанский, Северский, Славянский, Успенский, Лабинский, Гулькевичский, Кавказский, Красноармейский, Приморско-Ахтарский, Тбилисский, Усть-Лабинский, Отрадненский, Темрюкский муниципальные районы</w:t>
            </w:r>
          </w:p>
        </w:tc>
        <w:tc>
          <w:tcPr>
            <w:tcW w:w="866" w:type="pct"/>
            <w:tcBorders>
              <w:top w:val="nil"/>
              <w:left w:val="nil"/>
              <w:bottom w:val="single" w:sz="4" w:space="0" w:color="auto"/>
              <w:right w:val="single" w:sz="4" w:space="0" w:color="auto"/>
            </w:tcBorders>
            <w:shd w:val="clear" w:color="000000" w:fill="FFFFFF"/>
            <w:vAlign w:val="center"/>
            <w:hideMark/>
          </w:tcPr>
          <w:p w14:paraId="5704E153" w14:textId="77777777" w:rsidR="00801C07" w:rsidRPr="00801C07" w:rsidRDefault="00801C07" w:rsidP="00801C07">
            <w:pPr>
              <w:pStyle w:val="103"/>
            </w:pPr>
            <w:r w:rsidRPr="00801C07">
              <w:t>0,0216</w:t>
            </w:r>
          </w:p>
        </w:tc>
        <w:tc>
          <w:tcPr>
            <w:tcW w:w="782" w:type="pct"/>
            <w:tcBorders>
              <w:top w:val="nil"/>
              <w:left w:val="nil"/>
              <w:bottom w:val="single" w:sz="4" w:space="0" w:color="auto"/>
              <w:right w:val="single" w:sz="4" w:space="0" w:color="auto"/>
            </w:tcBorders>
            <w:shd w:val="clear" w:color="000000" w:fill="FFFFFF"/>
            <w:vAlign w:val="center"/>
            <w:hideMark/>
          </w:tcPr>
          <w:p w14:paraId="7145093D" w14:textId="77777777" w:rsidR="00801C07" w:rsidRPr="00801C07" w:rsidRDefault="00801C07" w:rsidP="00801C07">
            <w:pPr>
              <w:pStyle w:val="103"/>
            </w:pPr>
            <w:r w:rsidRPr="00801C07">
              <w:t>0,0176</w:t>
            </w:r>
          </w:p>
        </w:tc>
        <w:tc>
          <w:tcPr>
            <w:tcW w:w="783" w:type="pct"/>
            <w:tcBorders>
              <w:top w:val="nil"/>
              <w:left w:val="nil"/>
              <w:bottom w:val="single" w:sz="4" w:space="0" w:color="auto"/>
              <w:right w:val="single" w:sz="4" w:space="0" w:color="auto"/>
            </w:tcBorders>
            <w:shd w:val="clear" w:color="000000" w:fill="FFFFFF"/>
            <w:vAlign w:val="center"/>
            <w:hideMark/>
          </w:tcPr>
          <w:p w14:paraId="00804C12" w14:textId="77777777" w:rsidR="00801C07" w:rsidRPr="00801C07" w:rsidRDefault="00801C07" w:rsidP="00801C07">
            <w:pPr>
              <w:pStyle w:val="103"/>
            </w:pPr>
            <w:r w:rsidRPr="00801C07">
              <w:t>0,0175</w:t>
            </w:r>
          </w:p>
        </w:tc>
      </w:tr>
      <w:tr w:rsidR="00801C07" w:rsidRPr="008842F4" w14:paraId="69AC1F8E" w14:textId="77777777" w:rsidTr="009615D9">
        <w:trPr>
          <w:trHeight w:val="528"/>
        </w:trPr>
        <w:tc>
          <w:tcPr>
            <w:tcW w:w="430" w:type="pct"/>
            <w:tcBorders>
              <w:top w:val="nil"/>
              <w:left w:val="single" w:sz="4" w:space="0" w:color="auto"/>
              <w:bottom w:val="single" w:sz="4" w:space="0" w:color="auto"/>
              <w:right w:val="single" w:sz="4" w:space="0" w:color="auto"/>
            </w:tcBorders>
            <w:shd w:val="clear" w:color="000000" w:fill="FFFFFF"/>
            <w:vAlign w:val="center"/>
            <w:hideMark/>
          </w:tcPr>
          <w:p w14:paraId="084834A6" w14:textId="77777777" w:rsidR="00801C07" w:rsidRPr="00801C07" w:rsidRDefault="00801C07" w:rsidP="00801C07">
            <w:pPr>
              <w:pStyle w:val="103"/>
            </w:pPr>
            <w:r w:rsidRPr="00801C07">
              <w:t>3.</w:t>
            </w:r>
          </w:p>
        </w:tc>
        <w:tc>
          <w:tcPr>
            <w:tcW w:w="2138" w:type="pct"/>
            <w:tcBorders>
              <w:top w:val="nil"/>
              <w:left w:val="nil"/>
              <w:bottom w:val="single" w:sz="4" w:space="0" w:color="auto"/>
              <w:right w:val="single" w:sz="4" w:space="0" w:color="auto"/>
            </w:tcBorders>
            <w:shd w:val="clear" w:color="000000" w:fill="FFFFFF"/>
            <w:vAlign w:val="center"/>
            <w:hideMark/>
          </w:tcPr>
          <w:p w14:paraId="55187E99" w14:textId="77777777" w:rsidR="00801C07" w:rsidRPr="00801C07" w:rsidRDefault="00801C07" w:rsidP="00801C07">
            <w:pPr>
              <w:pStyle w:val="103"/>
            </w:pPr>
            <w:r w:rsidRPr="00801C07">
              <w:t>Белоглинский, Брюховецкий, Выселковский, Ейский, Калининский, Каневской, Кореновский, Крыловский, Ленинградский, Новопокровский, Павловский, Староминский, Щербиновский, Тимашевский, Тихорецкий, Кущевский муниципальные районы</w:t>
            </w:r>
          </w:p>
        </w:tc>
        <w:tc>
          <w:tcPr>
            <w:tcW w:w="866" w:type="pct"/>
            <w:tcBorders>
              <w:top w:val="nil"/>
              <w:left w:val="nil"/>
              <w:bottom w:val="single" w:sz="4" w:space="0" w:color="auto"/>
              <w:right w:val="single" w:sz="4" w:space="0" w:color="auto"/>
            </w:tcBorders>
            <w:shd w:val="clear" w:color="000000" w:fill="FFFFFF"/>
            <w:vAlign w:val="center"/>
            <w:hideMark/>
          </w:tcPr>
          <w:p w14:paraId="27BD9990" w14:textId="77777777" w:rsidR="00801C07" w:rsidRPr="00801C07" w:rsidRDefault="00801C07" w:rsidP="00801C07">
            <w:pPr>
              <w:pStyle w:val="103"/>
            </w:pPr>
            <w:r w:rsidRPr="00801C07">
              <w:t>0,0228</w:t>
            </w:r>
          </w:p>
        </w:tc>
        <w:tc>
          <w:tcPr>
            <w:tcW w:w="782" w:type="pct"/>
            <w:tcBorders>
              <w:top w:val="nil"/>
              <w:left w:val="nil"/>
              <w:bottom w:val="single" w:sz="4" w:space="0" w:color="auto"/>
              <w:right w:val="single" w:sz="4" w:space="0" w:color="auto"/>
            </w:tcBorders>
            <w:shd w:val="clear" w:color="000000" w:fill="FFFFFF"/>
            <w:vAlign w:val="center"/>
            <w:hideMark/>
          </w:tcPr>
          <w:p w14:paraId="2FB8E4F5" w14:textId="77777777" w:rsidR="00801C07" w:rsidRPr="00801C07" w:rsidRDefault="00801C07" w:rsidP="00801C07">
            <w:pPr>
              <w:pStyle w:val="103"/>
            </w:pPr>
            <w:r w:rsidRPr="00801C07">
              <w:t>0,0189</w:t>
            </w:r>
          </w:p>
        </w:tc>
        <w:tc>
          <w:tcPr>
            <w:tcW w:w="783" w:type="pct"/>
            <w:tcBorders>
              <w:top w:val="nil"/>
              <w:left w:val="nil"/>
              <w:bottom w:val="single" w:sz="4" w:space="0" w:color="auto"/>
              <w:right w:val="single" w:sz="4" w:space="0" w:color="auto"/>
            </w:tcBorders>
            <w:shd w:val="clear" w:color="000000" w:fill="FFFFFF"/>
            <w:vAlign w:val="center"/>
            <w:hideMark/>
          </w:tcPr>
          <w:p w14:paraId="633454F5" w14:textId="77777777" w:rsidR="00801C07" w:rsidRPr="00801C07" w:rsidRDefault="00801C07" w:rsidP="00801C07">
            <w:pPr>
              <w:pStyle w:val="103"/>
            </w:pPr>
            <w:r w:rsidRPr="00801C07">
              <w:t>0,0182</w:t>
            </w:r>
          </w:p>
        </w:tc>
      </w:tr>
    </w:tbl>
    <w:p w14:paraId="0B4381A7" w14:textId="77777777" w:rsidR="00801C07" w:rsidRPr="00801C07" w:rsidRDefault="00801C07" w:rsidP="00801C07"/>
    <w:p w14:paraId="37D188D5" w14:textId="77777777" w:rsidR="00801C07" w:rsidRPr="00801C07" w:rsidRDefault="00801C07" w:rsidP="00801C07">
      <w:r w:rsidRPr="00801C07">
        <w:t xml:space="preserve">Таблица </w:t>
      </w:r>
      <w:fldSimple w:instr=" SEQ Таблица \* ARABIC ">
        <w:r w:rsidR="00D01E94">
          <w:rPr>
            <w:noProof/>
          </w:rPr>
          <w:t>20</w:t>
        </w:r>
      </w:fldSimple>
      <w:r w:rsidRPr="00801C07">
        <w:t xml:space="preserve"> – Нормативы потребления коммунальной услуги по холодному водоснабжению, горячему водоснабжению и водоотведению в жилых помещения</w:t>
      </w:r>
    </w:p>
    <w:tbl>
      <w:tblPr>
        <w:tblStyle w:val="af0"/>
        <w:tblW w:w="0" w:type="auto"/>
        <w:tblLook w:val="04A0" w:firstRow="1" w:lastRow="0" w:firstColumn="1" w:lastColumn="0" w:noHBand="0" w:noVBand="1"/>
      </w:tblPr>
      <w:tblGrid>
        <w:gridCol w:w="814"/>
        <w:gridCol w:w="3839"/>
        <w:gridCol w:w="1845"/>
        <w:gridCol w:w="1555"/>
        <w:gridCol w:w="1522"/>
      </w:tblGrid>
      <w:tr w:rsidR="00801C07" w:rsidRPr="00FE0CAC" w14:paraId="0365A72C" w14:textId="77777777" w:rsidTr="00532866">
        <w:trPr>
          <w:trHeight w:val="515"/>
        </w:trPr>
        <w:tc>
          <w:tcPr>
            <w:tcW w:w="814" w:type="dxa"/>
            <w:vMerge w:val="restart"/>
            <w:hideMark/>
          </w:tcPr>
          <w:p w14:paraId="7C7B30D0" w14:textId="77777777" w:rsidR="00801C07" w:rsidRPr="00801C07" w:rsidRDefault="00801C07" w:rsidP="00801C07">
            <w:pPr>
              <w:pStyle w:val="103"/>
            </w:pPr>
            <w:r w:rsidRPr="00801C07">
              <w:lastRenderedPageBreak/>
              <w:t>№</w:t>
            </w:r>
            <w:r w:rsidRPr="00801C07">
              <w:br/>
              <w:t>п/п</w:t>
            </w:r>
          </w:p>
        </w:tc>
        <w:tc>
          <w:tcPr>
            <w:tcW w:w="3839" w:type="dxa"/>
            <w:vMerge w:val="restart"/>
            <w:hideMark/>
          </w:tcPr>
          <w:p w14:paraId="1D0C88CF" w14:textId="77777777" w:rsidR="00801C07" w:rsidRPr="00801C07" w:rsidRDefault="00801C07" w:rsidP="00801C07">
            <w:pPr>
              <w:pStyle w:val="103"/>
            </w:pPr>
            <w:r w:rsidRPr="00801C07">
              <w:t>Степень благоустройства жилищного фонда</w:t>
            </w:r>
          </w:p>
        </w:tc>
        <w:tc>
          <w:tcPr>
            <w:tcW w:w="4810" w:type="dxa"/>
            <w:gridSpan w:val="3"/>
            <w:hideMark/>
          </w:tcPr>
          <w:p w14:paraId="04E940C0" w14:textId="77777777" w:rsidR="00801C07" w:rsidRPr="00801C07" w:rsidRDefault="00801C07" w:rsidP="00801C07">
            <w:pPr>
              <w:pStyle w:val="103"/>
            </w:pPr>
            <w:r w:rsidRPr="00801C07">
              <w:t>Норматив потребления коммунальных услуг в жилых помещениях (куб. метр в месяц на 1 человека)</w:t>
            </w:r>
          </w:p>
        </w:tc>
      </w:tr>
      <w:tr w:rsidR="00801C07" w:rsidRPr="00FE0CAC" w14:paraId="3BDA59B0" w14:textId="77777777" w:rsidTr="00532866">
        <w:trPr>
          <w:trHeight w:val="921"/>
        </w:trPr>
        <w:tc>
          <w:tcPr>
            <w:tcW w:w="814" w:type="dxa"/>
            <w:vMerge/>
            <w:hideMark/>
          </w:tcPr>
          <w:p w14:paraId="6DCAF6E8" w14:textId="77777777" w:rsidR="00801C07" w:rsidRPr="00801C07" w:rsidRDefault="00801C07" w:rsidP="00801C07">
            <w:pPr>
              <w:pStyle w:val="103"/>
            </w:pPr>
          </w:p>
        </w:tc>
        <w:tc>
          <w:tcPr>
            <w:tcW w:w="3839" w:type="dxa"/>
            <w:vMerge/>
            <w:hideMark/>
          </w:tcPr>
          <w:p w14:paraId="1E6F1DC4" w14:textId="77777777" w:rsidR="00801C07" w:rsidRPr="00801C07" w:rsidRDefault="00801C07" w:rsidP="00801C07">
            <w:pPr>
              <w:pStyle w:val="103"/>
            </w:pPr>
          </w:p>
        </w:tc>
        <w:tc>
          <w:tcPr>
            <w:tcW w:w="1845" w:type="dxa"/>
            <w:hideMark/>
          </w:tcPr>
          <w:p w14:paraId="27D5A8DE" w14:textId="77777777" w:rsidR="00801C07" w:rsidRPr="00801C07" w:rsidRDefault="00801C07" w:rsidP="00801C07">
            <w:pPr>
              <w:pStyle w:val="103"/>
            </w:pPr>
            <w:r w:rsidRPr="00801C07">
              <w:t>по горячему водоснабжению (куб. метр холодной воды в месяц на 1 человека)</w:t>
            </w:r>
          </w:p>
        </w:tc>
        <w:tc>
          <w:tcPr>
            <w:tcW w:w="1483" w:type="dxa"/>
            <w:hideMark/>
          </w:tcPr>
          <w:p w14:paraId="4ABC1D1F" w14:textId="77777777" w:rsidR="00801C07" w:rsidRPr="00801C07" w:rsidRDefault="00801C07" w:rsidP="00801C07">
            <w:pPr>
              <w:pStyle w:val="103"/>
            </w:pPr>
            <w:r w:rsidRPr="00801C07">
              <w:t>по холодному водоснабжению</w:t>
            </w:r>
          </w:p>
        </w:tc>
        <w:tc>
          <w:tcPr>
            <w:tcW w:w="1480" w:type="dxa"/>
            <w:hideMark/>
          </w:tcPr>
          <w:p w14:paraId="2DB60B40" w14:textId="77777777" w:rsidR="00801C07" w:rsidRPr="00801C07" w:rsidRDefault="00801C07" w:rsidP="00801C07">
            <w:pPr>
              <w:pStyle w:val="103"/>
            </w:pPr>
            <w:r w:rsidRPr="00801C07">
              <w:t>по водоотведению</w:t>
            </w:r>
          </w:p>
        </w:tc>
      </w:tr>
      <w:tr w:rsidR="00801C07" w:rsidRPr="00FE0CAC" w14:paraId="4DF13C4F" w14:textId="77777777" w:rsidTr="00532866">
        <w:trPr>
          <w:trHeight w:val="614"/>
        </w:trPr>
        <w:tc>
          <w:tcPr>
            <w:tcW w:w="814" w:type="dxa"/>
            <w:hideMark/>
          </w:tcPr>
          <w:p w14:paraId="42AF7AB2" w14:textId="77777777" w:rsidR="00801C07" w:rsidRPr="00801C07" w:rsidRDefault="00801C07" w:rsidP="00801C07">
            <w:pPr>
              <w:pStyle w:val="103"/>
            </w:pPr>
            <w:r w:rsidRPr="00801C07">
              <w:t>1.</w:t>
            </w:r>
          </w:p>
        </w:tc>
        <w:tc>
          <w:tcPr>
            <w:tcW w:w="3839" w:type="dxa"/>
            <w:hideMark/>
          </w:tcPr>
          <w:p w14:paraId="6102DC9F" w14:textId="77777777" w:rsidR="00801C07" w:rsidRPr="00801C07" w:rsidRDefault="00801C07" w:rsidP="00801C07">
            <w:pPr>
              <w:pStyle w:val="103"/>
            </w:pPr>
            <w:r w:rsidRPr="00801C07">
              <w:t>Многоквартирные дома и жилые дома с централизованным холодным и горячим водоснабжением, канализацией</w:t>
            </w:r>
          </w:p>
        </w:tc>
        <w:tc>
          <w:tcPr>
            <w:tcW w:w="1845" w:type="dxa"/>
            <w:hideMark/>
          </w:tcPr>
          <w:p w14:paraId="45D6B76C" w14:textId="77777777" w:rsidR="00801C07" w:rsidRPr="00801C07" w:rsidRDefault="00801C07" w:rsidP="00801C07">
            <w:pPr>
              <w:pStyle w:val="103"/>
            </w:pPr>
            <w:r w:rsidRPr="00801C07">
              <w:t>2,65</w:t>
            </w:r>
          </w:p>
        </w:tc>
        <w:tc>
          <w:tcPr>
            <w:tcW w:w="1483" w:type="dxa"/>
            <w:hideMark/>
          </w:tcPr>
          <w:p w14:paraId="59478725" w14:textId="77777777" w:rsidR="00801C07" w:rsidRPr="00801C07" w:rsidRDefault="00801C07" w:rsidP="00801C07">
            <w:pPr>
              <w:pStyle w:val="103"/>
            </w:pPr>
            <w:r w:rsidRPr="00801C07">
              <w:t>4,04</w:t>
            </w:r>
          </w:p>
        </w:tc>
        <w:tc>
          <w:tcPr>
            <w:tcW w:w="1480" w:type="dxa"/>
            <w:hideMark/>
          </w:tcPr>
          <w:p w14:paraId="28187946" w14:textId="77777777" w:rsidR="00801C07" w:rsidRPr="00801C07" w:rsidRDefault="00801C07" w:rsidP="00801C07">
            <w:pPr>
              <w:pStyle w:val="103"/>
            </w:pPr>
            <w:r w:rsidRPr="00801C07">
              <w:t>6,69</w:t>
            </w:r>
          </w:p>
        </w:tc>
      </w:tr>
      <w:tr w:rsidR="00801C07" w:rsidRPr="00FE0CAC" w14:paraId="09F0AA2A" w14:textId="77777777" w:rsidTr="00532866">
        <w:trPr>
          <w:trHeight w:val="368"/>
        </w:trPr>
        <w:tc>
          <w:tcPr>
            <w:tcW w:w="814" w:type="dxa"/>
            <w:hideMark/>
          </w:tcPr>
          <w:p w14:paraId="3AA38049" w14:textId="77777777" w:rsidR="00801C07" w:rsidRPr="00801C07" w:rsidRDefault="00801C07" w:rsidP="00801C07">
            <w:pPr>
              <w:pStyle w:val="103"/>
            </w:pPr>
            <w:r w:rsidRPr="00801C07">
              <w:t>2.</w:t>
            </w:r>
          </w:p>
        </w:tc>
        <w:tc>
          <w:tcPr>
            <w:tcW w:w="3839" w:type="dxa"/>
            <w:hideMark/>
          </w:tcPr>
          <w:p w14:paraId="2D7D4557" w14:textId="77777777" w:rsidR="00801C07" w:rsidRPr="00801C07" w:rsidRDefault="00801C07" w:rsidP="00801C07">
            <w:pPr>
              <w:pStyle w:val="103"/>
            </w:pPr>
            <w:r w:rsidRPr="00801C07">
              <w:t>Многоквартирные дома и жилые дома с централизованным холодным водоснабжением, канализацией, без централизованного горячего водоснабжения с водонагревателями различного типа</w:t>
            </w:r>
          </w:p>
        </w:tc>
        <w:tc>
          <w:tcPr>
            <w:tcW w:w="1845" w:type="dxa"/>
            <w:hideMark/>
          </w:tcPr>
          <w:p w14:paraId="39D9E5C2" w14:textId="77777777" w:rsidR="00801C07" w:rsidRPr="00801C07" w:rsidRDefault="00801C07" w:rsidP="00801C07">
            <w:pPr>
              <w:pStyle w:val="103"/>
            </w:pPr>
            <w:r w:rsidRPr="00801C07">
              <w:t>-</w:t>
            </w:r>
          </w:p>
        </w:tc>
        <w:tc>
          <w:tcPr>
            <w:tcW w:w="1483" w:type="dxa"/>
            <w:hideMark/>
          </w:tcPr>
          <w:p w14:paraId="7750246E" w14:textId="77777777" w:rsidR="00801C07" w:rsidRPr="00801C07" w:rsidRDefault="00801C07" w:rsidP="00801C07">
            <w:pPr>
              <w:pStyle w:val="103"/>
            </w:pPr>
            <w:r w:rsidRPr="00801C07">
              <w:t>6,59</w:t>
            </w:r>
          </w:p>
        </w:tc>
        <w:tc>
          <w:tcPr>
            <w:tcW w:w="1480" w:type="dxa"/>
            <w:hideMark/>
          </w:tcPr>
          <w:p w14:paraId="589291CF" w14:textId="77777777" w:rsidR="00801C07" w:rsidRPr="00801C07" w:rsidRDefault="00801C07" w:rsidP="00801C07">
            <w:pPr>
              <w:pStyle w:val="103"/>
            </w:pPr>
            <w:r w:rsidRPr="00801C07">
              <w:t>6,59</w:t>
            </w:r>
          </w:p>
        </w:tc>
      </w:tr>
      <w:tr w:rsidR="00801C07" w:rsidRPr="00FE0CAC" w14:paraId="192CE385" w14:textId="77777777" w:rsidTr="00532866">
        <w:trPr>
          <w:trHeight w:val="921"/>
        </w:trPr>
        <w:tc>
          <w:tcPr>
            <w:tcW w:w="814" w:type="dxa"/>
            <w:hideMark/>
          </w:tcPr>
          <w:p w14:paraId="70BCB950" w14:textId="77777777" w:rsidR="00801C07" w:rsidRPr="00801C07" w:rsidRDefault="00801C07" w:rsidP="00801C07">
            <w:pPr>
              <w:pStyle w:val="103"/>
            </w:pPr>
            <w:r w:rsidRPr="00801C07">
              <w:t>3.</w:t>
            </w:r>
          </w:p>
        </w:tc>
        <w:tc>
          <w:tcPr>
            <w:tcW w:w="3839" w:type="dxa"/>
            <w:hideMark/>
          </w:tcPr>
          <w:p w14:paraId="131E2AC6" w14:textId="77777777" w:rsidR="00801C07" w:rsidRPr="00801C07" w:rsidRDefault="00801C07" w:rsidP="00801C07">
            <w:pPr>
              <w:pStyle w:val="103"/>
            </w:pPr>
            <w:r w:rsidRPr="00801C07">
              <w:t>Многоквартирные дома и жилые дома с централизованным холодным водоснабжением, канализацией, без централизованного горячего водоснабжения и водонагревателей различного типа</w:t>
            </w:r>
          </w:p>
        </w:tc>
        <w:tc>
          <w:tcPr>
            <w:tcW w:w="1845" w:type="dxa"/>
            <w:hideMark/>
          </w:tcPr>
          <w:p w14:paraId="075BB963" w14:textId="77777777" w:rsidR="00801C07" w:rsidRPr="00801C07" w:rsidRDefault="00801C07" w:rsidP="00801C07">
            <w:pPr>
              <w:pStyle w:val="103"/>
            </w:pPr>
            <w:r w:rsidRPr="00801C07">
              <w:t>-</w:t>
            </w:r>
          </w:p>
        </w:tc>
        <w:tc>
          <w:tcPr>
            <w:tcW w:w="1483" w:type="dxa"/>
            <w:hideMark/>
          </w:tcPr>
          <w:p w14:paraId="64E3BB11" w14:textId="77777777" w:rsidR="00801C07" w:rsidRPr="00801C07" w:rsidRDefault="00801C07" w:rsidP="00801C07">
            <w:pPr>
              <w:pStyle w:val="103"/>
            </w:pPr>
            <w:r w:rsidRPr="00801C07">
              <w:t>5,34</w:t>
            </w:r>
          </w:p>
        </w:tc>
        <w:tc>
          <w:tcPr>
            <w:tcW w:w="1480" w:type="dxa"/>
            <w:hideMark/>
          </w:tcPr>
          <w:p w14:paraId="0F8C6C8C" w14:textId="77777777" w:rsidR="00801C07" w:rsidRPr="00801C07" w:rsidRDefault="00801C07" w:rsidP="00801C07">
            <w:pPr>
              <w:pStyle w:val="103"/>
            </w:pPr>
            <w:r w:rsidRPr="00801C07">
              <w:t>5,34</w:t>
            </w:r>
          </w:p>
        </w:tc>
      </w:tr>
      <w:tr w:rsidR="00801C07" w:rsidRPr="00FE0CAC" w14:paraId="25E97CAA" w14:textId="77777777" w:rsidTr="00532866">
        <w:trPr>
          <w:trHeight w:val="867"/>
        </w:trPr>
        <w:tc>
          <w:tcPr>
            <w:tcW w:w="814" w:type="dxa"/>
            <w:hideMark/>
          </w:tcPr>
          <w:p w14:paraId="6A2122AE" w14:textId="77777777" w:rsidR="00801C07" w:rsidRPr="00801C07" w:rsidRDefault="00801C07" w:rsidP="00801C07">
            <w:pPr>
              <w:pStyle w:val="103"/>
            </w:pPr>
            <w:r w:rsidRPr="00801C07">
              <w:t>4.</w:t>
            </w:r>
          </w:p>
        </w:tc>
        <w:tc>
          <w:tcPr>
            <w:tcW w:w="3839" w:type="dxa"/>
            <w:hideMark/>
          </w:tcPr>
          <w:p w14:paraId="143C645A" w14:textId="77777777" w:rsidR="00801C07" w:rsidRPr="00801C07" w:rsidRDefault="00801C07" w:rsidP="00801C07">
            <w:pPr>
              <w:pStyle w:val="103"/>
            </w:pPr>
            <w:r w:rsidRPr="00801C07">
              <w:t>Многоквартирные дома и жилые дома с централизованным холодным водоснабжением, без централизованного горячего водоснабжения, канализации с водонагревателями различного типа</w:t>
            </w:r>
          </w:p>
        </w:tc>
        <w:tc>
          <w:tcPr>
            <w:tcW w:w="1845" w:type="dxa"/>
            <w:hideMark/>
          </w:tcPr>
          <w:p w14:paraId="6BE27CD3" w14:textId="77777777" w:rsidR="00801C07" w:rsidRPr="00801C07" w:rsidRDefault="00801C07" w:rsidP="00801C07">
            <w:pPr>
              <w:pStyle w:val="103"/>
            </w:pPr>
            <w:r w:rsidRPr="00801C07">
              <w:t>-</w:t>
            </w:r>
          </w:p>
        </w:tc>
        <w:tc>
          <w:tcPr>
            <w:tcW w:w="1483" w:type="dxa"/>
            <w:hideMark/>
          </w:tcPr>
          <w:p w14:paraId="6ADBAA54" w14:textId="77777777" w:rsidR="00801C07" w:rsidRPr="00801C07" w:rsidRDefault="00801C07" w:rsidP="00801C07">
            <w:pPr>
              <w:pStyle w:val="103"/>
            </w:pPr>
            <w:r w:rsidRPr="00801C07">
              <w:t>5,63</w:t>
            </w:r>
          </w:p>
        </w:tc>
        <w:tc>
          <w:tcPr>
            <w:tcW w:w="1480" w:type="dxa"/>
            <w:hideMark/>
          </w:tcPr>
          <w:p w14:paraId="08224624" w14:textId="77777777" w:rsidR="00801C07" w:rsidRPr="00801C07" w:rsidRDefault="00801C07" w:rsidP="00801C07">
            <w:pPr>
              <w:pStyle w:val="103"/>
            </w:pPr>
            <w:r w:rsidRPr="00801C07">
              <w:t>-</w:t>
            </w:r>
          </w:p>
        </w:tc>
      </w:tr>
      <w:tr w:rsidR="00801C07" w:rsidRPr="00FE0CAC" w14:paraId="360777BA" w14:textId="77777777" w:rsidTr="00532866">
        <w:trPr>
          <w:trHeight w:val="921"/>
        </w:trPr>
        <w:tc>
          <w:tcPr>
            <w:tcW w:w="814" w:type="dxa"/>
            <w:hideMark/>
          </w:tcPr>
          <w:p w14:paraId="09605855" w14:textId="77777777" w:rsidR="00801C07" w:rsidRPr="00801C07" w:rsidRDefault="00801C07" w:rsidP="00801C07">
            <w:pPr>
              <w:pStyle w:val="103"/>
            </w:pPr>
            <w:r w:rsidRPr="00801C07">
              <w:t>5.</w:t>
            </w:r>
          </w:p>
        </w:tc>
        <w:tc>
          <w:tcPr>
            <w:tcW w:w="3839" w:type="dxa"/>
            <w:hideMark/>
          </w:tcPr>
          <w:p w14:paraId="50296ECC" w14:textId="77777777" w:rsidR="00801C07" w:rsidRPr="00801C07" w:rsidRDefault="00801C07" w:rsidP="00801C07">
            <w:pPr>
              <w:pStyle w:val="103"/>
            </w:pPr>
            <w:r w:rsidRPr="00801C07">
              <w:t>Многоквартирные дома и жилые дома с централизованным холодным водоснабжением, без централизованного горячего водоснабжения, канализации и водонагревателей различного типа</w:t>
            </w:r>
          </w:p>
        </w:tc>
        <w:tc>
          <w:tcPr>
            <w:tcW w:w="1845" w:type="dxa"/>
            <w:hideMark/>
          </w:tcPr>
          <w:p w14:paraId="608C719B" w14:textId="77777777" w:rsidR="00801C07" w:rsidRPr="00801C07" w:rsidRDefault="00801C07" w:rsidP="00801C07">
            <w:pPr>
              <w:pStyle w:val="103"/>
            </w:pPr>
            <w:r w:rsidRPr="00801C07">
              <w:t>-</w:t>
            </w:r>
          </w:p>
        </w:tc>
        <w:tc>
          <w:tcPr>
            <w:tcW w:w="1483" w:type="dxa"/>
            <w:hideMark/>
          </w:tcPr>
          <w:p w14:paraId="06EF3DED" w14:textId="77777777" w:rsidR="00801C07" w:rsidRPr="00801C07" w:rsidRDefault="00801C07" w:rsidP="00801C07">
            <w:pPr>
              <w:pStyle w:val="103"/>
            </w:pPr>
            <w:r w:rsidRPr="00801C07">
              <w:t>3,79</w:t>
            </w:r>
          </w:p>
        </w:tc>
        <w:tc>
          <w:tcPr>
            <w:tcW w:w="1480" w:type="dxa"/>
            <w:hideMark/>
          </w:tcPr>
          <w:p w14:paraId="23274ED1" w14:textId="77777777" w:rsidR="00801C07" w:rsidRPr="00801C07" w:rsidRDefault="00801C07" w:rsidP="00801C07">
            <w:pPr>
              <w:pStyle w:val="103"/>
            </w:pPr>
            <w:r w:rsidRPr="00801C07">
              <w:t>-</w:t>
            </w:r>
          </w:p>
        </w:tc>
      </w:tr>
      <w:tr w:rsidR="00801C07" w:rsidRPr="00FE0CAC" w14:paraId="39F55FB1" w14:textId="77777777" w:rsidTr="00532866">
        <w:trPr>
          <w:trHeight w:val="768"/>
        </w:trPr>
        <w:tc>
          <w:tcPr>
            <w:tcW w:w="814" w:type="dxa"/>
            <w:hideMark/>
          </w:tcPr>
          <w:p w14:paraId="5788DF34" w14:textId="77777777" w:rsidR="00801C07" w:rsidRPr="00801C07" w:rsidRDefault="00801C07" w:rsidP="00801C07">
            <w:pPr>
              <w:pStyle w:val="103"/>
            </w:pPr>
            <w:r w:rsidRPr="00801C07">
              <w:t>6.</w:t>
            </w:r>
          </w:p>
        </w:tc>
        <w:tc>
          <w:tcPr>
            <w:tcW w:w="3839" w:type="dxa"/>
            <w:hideMark/>
          </w:tcPr>
          <w:p w14:paraId="38E7B66B" w14:textId="77777777" w:rsidR="00801C07" w:rsidRPr="00801C07" w:rsidRDefault="00801C07" w:rsidP="00801C07">
            <w:pPr>
              <w:pStyle w:val="103"/>
            </w:pPr>
            <w:r w:rsidRPr="00801C07">
              <w:t>Многоквартирные дома и жилые дома, не оборудованные внутридомовыми системами водоснабжения, с водопользованием из водоразборных колонок</w:t>
            </w:r>
          </w:p>
        </w:tc>
        <w:tc>
          <w:tcPr>
            <w:tcW w:w="1845" w:type="dxa"/>
            <w:hideMark/>
          </w:tcPr>
          <w:p w14:paraId="2C4DE942" w14:textId="77777777" w:rsidR="00801C07" w:rsidRPr="00801C07" w:rsidRDefault="00801C07" w:rsidP="00801C07">
            <w:pPr>
              <w:pStyle w:val="103"/>
            </w:pPr>
            <w:r w:rsidRPr="00801C07">
              <w:t>-</w:t>
            </w:r>
          </w:p>
        </w:tc>
        <w:tc>
          <w:tcPr>
            <w:tcW w:w="1483" w:type="dxa"/>
            <w:hideMark/>
          </w:tcPr>
          <w:p w14:paraId="43FA6045" w14:textId="77777777" w:rsidR="00801C07" w:rsidRPr="00801C07" w:rsidRDefault="00801C07" w:rsidP="00801C07">
            <w:pPr>
              <w:pStyle w:val="103"/>
            </w:pPr>
            <w:r w:rsidRPr="00801C07">
              <w:t>1,96</w:t>
            </w:r>
          </w:p>
        </w:tc>
        <w:tc>
          <w:tcPr>
            <w:tcW w:w="1480" w:type="dxa"/>
            <w:hideMark/>
          </w:tcPr>
          <w:p w14:paraId="774C01FE" w14:textId="77777777" w:rsidR="00801C07" w:rsidRPr="00801C07" w:rsidRDefault="00801C07" w:rsidP="00801C07">
            <w:pPr>
              <w:pStyle w:val="103"/>
            </w:pPr>
            <w:r w:rsidRPr="00801C07">
              <w:t>-</w:t>
            </w:r>
          </w:p>
        </w:tc>
      </w:tr>
    </w:tbl>
    <w:p w14:paraId="1564CADE" w14:textId="77777777" w:rsidR="00801C07" w:rsidRPr="00801C07" w:rsidRDefault="00801C07" w:rsidP="00801C07"/>
    <w:p w14:paraId="56C757A7" w14:textId="77777777" w:rsidR="00801C07" w:rsidRPr="00801C07" w:rsidRDefault="00801C07" w:rsidP="00801C07">
      <w:r w:rsidRPr="00801C07">
        <w:t xml:space="preserve">Таблица </w:t>
      </w:r>
      <w:fldSimple w:instr=" SEQ Таблица \* ARABIC ">
        <w:bookmarkStart w:id="40" w:name="_Ref525651840"/>
        <w:r w:rsidR="00D01E94">
          <w:rPr>
            <w:noProof/>
          </w:rPr>
          <w:t>21</w:t>
        </w:r>
        <w:bookmarkEnd w:id="40"/>
      </w:fldSimple>
      <w:r w:rsidRPr="00801C07">
        <w:t xml:space="preserve"> – Норматив расхода тепловой энергии на подогрев холодной воды для предоставления коммунальной услуги по горячему водоснабжению</w:t>
      </w:r>
    </w:p>
    <w:tbl>
      <w:tblPr>
        <w:tblStyle w:val="af0"/>
        <w:tblW w:w="0" w:type="auto"/>
        <w:tblLook w:val="04A0" w:firstRow="1" w:lastRow="0" w:firstColumn="1" w:lastColumn="0" w:noHBand="0" w:noVBand="1"/>
      </w:tblPr>
      <w:tblGrid>
        <w:gridCol w:w="820"/>
        <w:gridCol w:w="3003"/>
        <w:gridCol w:w="2722"/>
        <w:gridCol w:w="1514"/>
        <w:gridCol w:w="1514"/>
      </w:tblGrid>
      <w:tr w:rsidR="00801C07" w:rsidRPr="00FE0CAC" w14:paraId="13781047" w14:textId="77777777" w:rsidTr="009615D9">
        <w:trPr>
          <w:trHeight w:val="774"/>
        </w:trPr>
        <w:tc>
          <w:tcPr>
            <w:tcW w:w="820" w:type="dxa"/>
            <w:hideMark/>
          </w:tcPr>
          <w:p w14:paraId="387A7391" w14:textId="77777777" w:rsidR="00801C07" w:rsidRPr="00801C07" w:rsidRDefault="00801C07" w:rsidP="00801C07">
            <w:pPr>
              <w:pStyle w:val="103"/>
            </w:pPr>
            <w:r w:rsidRPr="00801C07">
              <w:t>№</w:t>
            </w:r>
            <w:r w:rsidRPr="00801C07">
              <w:br/>
              <w:t>п/п</w:t>
            </w:r>
          </w:p>
        </w:tc>
        <w:tc>
          <w:tcPr>
            <w:tcW w:w="3003" w:type="dxa"/>
            <w:hideMark/>
          </w:tcPr>
          <w:p w14:paraId="4CB0499B" w14:textId="77777777" w:rsidR="00801C07" w:rsidRPr="00801C07" w:rsidRDefault="00801C07" w:rsidP="00801C07">
            <w:pPr>
              <w:pStyle w:val="103"/>
            </w:pPr>
            <w:r w:rsidRPr="00801C07">
              <w:t>Система горячего водоснабжения (открытая, закрытая)</w:t>
            </w:r>
          </w:p>
        </w:tc>
        <w:tc>
          <w:tcPr>
            <w:tcW w:w="2722" w:type="dxa"/>
            <w:hideMark/>
          </w:tcPr>
          <w:p w14:paraId="2204A789" w14:textId="77777777" w:rsidR="00801C07" w:rsidRPr="00801C07" w:rsidRDefault="00801C07" w:rsidP="00801C07">
            <w:pPr>
              <w:pStyle w:val="103"/>
            </w:pPr>
            <w:r w:rsidRPr="00801C07">
              <w:t>Единица измерения</w:t>
            </w:r>
          </w:p>
        </w:tc>
        <w:tc>
          <w:tcPr>
            <w:tcW w:w="1490" w:type="dxa"/>
            <w:hideMark/>
          </w:tcPr>
          <w:p w14:paraId="279BFFA6" w14:textId="77777777" w:rsidR="00801C07" w:rsidRPr="00801C07" w:rsidRDefault="00801C07" w:rsidP="00801C07">
            <w:pPr>
              <w:pStyle w:val="103"/>
            </w:pPr>
            <w:r w:rsidRPr="00801C07">
              <w:t>С наружной сетью горячего водоснабжения</w:t>
            </w:r>
          </w:p>
        </w:tc>
        <w:tc>
          <w:tcPr>
            <w:tcW w:w="1491" w:type="dxa"/>
            <w:hideMark/>
          </w:tcPr>
          <w:p w14:paraId="26AB44B8" w14:textId="77777777" w:rsidR="00801C07" w:rsidRPr="00801C07" w:rsidRDefault="00801C07" w:rsidP="00801C07">
            <w:pPr>
              <w:pStyle w:val="103"/>
            </w:pPr>
            <w:r w:rsidRPr="00801C07">
              <w:t>Без наружной сети горячего водоснабжения</w:t>
            </w:r>
          </w:p>
        </w:tc>
      </w:tr>
      <w:tr w:rsidR="00801C07" w:rsidRPr="00FE0CAC" w14:paraId="6302FA9D" w14:textId="77777777" w:rsidTr="009615D9">
        <w:trPr>
          <w:trHeight w:val="154"/>
        </w:trPr>
        <w:tc>
          <w:tcPr>
            <w:tcW w:w="820" w:type="dxa"/>
            <w:hideMark/>
          </w:tcPr>
          <w:p w14:paraId="00152793" w14:textId="77777777" w:rsidR="00801C07" w:rsidRPr="00801C07" w:rsidRDefault="00801C07" w:rsidP="00801C07">
            <w:pPr>
              <w:pStyle w:val="103"/>
            </w:pPr>
            <w:r w:rsidRPr="00801C07">
              <w:t>1</w:t>
            </w:r>
          </w:p>
        </w:tc>
        <w:tc>
          <w:tcPr>
            <w:tcW w:w="8706" w:type="dxa"/>
            <w:gridSpan w:val="4"/>
            <w:hideMark/>
          </w:tcPr>
          <w:p w14:paraId="469BD339" w14:textId="77777777" w:rsidR="00801C07" w:rsidRPr="00801C07" w:rsidRDefault="00801C07" w:rsidP="00801C07">
            <w:pPr>
              <w:pStyle w:val="103"/>
            </w:pPr>
            <w:r w:rsidRPr="00801C07">
              <w:t>С изолированными стояками:</w:t>
            </w:r>
          </w:p>
        </w:tc>
      </w:tr>
      <w:tr w:rsidR="00801C07" w:rsidRPr="00FE0CAC" w14:paraId="309ED6FC" w14:textId="77777777" w:rsidTr="009615D9">
        <w:trPr>
          <w:trHeight w:val="464"/>
        </w:trPr>
        <w:tc>
          <w:tcPr>
            <w:tcW w:w="820" w:type="dxa"/>
            <w:hideMark/>
          </w:tcPr>
          <w:p w14:paraId="04553666" w14:textId="77777777" w:rsidR="00801C07" w:rsidRPr="00801C07" w:rsidRDefault="00801C07" w:rsidP="00801C07">
            <w:pPr>
              <w:pStyle w:val="103"/>
            </w:pPr>
            <w:r w:rsidRPr="00801C07">
              <w:t>1.1</w:t>
            </w:r>
          </w:p>
        </w:tc>
        <w:tc>
          <w:tcPr>
            <w:tcW w:w="3003" w:type="dxa"/>
            <w:hideMark/>
          </w:tcPr>
          <w:p w14:paraId="5414A6F8" w14:textId="77777777" w:rsidR="00801C07" w:rsidRPr="00801C07" w:rsidRDefault="00801C07" w:rsidP="00801C07">
            <w:pPr>
              <w:pStyle w:val="103"/>
            </w:pPr>
            <w:r w:rsidRPr="00801C07">
              <w:t>с полотенцесушителями</w:t>
            </w:r>
          </w:p>
        </w:tc>
        <w:tc>
          <w:tcPr>
            <w:tcW w:w="2722" w:type="dxa"/>
            <w:vMerge w:val="restart"/>
            <w:hideMark/>
          </w:tcPr>
          <w:p w14:paraId="37564F9C" w14:textId="77777777" w:rsidR="00801C07" w:rsidRPr="00801C07" w:rsidRDefault="00801C07" w:rsidP="00801C07">
            <w:pPr>
              <w:pStyle w:val="103"/>
            </w:pPr>
            <w:r w:rsidRPr="00801C07">
              <w:t>Гкал на подогрев 1 куб. метра холодной воды </w:t>
            </w:r>
          </w:p>
        </w:tc>
        <w:tc>
          <w:tcPr>
            <w:tcW w:w="1490" w:type="dxa"/>
            <w:hideMark/>
          </w:tcPr>
          <w:p w14:paraId="0538F382" w14:textId="77777777" w:rsidR="00801C07" w:rsidRPr="00801C07" w:rsidRDefault="00801C07" w:rsidP="00801C07">
            <w:pPr>
              <w:pStyle w:val="103"/>
            </w:pPr>
            <w:r w:rsidRPr="00801C07">
              <w:t>0,061</w:t>
            </w:r>
          </w:p>
        </w:tc>
        <w:tc>
          <w:tcPr>
            <w:tcW w:w="1491" w:type="dxa"/>
            <w:hideMark/>
          </w:tcPr>
          <w:p w14:paraId="74E281EA" w14:textId="77777777" w:rsidR="00801C07" w:rsidRPr="00801C07" w:rsidRDefault="00801C07" w:rsidP="00801C07">
            <w:pPr>
              <w:pStyle w:val="103"/>
            </w:pPr>
            <w:r w:rsidRPr="00801C07">
              <w:t>0,059</w:t>
            </w:r>
          </w:p>
        </w:tc>
      </w:tr>
      <w:tr w:rsidR="00801C07" w:rsidRPr="00FE0CAC" w14:paraId="1437BE8C" w14:textId="77777777" w:rsidTr="009615D9">
        <w:trPr>
          <w:trHeight w:val="154"/>
        </w:trPr>
        <w:tc>
          <w:tcPr>
            <w:tcW w:w="820" w:type="dxa"/>
            <w:hideMark/>
          </w:tcPr>
          <w:p w14:paraId="58AA4774" w14:textId="77777777" w:rsidR="00801C07" w:rsidRPr="00801C07" w:rsidRDefault="00801C07" w:rsidP="00801C07">
            <w:pPr>
              <w:pStyle w:val="103"/>
            </w:pPr>
            <w:r w:rsidRPr="00801C07">
              <w:t>1.2</w:t>
            </w:r>
          </w:p>
        </w:tc>
        <w:tc>
          <w:tcPr>
            <w:tcW w:w="3003" w:type="dxa"/>
            <w:hideMark/>
          </w:tcPr>
          <w:p w14:paraId="1784190A" w14:textId="77777777" w:rsidR="00801C07" w:rsidRPr="00801C07" w:rsidRDefault="00801C07" w:rsidP="00801C07">
            <w:pPr>
              <w:pStyle w:val="103"/>
            </w:pPr>
            <w:r w:rsidRPr="00801C07">
              <w:t>без полотенцесушителей</w:t>
            </w:r>
          </w:p>
        </w:tc>
        <w:tc>
          <w:tcPr>
            <w:tcW w:w="2722" w:type="dxa"/>
            <w:vMerge/>
            <w:hideMark/>
          </w:tcPr>
          <w:p w14:paraId="41C15DB0" w14:textId="77777777" w:rsidR="00801C07" w:rsidRPr="00801C07" w:rsidRDefault="00801C07" w:rsidP="00801C07">
            <w:pPr>
              <w:pStyle w:val="103"/>
            </w:pPr>
          </w:p>
        </w:tc>
        <w:tc>
          <w:tcPr>
            <w:tcW w:w="1490" w:type="dxa"/>
            <w:hideMark/>
          </w:tcPr>
          <w:p w14:paraId="32340699" w14:textId="77777777" w:rsidR="00801C07" w:rsidRPr="00801C07" w:rsidRDefault="00801C07" w:rsidP="00801C07">
            <w:pPr>
              <w:pStyle w:val="103"/>
            </w:pPr>
            <w:r w:rsidRPr="00801C07">
              <w:t>0,056</w:t>
            </w:r>
          </w:p>
        </w:tc>
        <w:tc>
          <w:tcPr>
            <w:tcW w:w="1491" w:type="dxa"/>
            <w:hideMark/>
          </w:tcPr>
          <w:p w14:paraId="10EDF75F" w14:textId="77777777" w:rsidR="00801C07" w:rsidRPr="00801C07" w:rsidRDefault="00801C07" w:rsidP="00801C07">
            <w:pPr>
              <w:pStyle w:val="103"/>
            </w:pPr>
            <w:r w:rsidRPr="00801C07">
              <w:t>0,054</w:t>
            </w:r>
          </w:p>
        </w:tc>
      </w:tr>
      <w:tr w:rsidR="00801C07" w:rsidRPr="00FE0CAC" w14:paraId="602DFF76" w14:textId="77777777" w:rsidTr="009615D9">
        <w:trPr>
          <w:trHeight w:val="154"/>
        </w:trPr>
        <w:tc>
          <w:tcPr>
            <w:tcW w:w="820" w:type="dxa"/>
            <w:hideMark/>
          </w:tcPr>
          <w:p w14:paraId="3995BBD4" w14:textId="77777777" w:rsidR="00801C07" w:rsidRPr="00801C07" w:rsidRDefault="00801C07" w:rsidP="00801C07">
            <w:pPr>
              <w:pStyle w:val="103"/>
            </w:pPr>
            <w:r w:rsidRPr="00801C07">
              <w:t>2</w:t>
            </w:r>
          </w:p>
        </w:tc>
        <w:tc>
          <w:tcPr>
            <w:tcW w:w="8706" w:type="dxa"/>
            <w:gridSpan w:val="4"/>
            <w:hideMark/>
          </w:tcPr>
          <w:p w14:paraId="40538BFB" w14:textId="77777777" w:rsidR="00801C07" w:rsidRPr="00801C07" w:rsidRDefault="00801C07" w:rsidP="00801C07">
            <w:pPr>
              <w:pStyle w:val="103"/>
            </w:pPr>
            <w:r w:rsidRPr="00801C07">
              <w:t>С неизолированными стояками:</w:t>
            </w:r>
          </w:p>
        </w:tc>
      </w:tr>
      <w:tr w:rsidR="00801C07" w:rsidRPr="00FE0CAC" w14:paraId="1589824C" w14:textId="77777777" w:rsidTr="009615D9">
        <w:trPr>
          <w:trHeight w:val="464"/>
        </w:trPr>
        <w:tc>
          <w:tcPr>
            <w:tcW w:w="820" w:type="dxa"/>
            <w:hideMark/>
          </w:tcPr>
          <w:p w14:paraId="5FAE458E" w14:textId="77777777" w:rsidR="00801C07" w:rsidRPr="00801C07" w:rsidRDefault="00801C07" w:rsidP="00801C07">
            <w:pPr>
              <w:pStyle w:val="103"/>
            </w:pPr>
            <w:r w:rsidRPr="00801C07">
              <w:t>2.1</w:t>
            </w:r>
          </w:p>
        </w:tc>
        <w:tc>
          <w:tcPr>
            <w:tcW w:w="3003" w:type="dxa"/>
            <w:hideMark/>
          </w:tcPr>
          <w:p w14:paraId="3BAF43CF" w14:textId="77777777" w:rsidR="00801C07" w:rsidRPr="00801C07" w:rsidRDefault="00801C07" w:rsidP="00801C07">
            <w:pPr>
              <w:pStyle w:val="103"/>
            </w:pPr>
            <w:r w:rsidRPr="00801C07">
              <w:t>с полотенцесушителями</w:t>
            </w:r>
          </w:p>
        </w:tc>
        <w:tc>
          <w:tcPr>
            <w:tcW w:w="2722" w:type="dxa"/>
            <w:vMerge w:val="restart"/>
            <w:hideMark/>
          </w:tcPr>
          <w:p w14:paraId="4DC93344" w14:textId="77777777" w:rsidR="00801C07" w:rsidRPr="00801C07" w:rsidRDefault="00801C07" w:rsidP="00801C07">
            <w:pPr>
              <w:pStyle w:val="103"/>
            </w:pPr>
            <w:r w:rsidRPr="00801C07">
              <w:t>Гкал на подогрев 1 куб. метра холодной воды </w:t>
            </w:r>
          </w:p>
        </w:tc>
        <w:tc>
          <w:tcPr>
            <w:tcW w:w="1490" w:type="dxa"/>
            <w:hideMark/>
          </w:tcPr>
          <w:p w14:paraId="3AC09417" w14:textId="77777777" w:rsidR="00801C07" w:rsidRPr="00801C07" w:rsidRDefault="00801C07" w:rsidP="00801C07">
            <w:pPr>
              <w:pStyle w:val="103"/>
            </w:pPr>
            <w:r w:rsidRPr="00801C07">
              <w:t>0,066</w:t>
            </w:r>
          </w:p>
        </w:tc>
        <w:tc>
          <w:tcPr>
            <w:tcW w:w="1491" w:type="dxa"/>
            <w:hideMark/>
          </w:tcPr>
          <w:p w14:paraId="08FE0EC6" w14:textId="77777777" w:rsidR="00801C07" w:rsidRPr="00801C07" w:rsidRDefault="00801C07" w:rsidP="00801C07">
            <w:pPr>
              <w:pStyle w:val="103"/>
            </w:pPr>
            <w:r w:rsidRPr="00801C07">
              <w:t>0,064</w:t>
            </w:r>
          </w:p>
        </w:tc>
      </w:tr>
      <w:tr w:rsidR="00801C07" w:rsidRPr="00FE0CAC" w14:paraId="069D2579" w14:textId="77777777" w:rsidTr="009615D9">
        <w:trPr>
          <w:trHeight w:val="154"/>
        </w:trPr>
        <w:tc>
          <w:tcPr>
            <w:tcW w:w="820" w:type="dxa"/>
            <w:hideMark/>
          </w:tcPr>
          <w:p w14:paraId="57585235" w14:textId="77777777" w:rsidR="00801C07" w:rsidRPr="00801C07" w:rsidRDefault="00801C07" w:rsidP="00801C07">
            <w:pPr>
              <w:pStyle w:val="103"/>
            </w:pPr>
            <w:r w:rsidRPr="00801C07">
              <w:t>2.2</w:t>
            </w:r>
          </w:p>
        </w:tc>
        <w:tc>
          <w:tcPr>
            <w:tcW w:w="3003" w:type="dxa"/>
            <w:hideMark/>
          </w:tcPr>
          <w:p w14:paraId="7256A8B9" w14:textId="77777777" w:rsidR="00801C07" w:rsidRPr="00801C07" w:rsidRDefault="00801C07" w:rsidP="00801C07">
            <w:pPr>
              <w:pStyle w:val="103"/>
            </w:pPr>
            <w:r w:rsidRPr="00801C07">
              <w:t>без полотенцесушителей</w:t>
            </w:r>
          </w:p>
        </w:tc>
        <w:tc>
          <w:tcPr>
            <w:tcW w:w="2722" w:type="dxa"/>
            <w:vMerge/>
            <w:hideMark/>
          </w:tcPr>
          <w:p w14:paraId="0193A983" w14:textId="77777777" w:rsidR="00801C07" w:rsidRPr="00801C07" w:rsidRDefault="00801C07" w:rsidP="00801C07">
            <w:pPr>
              <w:pStyle w:val="103"/>
            </w:pPr>
          </w:p>
        </w:tc>
        <w:tc>
          <w:tcPr>
            <w:tcW w:w="1490" w:type="dxa"/>
            <w:hideMark/>
          </w:tcPr>
          <w:p w14:paraId="18DAB413" w14:textId="77777777" w:rsidR="00801C07" w:rsidRPr="00801C07" w:rsidRDefault="00801C07" w:rsidP="00801C07">
            <w:pPr>
              <w:pStyle w:val="103"/>
            </w:pPr>
            <w:r w:rsidRPr="00801C07">
              <w:t>0,061</w:t>
            </w:r>
          </w:p>
        </w:tc>
        <w:tc>
          <w:tcPr>
            <w:tcW w:w="1491" w:type="dxa"/>
            <w:hideMark/>
          </w:tcPr>
          <w:p w14:paraId="193AFA33" w14:textId="77777777" w:rsidR="00801C07" w:rsidRPr="00801C07" w:rsidRDefault="00801C07" w:rsidP="00801C07">
            <w:pPr>
              <w:pStyle w:val="103"/>
            </w:pPr>
            <w:r w:rsidRPr="00801C07">
              <w:t>0,059</w:t>
            </w:r>
          </w:p>
        </w:tc>
      </w:tr>
    </w:tbl>
    <w:p w14:paraId="55069963" w14:textId="77777777" w:rsidR="00095248" w:rsidRPr="00095248" w:rsidRDefault="00095248" w:rsidP="00095248">
      <w:pPr>
        <w:pStyle w:val="a1"/>
      </w:pPr>
    </w:p>
    <w:p w14:paraId="09DC3B5E" w14:textId="77777777" w:rsidR="0080215E" w:rsidRDefault="0080215E" w:rsidP="0080215E">
      <w:pPr>
        <w:pStyle w:val="111"/>
      </w:pPr>
      <w:r>
        <w:lastRenderedPageBreak/>
        <w:t>Описание значений тепловых нагрузок, указанных в договорах теплоснабжения.</w:t>
      </w:r>
    </w:p>
    <w:p w14:paraId="37387C3D" w14:textId="77777777" w:rsidR="00D36234" w:rsidRPr="00D36234" w:rsidRDefault="00D36234" w:rsidP="00D36234">
      <w:pPr>
        <w:pStyle w:val="a1"/>
      </w:pPr>
      <w:r w:rsidRPr="00D36234">
        <w:t xml:space="preserve">В таблице </w:t>
      </w:r>
      <w:r w:rsidRPr="00D36234">
        <w:fldChar w:fldCharType="begin"/>
      </w:r>
      <w:r w:rsidRPr="00D36234">
        <w:instrText xml:space="preserve"> REF _Ref525651801 \h </w:instrText>
      </w:r>
      <w:r w:rsidRPr="00D36234">
        <w:fldChar w:fldCharType="separate"/>
      </w:r>
      <w:r w:rsidR="00D01E94">
        <w:rPr>
          <w:noProof/>
        </w:rPr>
        <w:t>22</w:t>
      </w:r>
      <w:r w:rsidRPr="00D36234">
        <w:fldChar w:fldCharType="end"/>
      </w:r>
      <w:r w:rsidRPr="00D36234">
        <w:t xml:space="preserve"> представлены значения договорных тепловых нагрузок в зонах действия каждого источника тепловой энергии.</w:t>
      </w:r>
      <w:bookmarkStart w:id="41" w:name="_Ref513450215"/>
    </w:p>
    <w:p w14:paraId="0D0312B2" w14:textId="77777777" w:rsidR="00D36234" w:rsidRPr="00D36234" w:rsidRDefault="00D36234" w:rsidP="00D36234">
      <w:pPr>
        <w:pStyle w:val="a1"/>
      </w:pPr>
    </w:p>
    <w:p w14:paraId="49F0E4AB" w14:textId="77777777" w:rsidR="00D36234" w:rsidRPr="00D36234" w:rsidRDefault="00D36234" w:rsidP="00D36234">
      <w:bookmarkStart w:id="42" w:name="_Ref523406766"/>
      <w:bookmarkStart w:id="43" w:name="_Ref523476129"/>
      <w:r w:rsidRPr="00D36234">
        <w:t xml:space="preserve">Таблица </w:t>
      </w:r>
      <w:fldSimple w:instr=" SEQ Таблица \* ARABIC ">
        <w:bookmarkStart w:id="44" w:name="_Ref525651801"/>
        <w:r w:rsidR="00D01E94">
          <w:rPr>
            <w:noProof/>
          </w:rPr>
          <w:t>22</w:t>
        </w:r>
        <w:bookmarkEnd w:id="44"/>
      </w:fldSimple>
      <w:bookmarkEnd w:id="41"/>
      <w:bookmarkEnd w:id="42"/>
      <w:r w:rsidRPr="00D36234">
        <w:t xml:space="preserve"> – </w:t>
      </w:r>
      <w:bookmarkEnd w:id="43"/>
      <w:r w:rsidRPr="00D36234">
        <w:t>Договорные тепловые нагрузки</w:t>
      </w:r>
    </w:p>
    <w:tbl>
      <w:tblPr>
        <w:tblStyle w:val="af0"/>
        <w:tblW w:w="5000" w:type="pct"/>
        <w:tblLayout w:type="fixed"/>
        <w:tblLook w:val="04A0" w:firstRow="1" w:lastRow="0" w:firstColumn="1" w:lastColumn="0" w:noHBand="0" w:noVBand="1"/>
      </w:tblPr>
      <w:tblGrid>
        <w:gridCol w:w="2124"/>
        <w:gridCol w:w="2833"/>
        <w:gridCol w:w="1417"/>
        <w:gridCol w:w="1134"/>
        <w:gridCol w:w="999"/>
        <w:gridCol w:w="1121"/>
      </w:tblGrid>
      <w:tr w:rsidR="0064189E" w:rsidRPr="00D36234" w14:paraId="0CBA9F49" w14:textId="77777777" w:rsidTr="0064189E">
        <w:trPr>
          <w:trHeight w:val="300"/>
        </w:trPr>
        <w:tc>
          <w:tcPr>
            <w:tcW w:w="1103" w:type="pct"/>
            <w:vMerge w:val="restart"/>
            <w:hideMark/>
          </w:tcPr>
          <w:p w14:paraId="6BC53962" w14:textId="77777777" w:rsidR="0064189E" w:rsidRPr="00D36234" w:rsidRDefault="0064189E" w:rsidP="00D36234">
            <w:pPr>
              <w:pStyle w:val="103"/>
              <w:rPr>
                <w:lang w:eastAsia="ru-RU"/>
              </w:rPr>
            </w:pPr>
            <w:r w:rsidRPr="00D36234">
              <w:rPr>
                <w:lang w:eastAsia="ru-RU"/>
              </w:rPr>
              <w:t>Наименование источника</w:t>
            </w:r>
          </w:p>
        </w:tc>
        <w:tc>
          <w:tcPr>
            <w:tcW w:w="1471" w:type="pct"/>
            <w:vMerge w:val="restart"/>
            <w:hideMark/>
          </w:tcPr>
          <w:p w14:paraId="083744BD" w14:textId="77777777" w:rsidR="0064189E" w:rsidRPr="00D36234" w:rsidRDefault="0064189E" w:rsidP="00D36234">
            <w:pPr>
              <w:pStyle w:val="103"/>
              <w:rPr>
                <w:lang w:eastAsia="ru-RU"/>
              </w:rPr>
            </w:pPr>
            <w:r w:rsidRPr="00D36234">
              <w:rPr>
                <w:lang w:eastAsia="ru-RU"/>
              </w:rPr>
              <w:t>Адрес источника</w:t>
            </w:r>
          </w:p>
        </w:tc>
        <w:tc>
          <w:tcPr>
            <w:tcW w:w="2426" w:type="pct"/>
            <w:gridSpan w:val="4"/>
            <w:noWrap/>
            <w:hideMark/>
          </w:tcPr>
          <w:p w14:paraId="4B54BBEF" w14:textId="77777777" w:rsidR="0064189E" w:rsidRPr="00D36234" w:rsidRDefault="0064189E" w:rsidP="00D36234">
            <w:pPr>
              <w:pStyle w:val="103"/>
              <w:rPr>
                <w:lang w:eastAsia="ru-RU"/>
              </w:rPr>
            </w:pPr>
            <w:r w:rsidRPr="00D36234">
              <w:rPr>
                <w:lang w:eastAsia="ru-RU"/>
              </w:rPr>
              <w:t>Подключенная нагрузка, Гкал/час</w:t>
            </w:r>
          </w:p>
        </w:tc>
      </w:tr>
      <w:tr w:rsidR="0064189E" w:rsidRPr="00D36234" w14:paraId="0CF6D70C" w14:textId="77777777" w:rsidTr="0064189E">
        <w:trPr>
          <w:trHeight w:val="300"/>
        </w:trPr>
        <w:tc>
          <w:tcPr>
            <w:tcW w:w="1103" w:type="pct"/>
            <w:vMerge/>
            <w:hideMark/>
          </w:tcPr>
          <w:p w14:paraId="5E40BB26" w14:textId="77777777" w:rsidR="0064189E" w:rsidRPr="00D36234" w:rsidRDefault="0064189E" w:rsidP="00D36234">
            <w:pPr>
              <w:pStyle w:val="103"/>
              <w:rPr>
                <w:lang w:eastAsia="ru-RU"/>
              </w:rPr>
            </w:pPr>
          </w:p>
        </w:tc>
        <w:tc>
          <w:tcPr>
            <w:tcW w:w="1471" w:type="pct"/>
            <w:vMerge/>
            <w:hideMark/>
          </w:tcPr>
          <w:p w14:paraId="74588B20" w14:textId="77777777" w:rsidR="0064189E" w:rsidRPr="00D36234" w:rsidRDefault="0064189E" w:rsidP="00D36234">
            <w:pPr>
              <w:pStyle w:val="103"/>
              <w:rPr>
                <w:lang w:eastAsia="ru-RU"/>
              </w:rPr>
            </w:pPr>
          </w:p>
        </w:tc>
        <w:tc>
          <w:tcPr>
            <w:tcW w:w="736" w:type="pct"/>
            <w:noWrap/>
            <w:hideMark/>
          </w:tcPr>
          <w:p w14:paraId="03DE412A" w14:textId="77777777" w:rsidR="0064189E" w:rsidRPr="00D36234" w:rsidRDefault="0064189E" w:rsidP="00D36234">
            <w:pPr>
              <w:pStyle w:val="103"/>
              <w:rPr>
                <w:lang w:eastAsia="ru-RU"/>
              </w:rPr>
            </w:pPr>
            <w:r w:rsidRPr="00D36234">
              <w:rPr>
                <w:lang w:eastAsia="ru-RU"/>
              </w:rPr>
              <w:t>ОВ</w:t>
            </w:r>
          </w:p>
        </w:tc>
        <w:tc>
          <w:tcPr>
            <w:tcW w:w="589" w:type="pct"/>
            <w:noWrap/>
            <w:hideMark/>
          </w:tcPr>
          <w:p w14:paraId="0076A986" w14:textId="77777777" w:rsidR="0064189E" w:rsidRPr="00D36234" w:rsidRDefault="0064189E" w:rsidP="00D36234">
            <w:pPr>
              <w:pStyle w:val="103"/>
              <w:rPr>
                <w:lang w:eastAsia="ru-RU"/>
              </w:rPr>
            </w:pPr>
            <w:r w:rsidRPr="00D36234">
              <w:rPr>
                <w:lang w:eastAsia="ru-RU"/>
              </w:rPr>
              <w:t>ГВСсрч.</w:t>
            </w:r>
          </w:p>
        </w:tc>
        <w:tc>
          <w:tcPr>
            <w:tcW w:w="519" w:type="pct"/>
            <w:noWrap/>
            <w:hideMark/>
          </w:tcPr>
          <w:p w14:paraId="6352352C" w14:textId="77777777" w:rsidR="0064189E" w:rsidRPr="00D36234" w:rsidRDefault="0064189E" w:rsidP="00D36234">
            <w:pPr>
              <w:pStyle w:val="103"/>
              <w:rPr>
                <w:lang w:eastAsia="ru-RU"/>
              </w:rPr>
            </w:pPr>
            <w:r w:rsidRPr="00D36234">
              <w:rPr>
                <w:lang w:eastAsia="ru-RU"/>
              </w:rPr>
              <w:t>Технол.</w:t>
            </w:r>
          </w:p>
        </w:tc>
        <w:tc>
          <w:tcPr>
            <w:tcW w:w="582" w:type="pct"/>
            <w:noWrap/>
            <w:hideMark/>
          </w:tcPr>
          <w:p w14:paraId="63CEBB5D" w14:textId="77777777" w:rsidR="0064189E" w:rsidRPr="00D36234" w:rsidRDefault="0064189E" w:rsidP="00D36234">
            <w:pPr>
              <w:pStyle w:val="103"/>
              <w:rPr>
                <w:lang w:eastAsia="ru-RU"/>
              </w:rPr>
            </w:pPr>
            <w:r w:rsidRPr="00D36234">
              <w:rPr>
                <w:lang w:eastAsia="ru-RU"/>
              </w:rPr>
              <w:t>Всего</w:t>
            </w:r>
          </w:p>
        </w:tc>
      </w:tr>
      <w:tr w:rsidR="0064189E" w:rsidRPr="00D36234" w14:paraId="42F76D3E" w14:textId="77777777" w:rsidTr="0064189E">
        <w:trPr>
          <w:trHeight w:val="300"/>
        </w:trPr>
        <w:tc>
          <w:tcPr>
            <w:tcW w:w="1103" w:type="pct"/>
            <w:noWrap/>
            <w:hideMark/>
          </w:tcPr>
          <w:p w14:paraId="6CE5921B" w14:textId="77777777" w:rsidR="0064189E" w:rsidRPr="0064189E" w:rsidRDefault="0064189E" w:rsidP="0064189E">
            <w:pPr>
              <w:pStyle w:val="103"/>
            </w:pPr>
            <w:r w:rsidRPr="0064189E">
              <w:t>Котельная №107</w:t>
            </w:r>
          </w:p>
        </w:tc>
        <w:tc>
          <w:tcPr>
            <w:tcW w:w="1471" w:type="pct"/>
            <w:hideMark/>
          </w:tcPr>
          <w:p w14:paraId="3E230920" w14:textId="1453FB29" w:rsidR="0064189E" w:rsidRPr="0064189E" w:rsidRDefault="0064189E" w:rsidP="0064189E">
            <w:pPr>
              <w:pStyle w:val="103"/>
            </w:pPr>
            <w:r w:rsidRPr="0064189E">
              <w:t>ст. Еремизино-Борисовская, ул. Школьная, 35</w:t>
            </w:r>
          </w:p>
        </w:tc>
        <w:tc>
          <w:tcPr>
            <w:tcW w:w="736" w:type="pct"/>
            <w:noWrap/>
            <w:hideMark/>
          </w:tcPr>
          <w:p w14:paraId="6121D914" w14:textId="77777777" w:rsidR="0064189E" w:rsidRPr="0064189E" w:rsidRDefault="0064189E" w:rsidP="0064189E">
            <w:pPr>
              <w:pStyle w:val="103"/>
            </w:pPr>
            <w:r w:rsidRPr="0064189E">
              <w:t>0,33</w:t>
            </w:r>
          </w:p>
        </w:tc>
        <w:tc>
          <w:tcPr>
            <w:tcW w:w="589" w:type="pct"/>
            <w:noWrap/>
            <w:hideMark/>
          </w:tcPr>
          <w:p w14:paraId="6A91C6E7" w14:textId="77777777" w:rsidR="0064189E" w:rsidRPr="0064189E" w:rsidRDefault="0064189E" w:rsidP="0064189E">
            <w:pPr>
              <w:pStyle w:val="103"/>
            </w:pPr>
            <w:r w:rsidRPr="0064189E">
              <w:t>0,00</w:t>
            </w:r>
          </w:p>
        </w:tc>
        <w:tc>
          <w:tcPr>
            <w:tcW w:w="519" w:type="pct"/>
            <w:noWrap/>
            <w:hideMark/>
          </w:tcPr>
          <w:p w14:paraId="758888AC" w14:textId="77777777" w:rsidR="0064189E" w:rsidRPr="0064189E" w:rsidRDefault="0064189E" w:rsidP="0064189E">
            <w:pPr>
              <w:pStyle w:val="103"/>
            </w:pPr>
            <w:r w:rsidRPr="0064189E">
              <w:t>0,00</w:t>
            </w:r>
          </w:p>
        </w:tc>
        <w:tc>
          <w:tcPr>
            <w:tcW w:w="582" w:type="pct"/>
            <w:noWrap/>
            <w:hideMark/>
          </w:tcPr>
          <w:p w14:paraId="11F018E3" w14:textId="77777777" w:rsidR="0064189E" w:rsidRPr="0064189E" w:rsidRDefault="0064189E" w:rsidP="0064189E">
            <w:pPr>
              <w:pStyle w:val="103"/>
            </w:pPr>
            <w:r w:rsidRPr="0064189E">
              <w:t>0,33</w:t>
            </w:r>
          </w:p>
        </w:tc>
      </w:tr>
      <w:tr w:rsidR="0064189E" w:rsidRPr="00D36234" w14:paraId="5B61060D" w14:textId="77777777" w:rsidTr="0064189E">
        <w:trPr>
          <w:trHeight w:val="510"/>
        </w:trPr>
        <w:tc>
          <w:tcPr>
            <w:tcW w:w="1103" w:type="pct"/>
            <w:noWrap/>
            <w:hideMark/>
          </w:tcPr>
          <w:p w14:paraId="4FA87A08" w14:textId="77777777" w:rsidR="0064189E" w:rsidRPr="0064189E" w:rsidRDefault="0064189E" w:rsidP="0064189E">
            <w:pPr>
              <w:pStyle w:val="103"/>
            </w:pPr>
            <w:r w:rsidRPr="0064189E">
              <w:t>Котельная №118</w:t>
            </w:r>
          </w:p>
        </w:tc>
        <w:tc>
          <w:tcPr>
            <w:tcW w:w="1471" w:type="pct"/>
            <w:hideMark/>
          </w:tcPr>
          <w:p w14:paraId="0D5E6C03" w14:textId="78C1137D" w:rsidR="0064189E" w:rsidRPr="0064189E" w:rsidRDefault="0064189E" w:rsidP="0064189E">
            <w:pPr>
              <w:pStyle w:val="103"/>
            </w:pPr>
            <w:r w:rsidRPr="0064189E">
              <w:t>ст. Еремизино-Борисовская, ул. Кубанская, 113</w:t>
            </w:r>
          </w:p>
        </w:tc>
        <w:tc>
          <w:tcPr>
            <w:tcW w:w="736" w:type="pct"/>
            <w:noWrap/>
            <w:hideMark/>
          </w:tcPr>
          <w:p w14:paraId="7A62602A" w14:textId="77777777" w:rsidR="0064189E" w:rsidRPr="0064189E" w:rsidRDefault="0064189E" w:rsidP="0064189E">
            <w:pPr>
              <w:pStyle w:val="103"/>
            </w:pPr>
            <w:r w:rsidRPr="0064189E">
              <w:t>0,06</w:t>
            </w:r>
          </w:p>
        </w:tc>
        <w:tc>
          <w:tcPr>
            <w:tcW w:w="589" w:type="pct"/>
            <w:noWrap/>
            <w:hideMark/>
          </w:tcPr>
          <w:p w14:paraId="2B102A7D" w14:textId="77777777" w:rsidR="0064189E" w:rsidRPr="0064189E" w:rsidRDefault="0064189E" w:rsidP="0064189E">
            <w:pPr>
              <w:pStyle w:val="103"/>
            </w:pPr>
            <w:r w:rsidRPr="0064189E">
              <w:t>0,00</w:t>
            </w:r>
          </w:p>
        </w:tc>
        <w:tc>
          <w:tcPr>
            <w:tcW w:w="519" w:type="pct"/>
            <w:noWrap/>
            <w:hideMark/>
          </w:tcPr>
          <w:p w14:paraId="263AC15F" w14:textId="77777777" w:rsidR="0064189E" w:rsidRPr="0064189E" w:rsidRDefault="0064189E" w:rsidP="0064189E">
            <w:pPr>
              <w:pStyle w:val="103"/>
            </w:pPr>
            <w:r w:rsidRPr="0064189E">
              <w:t>0,00</w:t>
            </w:r>
          </w:p>
        </w:tc>
        <w:tc>
          <w:tcPr>
            <w:tcW w:w="582" w:type="pct"/>
            <w:noWrap/>
            <w:hideMark/>
          </w:tcPr>
          <w:p w14:paraId="371929B0" w14:textId="09C5A76C" w:rsidR="0064189E" w:rsidRPr="0064189E" w:rsidRDefault="0064189E" w:rsidP="0064189E">
            <w:pPr>
              <w:pStyle w:val="103"/>
            </w:pPr>
            <w:r w:rsidRPr="0064189E">
              <w:t>0,06</w:t>
            </w:r>
          </w:p>
        </w:tc>
      </w:tr>
    </w:tbl>
    <w:p w14:paraId="4FA12249" w14:textId="77777777" w:rsidR="00095248" w:rsidRPr="00095248" w:rsidRDefault="00095248" w:rsidP="00095248">
      <w:pPr>
        <w:pStyle w:val="a1"/>
      </w:pPr>
    </w:p>
    <w:p w14:paraId="09DC3B5F" w14:textId="77777777" w:rsidR="0080215E" w:rsidRDefault="0080215E" w:rsidP="0080215E">
      <w:pPr>
        <w:pStyle w:val="111"/>
      </w:pPr>
      <w:r>
        <w:t>Описание сравнения величины договорной и расчетной тепловой нагрузки по зоне действия каждого источника тепловой энергии.</w:t>
      </w:r>
    </w:p>
    <w:p w14:paraId="76B31E92" w14:textId="77777777" w:rsidR="0064189E" w:rsidRPr="0064189E" w:rsidRDefault="0064189E" w:rsidP="0064189E">
      <w:pPr>
        <w:pStyle w:val="a1"/>
        <w:rPr>
          <w:rStyle w:val="120"/>
          <w:iCs/>
          <w:color w:val="auto"/>
        </w:rPr>
      </w:pPr>
      <w:r w:rsidRPr="0064189E">
        <w:rPr>
          <w:rStyle w:val="120"/>
          <w:iCs/>
          <w:color w:val="auto"/>
        </w:rPr>
        <w:t>Данные с приборов учета, достаточные для определения расчетной тепловой нагрузки, отсутствуют. Кроме того, на некоторых источниках тепловой энергии приборы учета не установлены.</w:t>
      </w:r>
    </w:p>
    <w:p w14:paraId="01886C05" w14:textId="6F64860C" w:rsidR="000F7ADE" w:rsidRDefault="000F7ADE">
      <w:pPr>
        <w:spacing w:after="160"/>
        <w:ind w:firstLine="709"/>
        <w:jc w:val="left"/>
        <w:rPr>
          <w:rFonts w:eastAsiaTheme="majorEastAsia"/>
          <w:b/>
          <w:bCs/>
        </w:rPr>
      </w:pPr>
    </w:p>
    <w:p w14:paraId="09DC3B60" w14:textId="77777777" w:rsidR="0080215E" w:rsidRDefault="0080215E" w:rsidP="0080215E">
      <w:pPr>
        <w:pStyle w:val="11"/>
      </w:pPr>
      <w:r>
        <w:t>Балансы тепловой мощности и тепловой нагрузки в зонах действия источников тепловой энергии.</w:t>
      </w:r>
    </w:p>
    <w:p w14:paraId="09DC3B61" w14:textId="77777777" w:rsidR="0080215E" w:rsidRDefault="0080215E" w:rsidP="0080215E">
      <w:pPr>
        <w:pStyle w:val="111"/>
      </w:pPr>
      <w: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p>
    <w:p w14:paraId="7A77C6F4" w14:textId="77777777" w:rsidR="00D56A1A" w:rsidRPr="00D56A1A" w:rsidRDefault="00D56A1A" w:rsidP="00D56A1A">
      <w:pPr>
        <w:pStyle w:val="a1"/>
      </w:pPr>
      <w:r w:rsidRPr="00D56A1A">
        <w:t>Постановление Правительства РФ от 22.02.2012 г. №154 «О требованиях к схемам теплоснабжения, порядку их разработки и утверждения» вводит следующие понятия:</w:t>
      </w:r>
    </w:p>
    <w:p w14:paraId="60186D29" w14:textId="77777777" w:rsidR="00D56A1A" w:rsidRPr="00D56A1A" w:rsidRDefault="00D56A1A" w:rsidP="00D56A1A">
      <w:pPr>
        <w:pStyle w:val="a1"/>
      </w:pPr>
      <w:r w:rsidRPr="00D56A1A">
        <w:t>1. 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242094BD" w14:textId="77777777" w:rsidR="00D56A1A" w:rsidRPr="00D56A1A" w:rsidRDefault="00D56A1A" w:rsidP="00D56A1A">
      <w:pPr>
        <w:pStyle w:val="a1"/>
      </w:pPr>
      <w:r w:rsidRPr="00D56A1A">
        <w:t xml:space="preserve">2. 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w:t>
      </w:r>
      <w:r w:rsidRPr="00D56A1A">
        <w:lastRenderedPageBreak/>
        <w:t>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10F6DE25" w14:textId="77777777" w:rsidR="00D56A1A" w:rsidRPr="00D56A1A" w:rsidRDefault="00D56A1A" w:rsidP="00D56A1A">
      <w:pPr>
        <w:pStyle w:val="a1"/>
      </w:pPr>
      <w:r w:rsidRPr="00D56A1A">
        <w:t>3. 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14:paraId="69B4EFDB" w14:textId="60D4B82A" w:rsidR="00D56A1A" w:rsidRPr="00D56A1A" w:rsidRDefault="00D56A1A" w:rsidP="00D56A1A">
      <w:pPr>
        <w:pStyle w:val="a1"/>
      </w:pPr>
      <w:r w:rsidRPr="00D56A1A">
        <w:t>Для каждого из источников теплоснабжения были сформированы балансы установленной, располагаемой тепловой мощности, тепловой мощности нетто, потерь тепловой мощности в тепловых сетях и присоединенной теплов</w:t>
      </w:r>
      <w:r w:rsidR="00C6693F">
        <w:t xml:space="preserve">ой нагрузки. Указанные балансы </w:t>
      </w:r>
      <w:r w:rsidRPr="00D56A1A">
        <w:t xml:space="preserve">представлены в таблице </w:t>
      </w:r>
      <w:r w:rsidRPr="00D56A1A">
        <w:fldChar w:fldCharType="begin"/>
      </w:r>
      <w:r w:rsidRPr="00D56A1A">
        <w:instrText xml:space="preserve"> REF _Ref524700076 \h </w:instrText>
      </w:r>
      <w:r w:rsidRPr="00D56A1A">
        <w:fldChar w:fldCharType="separate"/>
      </w:r>
      <w:r w:rsidR="00D01E94">
        <w:rPr>
          <w:noProof/>
        </w:rPr>
        <w:t>23</w:t>
      </w:r>
      <w:r w:rsidRPr="00D56A1A">
        <w:fldChar w:fldCharType="end"/>
      </w:r>
      <w:r w:rsidRPr="00D56A1A">
        <w:t>.</w:t>
      </w:r>
    </w:p>
    <w:p w14:paraId="5D628A29" w14:textId="77777777" w:rsidR="00D56A1A" w:rsidRPr="00D56A1A" w:rsidRDefault="00D56A1A" w:rsidP="00D56A1A">
      <w:pPr>
        <w:pStyle w:val="a1"/>
      </w:pPr>
    </w:p>
    <w:p w14:paraId="285B2C6D" w14:textId="77777777" w:rsidR="00D56A1A" w:rsidRPr="00D56A1A" w:rsidRDefault="00D56A1A" w:rsidP="00D56A1A">
      <w:pPr>
        <w:sectPr w:rsidR="00D56A1A" w:rsidRPr="00D56A1A">
          <w:pgSz w:w="11906" w:h="16838"/>
          <w:pgMar w:top="1134" w:right="567" w:bottom="1134" w:left="1701" w:header="708" w:footer="708" w:gutter="0"/>
          <w:cols w:space="720"/>
        </w:sectPr>
      </w:pPr>
    </w:p>
    <w:p w14:paraId="4CC409CB" w14:textId="77777777" w:rsidR="00D56A1A" w:rsidRPr="00D56A1A" w:rsidRDefault="00D56A1A" w:rsidP="00D56A1A">
      <w:pPr>
        <w:pStyle w:val="af8"/>
      </w:pPr>
      <w:bookmarkStart w:id="45" w:name="_Ref513473357"/>
      <w:r w:rsidRPr="00D56A1A">
        <w:lastRenderedPageBreak/>
        <w:t xml:space="preserve">Таблица </w:t>
      </w:r>
      <w:fldSimple w:instr=" SEQ Таблица \* ARABIC ">
        <w:bookmarkStart w:id="46" w:name="_Ref524700076"/>
        <w:r w:rsidR="00D01E94">
          <w:rPr>
            <w:noProof/>
          </w:rPr>
          <w:t>23</w:t>
        </w:r>
        <w:bookmarkEnd w:id="46"/>
      </w:fldSimple>
      <w:bookmarkEnd w:id="45"/>
      <w:r w:rsidRPr="00D56A1A">
        <w:t xml:space="preserve"> – Балансы установленной, располагаемой тепловой мощности и тепловой мощности нетто, потери тепловой мощности в тепловых сетях и присоединенной тепловой нагрузки по каждому источнику </w:t>
      </w:r>
    </w:p>
    <w:tbl>
      <w:tblPr>
        <w:tblW w:w="15150" w:type="dxa"/>
        <w:tblInd w:w="-289" w:type="dxa"/>
        <w:tblLayout w:type="fixed"/>
        <w:tblLook w:val="04A0" w:firstRow="1" w:lastRow="0" w:firstColumn="1" w:lastColumn="0" w:noHBand="0" w:noVBand="1"/>
      </w:tblPr>
      <w:tblGrid>
        <w:gridCol w:w="606"/>
        <w:gridCol w:w="1944"/>
        <w:gridCol w:w="3543"/>
        <w:gridCol w:w="1276"/>
        <w:gridCol w:w="1424"/>
        <w:gridCol w:w="1237"/>
        <w:gridCol w:w="856"/>
        <w:gridCol w:w="648"/>
        <w:gridCol w:w="1233"/>
        <w:gridCol w:w="1264"/>
        <w:gridCol w:w="1119"/>
      </w:tblGrid>
      <w:tr w:rsidR="00D56A1A" w14:paraId="29D0787B" w14:textId="77777777" w:rsidTr="000F7ADE">
        <w:trPr>
          <w:trHeight w:val="1157"/>
          <w:tblHeader/>
        </w:trPr>
        <w:tc>
          <w:tcPr>
            <w:tcW w:w="606" w:type="dxa"/>
            <w:vMerge w:val="restart"/>
            <w:tcBorders>
              <w:top w:val="single" w:sz="4" w:space="0" w:color="auto"/>
              <w:left w:val="single" w:sz="4" w:space="0" w:color="auto"/>
              <w:bottom w:val="single" w:sz="4" w:space="0" w:color="auto"/>
              <w:right w:val="single" w:sz="4" w:space="0" w:color="auto"/>
            </w:tcBorders>
            <w:vAlign w:val="center"/>
            <w:hideMark/>
          </w:tcPr>
          <w:p w14:paraId="17B8936E" w14:textId="77777777" w:rsidR="00D56A1A" w:rsidRPr="00D56A1A" w:rsidRDefault="00D56A1A" w:rsidP="000F7ADE">
            <w:pPr>
              <w:pStyle w:val="103"/>
            </w:pPr>
            <w:r w:rsidRPr="00D56A1A">
              <w:t>№</w:t>
            </w:r>
          </w:p>
        </w:tc>
        <w:tc>
          <w:tcPr>
            <w:tcW w:w="1944" w:type="dxa"/>
            <w:vMerge w:val="restart"/>
            <w:tcBorders>
              <w:top w:val="single" w:sz="4" w:space="0" w:color="auto"/>
              <w:left w:val="single" w:sz="4" w:space="0" w:color="auto"/>
              <w:bottom w:val="single" w:sz="4" w:space="0" w:color="auto"/>
              <w:right w:val="single" w:sz="4" w:space="0" w:color="auto"/>
            </w:tcBorders>
            <w:vAlign w:val="center"/>
            <w:hideMark/>
          </w:tcPr>
          <w:p w14:paraId="1EFC9EE8" w14:textId="77777777" w:rsidR="00D56A1A" w:rsidRPr="00D56A1A" w:rsidRDefault="00D56A1A" w:rsidP="000F7ADE">
            <w:pPr>
              <w:pStyle w:val="103"/>
            </w:pPr>
            <w:r w:rsidRPr="00D56A1A">
              <w:t>Наименование котельной</w:t>
            </w:r>
          </w:p>
        </w:tc>
        <w:tc>
          <w:tcPr>
            <w:tcW w:w="3543" w:type="dxa"/>
            <w:vMerge w:val="restart"/>
            <w:tcBorders>
              <w:top w:val="single" w:sz="4" w:space="0" w:color="auto"/>
              <w:left w:val="single" w:sz="4" w:space="0" w:color="auto"/>
              <w:bottom w:val="single" w:sz="4" w:space="0" w:color="auto"/>
              <w:right w:val="single" w:sz="4" w:space="0" w:color="auto"/>
            </w:tcBorders>
            <w:vAlign w:val="center"/>
            <w:hideMark/>
          </w:tcPr>
          <w:p w14:paraId="5C68E9BE" w14:textId="77777777" w:rsidR="00D56A1A" w:rsidRPr="00D56A1A" w:rsidRDefault="00D56A1A" w:rsidP="000F7ADE">
            <w:pPr>
              <w:pStyle w:val="103"/>
            </w:pPr>
            <w:r w:rsidRPr="00D56A1A">
              <w:t>Адрес</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3FDC1875" w14:textId="77777777" w:rsidR="00D56A1A" w:rsidRPr="00D56A1A" w:rsidRDefault="00D56A1A" w:rsidP="000F7ADE">
            <w:pPr>
              <w:pStyle w:val="103"/>
            </w:pPr>
            <w:r w:rsidRPr="00D56A1A">
              <w:t>Установленная тепловая мощность котлов, Гкал/ч</w:t>
            </w:r>
          </w:p>
        </w:tc>
        <w:tc>
          <w:tcPr>
            <w:tcW w:w="1424" w:type="dxa"/>
            <w:vMerge w:val="restart"/>
            <w:tcBorders>
              <w:top w:val="single" w:sz="4" w:space="0" w:color="auto"/>
              <w:left w:val="single" w:sz="4" w:space="0" w:color="auto"/>
              <w:bottom w:val="single" w:sz="4" w:space="0" w:color="auto"/>
              <w:right w:val="single" w:sz="4" w:space="0" w:color="auto"/>
            </w:tcBorders>
            <w:vAlign w:val="center"/>
            <w:hideMark/>
          </w:tcPr>
          <w:p w14:paraId="79A312B2" w14:textId="77777777" w:rsidR="00D56A1A" w:rsidRPr="00D56A1A" w:rsidRDefault="00D56A1A" w:rsidP="000F7ADE">
            <w:pPr>
              <w:pStyle w:val="103"/>
            </w:pPr>
            <w:r w:rsidRPr="00D56A1A">
              <w:t>Располагаемая тепловая мощность котельной, Гкал/ч</w:t>
            </w:r>
          </w:p>
        </w:tc>
        <w:tc>
          <w:tcPr>
            <w:tcW w:w="1237" w:type="dxa"/>
            <w:vMerge w:val="restart"/>
            <w:tcBorders>
              <w:top w:val="single" w:sz="4" w:space="0" w:color="auto"/>
              <w:left w:val="single" w:sz="4" w:space="0" w:color="auto"/>
              <w:bottom w:val="single" w:sz="4" w:space="0" w:color="auto"/>
              <w:right w:val="single" w:sz="4" w:space="0" w:color="auto"/>
            </w:tcBorders>
            <w:vAlign w:val="center"/>
            <w:hideMark/>
          </w:tcPr>
          <w:p w14:paraId="001140D6" w14:textId="77777777" w:rsidR="00D56A1A" w:rsidRPr="00D56A1A" w:rsidRDefault="00D56A1A" w:rsidP="000F7ADE">
            <w:pPr>
              <w:pStyle w:val="103"/>
            </w:pPr>
            <w:r w:rsidRPr="00D56A1A">
              <w:t>Тепловая мощность источника нетто, Гкал/ч</w:t>
            </w:r>
          </w:p>
        </w:tc>
        <w:tc>
          <w:tcPr>
            <w:tcW w:w="1504" w:type="dxa"/>
            <w:gridSpan w:val="2"/>
            <w:tcBorders>
              <w:top w:val="single" w:sz="4" w:space="0" w:color="auto"/>
              <w:left w:val="nil"/>
              <w:bottom w:val="single" w:sz="4" w:space="0" w:color="auto"/>
              <w:right w:val="single" w:sz="4" w:space="0" w:color="auto"/>
            </w:tcBorders>
            <w:vAlign w:val="center"/>
            <w:hideMark/>
          </w:tcPr>
          <w:p w14:paraId="30F1031F" w14:textId="77777777" w:rsidR="00D56A1A" w:rsidRPr="00D56A1A" w:rsidRDefault="00D56A1A" w:rsidP="000F7ADE">
            <w:pPr>
              <w:pStyle w:val="103"/>
            </w:pPr>
            <w:r w:rsidRPr="00D56A1A">
              <w:t>Потери в тепловых сетях</w:t>
            </w:r>
          </w:p>
        </w:tc>
        <w:tc>
          <w:tcPr>
            <w:tcW w:w="1233" w:type="dxa"/>
            <w:vMerge w:val="restart"/>
            <w:tcBorders>
              <w:top w:val="single" w:sz="4" w:space="0" w:color="auto"/>
              <w:left w:val="single" w:sz="4" w:space="0" w:color="auto"/>
              <w:bottom w:val="single" w:sz="4" w:space="0" w:color="auto"/>
              <w:right w:val="single" w:sz="4" w:space="0" w:color="auto"/>
            </w:tcBorders>
            <w:vAlign w:val="center"/>
            <w:hideMark/>
          </w:tcPr>
          <w:p w14:paraId="29118AA4" w14:textId="77777777" w:rsidR="00D56A1A" w:rsidRPr="00D56A1A" w:rsidRDefault="00D56A1A" w:rsidP="000F7ADE">
            <w:pPr>
              <w:pStyle w:val="103"/>
            </w:pPr>
            <w:r w:rsidRPr="00D56A1A">
              <w:t>Присоединенная нагрузка, Гкал/ч</w:t>
            </w:r>
          </w:p>
        </w:tc>
        <w:tc>
          <w:tcPr>
            <w:tcW w:w="2383" w:type="dxa"/>
            <w:gridSpan w:val="2"/>
            <w:tcBorders>
              <w:top w:val="single" w:sz="4" w:space="0" w:color="auto"/>
              <w:left w:val="nil"/>
              <w:bottom w:val="single" w:sz="4" w:space="0" w:color="auto"/>
              <w:right w:val="single" w:sz="4" w:space="0" w:color="auto"/>
            </w:tcBorders>
            <w:vAlign w:val="center"/>
            <w:hideMark/>
          </w:tcPr>
          <w:p w14:paraId="2100768B" w14:textId="77777777" w:rsidR="00D56A1A" w:rsidRPr="00D56A1A" w:rsidRDefault="00D56A1A" w:rsidP="000F7ADE">
            <w:pPr>
              <w:pStyle w:val="103"/>
            </w:pPr>
            <w:r w:rsidRPr="00D56A1A">
              <w:t>Резерв(«+»)/ Дефицит(«-») мощности</w:t>
            </w:r>
          </w:p>
        </w:tc>
      </w:tr>
      <w:tr w:rsidR="00D56A1A" w14:paraId="4F0C85B3" w14:textId="77777777" w:rsidTr="000F7ADE">
        <w:trPr>
          <w:trHeight w:val="182"/>
          <w:tblHeader/>
        </w:trPr>
        <w:tc>
          <w:tcPr>
            <w:tcW w:w="606" w:type="dxa"/>
            <w:vMerge/>
            <w:tcBorders>
              <w:top w:val="single" w:sz="4" w:space="0" w:color="auto"/>
              <w:left w:val="single" w:sz="4" w:space="0" w:color="auto"/>
              <w:bottom w:val="single" w:sz="4" w:space="0" w:color="auto"/>
              <w:right w:val="single" w:sz="4" w:space="0" w:color="auto"/>
            </w:tcBorders>
            <w:vAlign w:val="center"/>
            <w:hideMark/>
          </w:tcPr>
          <w:p w14:paraId="3DAAD330" w14:textId="77777777" w:rsidR="00D56A1A" w:rsidRPr="00D56A1A" w:rsidRDefault="00D56A1A" w:rsidP="000F7ADE">
            <w:pPr>
              <w:pStyle w:val="103"/>
            </w:pPr>
          </w:p>
        </w:tc>
        <w:tc>
          <w:tcPr>
            <w:tcW w:w="1944" w:type="dxa"/>
            <w:vMerge/>
            <w:tcBorders>
              <w:top w:val="single" w:sz="4" w:space="0" w:color="auto"/>
              <w:left w:val="single" w:sz="4" w:space="0" w:color="auto"/>
              <w:bottom w:val="single" w:sz="4" w:space="0" w:color="auto"/>
              <w:right w:val="single" w:sz="4" w:space="0" w:color="auto"/>
            </w:tcBorders>
            <w:vAlign w:val="center"/>
            <w:hideMark/>
          </w:tcPr>
          <w:p w14:paraId="5D749D5F" w14:textId="77777777" w:rsidR="00D56A1A" w:rsidRPr="00D56A1A" w:rsidRDefault="00D56A1A" w:rsidP="000F7ADE">
            <w:pPr>
              <w:pStyle w:val="103"/>
            </w:pPr>
          </w:p>
        </w:tc>
        <w:tc>
          <w:tcPr>
            <w:tcW w:w="3543" w:type="dxa"/>
            <w:vMerge/>
            <w:tcBorders>
              <w:top w:val="single" w:sz="4" w:space="0" w:color="auto"/>
              <w:left w:val="single" w:sz="4" w:space="0" w:color="auto"/>
              <w:bottom w:val="single" w:sz="4" w:space="0" w:color="auto"/>
              <w:right w:val="single" w:sz="4" w:space="0" w:color="auto"/>
            </w:tcBorders>
            <w:vAlign w:val="center"/>
            <w:hideMark/>
          </w:tcPr>
          <w:p w14:paraId="5DC6238C" w14:textId="77777777" w:rsidR="00D56A1A" w:rsidRPr="00D56A1A" w:rsidRDefault="00D56A1A" w:rsidP="000F7ADE">
            <w:pPr>
              <w:pStyle w:val="103"/>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154E8A21" w14:textId="77777777" w:rsidR="00D56A1A" w:rsidRPr="00D56A1A" w:rsidRDefault="00D56A1A" w:rsidP="000F7ADE">
            <w:pPr>
              <w:pStyle w:val="103"/>
            </w:pPr>
          </w:p>
        </w:tc>
        <w:tc>
          <w:tcPr>
            <w:tcW w:w="1424" w:type="dxa"/>
            <w:vMerge/>
            <w:tcBorders>
              <w:top w:val="single" w:sz="4" w:space="0" w:color="auto"/>
              <w:left w:val="single" w:sz="4" w:space="0" w:color="auto"/>
              <w:bottom w:val="single" w:sz="4" w:space="0" w:color="auto"/>
              <w:right w:val="single" w:sz="4" w:space="0" w:color="auto"/>
            </w:tcBorders>
            <w:vAlign w:val="center"/>
            <w:hideMark/>
          </w:tcPr>
          <w:p w14:paraId="0115C66B" w14:textId="77777777" w:rsidR="00D56A1A" w:rsidRPr="00D56A1A" w:rsidRDefault="00D56A1A" w:rsidP="000F7ADE">
            <w:pPr>
              <w:pStyle w:val="103"/>
            </w:pPr>
          </w:p>
        </w:tc>
        <w:tc>
          <w:tcPr>
            <w:tcW w:w="1237" w:type="dxa"/>
            <w:vMerge/>
            <w:tcBorders>
              <w:top w:val="single" w:sz="4" w:space="0" w:color="auto"/>
              <w:left w:val="single" w:sz="4" w:space="0" w:color="auto"/>
              <w:bottom w:val="single" w:sz="4" w:space="0" w:color="auto"/>
              <w:right w:val="single" w:sz="4" w:space="0" w:color="auto"/>
            </w:tcBorders>
            <w:vAlign w:val="center"/>
            <w:hideMark/>
          </w:tcPr>
          <w:p w14:paraId="3B69B3B7" w14:textId="77777777" w:rsidR="00D56A1A" w:rsidRPr="00D56A1A" w:rsidRDefault="00D56A1A" w:rsidP="000F7ADE">
            <w:pPr>
              <w:pStyle w:val="103"/>
            </w:pPr>
          </w:p>
        </w:tc>
        <w:tc>
          <w:tcPr>
            <w:tcW w:w="856" w:type="dxa"/>
            <w:tcBorders>
              <w:top w:val="nil"/>
              <w:left w:val="nil"/>
              <w:bottom w:val="single" w:sz="4" w:space="0" w:color="auto"/>
              <w:right w:val="single" w:sz="4" w:space="0" w:color="auto"/>
            </w:tcBorders>
            <w:vAlign w:val="center"/>
            <w:hideMark/>
          </w:tcPr>
          <w:p w14:paraId="612039D6" w14:textId="77777777" w:rsidR="00D56A1A" w:rsidRPr="00D56A1A" w:rsidRDefault="00D56A1A" w:rsidP="000F7ADE">
            <w:pPr>
              <w:pStyle w:val="103"/>
            </w:pPr>
            <w:r w:rsidRPr="00D56A1A">
              <w:t>Гкал/ч</w:t>
            </w:r>
          </w:p>
        </w:tc>
        <w:tc>
          <w:tcPr>
            <w:tcW w:w="648" w:type="dxa"/>
            <w:tcBorders>
              <w:top w:val="nil"/>
              <w:left w:val="nil"/>
              <w:bottom w:val="single" w:sz="4" w:space="0" w:color="auto"/>
              <w:right w:val="single" w:sz="4" w:space="0" w:color="auto"/>
            </w:tcBorders>
            <w:vAlign w:val="center"/>
            <w:hideMark/>
          </w:tcPr>
          <w:p w14:paraId="2C57C18D" w14:textId="77777777" w:rsidR="00D56A1A" w:rsidRPr="00D56A1A" w:rsidRDefault="00D56A1A" w:rsidP="000F7ADE">
            <w:pPr>
              <w:pStyle w:val="103"/>
            </w:pPr>
            <w:r w:rsidRPr="00D56A1A">
              <w:t>%</w:t>
            </w:r>
          </w:p>
        </w:tc>
        <w:tc>
          <w:tcPr>
            <w:tcW w:w="1233" w:type="dxa"/>
            <w:vMerge/>
            <w:tcBorders>
              <w:top w:val="single" w:sz="4" w:space="0" w:color="auto"/>
              <w:left w:val="single" w:sz="4" w:space="0" w:color="auto"/>
              <w:bottom w:val="single" w:sz="4" w:space="0" w:color="auto"/>
              <w:right w:val="single" w:sz="4" w:space="0" w:color="auto"/>
            </w:tcBorders>
            <w:vAlign w:val="center"/>
            <w:hideMark/>
          </w:tcPr>
          <w:p w14:paraId="3DA90CE6" w14:textId="77777777" w:rsidR="00D56A1A" w:rsidRPr="00D56A1A" w:rsidRDefault="00D56A1A" w:rsidP="000F7ADE">
            <w:pPr>
              <w:pStyle w:val="103"/>
            </w:pPr>
          </w:p>
        </w:tc>
        <w:tc>
          <w:tcPr>
            <w:tcW w:w="1264" w:type="dxa"/>
            <w:tcBorders>
              <w:top w:val="nil"/>
              <w:left w:val="nil"/>
              <w:bottom w:val="single" w:sz="4" w:space="0" w:color="auto"/>
              <w:right w:val="single" w:sz="4" w:space="0" w:color="auto"/>
            </w:tcBorders>
            <w:vAlign w:val="center"/>
            <w:hideMark/>
          </w:tcPr>
          <w:p w14:paraId="1960A2C2" w14:textId="77777777" w:rsidR="00D56A1A" w:rsidRPr="00D56A1A" w:rsidRDefault="00D56A1A" w:rsidP="000F7ADE">
            <w:pPr>
              <w:pStyle w:val="103"/>
            </w:pPr>
            <w:r w:rsidRPr="00D56A1A">
              <w:t>Гкал/ч</w:t>
            </w:r>
          </w:p>
        </w:tc>
        <w:tc>
          <w:tcPr>
            <w:tcW w:w="1119" w:type="dxa"/>
            <w:tcBorders>
              <w:top w:val="nil"/>
              <w:left w:val="nil"/>
              <w:bottom w:val="single" w:sz="4" w:space="0" w:color="auto"/>
              <w:right w:val="single" w:sz="4" w:space="0" w:color="auto"/>
            </w:tcBorders>
            <w:vAlign w:val="center"/>
            <w:hideMark/>
          </w:tcPr>
          <w:p w14:paraId="2B509FBB" w14:textId="77777777" w:rsidR="00D56A1A" w:rsidRPr="00D56A1A" w:rsidRDefault="00D56A1A" w:rsidP="000F7ADE">
            <w:pPr>
              <w:pStyle w:val="103"/>
            </w:pPr>
            <w:r w:rsidRPr="00D56A1A">
              <w:t>%</w:t>
            </w:r>
          </w:p>
        </w:tc>
      </w:tr>
      <w:tr w:rsidR="00D56A1A" w14:paraId="6BA1EBE7" w14:textId="77777777" w:rsidTr="000F7ADE">
        <w:trPr>
          <w:trHeight w:val="548"/>
        </w:trPr>
        <w:tc>
          <w:tcPr>
            <w:tcW w:w="606" w:type="dxa"/>
            <w:tcBorders>
              <w:top w:val="nil"/>
              <w:left w:val="single" w:sz="4" w:space="0" w:color="auto"/>
              <w:bottom w:val="single" w:sz="4" w:space="0" w:color="auto"/>
              <w:right w:val="single" w:sz="4" w:space="0" w:color="auto"/>
            </w:tcBorders>
            <w:vAlign w:val="center"/>
            <w:hideMark/>
          </w:tcPr>
          <w:p w14:paraId="1A8FA2A6" w14:textId="77777777" w:rsidR="00D56A1A" w:rsidRPr="00D56A1A" w:rsidRDefault="00D56A1A" w:rsidP="000F7ADE">
            <w:pPr>
              <w:pStyle w:val="103"/>
            </w:pPr>
            <w:r w:rsidRPr="00D56A1A">
              <w:t>48</w:t>
            </w:r>
          </w:p>
        </w:tc>
        <w:tc>
          <w:tcPr>
            <w:tcW w:w="1944" w:type="dxa"/>
            <w:tcBorders>
              <w:top w:val="nil"/>
              <w:left w:val="nil"/>
              <w:bottom w:val="single" w:sz="4" w:space="0" w:color="auto"/>
              <w:right w:val="single" w:sz="4" w:space="0" w:color="auto"/>
            </w:tcBorders>
            <w:vAlign w:val="center"/>
            <w:hideMark/>
          </w:tcPr>
          <w:p w14:paraId="135F7A72" w14:textId="77777777" w:rsidR="00D56A1A" w:rsidRPr="00D56A1A" w:rsidRDefault="00D56A1A" w:rsidP="000F7ADE">
            <w:pPr>
              <w:pStyle w:val="103"/>
            </w:pPr>
            <w:r w:rsidRPr="00D56A1A">
              <w:t>Котельная № 107</w:t>
            </w:r>
          </w:p>
        </w:tc>
        <w:tc>
          <w:tcPr>
            <w:tcW w:w="3543" w:type="dxa"/>
            <w:tcBorders>
              <w:top w:val="nil"/>
              <w:left w:val="nil"/>
              <w:bottom w:val="single" w:sz="4" w:space="0" w:color="auto"/>
              <w:right w:val="single" w:sz="4" w:space="0" w:color="auto"/>
            </w:tcBorders>
            <w:vAlign w:val="center"/>
            <w:hideMark/>
          </w:tcPr>
          <w:p w14:paraId="50E92D79" w14:textId="77777777" w:rsidR="00D56A1A" w:rsidRPr="00D56A1A" w:rsidRDefault="00D56A1A" w:rsidP="000F7ADE">
            <w:pPr>
              <w:pStyle w:val="103"/>
            </w:pPr>
            <w:r w:rsidRPr="00D56A1A">
              <w:t>Еремизино-Борисовское сельское поселение, ст. Еремизино-Борисовская, ул. Школьная, 35</w:t>
            </w:r>
          </w:p>
        </w:tc>
        <w:tc>
          <w:tcPr>
            <w:tcW w:w="1276" w:type="dxa"/>
            <w:tcBorders>
              <w:top w:val="nil"/>
              <w:left w:val="nil"/>
              <w:bottom w:val="single" w:sz="4" w:space="0" w:color="auto"/>
              <w:right w:val="single" w:sz="4" w:space="0" w:color="auto"/>
            </w:tcBorders>
            <w:vAlign w:val="center"/>
            <w:hideMark/>
          </w:tcPr>
          <w:p w14:paraId="1C824E6E" w14:textId="77777777" w:rsidR="00D56A1A" w:rsidRPr="00D56A1A" w:rsidRDefault="00D56A1A" w:rsidP="000F7ADE">
            <w:pPr>
              <w:pStyle w:val="103"/>
            </w:pPr>
            <w:r w:rsidRPr="00D56A1A">
              <w:t>2,58</w:t>
            </w:r>
          </w:p>
        </w:tc>
        <w:tc>
          <w:tcPr>
            <w:tcW w:w="1424" w:type="dxa"/>
            <w:tcBorders>
              <w:top w:val="nil"/>
              <w:left w:val="nil"/>
              <w:bottom w:val="single" w:sz="4" w:space="0" w:color="auto"/>
              <w:right w:val="single" w:sz="4" w:space="0" w:color="auto"/>
            </w:tcBorders>
            <w:vAlign w:val="center"/>
            <w:hideMark/>
          </w:tcPr>
          <w:p w14:paraId="4E0792C6" w14:textId="77777777" w:rsidR="00D56A1A" w:rsidRPr="00D56A1A" w:rsidRDefault="00D56A1A" w:rsidP="000F7ADE">
            <w:pPr>
              <w:pStyle w:val="103"/>
            </w:pPr>
            <w:r w:rsidRPr="00D56A1A">
              <w:t>2,48</w:t>
            </w:r>
          </w:p>
        </w:tc>
        <w:tc>
          <w:tcPr>
            <w:tcW w:w="1237" w:type="dxa"/>
            <w:tcBorders>
              <w:top w:val="nil"/>
              <w:left w:val="nil"/>
              <w:bottom w:val="single" w:sz="4" w:space="0" w:color="auto"/>
              <w:right w:val="single" w:sz="4" w:space="0" w:color="auto"/>
            </w:tcBorders>
            <w:vAlign w:val="center"/>
            <w:hideMark/>
          </w:tcPr>
          <w:p w14:paraId="13969458" w14:textId="77777777" w:rsidR="00D56A1A" w:rsidRPr="00D56A1A" w:rsidRDefault="00D56A1A" w:rsidP="000F7ADE">
            <w:pPr>
              <w:pStyle w:val="103"/>
            </w:pPr>
            <w:r w:rsidRPr="00D56A1A">
              <w:t>2,38</w:t>
            </w:r>
          </w:p>
        </w:tc>
        <w:tc>
          <w:tcPr>
            <w:tcW w:w="856" w:type="dxa"/>
            <w:tcBorders>
              <w:top w:val="nil"/>
              <w:left w:val="nil"/>
              <w:bottom w:val="single" w:sz="4" w:space="0" w:color="auto"/>
              <w:right w:val="single" w:sz="4" w:space="0" w:color="auto"/>
            </w:tcBorders>
            <w:vAlign w:val="center"/>
            <w:hideMark/>
          </w:tcPr>
          <w:p w14:paraId="12C5A25A" w14:textId="77777777" w:rsidR="00D56A1A" w:rsidRPr="00D56A1A" w:rsidRDefault="00D56A1A" w:rsidP="000F7ADE">
            <w:pPr>
              <w:pStyle w:val="103"/>
            </w:pPr>
            <w:r w:rsidRPr="00D56A1A">
              <w:t>0,340</w:t>
            </w:r>
          </w:p>
        </w:tc>
        <w:tc>
          <w:tcPr>
            <w:tcW w:w="648" w:type="dxa"/>
            <w:tcBorders>
              <w:top w:val="nil"/>
              <w:left w:val="nil"/>
              <w:bottom w:val="single" w:sz="4" w:space="0" w:color="auto"/>
              <w:right w:val="single" w:sz="4" w:space="0" w:color="auto"/>
            </w:tcBorders>
            <w:vAlign w:val="center"/>
            <w:hideMark/>
          </w:tcPr>
          <w:p w14:paraId="42F21AE1" w14:textId="77777777" w:rsidR="00D56A1A" w:rsidRPr="00D56A1A" w:rsidRDefault="00D56A1A" w:rsidP="000F7ADE">
            <w:pPr>
              <w:pStyle w:val="103"/>
            </w:pPr>
            <w:r w:rsidRPr="00D56A1A">
              <w:t>50,8</w:t>
            </w:r>
          </w:p>
        </w:tc>
        <w:tc>
          <w:tcPr>
            <w:tcW w:w="1233" w:type="dxa"/>
            <w:tcBorders>
              <w:top w:val="nil"/>
              <w:left w:val="nil"/>
              <w:bottom w:val="single" w:sz="4" w:space="0" w:color="auto"/>
              <w:right w:val="single" w:sz="4" w:space="0" w:color="auto"/>
            </w:tcBorders>
            <w:vAlign w:val="center"/>
            <w:hideMark/>
          </w:tcPr>
          <w:p w14:paraId="5CFE0ED1" w14:textId="77777777" w:rsidR="00D56A1A" w:rsidRPr="00D56A1A" w:rsidRDefault="00D56A1A" w:rsidP="000F7ADE">
            <w:pPr>
              <w:pStyle w:val="103"/>
            </w:pPr>
            <w:r w:rsidRPr="00D56A1A">
              <w:t>0,33</w:t>
            </w:r>
          </w:p>
        </w:tc>
        <w:tc>
          <w:tcPr>
            <w:tcW w:w="1264" w:type="dxa"/>
            <w:tcBorders>
              <w:top w:val="nil"/>
              <w:left w:val="nil"/>
              <w:bottom w:val="single" w:sz="4" w:space="0" w:color="auto"/>
              <w:right w:val="single" w:sz="4" w:space="0" w:color="auto"/>
            </w:tcBorders>
            <w:vAlign w:val="center"/>
            <w:hideMark/>
          </w:tcPr>
          <w:p w14:paraId="198B430B" w14:textId="77777777" w:rsidR="00D56A1A" w:rsidRPr="00D56A1A" w:rsidRDefault="00D56A1A" w:rsidP="000F7ADE">
            <w:pPr>
              <w:pStyle w:val="103"/>
            </w:pPr>
            <w:r w:rsidRPr="00D56A1A">
              <w:t>1,71</w:t>
            </w:r>
          </w:p>
        </w:tc>
        <w:tc>
          <w:tcPr>
            <w:tcW w:w="1119" w:type="dxa"/>
            <w:tcBorders>
              <w:top w:val="nil"/>
              <w:left w:val="nil"/>
              <w:bottom w:val="single" w:sz="4" w:space="0" w:color="auto"/>
              <w:right w:val="single" w:sz="4" w:space="0" w:color="auto"/>
            </w:tcBorders>
            <w:vAlign w:val="center"/>
            <w:hideMark/>
          </w:tcPr>
          <w:p w14:paraId="0E97ABAE" w14:textId="77777777" w:rsidR="00D56A1A" w:rsidRPr="00D56A1A" w:rsidRDefault="00D56A1A" w:rsidP="000F7ADE">
            <w:pPr>
              <w:pStyle w:val="103"/>
            </w:pPr>
            <w:r w:rsidRPr="00D56A1A">
              <w:t>71,9%</w:t>
            </w:r>
          </w:p>
        </w:tc>
      </w:tr>
      <w:tr w:rsidR="00D56A1A" w14:paraId="399162A1" w14:textId="77777777" w:rsidTr="000F7ADE">
        <w:trPr>
          <w:trHeight w:val="548"/>
        </w:trPr>
        <w:tc>
          <w:tcPr>
            <w:tcW w:w="606" w:type="dxa"/>
            <w:tcBorders>
              <w:top w:val="nil"/>
              <w:left w:val="single" w:sz="4" w:space="0" w:color="auto"/>
              <w:bottom w:val="single" w:sz="4" w:space="0" w:color="auto"/>
              <w:right w:val="single" w:sz="4" w:space="0" w:color="auto"/>
            </w:tcBorders>
            <w:vAlign w:val="center"/>
            <w:hideMark/>
          </w:tcPr>
          <w:p w14:paraId="3DE3F7E0" w14:textId="77777777" w:rsidR="00D56A1A" w:rsidRPr="00D56A1A" w:rsidRDefault="00D56A1A" w:rsidP="000F7ADE">
            <w:pPr>
              <w:pStyle w:val="103"/>
            </w:pPr>
            <w:r w:rsidRPr="00D56A1A">
              <w:t>49</w:t>
            </w:r>
          </w:p>
        </w:tc>
        <w:tc>
          <w:tcPr>
            <w:tcW w:w="1944" w:type="dxa"/>
            <w:tcBorders>
              <w:top w:val="nil"/>
              <w:left w:val="nil"/>
              <w:bottom w:val="single" w:sz="4" w:space="0" w:color="auto"/>
              <w:right w:val="single" w:sz="4" w:space="0" w:color="auto"/>
            </w:tcBorders>
            <w:vAlign w:val="center"/>
            <w:hideMark/>
          </w:tcPr>
          <w:p w14:paraId="6DA9290F" w14:textId="77777777" w:rsidR="00D56A1A" w:rsidRPr="00D56A1A" w:rsidRDefault="00D56A1A" w:rsidP="000F7ADE">
            <w:pPr>
              <w:pStyle w:val="103"/>
            </w:pPr>
            <w:r w:rsidRPr="00D56A1A">
              <w:t>Котельная № 118</w:t>
            </w:r>
          </w:p>
        </w:tc>
        <w:tc>
          <w:tcPr>
            <w:tcW w:w="3543" w:type="dxa"/>
            <w:tcBorders>
              <w:top w:val="nil"/>
              <w:left w:val="nil"/>
              <w:bottom w:val="single" w:sz="4" w:space="0" w:color="auto"/>
              <w:right w:val="single" w:sz="4" w:space="0" w:color="auto"/>
            </w:tcBorders>
            <w:vAlign w:val="center"/>
            <w:hideMark/>
          </w:tcPr>
          <w:p w14:paraId="0D9918BE" w14:textId="77777777" w:rsidR="00D56A1A" w:rsidRPr="00D56A1A" w:rsidRDefault="00D56A1A" w:rsidP="000F7ADE">
            <w:pPr>
              <w:pStyle w:val="103"/>
            </w:pPr>
            <w:r w:rsidRPr="00D56A1A">
              <w:t>Еремизино-Борисовское сельское поселение, ст. Еремизино-Борисовская, ул. Кубанская, 113</w:t>
            </w:r>
          </w:p>
        </w:tc>
        <w:tc>
          <w:tcPr>
            <w:tcW w:w="1276" w:type="dxa"/>
            <w:tcBorders>
              <w:top w:val="nil"/>
              <w:left w:val="nil"/>
              <w:bottom w:val="single" w:sz="4" w:space="0" w:color="auto"/>
              <w:right w:val="single" w:sz="4" w:space="0" w:color="auto"/>
            </w:tcBorders>
            <w:vAlign w:val="center"/>
            <w:hideMark/>
          </w:tcPr>
          <w:p w14:paraId="4556E0E7" w14:textId="77777777" w:rsidR="00D56A1A" w:rsidRPr="00D56A1A" w:rsidRDefault="00D56A1A" w:rsidP="000F7ADE">
            <w:pPr>
              <w:pStyle w:val="103"/>
            </w:pPr>
            <w:r w:rsidRPr="00D56A1A">
              <w:t>0,12</w:t>
            </w:r>
          </w:p>
        </w:tc>
        <w:tc>
          <w:tcPr>
            <w:tcW w:w="1424" w:type="dxa"/>
            <w:tcBorders>
              <w:top w:val="nil"/>
              <w:left w:val="nil"/>
              <w:bottom w:val="single" w:sz="4" w:space="0" w:color="auto"/>
              <w:right w:val="single" w:sz="4" w:space="0" w:color="auto"/>
            </w:tcBorders>
            <w:vAlign w:val="center"/>
            <w:hideMark/>
          </w:tcPr>
          <w:p w14:paraId="30FEDA61" w14:textId="77777777" w:rsidR="00D56A1A" w:rsidRPr="00D56A1A" w:rsidRDefault="00D56A1A" w:rsidP="000F7ADE">
            <w:pPr>
              <w:pStyle w:val="103"/>
            </w:pPr>
            <w:r w:rsidRPr="00D56A1A">
              <w:t>0,09</w:t>
            </w:r>
          </w:p>
        </w:tc>
        <w:tc>
          <w:tcPr>
            <w:tcW w:w="1237" w:type="dxa"/>
            <w:tcBorders>
              <w:top w:val="nil"/>
              <w:left w:val="nil"/>
              <w:bottom w:val="single" w:sz="4" w:space="0" w:color="auto"/>
              <w:right w:val="single" w:sz="4" w:space="0" w:color="auto"/>
            </w:tcBorders>
            <w:vAlign w:val="center"/>
            <w:hideMark/>
          </w:tcPr>
          <w:p w14:paraId="3C0C9A9F" w14:textId="77777777" w:rsidR="00D56A1A" w:rsidRPr="00D56A1A" w:rsidRDefault="00D56A1A" w:rsidP="000F7ADE">
            <w:pPr>
              <w:pStyle w:val="103"/>
            </w:pPr>
            <w:r w:rsidRPr="00D56A1A">
              <w:t>0,08</w:t>
            </w:r>
          </w:p>
        </w:tc>
        <w:tc>
          <w:tcPr>
            <w:tcW w:w="856" w:type="dxa"/>
            <w:tcBorders>
              <w:top w:val="nil"/>
              <w:left w:val="nil"/>
              <w:bottom w:val="single" w:sz="4" w:space="0" w:color="auto"/>
              <w:right w:val="single" w:sz="4" w:space="0" w:color="auto"/>
            </w:tcBorders>
            <w:vAlign w:val="center"/>
            <w:hideMark/>
          </w:tcPr>
          <w:p w14:paraId="4A94A85E" w14:textId="77777777" w:rsidR="00D56A1A" w:rsidRPr="00D56A1A" w:rsidRDefault="00D56A1A" w:rsidP="000F7ADE">
            <w:pPr>
              <w:pStyle w:val="103"/>
            </w:pPr>
            <w:r w:rsidRPr="00D56A1A">
              <w:t>0,030</w:t>
            </w:r>
          </w:p>
        </w:tc>
        <w:tc>
          <w:tcPr>
            <w:tcW w:w="648" w:type="dxa"/>
            <w:tcBorders>
              <w:top w:val="nil"/>
              <w:left w:val="nil"/>
              <w:bottom w:val="single" w:sz="4" w:space="0" w:color="auto"/>
              <w:right w:val="single" w:sz="4" w:space="0" w:color="auto"/>
            </w:tcBorders>
            <w:vAlign w:val="center"/>
            <w:hideMark/>
          </w:tcPr>
          <w:p w14:paraId="440BF97C" w14:textId="77777777" w:rsidR="00D56A1A" w:rsidRPr="00D56A1A" w:rsidRDefault="00D56A1A" w:rsidP="000F7ADE">
            <w:pPr>
              <w:pStyle w:val="103"/>
            </w:pPr>
            <w:r w:rsidRPr="00D56A1A">
              <w:t>31,8</w:t>
            </w:r>
          </w:p>
        </w:tc>
        <w:tc>
          <w:tcPr>
            <w:tcW w:w="1233" w:type="dxa"/>
            <w:tcBorders>
              <w:top w:val="nil"/>
              <w:left w:val="nil"/>
              <w:bottom w:val="single" w:sz="4" w:space="0" w:color="auto"/>
              <w:right w:val="single" w:sz="4" w:space="0" w:color="auto"/>
            </w:tcBorders>
            <w:vAlign w:val="center"/>
            <w:hideMark/>
          </w:tcPr>
          <w:p w14:paraId="1A6EF400" w14:textId="77777777" w:rsidR="00D56A1A" w:rsidRPr="00D56A1A" w:rsidRDefault="00D56A1A" w:rsidP="000F7ADE">
            <w:pPr>
              <w:pStyle w:val="103"/>
            </w:pPr>
            <w:r w:rsidRPr="00D56A1A">
              <w:t>0,06</w:t>
            </w:r>
          </w:p>
        </w:tc>
        <w:tc>
          <w:tcPr>
            <w:tcW w:w="1264" w:type="dxa"/>
            <w:tcBorders>
              <w:top w:val="nil"/>
              <w:left w:val="nil"/>
              <w:bottom w:val="single" w:sz="4" w:space="0" w:color="auto"/>
              <w:right w:val="single" w:sz="4" w:space="0" w:color="auto"/>
            </w:tcBorders>
            <w:vAlign w:val="center"/>
            <w:hideMark/>
          </w:tcPr>
          <w:p w14:paraId="2D935155" w14:textId="77777777" w:rsidR="00D56A1A" w:rsidRPr="00D56A1A" w:rsidRDefault="00D56A1A" w:rsidP="000F7ADE">
            <w:pPr>
              <w:pStyle w:val="103"/>
            </w:pPr>
            <w:r w:rsidRPr="00D56A1A">
              <w:t>-0,01</w:t>
            </w:r>
          </w:p>
        </w:tc>
        <w:tc>
          <w:tcPr>
            <w:tcW w:w="1119" w:type="dxa"/>
            <w:tcBorders>
              <w:top w:val="nil"/>
              <w:left w:val="nil"/>
              <w:bottom w:val="single" w:sz="4" w:space="0" w:color="auto"/>
              <w:right w:val="single" w:sz="4" w:space="0" w:color="auto"/>
            </w:tcBorders>
            <w:vAlign w:val="center"/>
            <w:hideMark/>
          </w:tcPr>
          <w:p w14:paraId="07A3FF9A" w14:textId="77777777" w:rsidR="00D56A1A" w:rsidRPr="00D56A1A" w:rsidRDefault="00D56A1A" w:rsidP="000F7ADE">
            <w:pPr>
              <w:pStyle w:val="103"/>
            </w:pPr>
            <w:r w:rsidRPr="00D56A1A">
              <w:t>-16,7%</w:t>
            </w:r>
          </w:p>
        </w:tc>
      </w:tr>
    </w:tbl>
    <w:p w14:paraId="0728C89D" w14:textId="77777777" w:rsidR="00D56A1A" w:rsidRPr="00D56A1A" w:rsidRDefault="00D56A1A" w:rsidP="00D56A1A">
      <w:pPr>
        <w:pStyle w:val="a1"/>
      </w:pPr>
    </w:p>
    <w:p w14:paraId="42A4DEC4" w14:textId="77777777" w:rsidR="00D56A1A" w:rsidRPr="00D56A1A" w:rsidRDefault="00D56A1A" w:rsidP="00D56A1A">
      <w:pPr>
        <w:pStyle w:val="a1"/>
      </w:pPr>
    </w:p>
    <w:p w14:paraId="4A02D3BA" w14:textId="77777777" w:rsidR="00D56A1A" w:rsidRPr="00D56A1A" w:rsidRDefault="00D56A1A" w:rsidP="00D56A1A">
      <w:pPr>
        <w:sectPr w:rsidR="00D56A1A" w:rsidRPr="00D56A1A">
          <w:pgSz w:w="16838" w:h="11906" w:orient="landscape"/>
          <w:pgMar w:top="1701" w:right="1134" w:bottom="567" w:left="1134" w:header="709" w:footer="709" w:gutter="0"/>
          <w:cols w:space="720"/>
        </w:sectPr>
      </w:pPr>
    </w:p>
    <w:p w14:paraId="09DC3B62" w14:textId="77777777" w:rsidR="0080215E" w:rsidRDefault="0080215E" w:rsidP="0080215E">
      <w:pPr>
        <w:pStyle w:val="111"/>
      </w:pPr>
      <w:r>
        <w:lastRenderedPageBreak/>
        <w:t>Описание резервов и дефицитов тепловой мощности нетто по каждому источнику тепловой энергии.</w:t>
      </w:r>
    </w:p>
    <w:p w14:paraId="6E89E032" w14:textId="5EB36235" w:rsidR="00D56A1A" w:rsidRDefault="00D56A1A" w:rsidP="00D56A1A">
      <w:pPr>
        <w:pStyle w:val="a1"/>
      </w:pPr>
      <w:r w:rsidRPr="00D56A1A">
        <w:t>В соответствии с балансами установленной, располагаемой тепловой мощности и тепловой мощности нетто, потери тепловой мощности в тепловых сетях и присоединенной тепловой нагрузки по каждому источнику тепловой энергии определены резервы и дефициты тепловой мощности нетто по каждому источн</w:t>
      </w:r>
      <w:r w:rsidR="000F7ADE">
        <w:t>ику тепловой энергии (см. рисунок</w:t>
      </w:r>
      <w:r w:rsidR="00F56ED7">
        <w:t xml:space="preserve"> </w:t>
      </w:r>
      <w:r w:rsidR="00F56ED7">
        <w:fldChar w:fldCharType="begin"/>
      </w:r>
      <w:r w:rsidR="00F56ED7">
        <w:instrText xml:space="preserve"> REF _Ref531252640 \h </w:instrText>
      </w:r>
      <w:r w:rsidR="00F56ED7">
        <w:fldChar w:fldCharType="separate"/>
      </w:r>
      <w:r w:rsidR="00D01E94">
        <w:rPr>
          <w:noProof/>
        </w:rPr>
        <w:t>11</w:t>
      </w:r>
      <w:r w:rsidR="00F56ED7">
        <w:fldChar w:fldCharType="end"/>
      </w:r>
      <w:r w:rsidRPr="00D56A1A">
        <w:t>).</w:t>
      </w:r>
    </w:p>
    <w:p w14:paraId="3A6ACAF6" w14:textId="77777777" w:rsidR="000F7ADE" w:rsidRPr="00D56A1A" w:rsidRDefault="000F7ADE" w:rsidP="00D56A1A">
      <w:pPr>
        <w:pStyle w:val="a1"/>
      </w:pPr>
    </w:p>
    <w:p w14:paraId="5468ACCD" w14:textId="3EF7DCE1" w:rsidR="00D56A1A" w:rsidRPr="00D56A1A" w:rsidRDefault="00D56A1A" w:rsidP="00D56A1A">
      <w:pPr>
        <w:pStyle w:val="a9"/>
      </w:pPr>
      <w:r w:rsidRPr="00D56A1A">
        <w:rPr>
          <w:noProof/>
          <w:lang w:eastAsia="ru-RU"/>
        </w:rPr>
        <w:drawing>
          <wp:inline distT="0" distB="0" distL="0" distR="0" wp14:anchorId="792BF635" wp14:editId="382A0468">
            <wp:extent cx="6134100" cy="187642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34100" cy="1876425"/>
                    </a:xfrm>
                    <a:prstGeom prst="rect">
                      <a:avLst/>
                    </a:prstGeom>
                    <a:noFill/>
                    <a:ln>
                      <a:noFill/>
                    </a:ln>
                  </pic:spPr>
                </pic:pic>
              </a:graphicData>
            </a:graphic>
          </wp:inline>
        </w:drawing>
      </w:r>
    </w:p>
    <w:p w14:paraId="4EBA0BC3" w14:textId="22CB84A4" w:rsidR="00D56A1A" w:rsidRPr="00D56A1A" w:rsidRDefault="000F7ADE" w:rsidP="00D56A1A">
      <w:pPr>
        <w:pStyle w:val="a9"/>
      </w:pPr>
      <w:r w:rsidRPr="000F7ADE">
        <w:t xml:space="preserve">Рисунок </w:t>
      </w:r>
      <w:fldSimple w:instr=" SEQ Рисунок \* ARABIC ">
        <w:bookmarkStart w:id="47" w:name="_Ref531252640"/>
        <w:r w:rsidR="00D01E94">
          <w:rPr>
            <w:noProof/>
          </w:rPr>
          <w:t>11</w:t>
        </w:r>
        <w:bookmarkEnd w:id="47"/>
      </w:fldSimple>
      <w:r w:rsidRPr="000F7ADE">
        <w:t xml:space="preserve"> – </w:t>
      </w:r>
      <w:r w:rsidR="00D56A1A" w:rsidRPr="00D56A1A">
        <w:t>Резервы и дефициты тепловой мощности нетто источников теплоснабжения Еремизино-Борисовского СП, ст. Еремизино-Борисовская</w:t>
      </w:r>
    </w:p>
    <w:p w14:paraId="35B83CA7" w14:textId="77777777" w:rsidR="00D56A1A" w:rsidRPr="00D56A1A" w:rsidRDefault="00D56A1A" w:rsidP="00D56A1A">
      <w:pPr>
        <w:pStyle w:val="a1"/>
      </w:pPr>
    </w:p>
    <w:p w14:paraId="09DC3B63" w14:textId="77777777" w:rsidR="0080215E" w:rsidRDefault="0080215E" w:rsidP="0080215E">
      <w:pPr>
        <w:pStyle w:val="111"/>
      </w:pPr>
      <w: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p>
    <w:p w14:paraId="05ED634B" w14:textId="77777777" w:rsidR="001B0821" w:rsidRPr="001B0821" w:rsidRDefault="001B0821" w:rsidP="001B0821">
      <w:pPr>
        <w:pStyle w:val="a1"/>
      </w:pPr>
      <w:r w:rsidRPr="001B0821">
        <w:t>Описание гидравлических режимов изложено в п.1.3.8.</w:t>
      </w:r>
    </w:p>
    <w:p w14:paraId="1271A427" w14:textId="77777777" w:rsidR="00D56A1A" w:rsidRPr="00D56A1A" w:rsidRDefault="00D56A1A" w:rsidP="00D56A1A">
      <w:pPr>
        <w:pStyle w:val="a1"/>
      </w:pPr>
    </w:p>
    <w:p w14:paraId="09DC3B64" w14:textId="77777777" w:rsidR="0080215E" w:rsidRDefault="0080215E" w:rsidP="0080215E">
      <w:pPr>
        <w:pStyle w:val="111"/>
      </w:pPr>
      <w:r>
        <w:t>Описание причины возникновения дефицитов тепловой мощности и последствий влияния дефицитов на качество теплоснабжения.</w:t>
      </w:r>
    </w:p>
    <w:p w14:paraId="6E5BF3EA" w14:textId="439F0282" w:rsidR="00D56A1A" w:rsidRPr="00D56A1A" w:rsidRDefault="00D56A1A" w:rsidP="00D56A1A">
      <w:pPr>
        <w:pStyle w:val="a1"/>
      </w:pPr>
      <w:r w:rsidRPr="00D56A1A">
        <w:t>Причинами возникновения дефицит</w:t>
      </w:r>
      <w:r w:rsidR="00956924">
        <w:t>а</w:t>
      </w:r>
      <w:r w:rsidRPr="00D56A1A">
        <w:t xml:space="preserve"> тепловой мощности </w:t>
      </w:r>
      <w:r w:rsidR="00956924">
        <w:t>на котельной №118</w:t>
      </w:r>
      <w:r w:rsidRPr="00D56A1A">
        <w:t xml:space="preserve"> являются: </w:t>
      </w:r>
    </w:p>
    <w:p w14:paraId="58A940E8" w14:textId="11BAD44A" w:rsidR="00D56A1A" w:rsidRPr="00D56A1A" w:rsidRDefault="00D56A1A" w:rsidP="0054424F">
      <w:pPr>
        <w:pStyle w:val="a"/>
        <w:numPr>
          <w:ilvl w:val="0"/>
          <w:numId w:val="1"/>
        </w:numPr>
      </w:pPr>
      <w:r w:rsidRPr="00D56A1A">
        <w:t>несоответствие располагаемой мощности установленной;</w:t>
      </w:r>
    </w:p>
    <w:p w14:paraId="5FAA0946" w14:textId="005D45D2" w:rsidR="00D56A1A" w:rsidRPr="00D56A1A" w:rsidRDefault="00D56A1A" w:rsidP="0054424F">
      <w:pPr>
        <w:pStyle w:val="a"/>
        <w:numPr>
          <w:ilvl w:val="0"/>
          <w:numId w:val="1"/>
        </w:numPr>
      </w:pPr>
      <w:r w:rsidRPr="00D56A1A">
        <w:t xml:space="preserve">потери в сетях теплоснабжения </w:t>
      </w:r>
      <w:r w:rsidR="00956924">
        <w:t>32%</w:t>
      </w:r>
      <w:r w:rsidRPr="00D56A1A">
        <w:t>.</w:t>
      </w:r>
    </w:p>
    <w:p w14:paraId="1932B5BF" w14:textId="2B4E4965" w:rsidR="00D56A1A" w:rsidRPr="00D56A1A" w:rsidRDefault="00D56A1A" w:rsidP="00D56A1A">
      <w:pPr>
        <w:pStyle w:val="a1"/>
      </w:pPr>
      <w:r w:rsidRPr="00D56A1A">
        <w:lastRenderedPageBreak/>
        <w:t>Последствием влияния дефицитов на качество теплоснабжения являться недоотпуск тепловой энергии потребителям в соответствии с их установленными нагрузками</w:t>
      </w:r>
      <w:r w:rsidR="00956924">
        <w:t xml:space="preserve"> (при температурах ниже -8 </w:t>
      </w:r>
      <w:r w:rsidR="00956924">
        <w:rPr>
          <w:rStyle w:val="aff3"/>
        </w:rPr>
        <w:t>0</w:t>
      </w:r>
      <w:r w:rsidR="00956924" w:rsidRPr="00956924">
        <w:rPr>
          <w:rStyle w:val="aff3"/>
          <w:vertAlign w:val="baseline"/>
        </w:rPr>
        <w:t>С</w:t>
      </w:r>
      <w:r w:rsidR="00956924">
        <w:t>)</w:t>
      </w:r>
      <w:r w:rsidRPr="00D56A1A">
        <w:t>.</w:t>
      </w:r>
    </w:p>
    <w:p w14:paraId="497328C4" w14:textId="77777777" w:rsidR="00D56A1A" w:rsidRPr="00D56A1A" w:rsidRDefault="00D56A1A" w:rsidP="00D56A1A">
      <w:pPr>
        <w:pStyle w:val="a1"/>
      </w:pPr>
      <w:r w:rsidRPr="00D56A1A">
        <w:t>Сдерживающим фактором по возникновению фактических дефицитов мощности систем теплоснабжения может являться:</w:t>
      </w:r>
    </w:p>
    <w:p w14:paraId="61EFD2E0" w14:textId="77777777" w:rsidR="00D56A1A" w:rsidRPr="00D56A1A" w:rsidRDefault="00D56A1A" w:rsidP="00D56A1A">
      <w:pPr>
        <w:pStyle w:val="a1"/>
      </w:pPr>
      <w:r w:rsidRPr="00D56A1A">
        <w:t xml:space="preserve">1. Резервы/дефициты систем теплоснабжения рассчитывались на основании договорных тепловых нагрузок потребителей, установленных на расчётную температуру наружной среды - минус 22 </w:t>
      </w:r>
      <w:r w:rsidRPr="00D56A1A">
        <w:rPr>
          <w:rStyle w:val="aff3"/>
        </w:rPr>
        <w:t>0</w:t>
      </w:r>
      <w:r w:rsidRPr="00D56A1A">
        <w:t xml:space="preserve">С (климатические условия до актуализации СНиП 23-01-99*. Строительная климатологи). На сегодняшний день расчетная температура наружной среды в соответствии с СП 131.13330.2012 (актуализированная редакция СНиП 23-01-99*). Строительная климатология составляет минус 17 </w:t>
      </w:r>
      <w:r w:rsidRPr="00D56A1A">
        <w:rPr>
          <w:rStyle w:val="aff3"/>
        </w:rPr>
        <w:t>0</w:t>
      </w:r>
      <w:r w:rsidRPr="00D56A1A">
        <w:t>С, что говорит о необходимости пересчета тепловых нагрузок. Для пересчета присоединённых тепловых нагрузок, также следует принять во внимание сведения о фактическом теплопотреблении потребителей (по коммерческим ПУ).</w:t>
      </w:r>
    </w:p>
    <w:p w14:paraId="4879B5E3" w14:textId="77777777" w:rsidR="00D56A1A" w:rsidRPr="00D56A1A" w:rsidRDefault="00D56A1A" w:rsidP="00D56A1A">
      <w:pPr>
        <w:pStyle w:val="a1"/>
      </w:pPr>
      <w:r w:rsidRPr="00D56A1A">
        <w:t>2. В соответствии с данными статических наблюдений за погодными параметрами в г. Тихорецке (</w:t>
      </w:r>
      <w:hyperlink r:id="rId25" w:history="1">
        <w:r w:rsidRPr="00D56A1A">
          <w:rPr>
            <w:rStyle w:val="afc"/>
          </w:rPr>
          <w:t>https://rp5.ru</w:t>
        </w:r>
      </w:hyperlink>
      <w:r w:rsidRPr="00D56A1A">
        <w:t xml:space="preserve">) за последние года достижение абсолютного минимума температур наружного воздуха составило: 2017 год – -17,9 </w:t>
      </w:r>
      <w:r w:rsidRPr="00D56A1A">
        <w:rPr>
          <w:rStyle w:val="aff3"/>
        </w:rPr>
        <w:t>0</w:t>
      </w:r>
      <w:r w:rsidRPr="00D56A1A">
        <w:t xml:space="preserve">С, 2018 год – -11,5 </w:t>
      </w:r>
      <w:r w:rsidRPr="00D56A1A">
        <w:rPr>
          <w:rStyle w:val="aff3"/>
        </w:rPr>
        <w:t>0</w:t>
      </w:r>
      <w:r w:rsidRPr="00D56A1A">
        <w:t>С.</w:t>
      </w:r>
    </w:p>
    <w:p w14:paraId="0043AF7E" w14:textId="77777777" w:rsidR="00D56A1A" w:rsidRPr="00D56A1A" w:rsidRDefault="00D56A1A" w:rsidP="00D56A1A">
      <w:pPr>
        <w:pStyle w:val="a1"/>
      </w:pPr>
    </w:p>
    <w:p w14:paraId="09DC3B65" w14:textId="77777777" w:rsidR="0080215E" w:rsidRDefault="0080215E" w:rsidP="0080215E">
      <w:pPr>
        <w:pStyle w:val="111"/>
      </w:pPr>
      <w: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p>
    <w:p w14:paraId="64248F80" w14:textId="77777777" w:rsidR="00D56A1A" w:rsidRPr="00D56A1A" w:rsidRDefault="00D56A1A" w:rsidP="00D56A1A">
      <w:pPr>
        <w:pStyle w:val="a1"/>
      </w:pPr>
      <w:r w:rsidRPr="00D56A1A">
        <w:t>Резервы и дефициты тепловой мощности нетто источников тепловой энергии представлены в пункте 1.6.2.</w:t>
      </w:r>
    </w:p>
    <w:p w14:paraId="69A2024E" w14:textId="77777777" w:rsidR="00D56A1A" w:rsidRPr="00D56A1A" w:rsidRDefault="00D56A1A" w:rsidP="00D56A1A">
      <w:pPr>
        <w:pStyle w:val="a1"/>
      </w:pPr>
      <w:r w:rsidRPr="00D56A1A">
        <w:t>Оценка возможности расширения технологических зон действия источников с резервами тепловой мощности нетто в зоны действия с дефицитом тепловой мощности проводится на основании балансов мощности и зон действия источников теплоснабжения.</w:t>
      </w:r>
    </w:p>
    <w:p w14:paraId="073F5E41" w14:textId="77777777" w:rsidR="00D56A1A" w:rsidRPr="00D56A1A" w:rsidRDefault="00D56A1A" w:rsidP="00D56A1A">
      <w:pPr>
        <w:pStyle w:val="a1"/>
      </w:pPr>
      <w:r w:rsidRPr="00D56A1A">
        <w:t>Необходимость расширения технологических зон действия источников, в том числе для покрытия дефицитов тепловой мощности отдельных систем, отсутствует.</w:t>
      </w:r>
    </w:p>
    <w:p w14:paraId="250F9704" w14:textId="77777777" w:rsidR="00D56A1A" w:rsidRPr="00D56A1A" w:rsidRDefault="00D56A1A" w:rsidP="00D56A1A">
      <w:pPr>
        <w:pStyle w:val="a1"/>
      </w:pPr>
    </w:p>
    <w:p w14:paraId="09DC3B66" w14:textId="77777777" w:rsidR="0080215E" w:rsidRDefault="0080215E" w:rsidP="0080215E">
      <w:pPr>
        <w:pStyle w:val="11"/>
      </w:pPr>
      <w:r>
        <w:lastRenderedPageBreak/>
        <w:t>Балансы теплоносителя.</w:t>
      </w:r>
    </w:p>
    <w:p w14:paraId="09DC3B67" w14:textId="77777777" w:rsidR="0080215E" w:rsidRDefault="0080215E" w:rsidP="0080215E">
      <w:pPr>
        <w:pStyle w:val="111"/>
      </w:pPr>
      <w: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источников тепловой энергии.</w:t>
      </w:r>
    </w:p>
    <w:p w14:paraId="3798121B" w14:textId="6995C842" w:rsidR="00D56A1A" w:rsidRPr="00D56A1A" w:rsidRDefault="00D56A1A" w:rsidP="00D56A1A">
      <w:pPr>
        <w:pStyle w:val="a1"/>
      </w:pPr>
      <w:r w:rsidRPr="00D56A1A">
        <w:t xml:space="preserve">В таблице </w:t>
      </w:r>
      <w:r w:rsidRPr="00D56A1A">
        <w:fldChar w:fldCharType="begin"/>
      </w:r>
      <w:r w:rsidRPr="00D56A1A">
        <w:instrText xml:space="preserve"> REF _Ref451844489 \h </w:instrText>
      </w:r>
      <w:r w:rsidRPr="00D56A1A">
        <w:fldChar w:fldCharType="separate"/>
      </w:r>
      <w:r w:rsidR="00D01E94">
        <w:rPr>
          <w:noProof/>
        </w:rPr>
        <w:t>24</w:t>
      </w:r>
      <w:r w:rsidRPr="00D56A1A">
        <w:fldChar w:fldCharType="end"/>
      </w:r>
      <w:r w:rsidRPr="00D56A1A">
        <w:t xml:space="preserve"> представлены балансы производительности ВПУ и максимального потребления теплоносителя для источников тепловой энергии. </w:t>
      </w:r>
      <w:r w:rsidR="005A336B" w:rsidRPr="005A336B">
        <w:t>Как видно из таблице</w:t>
      </w:r>
      <w:r w:rsidRPr="00D56A1A">
        <w:t xml:space="preserve"> </w:t>
      </w:r>
      <w:r w:rsidRPr="00D56A1A">
        <w:fldChar w:fldCharType="begin"/>
      </w:r>
      <w:r w:rsidRPr="00D56A1A">
        <w:instrText xml:space="preserve"> REF _Ref451844489 \h </w:instrText>
      </w:r>
      <w:r w:rsidRPr="00D56A1A">
        <w:fldChar w:fldCharType="separate"/>
      </w:r>
      <w:r w:rsidR="00D01E94">
        <w:rPr>
          <w:noProof/>
        </w:rPr>
        <w:t>24</w:t>
      </w:r>
      <w:r w:rsidRPr="00D56A1A">
        <w:fldChar w:fldCharType="end"/>
      </w:r>
      <w:r w:rsidRPr="00D56A1A">
        <w:t xml:space="preserve"> на данный момент на </w:t>
      </w:r>
      <w:r w:rsidR="005A336B" w:rsidRPr="005A336B">
        <w:t>котельных</w:t>
      </w:r>
      <w:r w:rsidRPr="00D56A1A">
        <w:t xml:space="preserve"> водоподготовительная установка отсутствует.</w:t>
      </w:r>
    </w:p>
    <w:p w14:paraId="5FFB7664" w14:textId="77777777" w:rsidR="00D56A1A" w:rsidRPr="00D56A1A" w:rsidRDefault="00D56A1A" w:rsidP="00D56A1A">
      <w:pPr>
        <w:pStyle w:val="a1"/>
      </w:pPr>
    </w:p>
    <w:p w14:paraId="4CF9B956" w14:textId="77777777" w:rsidR="00D56A1A" w:rsidRPr="00D56A1A" w:rsidRDefault="00D56A1A" w:rsidP="00D56A1A"/>
    <w:p w14:paraId="2347FE5F" w14:textId="77777777" w:rsidR="00D56A1A" w:rsidRPr="00D56A1A" w:rsidRDefault="00D56A1A" w:rsidP="00D56A1A">
      <w:pPr>
        <w:sectPr w:rsidR="00D56A1A" w:rsidRPr="00D56A1A">
          <w:pgSz w:w="11906" w:h="16838"/>
          <w:pgMar w:top="1134" w:right="850" w:bottom="1134" w:left="1701" w:header="708" w:footer="708" w:gutter="0"/>
          <w:cols w:space="720"/>
        </w:sectPr>
      </w:pPr>
    </w:p>
    <w:p w14:paraId="1BF64C18" w14:textId="77777777" w:rsidR="00D56A1A" w:rsidRPr="00D56A1A" w:rsidRDefault="00D56A1A" w:rsidP="00D56A1A">
      <w:pPr>
        <w:pStyle w:val="af8"/>
      </w:pPr>
      <w:bookmarkStart w:id="48" w:name="_Ref525653140"/>
      <w:r w:rsidRPr="00D56A1A">
        <w:lastRenderedPageBreak/>
        <w:t xml:space="preserve">Таблица </w:t>
      </w:r>
      <w:fldSimple w:instr=" SEQ Таблица \* ARABIC ">
        <w:bookmarkStart w:id="49" w:name="_Ref451844489"/>
        <w:r w:rsidR="00D01E94">
          <w:rPr>
            <w:noProof/>
          </w:rPr>
          <w:t>24</w:t>
        </w:r>
        <w:bookmarkEnd w:id="49"/>
      </w:fldSimple>
      <w:bookmarkEnd w:id="48"/>
      <w:r w:rsidRPr="00D56A1A">
        <w:t xml:space="preserve"> – Баланс производительности ВПУ и максимального потребления теплоносителя для источников тепловой энергии</w:t>
      </w:r>
    </w:p>
    <w:tbl>
      <w:tblPr>
        <w:tblStyle w:val="af0"/>
        <w:tblW w:w="5000" w:type="pct"/>
        <w:tblLook w:val="04A0" w:firstRow="1" w:lastRow="0" w:firstColumn="1" w:lastColumn="0" w:noHBand="0" w:noVBand="1"/>
      </w:tblPr>
      <w:tblGrid>
        <w:gridCol w:w="2043"/>
        <w:gridCol w:w="1772"/>
        <w:gridCol w:w="2862"/>
        <w:gridCol w:w="6057"/>
        <w:gridCol w:w="859"/>
        <w:gridCol w:w="967"/>
      </w:tblGrid>
      <w:tr w:rsidR="00D56A1A" w14:paraId="225BF27A" w14:textId="77777777" w:rsidTr="00D56A1A">
        <w:trPr>
          <w:trHeight w:val="249"/>
          <w:tblHeader/>
        </w:trPr>
        <w:tc>
          <w:tcPr>
            <w:tcW w:w="702" w:type="pct"/>
            <w:tcBorders>
              <w:top w:val="single" w:sz="4" w:space="0" w:color="auto"/>
              <w:left w:val="single" w:sz="4" w:space="0" w:color="auto"/>
              <w:bottom w:val="single" w:sz="4" w:space="0" w:color="auto"/>
              <w:right w:val="single" w:sz="4" w:space="0" w:color="auto"/>
            </w:tcBorders>
            <w:hideMark/>
          </w:tcPr>
          <w:p w14:paraId="52D1F66E" w14:textId="77777777" w:rsidR="00D56A1A" w:rsidRPr="00D56A1A" w:rsidRDefault="00D56A1A" w:rsidP="00D56A1A">
            <w:pPr>
              <w:pStyle w:val="103"/>
            </w:pPr>
            <w:r w:rsidRPr="00D56A1A">
              <w:t>Поселение</w:t>
            </w:r>
          </w:p>
        </w:tc>
        <w:tc>
          <w:tcPr>
            <w:tcW w:w="609" w:type="pct"/>
            <w:tcBorders>
              <w:top w:val="single" w:sz="4" w:space="0" w:color="auto"/>
              <w:left w:val="single" w:sz="4" w:space="0" w:color="auto"/>
              <w:bottom w:val="single" w:sz="4" w:space="0" w:color="auto"/>
              <w:right w:val="single" w:sz="4" w:space="0" w:color="auto"/>
            </w:tcBorders>
            <w:hideMark/>
          </w:tcPr>
          <w:p w14:paraId="5BE7BF43" w14:textId="77777777" w:rsidR="00D56A1A" w:rsidRPr="00D56A1A" w:rsidRDefault="00D56A1A" w:rsidP="00D56A1A">
            <w:pPr>
              <w:pStyle w:val="103"/>
            </w:pPr>
            <w:r w:rsidRPr="00D56A1A">
              <w:t>Котельная</w:t>
            </w:r>
          </w:p>
        </w:tc>
        <w:tc>
          <w:tcPr>
            <w:tcW w:w="983" w:type="pct"/>
            <w:tcBorders>
              <w:top w:val="single" w:sz="4" w:space="0" w:color="auto"/>
              <w:left w:val="single" w:sz="4" w:space="0" w:color="auto"/>
              <w:bottom w:val="single" w:sz="4" w:space="0" w:color="auto"/>
              <w:right w:val="single" w:sz="4" w:space="0" w:color="auto"/>
            </w:tcBorders>
            <w:hideMark/>
          </w:tcPr>
          <w:p w14:paraId="64A15D5B" w14:textId="77777777" w:rsidR="00D56A1A" w:rsidRPr="00D56A1A" w:rsidRDefault="00D56A1A" w:rsidP="00D56A1A">
            <w:pPr>
              <w:pStyle w:val="103"/>
            </w:pPr>
            <w:r w:rsidRPr="00D56A1A">
              <w:t>Адрес</w:t>
            </w:r>
          </w:p>
        </w:tc>
        <w:tc>
          <w:tcPr>
            <w:tcW w:w="2080" w:type="pct"/>
            <w:tcBorders>
              <w:top w:val="single" w:sz="4" w:space="0" w:color="auto"/>
              <w:left w:val="single" w:sz="4" w:space="0" w:color="auto"/>
              <w:bottom w:val="single" w:sz="4" w:space="0" w:color="auto"/>
              <w:right w:val="single" w:sz="4" w:space="0" w:color="auto"/>
            </w:tcBorders>
            <w:hideMark/>
          </w:tcPr>
          <w:p w14:paraId="1D875B1B" w14:textId="77777777" w:rsidR="00D56A1A" w:rsidRPr="00D56A1A" w:rsidRDefault="00D56A1A" w:rsidP="00D56A1A">
            <w:pPr>
              <w:pStyle w:val="103"/>
            </w:pPr>
            <w:r w:rsidRPr="00D56A1A">
              <w:t>Наименование</w:t>
            </w:r>
          </w:p>
        </w:tc>
        <w:tc>
          <w:tcPr>
            <w:tcW w:w="295" w:type="pct"/>
            <w:tcBorders>
              <w:top w:val="single" w:sz="4" w:space="0" w:color="auto"/>
              <w:left w:val="single" w:sz="4" w:space="0" w:color="auto"/>
              <w:bottom w:val="single" w:sz="4" w:space="0" w:color="auto"/>
              <w:right w:val="single" w:sz="4" w:space="0" w:color="auto"/>
            </w:tcBorders>
            <w:hideMark/>
          </w:tcPr>
          <w:p w14:paraId="6CBED5A0" w14:textId="77777777" w:rsidR="00D56A1A" w:rsidRPr="00D56A1A" w:rsidRDefault="00D56A1A" w:rsidP="00D56A1A">
            <w:pPr>
              <w:pStyle w:val="103"/>
            </w:pPr>
            <w:r w:rsidRPr="00D56A1A">
              <w:t>ед. изм.</w:t>
            </w:r>
          </w:p>
        </w:tc>
        <w:tc>
          <w:tcPr>
            <w:tcW w:w="332" w:type="pct"/>
            <w:tcBorders>
              <w:top w:val="single" w:sz="4" w:space="0" w:color="auto"/>
              <w:left w:val="single" w:sz="4" w:space="0" w:color="auto"/>
              <w:bottom w:val="single" w:sz="4" w:space="0" w:color="auto"/>
              <w:right w:val="single" w:sz="4" w:space="0" w:color="auto"/>
            </w:tcBorders>
            <w:hideMark/>
          </w:tcPr>
          <w:p w14:paraId="70164B84" w14:textId="77777777" w:rsidR="00D56A1A" w:rsidRPr="00D56A1A" w:rsidRDefault="00D56A1A" w:rsidP="00D56A1A">
            <w:pPr>
              <w:pStyle w:val="103"/>
            </w:pPr>
            <w:r w:rsidRPr="00D56A1A">
              <w:t>Величина</w:t>
            </w:r>
          </w:p>
        </w:tc>
      </w:tr>
      <w:tr w:rsidR="00D56A1A" w14:paraId="1E858220" w14:textId="77777777" w:rsidTr="00D56A1A">
        <w:trPr>
          <w:trHeight w:val="249"/>
        </w:trPr>
        <w:tc>
          <w:tcPr>
            <w:tcW w:w="702" w:type="pct"/>
            <w:vMerge w:val="restart"/>
            <w:tcBorders>
              <w:top w:val="single" w:sz="4" w:space="0" w:color="auto"/>
              <w:left w:val="single" w:sz="4" w:space="0" w:color="auto"/>
              <w:bottom w:val="single" w:sz="4" w:space="0" w:color="auto"/>
              <w:right w:val="single" w:sz="4" w:space="0" w:color="auto"/>
            </w:tcBorders>
            <w:hideMark/>
          </w:tcPr>
          <w:p w14:paraId="7D3A724E" w14:textId="77777777" w:rsidR="00D56A1A" w:rsidRPr="00D56A1A" w:rsidRDefault="00D56A1A" w:rsidP="00D56A1A">
            <w:pPr>
              <w:pStyle w:val="103"/>
            </w:pPr>
            <w:r w:rsidRPr="00D56A1A">
              <w:t>Еремизино-Борисовское с.п.</w:t>
            </w:r>
          </w:p>
        </w:tc>
        <w:tc>
          <w:tcPr>
            <w:tcW w:w="609" w:type="pct"/>
            <w:vMerge w:val="restart"/>
            <w:tcBorders>
              <w:top w:val="single" w:sz="4" w:space="0" w:color="auto"/>
              <w:left w:val="single" w:sz="4" w:space="0" w:color="auto"/>
              <w:bottom w:val="single" w:sz="4" w:space="0" w:color="auto"/>
              <w:right w:val="single" w:sz="4" w:space="0" w:color="auto"/>
            </w:tcBorders>
            <w:hideMark/>
          </w:tcPr>
          <w:p w14:paraId="46400A21" w14:textId="77777777" w:rsidR="00D56A1A" w:rsidRPr="00D56A1A" w:rsidRDefault="00D56A1A" w:rsidP="00D56A1A">
            <w:pPr>
              <w:pStyle w:val="103"/>
            </w:pPr>
            <w:r w:rsidRPr="00D56A1A">
              <w:t>Котельная №107</w:t>
            </w:r>
          </w:p>
        </w:tc>
        <w:tc>
          <w:tcPr>
            <w:tcW w:w="983" w:type="pct"/>
            <w:vMerge w:val="restart"/>
            <w:tcBorders>
              <w:top w:val="single" w:sz="4" w:space="0" w:color="auto"/>
              <w:left w:val="single" w:sz="4" w:space="0" w:color="auto"/>
              <w:bottom w:val="single" w:sz="4" w:space="0" w:color="auto"/>
              <w:right w:val="single" w:sz="4" w:space="0" w:color="auto"/>
            </w:tcBorders>
            <w:hideMark/>
          </w:tcPr>
          <w:p w14:paraId="21D16E21" w14:textId="77777777" w:rsidR="00D56A1A" w:rsidRPr="00D56A1A" w:rsidRDefault="00D56A1A" w:rsidP="00D56A1A">
            <w:pPr>
              <w:pStyle w:val="103"/>
            </w:pPr>
            <w:r w:rsidRPr="00D56A1A">
              <w:t>ст. Еремизино-Борисовская, ул. Школьная, 35</w:t>
            </w:r>
          </w:p>
        </w:tc>
        <w:tc>
          <w:tcPr>
            <w:tcW w:w="2080" w:type="pct"/>
            <w:tcBorders>
              <w:top w:val="single" w:sz="4" w:space="0" w:color="auto"/>
              <w:left w:val="single" w:sz="4" w:space="0" w:color="auto"/>
              <w:bottom w:val="single" w:sz="4" w:space="0" w:color="auto"/>
              <w:right w:val="single" w:sz="4" w:space="0" w:color="auto"/>
            </w:tcBorders>
            <w:hideMark/>
          </w:tcPr>
          <w:p w14:paraId="7A7AAF2B" w14:textId="77777777" w:rsidR="00D56A1A" w:rsidRPr="00D56A1A" w:rsidRDefault="00D56A1A" w:rsidP="00D56A1A">
            <w:pPr>
              <w:pStyle w:val="103"/>
            </w:pPr>
            <w:r w:rsidRPr="00D56A1A">
              <w:t>Объем тепловой сети</w:t>
            </w:r>
          </w:p>
        </w:tc>
        <w:tc>
          <w:tcPr>
            <w:tcW w:w="295" w:type="pct"/>
            <w:tcBorders>
              <w:top w:val="single" w:sz="4" w:space="0" w:color="auto"/>
              <w:left w:val="single" w:sz="4" w:space="0" w:color="auto"/>
              <w:bottom w:val="single" w:sz="4" w:space="0" w:color="auto"/>
              <w:right w:val="single" w:sz="4" w:space="0" w:color="auto"/>
            </w:tcBorders>
            <w:hideMark/>
          </w:tcPr>
          <w:p w14:paraId="4F9EF3E4" w14:textId="77777777" w:rsidR="00D56A1A" w:rsidRPr="00D56A1A" w:rsidRDefault="00D56A1A" w:rsidP="00D56A1A">
            <w:pPr>
              <w:pStyle w:val="103"/>
            </w:pPr>
            <w:r w:rsidRPr="00D56A1A">
              <w:t>м</w:t>
            </w:r>
            <w:r w:rsidRPr="00D56A1A">
              <w:rPr>
                <w:rStyle w:val="aff3"/>
              </w:rPr>
              <w:t>3</w:t>
            </w:r>
          </w:p>
        </w:tc>
        <w:tc>
          <w:tcPr>
            <w:tcW w:w="332" w:type="pct"/>
            <w:tcBorders>
              <w:top w:val="single" w:sz="4" w:space="0" w:color="auto"/>
              <w:left w:val="single" w:sz="4" w:space="0" w:color="auto"/>
              <w:bottom w:val="single" w:sz="4" w:space="0" w:color="auto"/>
              <w:right w:val="single" w:sz="4" w:space="0" w:color="auto"/>
            </w:tcBorders>
            <w:hideMark/>
          </w:tcPr>
          <w:p w14:paraId="1FFF41A1" w14:textId="77777777" w:rsidR="00D56A1A" w:rsidRPr="00D56A1A" w:rsidRDefault="00D56A1A" w:rsidP="00D56A1A">
            <w:pPr>
              <w:pStyle w:val="103"/>
            </w:pPr>
            <w:r w:rsidRPr="00D56A1A">
              <w:t>14,9</w:t>
            </w:r>
          </w:p>
        </w:tc>
      </w:tr>
      <w:tr w:rsidR="00D56A1A" w14:paraId="2CCE480D"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02DDC7CA"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114652C6"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51E226DC"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6BF9A7DA" w14:textId="77777777" w:rsidR="00D56A1A" w:rsidRPr="00D56A1A" w:rsidRDefault="00D56A1A" w:rsidP="00D56A1A">
            <w:pPr>
              <w:pStyle w:val="103"/>
            </w:pPr>
            <w:r w:rsidRPr="00D56A1A">
              <w:t>Объем тепловой сети с сетями потребителей</w:t>
            </w:r>
          </w:p>
        </w:tc>
        <w:tc>
          <w:tcPr>
            <w:tcW w:w="295" w:type="pct"/>
            <w:tcBorders>
              <w:top w:val="single" w:sz="4" w:space="0" w:color="auto"/>
              <w:left w:val="single" w:sz="4" w:space="0" w:color="auto"/>
              <w:bottom w:val="single" w:sz="4" w:space="0" w:color="auto"/>
              <w:right w:val="single" w:sz="4" w:space="0" w:color="auto"/>
            </w:tcBorders>
            <w:hideMark/>
          </w:tcPr>
          <w:p w14:paraId="63A93F8B" w14:textId="77777777" w:rsidR="00D56A1A" w:rsidRPr="00D56A1A" w:rsidRDefault="00D56A1A" w:rsidP="00D56A1A">
            <w:pPr>
              <w:pStyle w:val="103"/>
            </w:pPr>
            <w:r w:rsidRPr="00D56A1A">
              <w:t>м</w:t>
            </w:r>
            <w:r w:rsidRPr="00D56A1A">
              <w:rPr>
                <w:rStyle w:val="aff3"/>
              </w:rPr>
              <w:t>3</w:t>
            </w:r>
          </w:p>
        </w:tc>
        <w:tc>
          <w:tcPr>
            <w:tcW w:w="332" w:type="pct"/>
            <w:tcBorders>
              <w:top w:val="single" w:sz="4" w:space="0" w:color="auto"/>
              <w:left w:val="single" w:sz="4" w:space="0" w:color="auto"/>
              <w:bottom w:val="single" w:sz="4" w:space="0" w:color="auto"/>
              <w:right w:val="single" w:sz="4" w:space="0" w:color="auto"/>
            </w:tcBorders>
            <w:hideMark/>
          </w:tcPr>
          <w:p w14:paraId="6EF7A051" w14:textId="77777777" w:rsidR="00D56A1A" w:rsidRPr="00D56A1A" w:rsidRDefault="00D56A1A" w:rsidP="00D56A1A">
            <w:pPr>
              <w:pStyle w:val="103"/>
            </w:pPr>
            <w:r w:rsidRPr="00D56A1A">
              <w:t>24,9</w:t>
            </w:r>
          </w:p>
        </w:tc>
      </w:tr>
      <w:tr w:rsidR="00D56A1A" w14:paraId="029CB26A"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00AEE1AF"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5014AA93"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43E0A57E"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1C399AC8" w14:textId="77777777" w:rsidR="00D56A1A" w:rsidRPr="00D56A1A" w:rsidRDefault="00D56A1A" w:rsidP="00D56A1A">
            <w:pPr>
              <w:pStyle w:val="103"/>
            </w:pPr>
            <w:r w:rsidRPr="00D56A1A">
              <w:t>Производительность ВПУ</w:t>
            </w:r>
          </w:p>
        </w:tc>
        <w:tc>
          <w:tcPr>
            <w:tcW w:w="295" w:type="pct"/>
            <w:tcBorders>
              <w:top w:val="single" w:sz="4" w:space="0" w:color="auto"/>
              <w:left w:val="single" w:sz="4" w:space="0" w:color="auto"/>
              <w:bottom w:val="single" w:sz="4" w:space="0" w:color="auto"/>
              <w:right w:val="single" w:sz="4" w:space="0" w:color="auto"/>
            </w:tcBorders>
            <w:hideMark/>
          </w:tcPr>
          <w:p w14:paraId="68F3B37C"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68398B2A" w14:textId="77777777" w:rsidR="00D56A1A" w:rsidRPr="00D56A1A" w:rsidRDefault="00D56A1A" w:rsidP="00D56A1A">
            <w:pPr>
              <w:pStyle w:val="103"/>
            </w:pPr>
            <w:r w:rsidRPr="00D56A1A">
              <w:t>-</w:t>
            </w:r>
          </w:p>
        </w:tc>
      </w:tr>
      <w:tr w:rsidR="00D56A1A" w14:paraId="6881A520"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50752C0D"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3A27DA9F"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25FAE5D2"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254F7DE3" w14:textId="77777777" w:rsidR="00D56A1A" w:rsidRPr="00D56A1A" w:rsidRDefault="00D56A1A" w:rsidP="00D56A1A">
            <w:pPr>
              <w:pStyle w:val="103"/>
            </w:pPr>
            <w:r w:rsidRPr="00D56A1A">
              <w:t>Собственные нужды</w:t>
            </w:r>
          </w:p>
        </w:tc>
        <w:tc>
          <w:tcPr>
            <w:tcW w:w="295" w:type="pct"/>
            <w:tcBorders>
              <w:top w:val="single" w:sz="4" w:space="0" w:color="auto"/>
              <w:left w:val="single" w:sz="4" w:space="0" w:color="auto"/>
              <w:bottom w:val="single" w:sz="4" w:space="0" w:color="auto"/>
              <w:right w:val="single" w:sz="4" w:space="0" w:color="auto"/>
            </w:tcBorders>
            <w:hideMark/>
          </w:tcPr>
          <w:p w14:paraId="759D23B6"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286FEA70" w14:textId="77777777" w:rsidR="00D56A1A" w:rsidRPr="00D56A1A" w:rsidRDefault="00D56A1A" w:rsidP="00D56A1A">
            <w:pPr>
              <w:pStyle w:val="103"/>
            </w:pPr>
            <w:r w:rsidRPr="00D56A1A">
              <w:t>-</w:t>
            </w:r>
          </w:p>
        </w:tc>
      </w:tr>
      <w:tr w:rsidR="00D56A1A" w14:paraId="2955BCDE"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50A89FAE"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7002B4FE"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32E66BDC"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4CC4ACDD" w14:textId="77777777" w:rsidR="00D56A1A" w:rsidRPr="00D56A1A" w:rsidRDefault="00D56A1A" w:rsidP="00D56A1A">
            <w:pPr>
              <w:pStyle w:val="103"/>
            </w:pPr>
            <w:r w:rsidRPr="00D56A1A">
              <w:t>Всего подпитка тепловой сети, в т.ч.:</w:t>
            </w:r>
          </w:p>
        </w:tc>
        <w:tc>
          <w:tcPr>
            <w:tcW w:w="295" w:type="pct"/>
            <w:tcBorders>
              <w:top w:val="single" w:sz="4" w:space="0" w:color="auto"/>
              <w:left w:val="single" w:sz="4" w:space="0" w:color="auto"/>
              <w:bottom w:val="single" w:sz="4" w:space="0" w:color="auto"/>
              <w:right w:val="single" w:sz="4" w:space="0" w:color="auto"/>
            </w:tcBorders>
            <w:hideMark/>
          </w:tcPr>
          <w:p w14:paraId="3028813D"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1CF2CAAB" w14:textId="77777777" w:rsidR="00D56A1A" w:rsidRPr="00D56A1A" w:rsidRDefault="00D56A1A" w:rsidP="00D56A1A">
            <w:pPr>
              <w:pStyle w:val="103"/>
            </w:pPr>
            <w:r w:rsidRPr="00D56A1A">
              <w:t>0,06</w:t>
            </w:r>
          </w:p>
        </w:tc>
      </w:tr>
      <w:tr w:rsidR="00D56A1A" w14:paraId="6F72CF7F"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593B53B5"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54073665"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33BEB342"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35EFBA67" w14:textId="77777777" w:rsidR="00D56A1A" w:rsidRPr="00D56A1A" w:rsidRDefault="00D56A1A" w:rsidP="00D56A1A">
            <w:pPr>
              <w:pStyle w:val="103"/>
            </w:pPr>
            <w:r w:rsidRPr="00D56A1A">
              <w:t>нормативные утечки теплоносителя</w:t>
            </w:r>
          </w:p>
        </w:tc>
        <w:tc>
          <w:tcPr>
            <w:tcW w:w="295" w:type="pct"/>
            <w:tcBorders>
              <w:top w:val="single" w:sz="4" w:space="0" w:color="auto"/>
              <w:left w:val="single" w:sz="4" w:space="0" w:color="auto"/>
              <w:bottom w:val="single" w:sz="4" w:space="0" w:color="auto"/>
              <w:right w:val="single" w:sz="4" w:space="0" w:color="auto"/>
            </w:tcBorders>
            <w:hideMark/>
          </w:tcPr>
          <w:p w14:paraId="48CEC993"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4017E32B" w14:textId="77777777" w:rsidR="00D56A1A" w:rsidRPr="00D56A1A" w:rsidRDefault="00D56A1A" w:rsidP="00D56A1A">
            <w:pPr>
              <w:pStyle w:val="103"/>
            </w:pPr>
            <w:r w:rsidRPr="00D56A1A">
              <w:t>0,06</w:t>
            </w:r>
          </w:p>
        </w:tc>
      </w:tr>
      <w:tr w:rsidR="00D56A1A" w14:paraId="0E0413B5"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228F240A"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6866527F"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3877BB30"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6454ED3D" w14:textId="77777777" w:rsidR="00D56A1A" w:rsidRPr="00D56A1A" w:rsidRDefault="00D56A1A" w:rsidP="00D56A1A">
            <w:pPr>
              <w:pStyle w:val="103"/>
            </w:pPr>
            <w:r w:rsidRPr="00D56A1A">
              <w:t>сверхнормативные утечки теплоносителя</w:t>
            </w:r>
          </w:p>
        </w:tc>
        <w:tc>
          <w:tcPr>
            <w:tcW w:w="295" w:type="pct"/>
            <w:tcBorders>
              <w:top w:val="single" w:sz="4" w:space="0" w:color="auto"/>
              <w:left w:val="single" w:sz="4" w:space="0" w:color="auto"/>
              <w:bottom w:val="single" w:sz="4" w:space="0" w:color="auto"/>
              <w:right w:val="single" w:sz="4" w:space="0" w:color="auto"/>
            </w:tcBorders>
            <w:hideMark/>
          </w:tcPr>
          <w:p w14:paraId="291E1DF8"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037080A6" w14:textId="77777777" w:rsidR="00D56A1A" w:rsidRPr="00D56A1A" w:rsidRDefault="00D56A1A" w:rsidP="00D56A1A">
            <w:pPr>
              <w:pStyle w:val="103"/>
            </w:pPr>
            <w:r w:rsidRPr="00D56A1A">
              <w:t>0</w:t>
            </w:r>
          </w:p>
        </w:tc>
      </w:tr>
      <w:tr w:rsidR="00D56A1A" w14:paraId="3FDDABAC" w14:textId="77777777" w:rsidTr="00D56A1A">
        <w:trPr>
          <w:trHeight w:val="747"/>
        </w:trPr>
        <w:tc>
          <w:tcPr>
            <w:tcW w:w="0" w:type="auto"/>
            <w:vMerge/>
            <w:tcBorders>
              <w:top w:val="single" w:sz="4" w:space="0" w:color="auto"/>
              <w:left w:val="single" w:sz="4" w:space="0" w:color="auto"/>
              <w:bottom w:val="single" w:sz="4" w:space="0" w:color="auto"/>
              <w:right w:val="single" w:sz="4" w:space="0" w:color="auto"/>
            </w:tcBorders>
            <w:hideMark/>
          </w:tcPr>
          <w:p w14:paraId="4D74D175"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15945304"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76418E4D"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4BFD159C" w14:textId="77777777" w:rsidR="00D56A1A" w:rsidRPr="00D56A1A" w:rsidRDefault="00D56A1A" w:rsidP="00D56A1A">
            <w:pPr>
              <w:pStyle w:val="103"/>
            </w:pPr>
            <w:r w:rsidRPr="00D56A1A">
              <w:t>отпуск теплоносителя из тепловых сетей на цели горячего водоснабжения (для открытых систем теплоснабжения)</w:t>
            </w:r>
          </w:p>
        </w:tc>
        <w:tc>
          <w:tcPr>
            <w:tcW w:w="295" w:type="pct"/>
            <w:tcBorders>
              <w:top w:val="single" w:sz="4" w:space="0" w:color="auto"/>
              <w:left w:val="single" w:sz="4" w:space="0" w:color="auto"/>
              <w:bottom w:val="single" w:sz="4" w:space="0" w:color="auto"/>
              <w:right w:val="single" w:sz="4" w:space="0" w:color="auto"/>
            </w:tcBorders>
            <w:hideMark/>
          </w:tcPr>
          <w:p w14:paraId="4732E267"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0624765E" w14:textId="77777777" w:rsidR="00D56A1A" w:rsidRPr="00D56A1A" w:rsidRDefault="00D56A1A" w:rsidP="00D56A1A">
            <w:pPr>
              <w:pStyle w:val="103"/>
            </w:pPr>
            <w:r w:rsidRPr="00D56A1A">
              <w:t>0</w:t>
            </w:r>
          </w:p>
        </w:tc>
      </w:tr>
      <w:tr w:rsidR="00D56A1A" w14:paraId="4327C761" w14:textId="77777777" w:rsidTr="00D56A1A">
        <w:trPr>
          <w:trHeight w:val="498"/>
        </w:trPr>
        <w:tc>
          <w:tcPr>
            <w:tcW w:w="0" w:type="auto"/>
            <w:vMerge/>
            <w:tcBorders>
              <w:top w:val="single" w:sz="4" w:space="0" w:color="auto"/>
              <w:left w:val="single" w:sz="4" w:space="0" w:color="auto"/>
              <w:bottom w:val="single" w:sz="4" w:space="0" w:color="auto"/>
              <w:right w:val="single" w:sz="4" w:space="0" w:color="auto"/>
            </w:tcBorders>
            <w:hideMark/>
          </w:tcPr>
          <w:p w14:paraId="360FAFD0"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12D89F99"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1B6F6CAD"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1CA8F640" w14:textId="77777777" w:rsidR="00D56A1A" w:rsidRPr="00D56A1A" w:rsidRDefault="00D56A1A" w:rsidP="00D56A1A">
            <w:pPr>
              <w:pStyle w:val="103"/>
            </w:pPr>
            <w:r w:rsidRPr="00D56A1A">
              <w:t>Максимум подпитки тепловой сети в эксплуатационном режиме</w:t>
            </w:r>
          </w:p>
        </w:tc>
        <w:tc>
          <w:tcPr>
            <w:tcW w:w="295" w:type="pct"/>
            <w:tcBorders>
              <w:top w:val="single" w:sz="4" w:space="0" w:color="auto"/>
              <w:left w:val="single" w:sz="4" w:space="0" w:color="auto"/>
              <w:bottom w:val="single" w:sz="4" w:space="0" w:color="auto"/>
              <w:right w:val="single" w:sz="4" w:space="0" w:color="auto"/>
            </w:tcBorders>
            <w:hideMark/>
          </w:tcPr>
          <w:p w14:paraId="18FBC115"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0D2AEF37" w14:textId="77777777" w:rsidR="00D56A1A" w:rsidRPr="00D56A1A" w:rsidRDefault="00D56A1A" w:rsidP="00D56A1A">
            <w:pPr>
              <w:pStyle w:val="103"/>
            </w:pPr>
            <w:r w:rsidRPr="00D56A1A">
              <w:t>0,07</w:t>
            </w:r>
          </w:p>
        </w:tc>
      </w:tr>
      <w:tr w:rsidR="00D56A1A" w14:paraId="08B6BE02"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6818A921"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151D4F7A"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207EB1CC"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3777949C" w14:textId="77777777" w:rsidR="00D56A1A" w:rsidRPr="00D56A1A" w:rsidRDefault="00D56A1A" w:rsidP="00D56A1A">
            <w:pPr>
              <w:pStyle w:val="103"/>
            </w:pPr>
            <w:r w:rsidRPr="00D56A1A">
              <w:t>Резерв(+)/ дефицит (-) ВПУ</w:t>
            </w:r>
          </w:p>
        </w:tc>
        <w:tc>
          <w:tcPr>
            <w:tcW w:w="295" w:type="pct"/>
            <w:tcBorders>
              <w:top w:val="single" w:sz="4" w:space="0" w:color="auto"/>
              <w:left w:val="single" w:sz="4" w:space="0" w:color="auto"/>
              <w:bottom w:val="single" w:sz="4" w:space="0" w:color="auto"/>
              <w:right w:val="single" w:sz="4" w:space="0" w:color="auto"/>
            </w:tcBorders>
            <w:hideMark/>
          </w:tcPr>
          <w:p w14:paraId="018CF2AD"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17468DB3" w14:textId="77777777" w:rsidR="00D56A1A" w:rsidRPr="00D56A1A" w:rsidRDefault="00D56A1A" w:rsidP="00D56A1A">
            <w:pPr>
              <w:pStyle w:val="103"/>
            </w:pPr>
            <w:r w:rsidRPr="00D56A1A">
              <w:t>-</w:t>
            </w:r>
          </w:p>
        </w:tc>
      </w:tr>
      <w:tr w:rsidR="00D56A1A" w14:paraId="528ED2EB" w14:textId="77777777" w:rsidTr="00D56A1A">
        <w:trPr>
          <w:trHeight w:val="249"/>
        </w:trPr>
        <w:tc>
          <w:tcPr>
            <w:tcW w:w="702" w:type="pct"/>
            <w:vMerge w:val="restart"/>
            <w:tcBorders>
              <w:top w:val="single" w:sz="4" w:space="0" w:color="auto"/>
              <w:left w:val="single" w:sz="4" w:space="0" w:color="auto"/>
              <w:bottom w:val="single" w:sz="4" w:space="0" w:color="auto"/>
              <w:right w:val="single" w:sz="4" w:space="0" w:color="auto"/>
            </w:tcBorders>
            <w:hideMark/>
          </w:tcPr>
          <w:p w14:paraId="65A4179F" w14:textId="77777777" w:rsidR="00D56A1A" w:rsidRPr="00D56A1A" w:rsidRDefault="00D56A1A" w:rsidP="00D56A1A">
            <w:pPr>
              <w:pStyle w:val="103"/>
            </w:pPr>
            <w:r w:rsidRPr="00D56A1A">
              <w:t>Еремизино-Борисовское с.п.</w:t>
            </w:r>
          </w:p>
        </w:tc>
        <w:tc>
          <w:tcPr>
            <w:tcW w:w="609" w:type="pct"/>
            <w:vMerge w:val="restart"/>
            <w:tcBorders>
              <w:top w:val="single" w:sz="4" w:space="0" w:color="auto"/>
              <w:left w:val="single" w:sz="4" w:space="0" w:color="auto"/>
              <w:bottom w:val="single" w:sz="4" w:space="0" w:color="auto"/>
              <w:right w:val="single" w:sz="4" w:space="0" w:color="auto"/>
            </w:tcBorders>
            <w:hideMark/>
          </w:tcPr>
          <w:p w14:paraId="632B1C7E" w14:textId="77777777" w:rsidR="00D56A1A" w:rsidRPr="00D56A1A" w:rsidRDefault="00D56A1A" w:rsidP="00D56A1A">
            <w:pPr>
              <w:pStyle w:val="103"/>
            </w:pPr>
            <w:r w:rsidRPr="00D56A1A">
              <w:t>Котельная №118</w:t>
            </w:r>
          </w:p>
        </w:tc>
        <w:tc>
          <w:tcPr>
            <w:tcW w:w="983" w:type="pct"/>
            <w:vMerge w:val="restart"/>
            <w:tcBorders>
              <w:top w:val="single" w:sz="4" w:space="0" w:color="auto"/>
              <w:left w:val="single" w:sz="4" w:space="0" w:color="auto"/>
              <w:bottom w:val="single" w:sz="4" w:space="0" w:color="auto"/>
              <w:right w:val="single" w:sz="4" w:space="0" w:color="auto"/>
            </w:tcBorders>
            <w:hideMark/>
          </w:tcPr>
          <w:p w14:paraId="07F0FB53" w14:textId="77777777" w:rsidR="00D56A1A" w:rsidRPr="00D56A1A" w:rsidRDefault="00D56A1A" w:rsidP="00D56A1A">
            <w:pPr>
              <w:pStyle w:val="103"/>
            </w:pPr>
            <w:r w:rsidRPr="00D56A1A">
              <w:t>ст. Еремизино-Борисовская, ул. Кубанская, 113</w:t>
            </w:r>
          </w:p>
        </w:tc>
        <w:tc>
          <w:tcPr>
            <w:tcW w:w="2080" w:type="pct"/>
            <w:tcBorders>
              <w:top w:val="single" w:sz="4" w:space="0" w:color="auto"/>
              <w:left w:val="single" w:sz="4" w:space="0" w:color="auto"/>
              <w:bottom w:val="single" w:sz="4" w:space="0" w:color="auto"/>
              <w:right w:val="single" w:sz="4" w:space="0" w:color="auto"/>
            </w:tcBorders>
            <w:hideMark/>
          </w:tcPr>
          <w:p w14:paraId="42E641B2" w14:textId="77777777" w:rsidR="00D56A1A" w:rsidRPr="00D56A1A" w:rsidRDefault="00D56A1A" w:rsidP="00D56A1A">
            <w:pPr>
              <w:pStyle w:val="103"/>
            </w:pPr>
            <w:r w:rsidRPr="00D56A1A">
              <w:t>Объем тепловой сети</w:t>
            </w:r>
          </w:p>
        </w:tc>
        <w:tc>
          <w:tcPr>
            <w:tcW w:w="295" w:type="pct"/>
            <w:tcBorders>
              <w:top w:val="single" w:sz="4" w:space="0" w:color="auto"/>
              <w:left w:val="single" w:sz="4" w:space="0" w:color="auto"/>
              <w:bottom w:val="single" w:sz="4" w:space="0" w:color="auto"/>
              <w:right w:val="single" w:sz="4" w:space="0" w:color="auto"/>
            </w:tcBorders>
            <w:hideMark/>
          </w:tcPr>
          <w:p w14:paraId="16731964" w14:textId="77777777" w:rsidR="00D56A1A" w:rsidRPr="00D56A1A" w:rsidRDefault="00D56A1A" w:rsidP="00D56A1A">
            <w:pPr>
              <w:pStyle w:val="103"/>
            </w:pPr>
            <w:r w:rsidRPr="00D56A1A">
              <w:t>м</w:t>
            </w:r>
            <w:r w:rsidRPr="00D56A1A">
              <w:rPr>
                <w:rStyle w:val="aff3"/>
              </w:rPr>
              <w:t>3</w:t>
            </w:r>
          </w:p>
        </w:tc>
        <w:tc>
          <w:tcPr>
            <w:tcW w:w="332" w:type="pct"/>
            <w:tcBorders>
              <w:top w:val="single" w:sz="4" w:space="0" w:color="auto"/>
              <w:left w:val="single" w:sz="4" w:space="0" w:color="auto"/>
              <w:bottom w:val="single" w:sz="4" w:space="0" w:color="auto"/>
              <w:right w:val="single" w:sz="4" w:space="0" w:color="auto"/>
            </w:tcBorders>
            <w:hideMark/>
          </w:tcPr>
          <w:p w14:paraId="58A1CEFE" w14:textId="77777777" w:rsidR="00D56A1A" w:rsidRPr="00D56A1A" w:rsidRDefault="00D56A1A" w:rsidP="00D56A1A">
            <w:pPr>
              <w:pStyle w:val="103"/>
            </w:pPr>
            <w:r w:rsidRPr="00D56A1A">
              <w:t>2,9</w:t>
            </w:r>
          </w:p>
        </w:tc>
      </w:tr>
      <w:tr w:rsidR="00D56A1A" w14:paraId="78CD6E7B"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4C3E69BF"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116B9F34"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68C7470F"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3FFDFAFE" w14:textId="77777777" w:rsidR="00D56A1A" w:rsidRPr="00D56A1A" w:rsidRDefault="00D56A1A" w:rsidP="00D56A1A">
            <w:pPr>
              <w:pStyle w:val="103"/>
            </w:pPr>
            <w:r w:rsidRPr="00D56A1A">
              <w:t>Объем тепловой сети с сетями потребителей</w:t>
            </w:r>
          </w:p>
        </w:tc>
        <w:tc>
          <w:tcPr>
            <w:tcW w:w="295" w:type="pct"/>
            <w:tcBorders>
              <w:top w:val="single" w:sz="4" w:space="0" w:color="auto"/>
              <w:left w:val="single" w:sz="4" w:space="0" w:color="auto"/>
              <w:bottom w:val="single" w:sz="4" w:space="0" w:color="auto"/>
              <w:right w:val="single" w:sz="4" w:space="0" w:color="auto"/>
            </w:tcBorders>
            <w:hideMark/>
          </w:tcPr>
          <w:p w14:paraId="0D92B55F" w14:textId="77777777" w:rsidR="00D56A1A" w:rsidRPr="00D56A1A" w:rsidRDefault="00D56A1A" w:rsidP="00D56A1A">
            <w:pPr>
              <w:pStyle w:val="103"/>
            </w:pPr>
            <w:r w:rsidRPr="00D56A1A">
              <w:t>м</w:t>
            </w:r>
            <w:r w:rsidRPr="00D56A1A">
              <w:rPr>
                <w:rStyle w:val="aff3"/>
              </w:rPr>
              <w:t>3</w:t>
            </w:r>
          </w:p>
        </w:tc>
        <w:tc>
          <w:tcPr>
            <w:tcW w:w="332" w:type="pct"/>
            <w:tcBorders>
              <w:top w:val="single" w:sz="4" w:space="0" w:color="auto"/>
              <w:left w:val="single" w:sz="4" w:space="0" w:color="auto"/>
              <w:bottom w:val="single" w:sz="4" w:space="0" w:color="auto"/>
              <w:right w:val="single" w:sz="4" w:space="0" w:color="auto"/>
            </w:tcBorders>
            <w:hideMark/>
          </w:tcPr>
          <w:p w14:paraId="5044C1D8" w14:textId="77777777" w:rsidR="00D56A1A" w:rsidRPr="00D56A1A" w:rsidRDefault="00D56A1A" w:rsidP="00D56A1A">
            <w:pPr>
              <w:pStyle w:val="103"/>
            </w:pPr>
            <w:r w:rsidRPr="00D56A1A">
              <w:t>4,8</w:t>
            </w:r>
          </w:p>
        </w:tc>
      </w:tr>
      <w:tr w:rsidR="00D56A1A" w14:paraId="6728B503"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7C145DEA"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3463D651"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7521A216"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26541CD5" w14:textId="77777777" w:rsidR="00D56A1A" w:rsidRPr="00D56A1A" w:rsidRDefault="00D56A1A" w:rsidP="00D56A1A">
            <w:pPr>
              <w:pStyle w:val="103"/>
            </w:pPr>
            <w:r w:rsidRPr="00D56A1A">
              <w:t>Производительность ВПУ</w:t>
            </w:r>
          </w:p>
        </w:tc>
        <w:tc>
          <w:tcPr>
            <w:tcW w:w="295" w:type="pct"/>
            <w:tcBorders>
              <w:top w:val="single" w:sz="4" w:space="0" w:color="auto"/>
              <w:left w:val="single" w:sz="4" w:space="0" w:color="auto"/>
              <w:bottom w:val="single" w:sz="4" w:space="0" w:color="auto"/>
              <w:right w:val="single" w:sz="4" w:space="0" w:color="auto"/>
            </w:tcBorders>
            <w:hideMark/>
          </w:tcPr>
          <w:p w14:paraId="03E2CE28"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2F0B7F8B" w14:textId="77777777" w:rsidR="00D56A1A" w:rsidRPr="00D56A1A" w:rsidRDefault="00D56A1A" w:rsidP="00D56A1A">
            <w:pPr>
              <w:pStyle w:val="103"/>
            </w:pPr>
            <w:r w:rsidRPr="00D56A1A">
              <w:t>-</w:t>
            </w:r>
          </w:p>
        </w:tc>
      </w:tr>
      <w:tr w:rsidR="00D56A1A" w14:paraId="495FAB94"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1FB512CD"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009F0CBB"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70B815A2"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6122CE6E" w14:textId="77777777" w:rsidR="00D56A1A" w:rsidRPr="00D56A1A" w:rsidRDefault="00D56A1A" w:rsidP="00D56A1A">
            <w:pPr>
              <w:pStyle w:val="103"/>
            </w:pPr>
            <w:r w:rsidRPr="00D56A1A">
              <w:t>Собственные нужды</w:t>
            </w:r>
          </w:p>
        </w:tc>
        <w:tc>
          <w:tcPr>
            <w:tcW w:w="295" w:type="pct"/>
            <w:tcBorders>
              <w:top w:val="single" w:sz="4" w:space="0" w:color="auto"/>
              <w:left w:val="single" w:sz="4" w:space="0" w:color="auto"/>
              <w:bottom w:val="single" w:sz="4" w:space="0" w:color="auto"/>
              <w:right w:val="single" w:sz="4" w:space="0" w:color="auto"/>
            </w:tcBorders>
            <w:hideMark/>
          </w:tcPr>
          <w:p w14:paraId="0F562A9B"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77AD2B36" w14:textId="77777777" w:rsidR="00D56A1A" w:rsidRPr="00D56A1A" w:rsidRDefault="00D56A1A" w:rsidP="00D56A1A">
            <w:pPr>
              <w:pStyle w:val="103"/>
            </w:pPr>
            <w:r w:rsidRPr="00D56A1A">
              <w:t>-</w:t>
            </w:r>
          </w:p>
        </w:tc>
      </w:tr>
      <w:tr w:rsidR="00D56A1A" w14:paraId="7666B885"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76463B6F"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7F62F606"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1285492E"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1E552D13" w14:textId="77777777" w:rsidR="00D56A1A" w:rsidRPr="00D56A1A" w:rsidRDefault="00D56A1A" w:rsidP="00D56A1A">
            <w:pPr>
              <w:pStyle w:val="103"/>
            </w:pPr>
            <w:r w:rsidRPr="00D56A1A">
              <w:t>Всего подпитка тепловой сети, в т.ч.:</w:t>
            </w:r>
          </w:p>
        </w:tc>
        <w:tc>
          <w:tcPr>
            <w:tcW w:w="295" w:type="pct"/>
            <w:tcBorders>
              <w:top w:val="single" w:sz="4" w:space="0" w:color="auto"/>
              <w:left w:val="single" w:sz="4" w:space="0" w:color="auto"/>
              <w:bottom w:val="single" w:sz="4" w:space="0" w:color="auto"/>
              <w:right w:val="single" w:sz="4" w:space="0" w:color="auto"/>
            </w:tcBorders>
            <w:hideMark/>
          </w:tcPr>
          <w:p w14:paraId="44AEF0B1"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06549863" w14:textId="77777777" w:rsidR="00D56A1A" w:rsidRPr="00D56A1A" w:rsidRDefault="00D56A1A" w:rsidP="00D56A1A">
            <w:pPr>
              <w:pStyle w:val="103"/>
            </w:pPr>
            <w:r w:rsidRPr="00D56A1A">
              <w:t>0,01</w:t>
            </w:r>
          </w:p>
        </w:tc>
      </w:tr>
      <w:tr w:rsidR="00D56A1A" w14:paraId="024B2BF5"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5DC1CD1C"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6EE6A2AE"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20FBE28D"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7A2F0014" w14:textId="77777777" w:rsidR="00D56A1A" w:rsidRPr="00D56A1A" w:rsidRDefault="00D56A1A" w:rsidP="00D56A1A">
            <w:pPr>
              <w:pStyle w:val="103"/>
            </w:pPr>
            <w:r w:rsidRPr="00D56A1A">
              <w:t>нормативные утечки теплоносителя</w:t>
            </w:r>
          </w:p>
        </w:tc>
        <w:tc>
          <w:tcPr>
            <w:tcW w:w="295" w:type="pct"/>
            <w:tcBorders>
              <w:top w:val="single" w:sz="4" w:space="0" w:color="auto"/>
              <w:left w:val="single" w:sz="4" w:space="0" w:color="auto"/>
              <w:bottom w:val="single" w:sz="4" w:space="0" w:color="auto"/>
              <w:right w:val="single" w:sz="4" w:space="0" w:color="auto"/>
            </w:tcBorders>
            <w:hideMark/>
          </w:tcPr>
          <w:p w14:paraId="7822FCB1"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71451533" w14:textId="77777777" w:rsidR="00D56A1A" w:rsidRPr="00D56A1A" w:rsidRDefault="00D56A1A" w:rsidP="00D56A1A">
            <w:pPr>
              <w:pStyle w:val="103"/>
            </w:pPr>
            <w:r w:rsidRPr="00D56A1A">
              <w:t>0,01</w:t>
            </w:r>
          </w:p>
        </w:tc>
      </w:tr>
      <w:tr w:rsidR="00D56A1A" w14:paraId="144EAD87"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18E2152C"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3452F12F"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6CFB6B64"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0453DAEF" w14:textId="77777777" w:rsidR="00D56A1A" w:rsidRPr="00D56A1A" w:rsidRDefault="00D56A1A" w:rsidP="00D56A1A">
            <w:pPr>
              <w:pStyle w:val="103"/>
            </w:pPr>
            <w:r w:rsidRPr="00D56A1A">
              <w:t>сверхнормативные утечки теплоносителя</w:t>
            </w:r>
          </w:p>
        </w:tc>
        <w:tc>
          <w:tcPr>
            <w:tcW w:w="295" w:type="pct"/>
            <w:tcBorders>
              <w:top w:val="single" w:sz="4" w:space="0" w:color="auto"/>
              <w:left w:val="single" w:sz="4" w:space="0" w:color="auto"/>
              <w:bottom w:val="single" w:sz="4" w:space="0" w:color="auto"/>
              <w:right w:val="single" w:sz="4" w:space="0" w:color="auto"/>
            </w:tcBorders>
            <w:hideMark/>
          </w:tcPr>
          <w:p w14:paraId="2002C331"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2506E367" w14:textId="77777777" w:rsidR="00D56A1A" w:rsidRPr="00D56A1A" w:rsidRDefault="00D56A1A" w:rsidP="00D56A1A">
            <w:pPr>
              <w:pStyle w:val="103"/>
            </w:pPr>
            <w:r w:rsidRPr="00D56A1A">
              <w:t>0</w:t>
            </w:r>
          </w:p>
        </w:tc>
      </w:tr>
      <w:tr w:rsidR="00D56A1A" w14:paraId="3E041273" w14:textId="77777777" w:rsidTr="00D56A1A">
        <w:trPr>
          <w:trHeight w:val="747"/>
        </w:trPr>
        <w:tc>
          <w:tcPr>
            <w:tcW w:w="0" w:type="auto"/>
            <w:vMerge/>
            <w:tcBorders>
              <w:top w:val="single" w:sz="4" w:space="0" w:color="auto"/>
              <w:left w:val="single" w:sz="4" w:space="0" w:color="auto"/>
              <w:bottom w:val="single" w:sz="4" w:space="0" w:color="auto"/>
              <w:right w:val="single" w:sz="4" w:space="0" w:color="auto"/>
            </w:tcBorders>
            <w:hideMark/>
          </w:tcPr>
          <w:p w14:paraId="2963D5FB"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7614D206"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17CA3A33"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4427807B" w14:textId="77777777" w:rsidR="00D56A1A" w:rsidRPr="00D56A1A" w:rsidRDefault="00D56A1A" w:rsidP="00D56A1A">
            <w:pPr>
              <w:pStyle w:val="103"/>
            </w:pPr>
            <w:r w:rsidRPr="00D56A1A">
              <w:t>отпуск теплоносителя из тепловых сетей на цели горячего водоснабжения (для открытых систем теплоснабжения)</w:t>
            </w:r>
          </w:p>
        </w:tc>
        <w:tc>
          <w:tcPr>
            <w:tcW w:w="295" w:type="pct"/>
            <w:tcBorders>
              <w:top w:val="single" w:sz="4" w:space="0" w:color="auto"/>
              <w:left w:val="single" w:sz="4" w:space="0" w:color="auto"/>
              <w:bottom w:val="single" w:sz="4" w:space="0" w:color="auto"/>
              <w:right w:val="single" w:sz="4" w:space="0" w:color="auto"/>
            </w:tcBorders>
            <w:hideMark/>
          </w:tcPr>
          <w:p w14:paraId="3A78D33D"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484C9BDC" w14:textId="77777777" w:rsidR="00D56A1A" w:rsidRPr="00D56A1A" w:rsidRDefault="00D56A1A" w:rsidP="00D56A1A">
            <w:pPr>
              <w:pStyle w:val="103"/>
            </w:pPr>
            <w:r w:rsidRPr="00D56A1A">
              <w:t>0</w:t>
            </w:r>
          </w:p>
        </w:tc>
      </w:tr>
      <w:tr w:rsidR="00D56A1A" w14:paraId="52310617" w14:textId="77777777" w:rsidTr="00D56A1A">
        <w:trPr>
          <w:trHeight w:val="498"/>
        </w:trPr>
        <w:tc>
          <w:tcPr>
            <w:tcW w:w="0" w:type="auto"/>
            <w:vMerge/>
            <w:tcBorders>
              <w:top w:val="single" w:sz="4" w:space="0" w:color="auto"/>
              <w:left w:val="single" w:sz="4" w:space="0" w:color="auto"/>
              <w:bottom w:val="single" w:sz="4" w:space="0" w:color="auto"/>
              <w:right w:val="single" w:sz="4" w:space="0" w:color="auto"/>
            </w:tcBorders>
            <w:hideMark/>
          </w:tcPr>
          <w:p w14:paraId="3D44A337"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0D363BDE"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74A360AD"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3AC0D36B" w14:textId="77777777" w:rsidR="00D56A1A" w:rsidRPr="00D56A1A" w:rsidRDefault="00D56A1A" w:rsidP="00D56A1A">
            <w:pPr>
              <w:pStyle w:val="103"/>
            </w:pPr>
            <w:r w:rsidRPr="00D56A1A">
              <w:t>Максимум подпитки тепловой сети в эксплуатационном режиме</w:t>
            </w:r>
          </w:p>
        </w:tc>
        <w:tc>
          <w:tcPr>
            <w:tcW w:w="295" w:type="pct"/>
            <w:tcBorders>
              <w:top w:val="single" w:sz="4" w:space="0" w:color="auto"/>
              <w:left w:val="single" w:sz="4" w:space="0" w:color="auto"/>
              <w:bottom w:val="single" w:sz="4" w:space="0" w:color="auto"/>
              <w:right w:val="single" w:sz="4" w:space="0" w:color="auto"/>
            </w:tcBorders>
            <w:hideMark/>
          </w:tcPr>
          <w:p w14:paraId="127B9268"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29AC4DCA" w14:textId="77777777" w:rsidR="00D56A1A" w:rsidRPr="00D56A1A" w:rsidRDefault="00D56A1A" w:rsidP="00D56A1A">
            <w:pPr>
              <w:pStyle w:val="103"/>
            </w:pPr>
            <w:r w:rsidRPr="00D56A1A">
              <w:t>0,01</w:t>
            </w:r>
          </w:p>
        </w:tc>
      </w:tr>
      <w:tr w:rsidR="00D56A1A" w14:paraId="071F49B2" w14:textId="77777777" w:rsidTr="00D56A1A">
        <w:trPr>
          <w:trHeight w:val="249"/>
        </w:trPr>
        <w:tc>
          <w:tcPr>
            <w:tcW w:w="0" w:type="auto"/>
            <w:vMerge/>
            <w:tcBorders>
              <w:top w:val="single" w:sz="4" w:space="0" w:color="auto"/>
              <w:left w:val="single" w:sz="4" w:space="0" w:color="auto"/>
              <w:bottom w:val="single" w:sz="4" w:space="0" w:color="auto"/>
              <w:right w:val="single" w:sz="4" w:space="0" w:color="auto"/>
            </w:tcBorders>
            <w:hideMark/>
          </w:tcPr>
          <w:p w14:paraId="3DC373AD"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0E398D17" w14:textId="77777777" w:rsidR="00D56A1A" w:rsidRPr="00D56A1A" w:rsidRDefault="00D56A1A" w:rsidP="00D56A1A"/>
        </w:tc>
        <w:tc>
          <w:tcPr>
            <w:tcW w:w="0" w:type="auto"/>
            <w:vMerge/>
            <w:tcBorders>
              <w:top w:val="single" w:sz="4" w:space="0" w:color="auto"/>
              <w:left w:val="single" w:sz="4" w:space="0" w:color="auto"/>
              <w:bottom w:val="single" w:sz="4" w:space="0" w:color="auto"/>
              <w:right w:val="single" w:sz="4" w:space="0" w:color="auto"/>
            </w:tcBorders>
            <w:hideMark/>
          </w:tcPr>
          <w:p w14:paraId="50E66BA5" w14:textId="77777777" w:rsidR="00D56A1A" w:rsidRPr="00D56A1A" w:rsidRDefault="00D56A1A" w:rsidP="00D56A1A"/>
        </w:tc>
        <w:tc>
          <w:tcPr>
            <w:tcW w:w="2080" w:type="pct"/>
            <w:tcBorders>
              <w:top w:val="single" w:sz="4" w:space="0" w:color="auto"/>
              <w:left w:val="single" w:sz="4" w:space="0" w:color="auto"/>
              <w:bottom w:val="single" w:sz="4" w:space="0" w:color="auto"/>
              <w:right w:val="single" w:sz="4" w:space="0" w:color="auto"/>
            </w:tcBorders>
            <w:hideMark/>
          </w:tcPr>
          <w:p w14:paraId="32BC6CF0" w14:textId="77777777" w:rsidR="00D56A1A" w:rsidRPr="00D56A1A" w:rsidRDefault="00D56A1A" w:rsidP="00D56A1A">
            <w:pPr>
              <w:pStyle w:val="103"/>
            </w:pPr>
            <w:r w:rsidRPr="00D56A1A">
              <w:t>Резерв(+)/ дефицит (-) ВПУ</w:t>
            </w:r>
          </w:p>
        </w:tc>
        <w:tc>
          <w:tcPr>
            <w:tcW w:w="295" w:type="pct"/>
            <w:tcBorders>
              <w:top w:val="single" w:sz="4" w:space="0" w:color="auto"/>
              <w:left w:val="single" w:sz="4" w:space="0" w:color="auto"/>
              <w:bottom w:val="single" w:sz="4" w:space="0" w:color="auto"/>
              <w:right w:val="single" w:sz="4" w:space="0" w:color="auto"/>
            </w:tcBorders>
            <w:hideMark/>
          </w:tcPr>
          <w:p w14:paraId="01ABFE6B" w14:textId="77777777" w:rsidR="00D56A1A" w:rsidRPr="00D56A1A" w:rsidRDefault="00D56A1A" w:rsidP="00D56A1A">
            <w:pPr>
              <w:pStyle w:val="103"/>
            </w:pPr>
            <w:r w:rsidRPr="00D56A1A">
              <w:t>тонн/ч</w:t>
            </w:r>
          </w:p>
        </w:tc>
        <w:tc>
          <w:tcPr>
            <w:tcW w:w="332" w:type="pct"/>
            <w:tcBorders>
              <w:top w:val="single" w:sz="4" w:space="0" w:color="auto"/>
              <w:left w:val="single" w:sz="4" w:space="0" w:color="auto"/>
              <w:bottom w:val="single" w:sz="4" w:space="0" w:color="auto"/>
              <w:right w:val="single" w:sz="4" w:space="0" w:color="auto"/>
            </w:tcBorders>
            <w:hideMark/>
          </w:tcPr>
          <w:p w14:paraId="3E4C106F" w14:textId="77777777" w:rsidR="00D56A1A" w:rsidRPr="00D56A1A" w:rsidRDefault="00D56A1A" w:rsidP="00D56A1A">
            <w:pPr>
              <w:pStyle w:val="103"/>
            </w:pPr>
            <w:r w:rsidRPr="00D56A1A">
              <w:t>-</w:t>
            </w:r>
          </w:p>
        </w:tc>
      </w:tr>
    </w:tbl>
    <w:p w14:paraId="694A520D" w14:textId="77777777" w:rsidR="00D56A1A" w:rsidRPr="00D56A1A" w:rsidRDefault="00D56A1A" w:rsidP="00D56A1A"/>
    <w:p w14:paraId="633AA459" w14:textId="77777777" w:rsidR="00D56A1A" w:rsidRPr="00D56A1A" w:rsidRDefault="00D56A1A" w:rsidP="00D56A1A"/>
    <w:p w14:paraId="5BBFCC30" w14:textId="77777777" w:rsidR="00D56A1A" w:rsidRPr="00D56A1A" w:rsidRDefault="00D56A1A" w:rsidP="00D56A1A">
      <w:pPr>
        <w:sectPr w:rsidR="00D56A1A" w:rsidRPr="00D56A1A">
          <w:pgSz w:w="16838" w:h="11906" w:orient="landscape"/>
          <w:pgMar w:top="1701" w:right="1134" w:bottom="567" w:left="1134" w:header="709" w:footer="709" w:gutter="0"/>
          <w:cols w:space="720"/>
        </w:sectPr>
      </w:pPr>
    </w:p>
    <w:p w14:paraId="09DC3B68" w14:textId="77777777" w:rsidR="0080215E" w:rsidRDefault="0080215E" w:rsidP="0080215E">
      <w:pPr>
        <w:pStyle w:val="111"/>
      </w:pPr>
      <w:r>
        <w:lastRenderedPageBreak/>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p>
    <w:p w14:paraId="0D02DC0F" w14:textId="77777777" w:rsidR="0029235A" w:rsidRPr="0029235A" w:rsidRDefault="0029235A" w:rsidP="0029235A">
      <w:pPr>
        <w:pStyle w:val="a1"/>
      </w:pPr>
    </w:p>
    <w:p w14:paraId="1357F629" w14:textId="77777777" w:rsidR="00D56A1A" w:rsidRPr="00D56A1A" w:rsidRDefault="00D56A1A" w:rsidP="00D56A1A">
      <w:pPr>
        <w:pStyle w:val="a1"/>
      </w:pPr>
      <w:r w:rsidRPr="00D56A1A">
        <w:t xml:space="preserve">В таблице </w:t>
      </w:r>
      <w:r w:rsidRPr="00D56A1A">
        <w:fldChar w:fldCharType="begin"/>
      </w:r>
      <w:r w:rsidRPr="00D56A1A">
        <w:instrText xml:space="preserve"> REF _Ref525653140 \h  \* MERGEFORMAT </w:instrText>
      </w:r>
      <w:r w:rsidRPr="00D56A1A">
        <w:fldChar w:fldCharType="separate"/>
      </w:r>
      <w:r w:rsidR="00D01E94" w:rsidRPr="00D01E94">
        <w:rPr>
          <w:rStyle w:val="aff5"/>
        </w:rPr>
        <w:t xml:space="preserve">Таблица </w:t>
      </w:r>
      <w:r w:rsidR="00D01E94">
        <w:t>24</w:t>
      </w:r>
      <w:r w:rsidRPr="00D56A1A">
        <w:fldChar w:fldCharType="end"/>
      </w:r>
      <w:r w:rsidRPr="00D56A1A">
        <w:t xml:space="preserve"> представлены балансы производительности ВПУ. В таблице </w:t>
      </w:r>
      <w:r w:rsidRPr="00D56A1A">
        <w:fldChar w:fldCharType="begin"/>
      </w:r>
      <w:r w:rsidRPr="00D56A1A">
        <w:instrText xml:space="preserve"> REF _Ref520378912 \h </w:instrText>
      </w:r>
      <w:r w:rsidRPr="00D56A1A">
        <w:fldChar w:fldCharType="separate"/>
      </w:r>
      <w:r w:rsidR="00D01E94">
        <w:rPr>
          <w:noProof/>
        </w:rPr>
        <w:t>25</w:t>
      </w:r>
      <w:r w:rsidRPr="00D56A1A">
        <w:fldChar w:fldCharType="end"/>
      </w:r>
      <w:r w:rsidRPr="00D56A1A">
        <w:t xml:space="preserve"> приведена максимальная подпитка тепловой сети в период повреждения участка (в аварийном режиме) по рассматриваемым источникам тепловой энергии.</w:t>
      </w:r>
    </w:p>
    <w:p w14:paraId="308B2F1A" w14:textId="77777777" w:rsidR="00D56A1A" w:rsidRPr="00D56A1A" w:rsidRDefault="00D56A1A" w:rsidP="00D56A1A">
      <w:pPr>
        <w:pStyle w:val="a1"/>
      </w:pPr>
    </w:p>
    <w:p w14:paraId="669AD8BA" w14:textId="77777777" w:rsidR="00D56A1A" w:rsidRPr="00D56A1A" w:rsidRDefault="00D56A1A" w:rsidP="00D56A1A">
      <w:pPr>
        <w:pStyle w:val="af8"/>
      </w:pPr>
      <w:r w:rsidRPr="00D56A1A">
        <w:t xml:space="preserve">Таблица </w:t>
      </w:r>
      <w:fldSimple w:instr=" SEQ Таблица \* ARABIC ">
        <w:bookmarkStart w:id="50" w:name="_Ref520378912"/>
        <w:r w:rsidR="00D01E94">
          <w:rPr>
            <w:noProof/>
          </w:rPr>
          <w:t>25</w:t>
        </w:r>
        <w:bookmarkEnd w:id="50"/>
      </w:fldSimple>
      <w:r w:rsidRPr="00D56A1A">
        <w:t xml:space="preserve"> – Максимальная подпитка тепловой сети в период повреждения участка (в аварийном режиме), тонн/ч</w:t>
      </w:r>
    </w:p>
    <w:tbl>
      <w:tblPr>
        <w:tblStyle w:val="af0"/>
        <w:tblW w:w="5000" w:type="pct"/>
        <w:tblLook w:val="04A0" w:firstRow="1" w:lastRow="0" w:firstColumn="1" w:lastColumn="0" w:noHBand="0" w:noVBand="1"/>
      </w:tblPr>
      <w:tblGrid>
        <w:gridCol w:w="2435"/>
        <w:gridCol w:w="5620"/>
        <w:gridCol w:w="1290"/>
      </w:tblGrid>
      <w:tr w:rsidR="00D56A1A" w14:paraId="5616B88A" w14:textId="77777777" w:rsidTr="005A336B">
        <w:trPr>
          <w:trHeight w:val="186"/>
          <w:tblHeader/>
        </w:trPr>
        <w:tc>
          <w:tcPr>
            <w:tcW w:w="1303" w:type="pct"/>
            <w:tcBorders>
              <w:top w:val="single" w:sz="4" w:space="0" w:color="auto"/>
              <w:left w:val="single" w:sz="4" w:space="0" w:color="auto"/>
              <w:bottom w:val="single" w:sz="4" w:space="0" w:color="auto"/>
              <w:right w:val="single" w:sz="4" w:space="0" w:color="auto"/>
            </w:tcBorders>
            <w:hideMark/>
          </w:tcPr>
          <w:p w14:paraId="0FC21FCA" w14:textId="77777777" w:rsidR="00D56A1A" w:rsidRPr="00D56A1A" w:rsidRDefault="00D56A1A" w:rsidP="00D56A1A">
            <w:pPr>
              <w:pStyle w:val="103"/>
            </w:pPr>
            <w:r w:rsidRPr="00D56A1A">
              <w:t>Котельная</w:t>
            </w:r>
          </w:p>
        </w:tc>
        <w:tc>
          <w:tcPr>
            <w:tcW w:w="3007" w:type="pct"/>
            <w:tcBorders>
              <w:top w:val="single" w:sz="4" w:space="0" w:color="auto"/>
              <w:left w:val="single" w:sz="4" w:space="0" w:color="auto"/>
              <w:bottom w:val="single" w:sz="4" w:space="0" w:color="auto"/>
              <w:right w:val="single" w:sz="4" w:space="0" w:color="auto"/>
            </w:tcBorders>
            <w:hideMark/>
          </w:tcPr>
          <w:p w14:paraId="254A5077" w14:textId="77777777" w:rsidR="00D56A1A" w:rsidRPr="00D56A1A" w:rsidRDefault="00D56A1A" w:rsidP="00D56A1A">
            <w:pPr>
              <w:pStyle w:val="103"/>
            </w:pPr>
            <w:r w:rsidRPr="00D56A1A">
              <w:t>Адрес</w:t>
            </w:r>
          </w:p>
        </w:tc>
        <w:tc>
          <w:tcPr>
            <w:tcW w:w="690" w:type="pct"/>
            <w:tcBorders>
              <w:top w:val="single" w:sz="4" w:space="0" w:color="auto"/>
              <w:left w:val="single" w:sz="4" w:space="0" w:color="auto"/>
              <w:bottom w:val="single" w:sz="4" w:space="0" w:color="auto"/>
              <w:right w:val="single" w:sz="4" w:space="0" w:color="auto"/>
            </w:tcBorders>
            <w:hideMark/>
          </w:tcPr>
          <w:p w14:paraId="2EFDB508" w14:textId="77777777" w:rsidR="00D56A1A" w:rsidRPr="00D56A1A" w:rsidRDefault="00D56A1A" w:rsidP="00D56A1A">
            <w:pPr>
              <w:pStyle w:val="103"/>
            </w:pPr>
            <w:r w:rsidRPr="00D56A1A">
              <w:t>Величина</w:t>
            </w:r>
          </w:p>
        </w:tc>
      </w:tr>
      <w:tr w:rsidR="00D56A1A" w14:paraId="6360201F" w14:textId="77777777" w:rsidTr="005A336B">
        <w:trPr>
          <w:trHeight w:val="372"/>
        </w:trPr>
        <w:tc>
          <w:tcPr>
            <w:tcW w:w="1303" w:type="pct"/>
            <w:tcBorders>
              <w:top w:val="single" w:sz="4" w:space="0" w:color="auto"/>
              <w:left w:val="single" w:sz="4" w:space="0" w:color="auto"/>
              <w:bottom w:val="single" w:sz="4" w:space="0" w:color="auto"/>
              <w:right w:val="single" w:sz="4" w:space="0" w:color="auto"/>
            </w:tcBorders>
            <w:hideMark/>
          </w:tcPr>
          <w:p w14:paraId="0DAC322A" w14:textId="77777777" w:rsidR="00D56A1A" w:rsidRPr="00D56A1A" w:rsidRDefault="00D56A1A" w:rsidP="00D56A1A">
            <w:pPr>
              <w:pStyle w:val="103"/>
            </w:pPr>
            <w:r w:rsidRPr="00D56A1A">
              <w:t>Котельная №107</w:t>
            </w:r>
          </w:p>
        </w:tc>
        <w:tc>
          <w:tcPr>
            <w:tcW w:w="3007" w:type="pct"/>
            <w:tcBorders>
              <w:top w:val="single" w:sz="4" w:space="0" w:color="auto"/>
              <w:left w:val="single" w:sz="4" w:space="0" w:color="auto"/>
              <w:bottom w:val="single" w:sz="4" w:space="0" w:color="auto"/>
              <w:right w:val="single" w:sz="4" w:space="0" w:color="auto"/>
            </w:tcBorders>
            <w:hideMark/>
          </w:tcPr>
          <w:p w14:paraId="220D279D" w14:textId="77777777" w:rsidR="00D56A1A" w:rsidRPr="00D56A1A" w:rsidRDefault="00D56A1A" w:rsidP="00D56A1A">
            <w:pPr>
              <w:pStyle w:val="103"/>
            </w:pPr>
            <w:r w:rsidRPr="00D56A1A">
              <w:t>ст. Еремизино-Борисовская, ул. Школьная, 35</w:t>
            </w:r>
          </w:p>
        </w:tc>
        <w:tc>
          <w:tcPr>
            <w:tcW w:w="690" w:type="pct"/>
            <w:tcBorders>
              <w:top w:val="single" w:sz="4" w:space="0" w:color="auto"/>
              <w:left w:val="single" w:sz="4" w:space="0" w:color="auto"/>
              <w:bottom w:val="single" w:sz="4" w:space="0" w:color="auto"/>
              <w:right w:val="single" w:sz="4" w:space="0" w:color="auto"/>
            </w:tcBorders>
            <w:hideMark/>
          </w:tcPr>
          <w:p w14:paraId="6DB567E8" w14:textId="77777777" w:rsidR="00D56A1A" w:rsidRPr="00D56A1A" w:rsidRDefault="00D56A1A" w:rsidP="00D56A1A">
            <w:pPr>
              <w:pStyle w:val="103"/>
            </w:pPr>
            <w:r w:rsidRPr="00D56A1A">
              <w:t>0,37</w:t>
            </w:r>
          </w:p>
        </w:tc>
      </w:tr>
      <w:tr w:rsidR="00D56A1A" w14:paraId="3279E980" w14:textId="77777777" w:rsidTr="005A336B">
        <w:trPr>
          <w:trHeight w:val="372"/>
        </w:trPr>
        <w:tc>
          <w:tcPr>
            <w:tcW w:w="1303" w:type="pct"/>
            <w:tcBorders>
              <w:top w:val="single" w:sz="4" w:space="0" w:color="auto"/>
              <w:left w:val="single" w:sz="4" w:space="0" w:color="auto"/>
              <w:bottom w:val="single" w:sz="4" w:space="0" w:color="auto"/>
              <w:right w:val="single" w:sz="4" w:space="0" w:color="auto"/>
            </w:tcBorders>
            <w:hideMark/>
          </w:tcPr>
          <w:p w14:paraId="6A8F5563" w14:textId="77777777" w:rsidR="00D56A1A" w:rsidRPr="00D56A1A" w:rsidRDefault="00D56A1A" w:rsidP="00D56A1A">
            <w:pPr>
              <w:pStyle w:val="103"/>
            </w:pPr>
            <w:r w:rsidRPr="00D56A1A">
              <w:t>Котельная №118</w:t>
            </w:r>
          </w:p>
        </w:tc>
        <w:tc>
          <w:tcPr>
            <w:tcW w:w="3007" w:type="pct"/>
            <w:tcBorders>
              <w:top w:val="single" w:sz="4" w:space="0" w:color="auto"/>
              <w:left w:val="single" w:sz="4" w:space="0" w:color="auto"/>
              <w:bottom w:val="single" w:sz="4" w:space="0" w:color="auto"/>
              <w:right w:val="single" w:sz="4" w:space="0" w:color="auto"/>
            </w:tcBorders>
            <w:hideMark/>
          </w:tcPr>
          <w:p w14:paraId="17CBA364" w14:textId="77777777" w:rsidR="00D56A1A" w:rsidRPr="00D56A1A" w:rsidRDefault="00D56A1A" w:rsidP="00D56A1A">
            <w:pPr>
              <w:pStyle w:val="103"/>
            </w:pPr>
            <w:r w:rsidRPr="00D56A1A">
              <w:t>ст. Еремизино-Борисовская, ул. Кубанская, 113</w:t>
            </w:r>
          </w:p>
        </w:tc>
        <w:tc>
          <w:tcPr>
            <w:tcW w:w="690" w:type="pct"/>
            <w:tcBorders>
              <w:top w:val="single" w:sz="4" w:space="0" w:color="auto"/>
              <w:left w:val="single" w:sz="4" w:space="0" w:color="auto"/>
              <w:bottom w:val="single" w:sz="4" w:space="0" w:color="auto"/>
              <w:right w:val="single" w:sz="4" w:space="0" w:color="auto"/>
            </w:tcBorders>
            <w:hideMark/>
          </w:tcPr>
          <w:p w14:paraId="7A47E06F" w14:textId="77777777" w:rsidR="00D56A1A" w:rsidRPr="00D56A1A" w:rsidRDefault="00D56A1A" w:rsidP="00D56A1A">
            <w:pPr>
              <w:pStyle w:val="103"/>
            </w:pPr>
            <w:r w:rsidRPr="00D56A1A">
              <w:t>0,07</w:t>
            </w:r>
          </w:p>
        </w:tc>
      </w:tr>
    </w:tbl>
    <w:p w14:paraId="26478006" w14:textId="539CE779" w:rsidR="00D56A1A" w:rsidRDefault="00D56A1A" w:rsidP="00D56A1A">
      <w:pPr>
        <w:pStyle w:val="a1"/>
        <w:rPr>
          <w:rFonts w:eastAsiaTheme="majorEastAsia"/>
        </w:rPr>
      </w:pPr>
    </w:p>
    <w:p w14:paraId="09DC3B69" w14:textId="539CE779" w:rsidR="0080215E" w:rsidRDefault="0080215E" w:rsidP="0080215E">
      <w:pPr>
        <w:pStyle w:val="11"/>
      </w:pPr>
      <w:r>
        <w:t>Топливные балансы источников тепловой энергии и система обеспечения топливом.</w:t>
      </w:r>
    </w:p>
    <w:p w14:paraId="09DC3B6A" w14:textId="77777777" w:rsidR="0080215E" w:rsidRDefault="0080215E" w:rsidP="0080215E">
      <w:pPr>
        <w:pStyle w:val="111"/>
      </w:pPr>
      <w:r>
        <w:t>Описание видов и количества используемого основного топлива для каждого источника тепловой энергии.</w:t>
      </w:r>
    </w:p>
    <w:p w14:paraId="04A5674F" w14:textId="736D40E9" w:rsidR="0029235A" w:rsidRPr="0029235A" w:rsidRDefault="0029235A" w:rsidP="0029235A">
      <w:pPr>
        <w:pStyle w:val="a1"/>
      </w:pPr>
      <w:r w:rsidRPr="0029235A">
        <w:t>Основным топливом на всех котельных является природный газ.</w:t>
      </w:r>
    </w:p>
    <w:p w14:paraId="5878FF84" w14:textId="77777777" w:rsidR="0029235A" w:rsidRPr="0029235A" w:rsidRDefault="0029235A" w:rsidP="0029235A">
      <w:pPr>
        <w:pStyle w:val="a1"/>
      </w:pPr>
      <w:r w:rsidRPr="0029235A">
        <w:t xml:space="preserve">В таблице </w:t>
      </w:r>
      <w:r w:rsidRPr="0029235A">
        <w:fldChar w:fldCharType="begin"/>
      </w:r>
      <w:r w:rsidRPr="0029235A">
        <w:instrText xml:space="preserve"> REF _Ref524704077 \h </w:instrText>
      </w:r>
      <w:r w:rsidRPr="0029235A">
        <w:fldChar w:fldCharType="separate"/>
      </w:r>
      <w:r w:rsidR="00D01E94">
        <w:rPr>
          <w:noProof/>
        </w:rPr>
        <w:t>26</w:t>
      </w:r>
      <w:r w:rsidRPr="0029235A">
        <w:fldChar w:fldCharType="end"/>
      </w:r>
      <w:r w:rsidRPr="0029235A">
        <w:t xml:space="preserve"> представлены расходы натурального топлива за 2017 год.</w:t>
      </w:r>
    </w:p>
    <w:p w14:paraId="34EF3F2C" w14:textId="77777777" w:rsidR="0029235A" w:rsidRPr="0029235A" w:rsidRDefault="0029235A" w:rsidP="0029235A">
      <w:pPr>
        <w:pStyle w:val="a1"/>
      </w:pPr>
    </w:p>
    <w:p w14:paraId="59575B1E" w14:textId="77777777" w:rsidR="0029235A" w:rsidRPr="0029235A" w:rsidRDefault="0029235A" w:rsidP="0029235A">
      <w:pPr>
        <w:pStyle w:val="af8"/>
      </w:pPr>
      <w:bookmarkStart w:id="51" w:name="_Ref513807418"/>
      <w:bookmarkStart w:id="52" w:name="_Ref513807408"/>
      <w:r w:rsidRPr="0029235A">
        <w:t xml:space="preserve">Таблица </w:t>
      </w:r>
      <w:fldSimple w:instr=" SEQ Таблица \* ARABIC ">
        <w:bookmarkStart w:id="53" w:name="_Ref524704077"/>
        <w:r w:rsidR="00D01E94">
          <w:rPr>
            <w:noProof/>
          </w:rPr>
          <w:t>26</w:t>
        </w:r>
        <w:bookmarkEnd w:id="53"/>
      </w:fldSimple>
      <w:bookmarkEnd w:id="51"/>
      <w:r w:rsidRPr="0029235A">
        <w:t xml:space="preserve"> – </w:t>
      </w:r>
      <w:bookmarkEnd w:id="52"/>
      <w:r w:rsidRPr="0029235A">
        <w:t>Расход натурального топлива за 2017 год</w:t>
      </w:r>
    </w:p>
    <w:tbl>
      <w:tblPr>
        <w:tblW w:w="5000" w:type="pct"/>
        <w:tblLook w:val="04A0" w:firstRow="1" w:lastRow="0" w:firstColumn="1" w:lastColumn="0" w:noHBand="0" w:noVBand="1"/>
      </w:tblPr>
      <w:tblGrid>
        <w:gridCol w:w="4553"/>
        <w:gridCol w:w="1422"/>
        <w:gridCol w:w="996"/>
        <w:gridCol w:w="1140"/>
        <w:gridCol w:w="1234"/>
      </w:tblGrid>
      <w:tr w:rsidR="0029235A" w:rsidRPr="00B45884" w14:paraId="72B3CDD3" w14:textId="77777777" w:rsidTr="0029235A">
        <w:trPr>
          <w:trHeight w:val="173"/>
        </w:trPr>
        <w:tc>
          <w:tcPr>
            <w:tcW w:w="243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4F6977" w14:textId="77777777" w:rsidR="0029235A" w:rsidRPr="0029235A" w:rsidRDefault="0029235A" w:rsidP="00CE1273">
            <w:pPr>
              <w:pStyle w:val="103"/>
            </w:pPr>
            <w:r w:rsidRPr="0029235A">
              <w:t>Наименование котельной</w:t>
            </w:r>
          </w:p>
        </w:tc>
        <w:tc>
          <w:tcPr>
            <w:tcW w:w="761" w:type="pct"/>
            <w:tcBorders>
              <w:top w:val="single" w:sz="4" w:space="0" w:color="auto"/>
              <w:left w:val="nil"/>
              <w:bottom w:val="single" w:sz="4" w:space="0" w:color="auto"/>
              <w:right w:val="single" w:sz="4" w:space="0" w:color="auto"/>
            </w:tcBorders>
            <w:shd w:val="clear" w:color="auto" w:fill="auto"/>
            <w:vAlign w:val="center"/>
            <w:hideMark/>
          </w:tcPr>
          <w:p w14:paraId="0C8DAC5C" w14:textId="77777777" w:rsidR="0029235A" w:rsidRPr="0029235A" w:rsidRDefault="0029235A" w:rsidP="00CE1273">
            <w:pPr>
              <w:pStyle w:val="103"/>
            </w:pPr>
            <w:r w:rsidRPr="0029235A">
              <w:t>Природный газ, тыс. м</w:t>
            </w:r>
            <w:r w:rsidRPr="0029235A">
              <w:rPr>
                <w:rStyle w:val="aff3"/>
              </w:rPr>
              <w:t>3</w:t>
            </w:r>
          </w:p>
        </w:tc>
        <w:tc>
          <w:tcPr>
            <w:tcW w:w="533" w:type="pct"/>
            <w:tcBorders>
              <w:top w:val="single" w:sz="4" w:space="0" w:color="auto"/>
              <w:left w:val="nil"/>
              <w:bottom w:val="single" w:sz="4" w:space="0" w:color="auto"/>
              <w:right w:val="single" w:sz="4" w:space="0" w:color="auto"/>
            </w:tcBorders>
            <w:shd w:val="clear" w:color="auto" w:fill="auto"/>
            <w:vAlign w:val="center"/>
            <w:hideMark/>
          </w:tcPr>
          <w:p w14:paraId="321A0CC1" w14:textId="77777777" w:rsidR="0029235A" w:rsidRPr="0029235A" w:rsidRDefault="0029235A" w:rsidP="00CE1273">
            <w:pPr>
              <w:pStyle w:val="103"/>
            </w:pPr>
            <w:r w:rsidRPr="0029235A">
              <w:t>Уголь, т</w:t>
            </w:r>
          </w:p>
        </w:tc>
        <w:tc>
          <w:tcPr>
            <w:tcW w:w="610" w:type="pct"/>
            <w:tcBorders>
              <w:top w:val="single" w:sz="4" w:space="0" w:color="auto"/>
              <w:left w:val="nil"/>
              <w:bottom w:val="single" w:sz="4" w:space="0" w:color="auto"/>
              <w:right w:val="single" w:sz="4" w:space="0" w:color="auto"/>
            </w:tcBorders>
            <w:shd w:val="clear" w:color="auto" w:fill="auto"/>
            <w:vAlign w:val="center"/>
            <w:hideMark/>
          </w:tcPr>
          <w:p w14:paraId="2C681EF5" w14:textId="77777777" w:rsidR="0029235A" w:rsidRPr="0029235A" w:rsidRDefault="0029235A" w:rsidP="00CE1273">
            <w:pPr>
              <w:pStyle w:val="103"/>
            </w:pPr>
            <w:r w:rsidRPr="0029235A">
              <w:t>Мазут, т</w:t>
            </w:r>
          </w:p>
        </w:tc>
        <w:tc>
          <w:tcPr>
            <w:tcW w:w="660" w:type="pct"/>
            <w:tcBorders>
              <w:top w:val="single" w:sz="4" w:space="0" w:color="auto"/>
              <w:left w:val="nil"/>
              <w:bottom w:val="single" w:sz="4" w:space="0" w:color="auto"/>
              <w:right w:val="single" w:sz="4" w:space="0" w:color="auto"/>
            </w:tcBorders>
            <w:shd w:val="clear" w:color="auto" w:fill="auto"/>
            <w:vAlign w:val="center"/>
            <w:hideMark/>
          </w:tcPr>
          <w:p w14:paraId="3178647D" w14:textId="77777777" w:rsidR="0029235A" w:rsidRPr="0029235A" w:rsidRDefault="0029235A" w:rsidP="00CE1273">
            <w:pPr>
              <w:pStyle w:val="103"/>
            </w:pPr>
            <w:r w:rsidRPr="0029235A">
              <w:t>Дизельное топливо, т</w:t>
            </w:r>
          </w:p>
        </w:tc>
      </w:tr>
      <w:tr w:rsidR="0029235A" w:rsidRPr="00B45884" w14:paraId="46CA673E" w14:textId="77777777" w:rsidTr="0029235A">
        <w:trPr>
          <w:trHeight w:val="163"/>
        </w:trPr>
        <w:tc>
          <w:tcPr>
            <w:tcW w:w="2436" w:type="pct"/>
            <w:tcBorders>
              <w:top w:val="nil"/>
              <w:left w:val="single" w:sz="4" w:space="0" w:color="auto"/>
              <w:bottom w:val="single" w:sz="4" w:space="0" w:color="auto"/>
              <w:right w:val="single" w:sz="4" w:space="0" w:color="auto"/>
            </w:tcBorders>
            <w:shd w:val="clear" w:color="auto" w:fill="auto"/>
            <w:vAlign w:val="center"/>
            <w:hideMark/>
          </w:tcPr>
          <w:p w14:paraId="76EBFD41" w14:textId="3A9A5117" w:rsidR="0029235A" w:rsidRPr="0029235A" w:rsidRDefault="0029235A" w:rsidP="0029235A">
            <w:pPr>
              <w:pStyle w:val="103"/>
            </w:pPr>
            <w:r w:rsidRPr="0029235A">
              <w:t>Котельная №107, ст. Еремизино-Борисовская, ул. Школьная, 35</w:t>
            </w:r>
          </w:p>
        </w:tc>
        <w:tc>
          <w:tcPr>
            <w:tcW w:w="761" w:type="pct"/>
            <w:tcBorders>
              <w:top w:val="nil"/>
              <w:left w:val="nil"/>
              <w:bottom w:val="single" w:sz="4" w:space="0" w:color="auto"/>
              <w:right w:val="single" w:sz="4" w:space="0" w:color="auto"/>
            </w:tcBorders>
            <w:shd w:val="clear" w:color="auto" w:fill="auto"/>
            <w:noWrap/>
            <w:vAlign w:val="center"/>
            <w:hideMark/>
          </w:tcPr>
          <w:p w14:paraId="565F8C24" w14:textId="3952FAF4" w:rsidR="0029235A" w:rsidRPr="0029235A" w:rsidRDefault="0029235A" w:rsidP="0029235A">
            <w:pPr>
              <w:pStyle w:val="103"/>
            </w:pPr>
            <w:r w:rsidRPr="0029235A">
              <w:t>106</w:t>
            </w:r>
          </w:p>
        </w:tc>
        <w:tc>
          <w:tcPr>
            <w:tcW w:w="533" w:type="pct"/>
            <w:tcBorders>
              <w:top w:val="nil"/>
              <w:left w:val="nil"/>
              <w:bottom w:val="single" w:sz="4" w:space="0" w:color="auto"/>
              <w:right w:val="single" w:sz="4" w:space="0" w:color="auto"/>
            </w:tcBorders>
            <w:shd w:val="clear" w:color="auto" w:fill="auto"/>
            <w:noWrap/>
            <w:vAlign w:val="center"/>
            <w:hideMark/>
          </w:tcPr>
          <w:p w14:paraId="2A901FB7" w14:textId="18D556E8" w:rsidR="0029235A" w:rsidRPr="0029235A" w:rsidRDefault="0029235A" w:rsidP="0029235A">
            <w:pPr>
              <w:pStyle w:val="103"/>
            </w:pPr>
            <w:r w:rsidRPr="0029235A">
              <w:t>0</w:t>
            </w:r>
          </w:p>
        </w:tc>
        <w:tc>
          <w:tcPr>
            <w:tcW w:w="610" w:type="pct"/>
            <w:tcBorders>
              <w:top w:val="nil"/>
              <w:left w:val="nil"/>
              <w:bottom w:val="single" w:sz="4" w:space="0" w:color="auto"/>
              <w:right w:val="single" w:sz="4" w:space="0" w:color="auto"/>
            </w:tcBorders>
            <w:shd w:val="clear" w:color="auto" w:fill="auto"/>
            <w:noWrap/>
            <w:vAlign w:val="center"/>
            <w:hideMark/>
          </w:tcPr>
          <w:p w14:paraId="761D72C3" w14:textId="32F66F4B" w:rsidR="0029235A" w:rsidRPr="0029235A" w:rsidRDefault="0029235A" w:rsidP="0029235A">
            <w:pPr>
              <w:pStyle w:val="103"/>
            </w:pPr>
            <w:r w:rsidRPr="0029235A">
              <w:t>0</w:t>
            </w:r>
          </w:p>
        </w:tc>
        <w:tc>
          <w:tcPr>
            <w:tcW w:w="660" w:type="pct"/>
            <w:tcBorders>
              <w:top w:val="nil"/>
              <w:left w:val="nil"/>
              <w:bottom w:val="single" w:sz="4" w:space="0" w:color="auto"/>
              <w:right w:val="single" w:sz="4" w:space="0" w:color="auto"/>
            </w:tcBorders>
            <w:shd w:val="clear" w:color="auto" w:fill="auto"/>
            <w:noWrap/>
            <w:vAlign w:val="center"/>
            <w:hideMark/>
          </w:tcPr>
          <w:p w14:paraId="62C8A763" w14:textId="49B64AA8" w:rsidR="0029235A" w:rsidRPr="0029235A" w:rsidRDefault="0029235A" w:rsidP="0029235A">
            <w:pPr>
              <w:pStyle w:val="103"/>
            </w:pPr>
            <w:r w:rsidRPr="0029235A">
              <w:t>0</w:t>
            </w:r>
          </w:p>
        </w:tc>
      </w:tr>
      <w:tr w:rsidR="0029235A" w:rsidRPr="00B45884" w14:paraId="23DABFE0" w14:textId="77777777" w:rsidTr="0029235A">
        <w:trPr>
          <w:trHeight w:val="246"/>
        </w:trPr>
        <w:tc>
          <w:tcPr>
            <w:tcW w:w="2436" w:type="pct"/>
            <w:tcBorders>
              <w:top w:val="nil"/>
              <w:left w:val="single" w:sz="4" w:space="0" w:color="auto"/>
              <w:bottom w:val="single" w:sz="4" w:space="0" w:color="auto"/>
              <w:right w:val="single" w:sz="4" w:space="0" w:color="auto"/>
            </w:tcBorders>
            <w:shd w:val="clear" w:color="auto" w:fill="auto"/>
            <w:vAlign w:val="center"/>
            <w:hideMark/>
          </w:tcPr>
          <w:p w14:paraId="5DE78D0A" w14:textId="4853DCCB" w:rsidR="0029235A" w:rsidRPr="0029235A" w:rsidRDefault="0029235A" w:rsidP="0029235A">
            <w:pPr>
              <w:pStyle w:val="103"/>
            </w:pPr>
            <w:r w:rsidRPr="0029235A">
              <w:t>Котельная №118, ст. Еремизино-Борисовская, ул. Кубанская, 113</w:t>
            </w:r>
          </w:p>
        </w:tc>
        <w:tc>
          <w:tcPr>
            <w:tcW w:w="761" w:type="pct"/>
            <w:tcBorders>
              <w:top w:val="nil"/>
              <w:left w:val="nil"/>
              <w:bottom w:val="single" w:sz="4" w:space="0" w:color="auto"/>
              <w:right w:val="single" w:sz="4" w:space="0" w:color="auto"/>
            </w:tcBorders>
            <w:shd w:val="clear" w:color="auto" w:fill="auto"/>
            <w:noWrap/>
            <w:vAlign w:val="center"/>
            <w:hideMark/>
          </w:tcPr>
          <w:p w14:paraId="171A9878" w14:textId="3FE0FC32" w:rsidR="0029235A" w:rsidRPr="0029235A" w:rsidRDefault="0029235A" w:rsidP="0029235A">
            <w:pPr>
              <w:pStyle w:val="103"/>
            </w:pPr>
            <w:r w:rsidRPr="0029235A">
              <w:t>18</w:t>
            </w:r>
          </w:p>
        </w:tc>
        <w:tc>
          <w:tcPr>
            <w:tcW w:w="533" w:type="pct"/>
            <w:tcBorders>
              <w:top w:val="nil"/>
              <w:left w:val="nil"/>
              <w:bottom w:val="single" w:sz="4" w:space="0" w:color="auto"/>
              <w:right w:val="single" w:sz="4" w:space="0" w:color="auto"/>
            </w:tcBorders>
            <w:shd w:val="clear" w:color="auto" w:fill="auto"/>
            <w:noWrap/>
            <w:vAlign w:val="center"/>
            <w:hideMark/>
          </w:tcPr>
          <w:p w14:paraId="7257F348" w14:textId="3BC590F3" w:rsidR="0029235A" w:rsidRPr="0029235A" w:rsidRDefault="0029235A" w:rsidP="0029235A">
            <w:pPr>
              <w:pStyle w:val="103"/>
            </w:pPr>
            <w:r w:rsidRPr="0029235A">
              <w:t>0</w:t>
            </w:r>
          </w:p>
        </w:tc>
        <w:tc>
          <w:tcPr>
            <w:tcW w:w="610" w:type="pct"/>
            <w:tcBorders>
              <w:top w:val="nil"/>
              <w:left w:val="nil"/>
              <w:bottom w:val="single" w:sz="4" w:space="0" w:color="auto"/>
              <w:right w:val="single" w:sz="4" w:space="0" w:color="auto"/>
            </w:tcBorders>
            <w:shd w:val="clear" w:color="auto" w:fill="auto"/>
            <w:noWrap/>
            <w:vAlign w:val="center"/>
            <w:hideMark/>
          </w:tcPr>
          <w:p w14:paraId="331CFA22" w14:textId="05E48FEB" w:rsidR="0029235A" w:rsidRPr="0029235A" w:rsidRDefault="0029235A" w:rsidP="0029235A">
            <w:pPr>
              <w:pStyle w:val="103"/>
            </w:pPr>
            <w:r w:rsidRPr="0029235A">
              <w:t>0</w:t>
            </w:r>
          </w:p>
        </w:tc>
        <w:tc>
          <w:tcPr>
            <w:tcW w:w="660" w:type="pct"/>
            <w:tcBorders>
              <w:top w:val="nil"/>
              <w:left w:val="nil"/>
              <w:bottom w:val="single" w:sz="4" w:space="0" w:color="auto"/>
              <w:right w:val="single" w:sz="4" w:space="0" w:color="auto"/>
            </w:tcBorders>
            <w:shd w:val="clear" w:color="auto" w:fill="auto"/>
            <w:noWrap/>
            <w:vAlign w:val="center"/>
            <w:hideMark/>
          </w:tcPr>
          <w:p w14:paraId="79B4B042" w14:textId="280AD77D" w:rsidR="0029235A" w:rsidRPr="0029235A" w:rsidRDefault="0029235A" w:rsidP="0029235A">
            <w:pPr>
              <w:pStyle w:val="103"/>
            </w:pPr>
            <w:r w:rsidRPr="0029235A">
              <w:t>0</w:t>
            </w:r>
          </w:p>
        </w:tc>
      </w:tr>
    </w:tbl>
    <w:p w14:paraId="0494847F" w14:textId="77777777" w:rsidR="0029235A" w:rsidRPr="0029235A" w:rsidRDefault="0029235A" w:rsidP="0029235A">
      <w:pPr>
        <w:pStyle w:val="a1"/>
      </w:pPr>
    </w:p>
    <w:p w14:paraId="09DC3B6B" w14:textId="77777777" w:rsidR="0080215E" w:rsidRDefault="0080215E" w:rsidP="0080215E">
      <w:pPr>
        <w:pStyle w:val="111"/>
      </w:pPr>
      <w:r>
        <w:t>Описание видов резервного и аварийного топлива и возможности их обеспечения в соответствии с нормативными требованиями.</w:t>
      </w:r>
    </w:p>
    <w:p w14:paraId="10B7B235" w14:textId="10B615D0" w:rsidR="00200CF3" w:rsidRPr="00200CF3" w:rsidRDefault="00200CF3" w:rsidP="00200CF3">
      <w:pPr>
        <w:pStyle w:val="a1"/>
      </w:pPr>
      <w:r w:rsidRPr="00200CF3">
        <w:t>Резервное и аварийное топливо на источниках тепловой энергии не предусматривается.</w:t>
      </w:r>
    </w:p>
    <w:p w14:paraId="723C5C84" w14:textId="77777777" w:rsidR="00200CF3" w:rsidRPr="00200CF3" w:rsidRDefault="00200CF3" w:rsidP="00200CF3">
      <w:pPr>
        <w:pStyle w:val="a1"/>
      </w:pPr>
    </w:p>
    <w:p w14:paraId="09DC3B6C" w14:textId="77777777" w:rsidR="0080215E" w:rsidRDefault="0080215E" w:rsidP="0080215E">
      <w:pPr>
        <w:pStyle w:val="111"/>
      </w:pPr>
      <w:r>
        <w:lastRenderedPageBreak/>
        <w:t>Описание особенностей характеристик видов топлива в зависимости от мест поставки.</w:t>
      </w:r>
    </w:p>
    <w:p w14:paraId="49A1EA62" w14:textId="63A98811" w:rsidR="009D3145" w:rsidRDefault="009D3145" w:rsidP="009D3145">
      <w:pPr>
        <w:pStyle w:val="a1"/>
      </w:pPr>
      <w:r w:rsidRPr="00B45884">
        <w:t>Поставщиком природного газа является ООО "Газпром межрегионгаз Краснодар". Физико-химические показат</w:t>
      </w:r>
      <w:r>
        <w:t>ели природного газа за 2017 г.</w:t>
      </w:r>
      <w:r w:rsidRPr="00B45884">
        <w:t xml:space="preserve"> в целом соответствуют требованиям ГОСТ 5542-2014, за исключением нормируемого показателя "диоксид углерода", периодическое превышение которого за 2017 год </w:t>
      </w:r>
      <w:r>
        <w:t>составило не более чем в 2 раза</w:t>
      </w:r>
      <w:r w:rsidRPr="00B45884">
        <w:t>.</w:t>
      </w:r>
    </w:p>
    <w:p w14:paraId="3682D4FE" w14:textId="77777777" w:rsidR="00200CF3" w:rsidRPr="00200CF3" w:rsidRDefault="00200CF3" w:rsidP="00200CF3">
      <w:pPr>
        <w:pStyle w:val="a1"/>
      </w:pPr>
    </w:p>
    <w:p w14:paraId="09DC3B6D" w14:textId="77777777" w:rsidR="0080215E" w:rsidRDefault="0080215E" w:rsidP="0080215E">
      <w:pPr>
        <w:pStyle w:val="111"/>
      </w:pPr>
      <w:r>
        <w:t>Описание использования местных видов топлива.</w:t>
      </w:r>
    </w:p>
    <w:p w14:paraId="24673E2E" w14:textId="27C937F7" w:rsidR="00200CF3" w:rsidRPr="00200CF3" w:rsidRDefault="00200CF3" w:rsidP="00200CF3">
      <w:pPr>
        <w:pStyle w:val="a1"/>
      </w:pPr>
      <w:r w:rsidRPr="00200CF3">
        <w:t>Местные виды топлива не используются.</w:t>
      </w:r>
    </w:p>
    <w:p w14:paraId="53C4CAB9" w14:textId="77777777" w:rsidR="00200CF3" w:rsidRPr="00200CF3" w:rsidRDefault="00200CF3" w:rsidP="00200CF3">
      <w:pPr>
        <w:pStyle w:val="a1"/>
      </w:pPr>
    </w:p>
    <w:p w14:paraId="09DC3B6E" w14:textId="77777777" w:rsidR="0080215E" w:rsidRDefault="0080215E" w:rsidP="0080215E">
      <w:pPr>
        <w:pStyle w:val="11"/>
      </w:pPr>
      <w:r>
        <w:t>Надежность теплоснабжения.</w:t>
      </w:r>
    </w:p>
    <w:p w14:paraId="09DC3B6F" w14:textId="77777777" w:rsidR="0080215E" w:rsidRDefault="0080215E" w:rsidP="006A3FBC">
      <w:pPr>
        <w:pStyle w:val="111"/>
      </w:pPr>
      <w:r>
        <w:t>Поток отказов (частота отказов) участков тепловых сетей.</w:t>
      </w:r>
    </w:p>
    <w:p w14:paraId="257B9996" w14:textId="2E73D9B2" w:rsidR="0017746A" w:rsidRDefault="0017746A" w:rsidP="0017746A">
      <w:pPr>
        <w:pStyle w:val="a1"/>
      </w:pPr>
      <w:r w:rsidRPr="0017746A">
        <w:t>Частота отказов участков тепловых сетей не представлена ТСО.</w:t>
      </w:r>
    </w:p>
    <w:p w14:paraId="1AD9BEA7" w14:textId="77777777" w:rsidR="0017746A" w:rsidRPr="0017746A" w:rsidRDefault="0017746A" w:rsidP="0017746A">
      <w:pPr>
        <w:pStyle w:val="a1"/>
      </w:pPr>
    </w:p>
    <w:p w14:paraId="09DC3B70" w14:textId="77777777" w:rsidR="0080215E" w:rsidRDefault="0080215E" w:rsidP="006A3FBC">
      <w:pPr>
        <w:pStyle w:val="111"/>
      </w:pPr>
      <w:r>
        <w:t>Частота отключений потребителей.</w:t>
      </w:r>
    </w:p>
    <w:p w14:paraId="031BD089" w14:textId="0A1917DD" w:rsidR="0017746A" w:rsidRDefault="0017746A" w:rsidP="0017746A">
      <w:pPr>
        <w:pStyle w:val="a1"/>
      </w:pPr>
      <w:r w:rsidRPr="0017746A">
        <w:t>Частота отключений потребителей не представлена ТСО.</w:t>
      </w:r>
    </w:p>
    <w:p w14:paraId="3348904B" w14:textId="77777777" w:rsidR="0017746A" w:rsidRPr="0017746A" w:rsidRDefault="0017746A" w:rsidP="0017746A">
      <w:pPr>
        <w:pStyle w:val="a1"/>
      </w:pPr>
    </w:p>
    <w:p w14:paraId="09DC3B71" w14:textId="77777777" w:rsidR="0080215E" w:rsidRDefault="0080215E" w:rsidP="006A3FBC">
      <w:pPr>
        <w:pStyle w:val="111"/>
      </w:pPr>
      <w:r>
        <w:t>Поток (частота) и время восстановления теплоснабжения потребителей после отключений.</w:t>
      </w:r>
    </w:p>
    <w:p w14:paraId="7FB537D9" w14:textId="59A3EB05" w:rsidR="0017746A" w:rsidRDefault="0017746A" w:rsidP="0017746A">
      <w:pPr>
        <w:pStyle w:val="a1"/>
      </w:pPr>
      <w:r w:rsidRPr="0017746A">
        <w:t>Частота восстановления теплоснабжения потребителей не определялась в связи с отсутствием статистических данных. По данным ТСО, время восстановления теплоснабжения потребителей не превышает значений, указанных в таблице 2 СП 124.13330.2012 Тепловые сети. Актуализированная редакция СНиП 41-02-2003.</w:t>
      </w:r>
    </w:p>
    <w:p w14:paraId="508C9129" w14:textId="77777777" w:rsidR="0017746A" w:rsidRPr="0017746A" w:rsidRDefault="0017746A" w:rsidP="0017746A">
      <w:pPr>
        <w:pStyle w:val="a1"/>
      </w:pPr>
    </w:p>
    <w:p w14:paraId="09DC3B72" w14:textId="77777777" w:rsidR="0080215E" w:rsidRDefault="0080215E" w:rsidP="006A3FBC">
      <w:pPr>
        <w:pStyle w:val="111"/>
      </w:pPr>
      <w:r>
        <w:t>Графические материалы (карты-схемы тепловых сетей и зон ненормативной надежности и безопасности теплоснабжения)</w:t>
      </w:r>
      <w:r w:rsidR="006A3FBC">
        <w:t>.</w:t>
      </w:r>
    </w:p>
    <w:p w14:paraId="007BF8CF" w14:textId="5CBF06A6" w:rsidR="0017746A" w:rsidRDefault="0017746A" w:rsidP="0017746A">
      <w:pPr>
        <w:pStyle w:val="a1"/>
      </w:pPr>
      <w:r w:rsidRPr="0017746A">
        <w:t xml:space="preserve">Карты-схемы тепловых сетей и зон ненормативной надежности и безопасности теплоснабжения не приводятся ввиду отсутствия статистических </w:t>
      </w:r>
      <w:r w:rsidRPr="0017746A">
        <w:lastRenderedPageBreak/>
        <w:t>данных о технологических нарушениях по участкам тепловых сетей, предоставленных ТСО.</w:t>
      </w:r>
    </w:p>
    <w:p w14:paraId="0BED02CB" w14:textId="77777777" w:rsidR="0017746A" w:rsidRPr="0017746A" w:rsidRDefault="0017746A" w:rsidP="0017746A">
      <w:pPr>
        <w:pStyle w:val="a1"/>
      </w:pPr>
    </w:p>
    <w:p w14:paraId="09DC3B73" w14:textId="77777777" w:rsidR="0080215E" w:rsidRDefault="0080215E" w:rsidP="006A3FBC">
      <w:pPr>
        <w:pStyle w:val="111"/>
      </w:pPr>
      <w: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w:t>
      </w:r>
      <w:r w:rsidR="006A3FBC">
        <w:t>чин аварий в электроэнергетике".</w:t>
      </w:r>
    </w:p>
    <w:p w14:paraId="276EEC57" w14:textId="6475DA3E" w:rsidR="0017746A" w:rsidRDefault="0017746A" w:rsidP="0017746A">
      <w:pPr>
        <w:pStyle w:val="a1"/>
      </w:pPr>
      <w:r w:rsidRPr="0017746A">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не проводилось в связи с отсутствием таковых.</w:t>
      </w:r>
    </w:p>
    <w:p w14:paraId="0BE537AE" w14:textId="77777777" w:rsidR="0017746A" w:rsidRPr="0017746A" w:rsidRDefault="0017746A" w:rsidP="0017746A">
      <w:pPr>
        <w:pStyle w:val="a1"/>
      </w:pPr>
    </w:p>
    <w:p w14:paraId="09DC3B74" w14:textId="77777777" w:rsidR="0080215E" w:rsidRDefault="0080215E" w:rsidP="006A3FBC">
      <w:pPr>
        <w:pStyle w:val="111"/>
      </w:pPr>
      <w:r>
        <w:t>Результаты анализа времени восстановления теплоснабжения потребителей, отключенных в результате аварий</w:t>
      </w:r>
      <w:r w:rsidR="006A3FBC">
        <w:t>ных ситуаций при теплоснабжении</w:t>
      </w:r>
      <w:r>
        <w:t>.</w:t>
      </w:r>
    </w:p>
    <w:p w14:paraId="0B2A433B" w14:textId="5E71DE56" w:rsidR="003F2124" w:rsidRDefault="0017746A" w:rsidP="003F2124">
      <w:pPr>
        <w:pStyle w:val="a1"/>
      </w:pPr>
      <w:r w:rsidRPr="0017746A">
        <w:t>Анализ времени восстановления теплоснабжения потребителей, отключенных в результате аварийных ситуаций при теплоснабжении не проводился в связи с отсутствием статистических данных.</w:t>
      </w:r>
    </w:p>
    <w:p w14:paraId="5B4B7DA6" w14:textId="77777777" w:rsidR="003F2124" w:rsidRPr="003F2124" w:rsidRDefault="003F2124" w:rsidP="0017746A">
      <w:pPr>
        <w:pStyle w:val="a1"/>
        <w:ind w:firstLine="0"/>
      </w:pPr>
    </w:p>
    <w:p w14:paraId="09DC3B75" w14:textId="77777777" w:rsidR="0080215E" w:rsidRDefault="0080215E" w:rsidP="006A3FBC">
      <w:pPr>
        <w:pStyle w:val="11"/>
      </w:pPr>
      <w:r>
        <w:t>Технико-экономические показатели теплоснабжа</w:t>
      </w:r>
      <w:r w:rsidR="006A3FBC">
        <w:t>ющих и теплосетевых организаций.</w:t>
      </w:r>
    </w:p>
    <w:p w14:paraId="38DFFA08" w14:textId="77777777" w:rsidR="003F2124" w:rsidRPr="00411C0F" w:rsidRDefault="003F2124" w:rsidP="003F2124">
      <w:pPr>
        <w:pStyle w:val="a1"/>
      </w:pPr>
      <w:r w:rsidRPr="00411C0F">
        <w:t xml:space="preserve">Услуги по теплоснабжению на территории Тихорецкого административного района Краснодарского края осуществляет МУП ТГП ТР «Тихорецктепло». </w:t>
      </w:r>
    </w:p>
    <w:p w14:paraId="0387DE99" w14:textId="72A53C70" w:rsidR="003F2124" w:rsidRPr="00411C0F" w:rsidRDefault="003F2124" w:rsidP="003F2124">
      <w:pPr>
        <w:pStyle w:val="a1"/>
      </w:pPr>
      <w:r w:rsidRPr="00411C0F">
        <w:t xml:space="preserve">Основным видом деятельности МУП ТГП ТР «Тихорецктепло» </w:t>
      </w:r>
      <w:r>
        <w:t xml:space="preserve">в Еремизино-Борисовском сельском поселении </w:t>
      </w:r>
      <w:r w:rsidRPr="00411C0F">
        <w:t>в сфере теплоснабжения является производство и передача тепловой энергии</w:t>
      </w:r>
      <w:r>
        <w:t>.</w:t>
      </w:r>
      <w:r w:rsidRPr="00411C0F">
        <w:t xml:space="preserve"> </w:t>
      </w:r>
    </w:p>
    <w:p w14:paraId="0E735752" w14:textId="1827130F" w:rsidR="003F2124" w:rsidRDefault="003F2124" w:rsidP="003F2124">
      <w:pPr>
        <w:pStyle w:val="a1"/>
      </w:pPr>
      <w:r w:rsidRPr="00411C0F">
        <w:lastRenderedPageBreak/>
        <w:t xml:space="preserve">Система теплоснабжения </w:t>
      </w:r>
      <w:r>
        <w:t>Еремизино-Борисовского сельского поселения</w:t>
      </w:r>
      <w:r w:rsidRPr="00411C0F">
        <w:t xml:space="preserve"> по состоянию на 01.01.2018 включает </w:t>
      </w:r>
      <w:r>
        <w:t>2</w:t>
      </w:r>
      <w:r w:rsidRPr="00411C0F">
        <w:t xml:space="preserve"> котельных суммарной установленной тепловой мощностью </w:t>
      </w:r>
      <w:r>
        <w:t>2</w:t>
      </w:r>
      <w:r w:rsidRPr="00411C0F">
        <w:t>,</w:t>
      </w:r>
      <w:r>
        <w:t>70</w:t>
      </w:r>
      <w:r w:rsidRPr="00411C0F">
        <w:t xml:space="preserve"> Гкал/ч (</w:t>
      </w:r>
      <w:r>
        <w:t xml:space="preserve">таблица </w:t>
      </w:r>
      <w:r>
        <w:fldChar w:fldCharType="begin"/>
      </w:r>
      <w:r>
        <w:instrText xml:space="preserve"> REF _Ref525653297 \h </w:instrText>
      </w:r>
      <w:r>
        <w:fldChar w:fldCharType="separate"/>
      </w:r>
      <w:r w:rsidR="00D01E94">
        <w:rPr>
          <w:noProof/>
        </w:rPr>
        <w:t>27</w:t>
      </w:r>
      <w:r>
        <w:fldChar w:fldCharType="end"/>
      </w:r>
      <w:r w:rsidRPr="00411C0F">
        <w:t>).</w:t>
      </w:r>
      <w:r>
        <w:t xml:space="preserve"> </w:t>
      </w:r>
    </w:p>
    <w:p w14:paraId="79E9A00E" w14:textId="77777777" w:rsidR="003F2124" w:rsidRDefault="003F2124" w:rsidP="003F2124">
      <w:pPr>
        <w:pStyle w:val="a1"/>
      </w:pPr>
    </w:p>
    <w:p w14:paraId="12AE2CEE" w14:textId="10B2259D" w:rsidR="003F2124" w:rsidRPr="002B2C5A" w:rsidRDefault="003F2124" w:rsidP="003F2124">
      <w:pPr>
        <w:pStyle w:val="af8"/>
      </w:pPr>
      <w:r w:rsidRPr="002B2C5A">
        <w:t xml:space="preserve">Таблица </w:t>
      </w:r>
      <w:fldSimple w:instr=" SEQ Таблица \* ARABIC ">
        <w:bookmarkStart w:id="54" w:name="_Ref525653297"/>
        <w:r w:rsidR="00D01E94">
          <w:rPr>
            <w:noProof/>
          </w:rPr>
          <w:t>27</w:t>
        </w:r>
        <w:bookmarkEnd w:id="54"/>
      </w:fldSimple>
      <w:r w:rsidRPr="002B2C5A">
        <w:t xml:space="preserve"> - Установленная тепловая мощность </w:t>
      </w:r>
      <w:r>
        <w:t>котельных</w:t>
      </w:r>
      <w:r w:rsidRPr="002B2C5A">
        <w:t xml:space="preserve"> </w:t>
      </w:r>
      <w:r>
        <w:t>Еремизино-Борисовского сельского поселения</w:t>
      </w:r>
      <w:r w:rsidRPr="002B2C5A">
        <w:t xml:space="preserve"> (по состоянию на конец </w:t>
      </w:r>
      <w:r>
        <w:t xml:space="preserve">2017 </w:t>
      </w:r>
      <w:r w:rsidRPr="002B2C5A">
        <w:t>год</w:t>
      </w:r>
      <w:r>
        <w:t>а</w:t>
      </w:r>
      <w:r w:rsidRPr="002B2C5A">
        <w:t>)</w:t>
      </w:r>
    </w:p>
    <w:tbl>
      <w:tblPr>
        <w:tblStyle w:val="af0"/>
        <w:tblW w:w="5000" w:type="pct"/>
        <w:tblLook w:val="04A0" w:firstRow="1" w:lastRow="0" w:firstColumn="1" w:lastColumn="0" w:noHBand="0" w:noVBand="1"/>
      </w:tblPr>
      <w:tblGrid>
        <w:gridCol w:w="3531"/>
        <w:gridCol w:w="1452"/>
        <w:gridCol w:w="1454"/>
        <w:gridCol w:w="1454"/>
        <w:gridCol w:w="1454"/>
      </w:tblGrid>
      <w:tr w:rsidR="003F2124" w:rsidRPr="002B2C5A" w14:paraId="05416CE1" w14:textId="77777777" w:rsidTr="00FD0853">
        <w:trPr>
          <w:trHeight w:val="57"/>
        </w:trPr>
        <w:tc>
          <w:tcPr>
            <w:tcW w:w="1889" w:type="pct"/>
            <w:noWrap/>
            <w:hideMark/>
          </w:tcPr>
          <w:p w14:paraId="3EFE530B" w14:textId="77777777" w:rsidR="003F2124" w:rsidRPr="003F2124" w:rsidRDefault="003F2124" w:rsidP="003F2124">
            <w:pPr>
              <w:pStyle w:val="103"/>
            </w:pPr>
            <w:r w:rsidRPr="002B2C5A">
              <w:t>Наименование показателя</w:t>
            </w:r>
          </w:p>
        </w:tc>
        <w:tc>
          <w:tcPr>
            <w:tcW w:w="777" w:type="pct"/>
            <w:noWrap/>
            <w:hideMark/>
          </w:tcPr>
          <w:p w14:paraId="3DC4A9C2" w14:textId="77777777" w:rsidR="003F2124" w:rsidRPr="003F2124" w:rsidRDefault="003F2124" w:rsidP="003F2124">
            <w:pPr>
              <w:pStyle w:val="103"/>
            </w:pPr>
            <w:r w:rsidRPr="002B2C5A">
              <w:t>Ед. изм.</w:t>
            </w:r>
          </w:p>
        </w:tc>
        <w:tc>
          <w:tcPr>
            <w:tcW w:w="778" w:type="pct"/>
            <w:hideMark/>
          </w:tcPr>
          <w:p w14:paraId="3CB14C5F" w14:textId="7CC87821" w:rsidR="003F2124" w:rsidRPr="003F2124" w:rsidRDefault="003F2124" w:rsidP="003F2124">
            <w:pPr>
              <w:pStyle w:val="103"/>
            </w:pPr>
            <w:r>
              <w:t xml:space="preserve">Котельная </w:t>
            </w:r>
            <w:r>
              <w:br/>
              <w:t>№ 107</w:t>
            </w:r>
          </w:p>
        </w:tc>
        <w:tc>
          <w:tcPr>
            <w:tcW w:w="778" w:type="pct"/>
          </w:tcPr>
          <w:p w14:paraId="78CBAAA1" w14:textId="784056C5" w:rsidR="003F2124" w:rsidRPr="003F2124" w:rsidRDefault="003F2124" w:rsidP="003F2124">
            <w:pPr>
              <w:pStyle w:val="103"/>
            </w:pPr>
            <w:r>
              <w:t xml:space="preserve">Котельная </w:t>
            </w:r>
            <w:r>
              <w:br/>
              <w:t>№ 118</w:t>
            </w:r>
          </w:p>
        </w:tc>
        <w:tc>
          <w:tcPr>
            <w:tcW w:w="778" w:type="pct"/>
          </w:tcPr>
          <w:p w14:paraId="385DE5B0" w14:textId="77777777" w:rsidR="003F2124" w:rsidRPr="003F2124" w:rsidRDefault="003F2124" w:rsidP="003F2124">
            <w:pPr>
              <w:pStyle w:val="103"/>
            </w:pPr>
            <w:r>
              <w:t>ИТОГО</w:t>
            </w:r>
          </w:p>
        </w:tc>
      </w:tr>
      <w:tr w:rsidR="003F2124" w:rsidRPr="002B2C5A" w14:paraId="59A02A01" w14:textId="77777777" w:rsidTr="003F2124">
        <w:trPr>
          <w:trHeight w:val="57"/>
        </w:trPr>
        <w:tc>
          <w:tcPr>
            <w:tcW w:w="1889" w:type="pct"/>
            <w:noWrap/>
            <w:hideMark/>
          </w:tcPr>
          <w:p w14:paraId="39FAA258" w14:textId="77777777" w:rsidR="003F2124" w:rsidRPr="003F2124" w:rsidRDefault="003F2124" w:rsidP="003F2124">
            <w:pPr>
              <w:pStyle w:val="103"/>
            </w:pPr>
            <w:r w:rsidRPr="003F2124">
              <w:t>Установленная мощность</w:t>
            </w:r>
          </w:p>
        </w:tc>
        <w:tc>
          <w:tcPr>
            <w:tcW w:w="777" w:type="pct"/>
            <w:noWrap/>
            <w:hideMark/>
          </w:tcPr>
          <w:p w14:paraId="5F32E30F" w14:textId="77777777" w:rsidR="003F2124" w:rsidRPr="003F2124" w:rsidRDefault="003F2124" w:rsidP="003F2124">
            <w:pPr>
              <w:pStyle w:val="103"/>
            </w:pPr>
            <w:r w:rsidRPr="003F2124">
              <w:t>Гкал/ч</w:t>
            </w:r>
          </w:p>
        </w:tc>
        <w:tc>
          <w:tcPr>
            <w:tcW w:w="778" w:type="pct"/>
            <w:noWrap/>
          </w:tcPr>
          <w:p w14:paraId="3E3D8F2A" w14:textId="1838C698" w:rsidR="003F2124" w:rsidRPr="003F2124" w:rsidRDefault="003F2124" w:rsidP="003F2124">
            <w:pPr>
              <w:pStyle w:val="103"/>
            </w:pPr>
            <w:r w:rsidRPr="003F2124">
              <w:t>2,58</w:t>
            </w:r>
          </w:p>
        </w:tc>
        <w:tc>
          <w:tcPr>
            <w:tcW w:w="778" w:type="pct"/>
          </w:tcPr>
          <w:p w14:paraId="5AAA1A7E" w14:textId="552780AC" w:rsidR="003F2124" w:rsidRPr="003F2124" w:rsidRDefault="003F2124" w:rsidP="003F2124">
            <w:pPr>
              <w:pStyle w:val="103"/>
            </w:pPr>
            <w:r w:rsidRPr="003F2124">
              <w:t>0,12</w:t>
            </w:r>
          </w:p>
        </w:tc>
        <w:tc>
          <w:tcPr>
            <w:tcW w:w="778" w:type="pct"/>
          </w:tcPr>
          <w:p w14:paraId="4AC7449D" w14:textId="67801CF3" w:rsidR="003F2124" w:rsidRPr="003F2124" w:rsidRDefault="003F2124" w:rsidP="003F2124">
            <w:pPr>
              <w:pStyle w:val="103"/>
            </w:pPr>
            <w:r>
              <w:t>2,70</w:t>
            </w:r>
          </w:p>
        </w:tc>
      </w:tr>
    </w:tbl>
    <w:p w14:paraId="509EF5EA" w14:textId="123AAE32" w:rsidR="003F2124" w:rsidRPr="002B2C5A" w:rsidRDefault="003F2124" w:rsidP="003F2124">
      <w:pPr>
        <w:pStyle w:val="a1"/>
      </w:pPr>
      <w:r w:rsidRPr="002B2C5A">
        <w:t xml:space="preserve">Система теплоснабжения </w:t>
      </w:r>
      <w:r>
        <w:t>Еремизино-Борисовского сельского поселения</w:t>
      </w:r>
      <w:r w:rsidRPr="00411C0F">
        <w:t xml:space="preserve"> </w:t>
      </w:r>
      <w:r w:rsidRPr="002B2C5A">
        <w:t xml:space="preserve">по состоянию на 01.01.2018 включает </w:t>
      </w:r>
      <w:r>
        <w:t>699</w:t>
      </w:r>
      <w:r w:rsidRPr="002B2C5A">
        <w:t>,</w:t>
      </w:r>
      <w:r>
        <w:t>0</w:t>
      </w:r>
      <w:r w:rsidRPr="002B2C5A">
        <w:t xml:space="preserve"> м тепловых сетей (в двухтрубном исчислении), из них протяженность магистральных тепловых сетей – </w:t>
      </w:r>
      <w:r>
        <w:t>435</w:t>
      </w:r>
      <w:r w:rsidRPr="002B2C5A">
        <w:t>,</w:t>
      </w:r>
      <w:r>
        <w:t>0</w:t>
      </w:r>
      <w:r w:rsidRPr="002B2C5A">
        <w:t xml:space="preserve"> м, протяженность распределительных тепловых сетей – </w:t>
      </w:r>
      <w:r>
        <w:t>264</w:t>
      </w:r>
      <w:r w:rsidRPr="002B2C5A">
        <w:t>,</w:t>
      </w:r>
      <w:r>
        <w:t>0</w:t>
      </w:r>
      <w:r w:rsidRPr="002B2C5A">
        <w:t xml:space="preserve"> м (таблица </w:t>
      </w:r>
      <w:r w:rsidRPr="002B2C5A">
        <w:fldChar w:fldCharType="begin"/>
      </w:r>
      <w:r w:rsidRPr="002B2C5A">
        <w:instrText xml:space="preserve"> REF _Ref525653331 \h </w:instrText>
      </w:r>
      <w:r w:rsidRPr="002B2C5A">
        <w:fldChar w:fldCharType="separate"/>
      </w:r>
      <w:r w:rsidR="00D01E94">
        <w:rPr>
          <w:noProof/>
        </w:rPr>
        <w:t>28</w:t>
      </w:r>
      <w:r w:rsidRPr="002B2C5A">
        <w:fldChar w:fldCharType="end"/>
      </w:r>
      <w:r w:rsidRPr="002B2C5A">
        <w:t>).</w:t>
      </w:r>
    </w:p>
    <w:p w14:paraId="7D4CFD3A" w14:textId="77777777" w:rsidR="003F2124" w:rsidRDefault="003F2124" w:rsidP="003F2124">
      <w:pPr>
        <w:pStyle w:val="a1"/>
      </w:pPr>
    </w:p>
    <w:p w14:paraId="0D9B9781" w14:textId="3400478F" w:rsidR="003F2124" w:rsidRPr="006C6C61" w:rsidRDefault="003F2124" w:rsidP="003F2124">
      <w:pPr>
        <w:pStyle w:val="af8"/>
      </w:pPr>
      <w:bookmarkStart w:id="55" w:name="_Ref514319233"/>
      <w:r w:rsidRPr="006C6C61">
        <w:t xml:space="preserve">Таблица </w:t>
      </w:r>
      <w:fldSimple w:instr=" SEQ Таблица \* ARABIC ">
        <w:bookmarkStart w:id="56" w:name="_Ref525653331"/>
        <w:r w:rsidR="00D01E94">
          <w:rPr>
            <w:noProof/>
          </w:rPr>
          <w:t>28</w:t>
        </w:r>
        <w:bookmarkEnd w:id="56"/>
      </w:fldSimple>
      <w:bookmarkEnd w:id="55"/>
      <w:r w:rsidRPr="006C6C61">
        <w:t xml:space="preserve"> - Протяженность тепловых сетей </w:t>
      </w:r>
      <w:r>
        <w:t>Еремизино-Борисовского сельского поселения</w:t>
      </w:r>
      <w:r w:rsidRPr="006C6C61">
        <w:t xml:space="preserve"> (в двухтрубном исчислении)</w:t>
      </w:r>
    </w:p>
    <w:tbl>
      <w:tblPr>
        <w:tblW w:w="5000" w:type="pct"/>
        <w:tblCellMar>
          <w:left w:w="28" w:type="dxa"/>
          <w:right w:w="28" w:type="dxa"/>
        </w:tblCellMar>
        <w:tblLook w:val="04A0" w:firstRow="1" w:lastRow="0" w:firstColumn="1" w:lastColumn="0" w:noHBand="0" w:noVBand="1"/>
      </w:tblPr>
      <w:tblGrid>
        <w:gridCol w:w="5087"/>
        <w:gridCol w:w="1065"/>
        <w:gridCol w:w="1065"/>
        <w:gridCol w:w="1065"/>
        <w:gridCol w:w="1063"/>
      </w:tblGrid>
      <w:tr w:rsidR="003F2124" w:rsidRPr="006C6C61" w14:paraId="10D202F2" w14:textId="77777777" w:rsidTr="003F2124">
        <w:trPr>
          <w:trHeight w:val="20"/>
          <w:tblHeader/>
        </w:trPr>
        <w:tc>
          <w:tcPr>
            <w:tcW w:w="272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0FE60A" w14:textId="77777777" w:rsidR="003F2124" w:rsidRPr="003F2124" w:rsidRDefault="003F2124" w:rsidP="003F2124">
            <w:pPr>
              <w:pStyle w:val="103"/>
            </w:pPr>
            <w:r w:rsidRPr="003F2124">
              <w:t>Наименование показателя</w:t>
            </w:r>
          </w:p>
        </w:tc>
        <w:tc>
          <w:tcPr>
            <w:tcW w:w="570" w:type="pct"/>
            <w:tcBorders>
              <w:top w:val="single" w:sz="4" w:space="0" w:color="auto"/>
              <w:left w:val="nil"/>
              <w:bottom w:val="single" w:sz="4" w:space="0" w:color="auto"/>
              <w:right w:val="single" w:sz="4" w:space="0" w:color="auto"/>
            </w:tcBorders>
            <w:shd w:val="clear" w:color="auto" w:fill="auto"/>
            <w:noWrap/>
            <w:vAlign w:val="center"/>
            <w:hideMark/>
          </w:tcPr>
          <w:p w14:paraId="6DF8CD9E" w14:textId="77777777" w:rsidR="003F2124" w:rsidRPr="003F2124" w:rsidRDefault="003F2124" w:rsidP="003F2124">
            <w:pPr>
              <w:pStyle w:val="103"/>
            </w:pPr>
            <w:r w:rsidRPr="003F2124">
              <w:t>Ед. изм.</w:t>
            </w:r>
          </w:p>
        </w:tc>
        <w:tc>
          <w:tcPr>
            <w:tcW w:w="570" w:type="pct"/>
            <w:tcBorders>
              <w:top w:val="single" w:sz="4" w:space="0" w:color="auto"/>
              <w:left w:val="nil"/>
              <w:bottom w:val="single" w:sz="4" w:space="0" w:color="auto"/>
              <w:right w:val="single" w:sz="4" w:space="0" w:color="auto"/>
            </w:tcBorders>
            <w:shd w:val="clear" w:color="auto" w:fill="auto"/>
            <w:vAlign w:val="center"/>
          </w:tcPr>
          <w:p w14:paraId="7CF52B3E" w14:textId="35F10572" w:rsidR="003F2124" w:rsidRPr="003F2124" w:rsidRDefault="003F2124" w:rsidP="003F2124">
            <w:pPr>
              <w:pStyle w:val="103"/>
            </w:pPr>
            <w:r w:rsidRPr="003F2124">
              <w:t xml:space="preserve">Котельная </w:t>
            </w:r>
            <w:r w:rsidRPr="003F2124">
              <w:br/>
              <w:t>№ 107</w:t>
            </w:r>
          </w:p>
        </w:tc>
        <w:tc>
          <w:tcPr>
            <w:tcW w:w="570" w:type="pct"/>
            <w:tcBorders>
              <w:top w:val="single" w:sz="4" w:space="0" w:color="auto"/>
              <w:left w:val="nil"/>
              <w:bottom w:val="single" w:sz="4" w:space="0" w:color="auto"/>
              <w:right w:val="single" w:sz="4" w:space="0" w:color="auto"/>
            </w:tcBorders>
            <w:shd w:val="clear" w:color="auto" w:fill="auto"/>
            <w:vAlign w:val="center"/>
          </w:tcPr>
          <w:p w14:paraId="6488EBAC" w14:textId="68257FE9" w:rsidR="003F2124" w:rsidRPr="003F2124" w:rsidRDefault="003F2124" w:rsidP="003F2124">
            <w:pPr>
              <w:pStyle w:val="103"/>
            </w:pPr>
            <w:r w:rsidRPr="003F2124">
              <w:t xml:space="preserve">Котельная </w:t>
            </w:r>
            <w:r w:rsidRPr="003F2124">
              <w:br/>
              <w:t>№ 118</w:t>
            </w:r>
          </w:p>
        </w:tc>
        <w:tc>
          <w:tcPr>
            <w:tcW w:w="570" w:type="pct"/>
            <w:tcBorders>
              <w:top w:val="single" w:sz="4" w:space="0" w:color="auto"/>
              <w:left w:val="nil"/>
              <w:bottom w:val="single" w:sz="4" w:space="0" w:color="auto"/>
              <w:right w:val="single" w:sz="4" w:space="0" w:color="auto"/>
            </w:tcBorders>
            <w:vAlign w:val="center"/>
          </w:tcPr>
          <w:p w14:paraId="73C612F4" w14:textId="77777777" w:rsidR="003F2124" w:rsidRPr="003F2124" w:rsidRDefault="003F2124" w:rsidP="003F2124">
            <w:pPr>
              <w:pStyle w:val="103"/>
            </w:pPr>
            <w:r w:rsidRPr="003F2124">
              <w:t>ИТОГО</w:t>
            </w:r>
          </w:p>
        </w:tc>
      </w:tr>
      <w:tr w:rsidR="003F2124" w:rsidRPr="006C6C61" w14:paraId="27CCFFD5" w14:textId="77777777" w:rsidTr="003F2124">
        <w:trPr>
          <w:trHeight w:val="20"/>
        </w:trPr>
        <w:tc>
          <w:tcPr>
            <w:tcW w:w="2721" w:type="pct"/>
            <w:tcBorders>
              <w:top w:val="nil"/>
              <w:left w:val="single" w:sz="4" w:space="0" w:color="auto"/>
              <w:bottom w:val="single" w:sz="4" w:space="0" w:color="auto"/>
              <w:right w:val="single" w:sz="4" w:space="0" w:color="auto"/>
            </w:tcBorders>
            <w:shd w:val="clear" w:color="auto" w:fill="auto"/>
            <w:vAlign w:val="center"/>
            <w:hideMark/>
          </w:tcPr>
          <w:p w14:paraId="63C7AB65" w14:textId="77777777" w:rsidR="003F2124" w:rsidRPr="003F2124" w:rsidRDefault="003F2124" w:rsidP="003F2124">
            <w:pPr>
              <w:pStyle w:val="103"/>
            </w:pPr>
            <w:r w:rsidRPr="006C6C61">
              <w:t>Протяженность магистральных тепловых сетей</w:t>
            </w:r>
          </w:p>
        </w:tc>
        <w:tc>
          <w:tcPr>
            <w:tcW w:w="570" w:type="pct"/>
            <w:tcBorders>
              <w:top w:val="nil"/>
              <w:left w:val="nil"/>
              <w:bottom w:val="single" w:sz="4" w:space="0" w:color="auto"/>
              <w:right w:val="single" w:sz="4" w:space="0" w:color="auto"/>
            </w:tcBorders>
            <w:shd w:val="clear" w:color="auto" w:fill="auto"/>
            <w:vAlign w:val="center"/>
            <w:hideMark/>
          </w:tcPr>
          <w:p w14:paraId="7E072558" w14:textId="77777777" w:rsidR="003F2124" w:rsidRPr="003F2124" w:rsidRDefault="003F2124" w:rsidP="003F2124">
            <w:pPr>
              <w:pStyle w:val="103"/>
            </w:pPr>
            <w:r w:rsidRPr="006C6C61">
              <w:t>м</w:t>
            </w:r>
          </w:p>
        </w:tc>
        <w:tc>
          <w:tcPr>
            <w:tcW w:w="570" w:type="pct"/>
            <w:tcBorders>
              <w:top w:val="nil"/>
              <w:left w:val="nil"/>
              <w:bottom w:val="single" w:sz="4" w:space="0" w:color="auto"/>
              <w:right w:val="single" w:sz="4" w:space="0" w:color="auto"/>
            </w:tcBorders>
            <w:shd w:val="clear" w:color="auto" w:fill="auto"/>
            <w:vAlign w:val="center"/>
          </w:tcPr>
          <w:p w14:paraId="73309122" w14:textId="11129E06" w:rsidR="003F2124" w:rsidRPr="003F2124" w:rsidRDefault="003F2124" w:rsidP="003F2124">
            <w:pPr>
              <w:pStyle w:val="103"/>
            </w:pPr>
            <w:r>
              <w:t>435,0</w:t>
            </w:r>
          </w:p>
        </w:tc>
        <w:tc>
          <w:tcPr>
            <w:tcW w:w="570" w:type="pct"/>
            <w:tcBorders>
              <w:top w:val="nil"/>
              <w:left w:val="nil"/>
              <w:bottom w:val="single" w:sz="4" w:space="0" w:color="auto"/>
              <w:right w:val="single" w:sz="4" w:space="0" w:color="auto"/>
            </w:tcBorders>
            <w:shd w:val="clear" w:color="auto" w:fill="auto"/>
            <w:vAlign w:val="center"/>
          </w:tcPr>
          <w:p w14:paraId="293CC269" w14:textId="760C6108" w:rsidR="003F2124" w:rsidRPr="003F2124" w:rsidRDefault="003F2124" w:rsidP="003F2124">
            <w:pPr>
              <w:pStyle w:val="103"/>
            </w:pPr>
            <w:r>
              <w:t>0,0</w:t>
            </w:r>
          </w:p>
        </w:tc>
        <w:tc>
          <w:tcPr>
            <w:tcW w:w="570" w:type="pct"/>
            <w:tcBorders>
              <w:top w:val="nil"/>
              <w:left w:val="nil"/>
              <w:bottom w:val="single" w:sz="4" w:space="0" w:color="auto"/>
              <w:right w:val="single" w:sz="4" w:space="0" w:color="auto"/>
            </w:tcBorders>
            <w:vAlign w:val="center"/>
          </w:tcPr>
          <w:p w14:paraId="1AFAEFC4" w14:textId="7E1BCA2A" w:rsidR="003F2124" w:rsidRPr="003F2124" w:rsidRDefault="003F2124" w:rsidP="003F2124">
            <w:pPr>
              <w:pStyle w:val="103"/>
            </w:pPr>
            <w:r>
              <w:t>435,0</w:t>
            </w:r>
          </w:p>
        </w:tc>
      </w:tr>
      <w:tr w:rsidR="003F2124" w:rsidRPr="006C6C61" w14:paraId="4501D697" w14:textId="77777777" w:rsidTr="003F2124">
        <w:trPr>
          <w:trHeight w:val="20"/>
        </w:trPr>
        <w:tc>
          <w:tcPr>
            <w:tcW w:w="2721" w:type="pct"/>
            <w:tcBorders>
              <w:top w:val="nil"/>
              <w:left w:val="single" w:sz="4" w:space="0" w:color="auto"/>
              <w:bottom w:val="single" w:sz="4" w:space="0" w:color="auto"/>
              <w:right w:val="single" w:sz="4" w:space="0" w:color="auto"/>
            </w:tcBorders>
            <w:shd w:val="clear" w:color="auto" w:fill="auto"/>
            <w:vAlign w:val="center"/>
            <w:hideMark/>
          </w:tcPr>
          <w:p w14:paraId="7E7F48BF" w14:textId="77777777" w:rsidR="003F2124" w:rsidRPr="003F2124" w:rsidRDefault="003F2124" w:rsidP="003F2124">
            <w:pPr>
              <w:pStyle w:val="103"/>
            </w:pPr>
            <w:r w:rsidRPr="006C6C61">
              <w:t>Протяженность распределительных тепловых сетей</w:t>
            </w:r>
          </w:p>
        </w:tc>
        <w:tc>
          <w:tcPr>
            <w:tcW w:w="570" w:type="pct"/>
            <w:tcBorders>
              <w:top w:val="nil"/>
              <w:left w:val="nil"/>
              <w:bottom w:val="single" w:sz="4" w:space="0" w:color="auto"/>
              <w:right w:val="single" w:sz="4" w:space="0" w:color="auto"/>
            </w:tcBorders>
            <w:shd w:val="clear" w:color="auto" w:fill="auto"/>
            <w:vAlign w:val="center"/>
            <w:hideMark/>
          </w:tcPr>
          <w:p w14:paraId="7416B454" w14:textId="77777777" w:rsidR="003F2124" w:rsidRPr="003F2124" w:rsidRDefault="003F2124" w:rsidP="003F2124">
            <w:pPr>
              <w:pStyle w:val="103"/>
            </w:pPr>
            <w:r>
              <w:t>м</w:t>
            </w:r>
          </w:p>
        </w:tc>
        <w:tc>
          <w:tcPr>
            <w:tcW w:w="570" w:type="pct"/>
            <w:tcBorders>
              <w:top w:val="nil"/>
              <w:left w:val="nil"/>
              <w:bottom w:val="single" w:sz="4" w:space="0" w:color="auto"/>
              <w:right w:val="single" w:sz="4" w:space="0" w:color="auto"/>
            </w:tcBorders>
            <w:shd w:val="clear" w:color="auto" w:fill="auto"/>
            <w:vAlign w:val="center"/>
          </w:tcPr>
          <w:p w14:paraId="2610FEEA" w14:textId="12450D4C" w:rsidR="003F2124" w:rsidRPr="003F2124" w:rsidRDefault="003F2124" w:rsidP="003F2124">
            <w:pPr>
              <w:pStyle w:val="103"/>
            </w:pPr>
            <w:r>
              <w:t>157,5</w:t>
            </w:r>
          </w:p>
        </w:tc>
        <w:tc>
          <w:tcPr>
            <w:tcW w:w="570" w:type="pct"/>
            <w:tcBorders>
              <w:top w:val="nil"/>
              <w:left w:val="nil"/>
              <w:bottom w:val="single" w:sz="4" w:space="0" w:color="auto"/>
              <w:right w:val="single" w:sz="4" w:space="0" w:color="auto"/>
            </w:tcBorders>
            <w:shd w:val="clear" w:color="auto" w:fill="auto"/>
            <w:vAlign w:val="center"/>
          </w:tcPr>
          <w:p w14:paraId="75102F58" w14:textId="53F36F22" w:rsidR="003F2124" w:rsidRPr="003F2124" w:rsidRDefault="003F2124" w:rsidP="003F2124">
            <w:pPr>
              <w:pStyle w:val="103"/>
            </w:pPr>
            <w:r>
              <w:t>106,5</w:t>
            </w:r>
          </w:p>
        </w:tc>
        <w:tc>
          <w:tcPr>
            <w:tcW w:w="570" w:type="pct"/>
            <w:tcBorders>
              <w:top w:val="nil"/>
              <w:left w:val="nil"/>
              <w:bottom w:val="single" w:sz="4" w:space="0" w:color="auto"/>
              <w:right w:val="single" w:sz="4" w:space="0" w:color="auto"/>
            </w:tcBorders>
            <w:vAlign w:val="center"/>
          </w:tcPr>
          <w:p w14:paraId="08F54918" w14:textId="0CE19BE3" w:rsidR="003F2124" w:rsidRPr="003F2124" w:rsidRDefault="003F2124" w:rsidP="003F2124">
            <w:pPr>
              <w:pStyle w:val="103"/>
            </w:pPr>
            <w:r>
              <w:t>264,0</w:t>
            </w:r>
          </w:p>
        </w:tc>
      </w:tr>
      <w:tr w:rsidR="003F2124" w:rsidRPr="006C6C61" w14:paraId="795BDB57" w14:textId="77777777" w:rsidTr="003F2124">
        <w:trPr>
          <w:trHeight w:val="20"/>
        </w:trPr>
        <w:tc>
          <w:tcPr>
            <w:tcW w:w="2721" w:type="pct"/>
            <w:tcBorders>
              <w:top w:val="nil"/>
              <w:left w:val="single" w:sz="4" w:space="0" w:color="auto"/>
              <w:bottom w:val="single" w:sz="4" w:space="0" w:color="auto"/>
              <w:right w:val="single" w:sz="4" w:space="0" w:color="auto"/>
            </w:tcBorders>
            <w:shd w:val="clear" w:color="auto" w:fill="auto"/>
            <w:vAlign w:val="center"/>
            <w:hideMark/>
          </w:tcPr>
          <w:p w14:paraId="72923386" w14:textId="77777777" w:rsidR="003F2124" w:rsidRPr="003F2124" w:rsidRDefault="003F2124" w:rsidP="003F2124">
            <w:pPr>
              <w:pStyle w:val="103"/>
            </w:pPr>
            <w:r w:rsidRPr="006C6C61">
              <w:t>Итого протяженность тепловых сетей</w:t>
            </w:r>
          </w:p>
        </w:tc>
        <w:tc>
          <w:tcPr>
            <w:tcW w:w="570" w:type="pct"/>
            <w:tcBorders>
              <w:top w:val="nil"/>
              <w:left w:val="nil"/>
              <w:bottom w:val="single" w:sz="4" w:space="0" w:color="auto"/>
              <w:right w:val="single" w:sz="4" w:space="0" w:color="auto"/>
            </w:tcBorders>
            <w:shd w:val="clear" w:color="auto" w:fill="auto"/>
            <w:vAlign w:val="center"/>
            <w:hideMark/>
          </w:tcPr>
          <w:p w14:paraId="6DCF7F42" w14:textId="77777777" w:rsidR="003F2124" w:rsidRPr="003F2124" w:rsidRDefault="003F2124" w:rsidP="003F2124">
            <w:pPr>
              <w:pStyle w:val="103"/>
            </w:pPr>
            <w:r w:rsidRPr="006C6C61">
              <w:t>м</w:t>
            </w:r>
          </w:p>
        </w:tc>
        <w:tc>
          <w:tcPr>
            <w:tcW w:w="570" w:type="pct"/>
            <w:tcBorders>
              <w:top w:val="nil"/>
              <w:left w:val="nil"/>
              <w:bottom w:val="single" w:sz="4" w:space="0" w:color="auto"/>
              <w:right w:val="single" w:sz="4" w:space="0" w:color="auto"/>
            </w:tcBorders>
            <w:shd w:val="clear" w:color="auto" w:fill="auto"/>
            <w:vAlign w:val="bottom"/>
          </w:tcPr>
          <w:p w14:paraId="4C51F040" w14:textId="0B2797E2" w:rsidR="003F2124" w:rsidRPr="003F2124" w:rsidRDefault="003F2124" w:rsidP="003F2124">
            <w:pPr>
              <w:pStyle w:val="103"/>
            </w:pPr>
            <w:r>
              <w:t>592,5</w:t>
            </w:r>
          </w:p>
        </w:tc>
        <w:tc>
          <w:tcPr>
            <w:tcW w:w="570" w:type="pct"/>
            <w:tcBorders>
              <w:top w:val="nil"/>
              <w:left w:val="nil"/>
              <w:bottom w:val="single" w:sz="4" w:space="0" w:color="auto"/>
              <w:right w:val="single" w:sz="4" w:space="0" w:color="auto"/>
            </w:tcBorders>
            <w:shd w:val="clear" w:color="auto" w:fill="auto"/>
            <w:vAlign w:val="bottom"/>
          </w:tcPr>
          <w:p w14:paraId="7E7AA907" w14:textId="3CFB55AD" w:rsidR="003F2124" w:rsidRPr="003F2124" w:rsidRDefault="003F2124" w:rsidP="003F2124">
            <w:pPr>
              <w:pStyle w:val="103"/>
            </w:pPr>
            <w:r>
              <w:t>106,5</w:t>
            </w:r>
          </w:p>
        </w:tc>
        <w:tc>
          <w:tcPr>
            <w:tcW w:w="570" w:type="pct"/>
            <w:tcBorders>
              <w:top w:val="nil"/>
              <w:left w:val="nil"/>
              <w:bottom w:val="single" w:sz="4" w:space="0" w:color="auto"/>
              <w:right w:val="single" w:sz="4" w:space="0" w:color="auto"/>
            </w:tcBorders>
            <w:vAlign w:val="bottom"/>
          </w:tcPr>
          <w:p w14:paraId="42B37352" w14:textId="08FA7EDD" w:rsidR="003F2124" w:rsidRPr="003F2124" w:rsidRDefault="003F2124" w:rsidP="003F2124">
            <w:pPr>
              <w:pStyle w:val="103"/>
            </w:pPr>
            <w:r>
              <w:t>699,0</w:t>
            </w:r>
          </w:p>
        </w:tc>
      </w:tr>
    </w:tbl>
    <w:p w14:paraId="53FA8E8B" w14:textId="688FA9CD" w:rsidR="003F2124" w:rsidRPr="006C6C61" w:rsidRDefault="003F2124" w:rsidP="003F2124">
      <w:pPr>
        <w:pStyle w:val="a1"/>
      </w:pPr>
      <w:r>
        <w:t>Присоединенная</w:t>
      </w:r>
      <w:r w:rsidRPr="006C6C61">
        <w:t xml:space="preserve"> нагрузка потребителей в зоне теплоснабжения </w:t>
      </w:r>
      <w:r>
        <w:t>Еремизино-Борисовского сельского поселения</w:t>
      </w:r>
      <w:r w:rsidRPr="006C6C61">
        <w:t xml:space="preserve"> по состоянию на 01.01.2018 г. составила </w:t>
      </w:r>
      <w:r>
        <w:t>0</w:t>
      </w:r>
      <w:r w:rsidRPr="006C6C61">
        <w:t>,</w:t>
      </w:r>
      <w:r>
        <w:t>39</w:t>
      </w:r>
      <w:r w:rsidRPr="006C6C61">
        <w:t xml:space="preserve"> Гкал/ч (таблица </w:t>
      </w:r>
      <w:r w:rsidRPr="006C6C61">
        <w:fldChar w:fldCharType="begin"/>
      </w:r>
      <w:r w:rsidRPr="006C6C61">
        <w:instrText xml:space="preserve"> REF _Ref525653335 \h </w:instrText>
      </w:r>
      <w:r w:rsidRPr="006C6C61">
        <w:fldChar w:fldCharType="separate"/>
      </w:r>
      <w:r w:rsidR="00D01E94">
        <w:rPr>
          <w:noProof/>
        </w:rPr>
        <w:t>29</w:t>
      </w:r>
      <w:r w:rsidRPr="006C6C61">
        <w:fldChar w:fldCharType="end"/>
      </w:r>
      <w:r w:rsidRPr="006C6C61">
        <w:t xml:space="preserve">). </w:t>
      </w:r>
    </w:p>
    <w:p w14:paraId="4E3B40BD" w14:textId="77777777" w:rsidR="003F2124" w:rsidRPr="006C6C61" w:rsidRDefault="003F2124" w:rsidP="003F2124">
      <w:pPr>
        <w:pStyle w:val="a1"/>
      </w:pPr>
    </w:p>
    <w:p w14:paraId="522F6F1F" w14:textId="20C622F0" w:rsidR="003F2124" w:rsidRPr="006C6C61" w:rsidRDefault="003F2124" w:rsidP="003F2124">
      <w:pPr>
        <w:pStyle w:val="a1"/>
      </w:pPr>
      <w:bookmarkStart w:id="57" w:name="_Ref514319262"/>
      <w:r w:rsidRPr="006C6C61">
        <w:t xml:space="preserve">Таблица </w:t>
      </w:r>
      <w:fldSimple w:instr=" SEQ Таблица \* ARABIC ">
        <w:bookmarkStart w:id="58" w:name="_Ref525653335"/>
        <w:r w:rsidR="00D01E94">
          <w:rPr>
            <w:noProof/>
          </w:rPr>
          <w:t>29</w:t>
        </w:r>
        <w:bookmarkEnd w:id="58"/>
      </w:fldSimple>
      <w:bookmarkEnd w:id="57"/>
      <w:r w:rsidRPr="006C6C61">
        <w:t xml:space="preserve"> - </w:t>
      </w:r>
      <w:r>
        <w:t>Присоединенная</w:t>
      </w:r>
      <w:r w:rsidRPr="006C6C61">
        <w:t xml:space="preserve"> нагрузка потребителей в зоне теплоснабжения </w:t>
      </w:r>
      <w:r>
        <w:t>Еремизино-Борисовского сельского поселения</w:t>
      </w:r>
    </w:p>
    <w:tbl>
      <w:tblPr>
        <w:tblW w:w="491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760"/>
        <w:gridCol w:w="1605"/>
        <w:gridCol w:w="1607"/>
        <w:gridCol w:w="1605"/>
        <w:gridCol w:w="1605"/>
      </w:tblGrid>
      <w:tr w:rsidR="003F2124" w:rsidRPr="006C6C61" w14:paraId="55082F6C" w14:textId="77777777" w:rsidTr="00FD0853">
        <w:trPr>
          <w:cantSplit/>
          <w:trHeight w:val="20"/>
        </w:trPr>
        <w:tc>
          <w:tcPr>
            <w:tcW w:w="1503" w:type="pct"/>
            <w:shd w:val="clear" w:color="auto" w:fill="auto"/>
            <w:vAlign w:val="center"/>
          </w:tcPr>
          <w:p w14:paraId="00C6D7A6" w14:textId="77777777" w:rsidR="003F2124" w:rsidRPr="003F2124" w:rsidRDefault="003F2124" w:rsidP="003F2124">
            <w:pPr>
              <w:pStyle w:val="103"/>
            </w:pPr>
            <w:r w:rsidRPr="003F2124">
              <w:t>Наименование показателя</w:t>
            </w:r>
          </w:p>
        </w:tc>
        <w:tc>
          <w:tcPr>
            <w:tcW w:w="874" w:type="pct"/>
            <w:vAlign w:val="center"/>
          </w:tcPr>
          <w:p w14:paraId="674BB78C" w14:textId="77777777" w:rsidR="003F2124" w:rsidRPr="003F2124" w:rsidRDefault="003F2124" w:rsidP="003F2124">
            <w:pPr>
              <w:pStyle w:val="103"/>
            </w:pPr>
            <w:r w:rsidRPr="003F2124">
              <w:t>Ед. изм.</w:t>
            </w:r>
          </w:p>
        </w:tc>
        <w:tc>
          <w:tcPr>
            <w:tcW w:w="875" w:type="pct"/>
            <w:vAlign w:val="center"/>
          </w:tcPr>
          <w:p w14:paraId="5ECD5132" w14:textId="140330FC" w:rsidR="003F2124" w:rsidRPr="003F2124" w:rsidRDefault="003F2124" w:rsidP="003F2124">
            <w:pPr>
              <w:pStyle w:val="103"/>
            </w:pPr>
            <w:r w:rsidRPr="003F2124">
              <w:t xml:space="preserve">Котельная </w:t>
            </w:r>
            <w:r w:rsidRPr="003F2124">
              <w:br/>
              <w:t>№ 107</w:t>
            </w:r>
          </w:p>
        </w:tc>
        <w:tc>
          <w:tcPr>
            <w:tcW w:w="874" w:type="pct"/>
            <w:vAlign w:val="center"/>
          </w:tcPr>
          <w:p w14:paraId="05B0E095" w14:textId="5D61E74E" w:rsidR="003F2124" w:rsidRPr="003F2124" w:rsidRDefault="003F2124" w:rsidP="003F2124">
            <w:pPr>
              <w:pStyle w:val="103"/>
            </w:pPr>
            <w:r w:rsidRPr="003F2124">
              <w:t xml:space="preserve">Котельная </w:t>
            </w:r>
            <w:r w:rsidRPr="003F2124">
              <w:br/>
              <w:t>№ 118</w:t>
            </w:r>
          </w:p>
        </w:tc>
        <w:tc>
          <w:tcPr>
            <w:tcW w:w="874" w:type="pct"/>
            <w:vAlign w:val="center"/>
          </w:tcPr>
          <w:p w14:paraId="6DA45971" w14:textId="77777777" w:rsidR="003F2124" w:rsidRPr="003F2124" w:rsidRDefault="003F2124" w:rsidP="003F2124">
            <w:pPr>
              <w:pStyle w:val="103"/>
            </w:pPr>
            <w:r w:rsidRPr="003F2124">
              <w:t>ИТОГО</w:t>
            </w:r>
          </w:p>
        </w:tc>
      </w:tr>
      <w:tr w:rsidR="003F2124" w:rsidRPr="006C6C61" w14:paraId="12B91AA3" w14:textId="77777777" w:rsidTr="00FD0853">
        <w:trPr>
          <w:cantSplit/>
          <w:trHeight w:val="20"/>
        </w:trPr>
        <w:tc>
          <w:tcPr>
            <w:tcW w:w="1503" w:type="pct"/>
            <w:shd w:val="clear" w:color="auto" w:fill="auto"/>
            <w:vAlign w:val="center"/>
          </w:tcPr>
          <w:p w14:paraId="36102750" w14:textId="77777777" w:rsidR="003F2124" w:rsidRPr="003F2124" w:rsidRDefault="003F2124" w:rsidP="003F2124">
            <w:pPr>
              <w:pStyle w:val="103"/>
            </w:pPr>
            <w:r w:rsidRPr="003F2124">
              <w:t>Присоединенная нагрузка</w:t>
            </w:r>
          </w:p>
        </w:tc>
        <w:tc>
          <w:tcPr>
            <w:tcW w:w="874" w:type="pct"/>
            <w:vAlign w:val="center"/>
          </w:tcPr>
          <w:p w14:paraId="24C1032D" w14:textId="77777777" w:rsidR="003F2124" w:rsidRPr="003F2124" w:rsidRDefault="003F2124" w:rsidP="003F2124">
            <w:pPr>
              <w:pStyle w:val="103"/>
            </w:pPr>
            <w:r w:rsidRPr="003F2124">
              <w:t>Гкал/час</w:t>
            </w:r>
          </w:p>
        </w:tc>
        <w:tc>
          <w:tcPr>
            <w:tcW w:w="875" w:type="pct"/>
            <w:vAlign w:val="center"/>
          </w:tcPr>
          <w:p w14:paraId="1BA3AA65" w14:textId="57BF5822" w:rsidR="003F2124" w:rsidRPr="003F2124" w:rsidRDefault="003F2124" w:rsidP="003F2124">
            <w:pPr>
              <w:pStyle w:val="103"/>
            </w:pPr>
            <w:r w:rsidRPr="003F2124">
              <w:t>0,33</w:t>
            </w:r>
          </w:p>
        </w:tc>
        <w:tc>
          <w:tcPr>
            <w:tcW w:w="874" w:type="pct"/>
            <w:vAlign w:val="center"/>
          </w:tcPr>
          <w:p w14:paraId="70CC9E62" w14:textId="6F84BFC2" w:rsidR="003F2124" w:rsidRPr="003F2124" w:rsidRDefault="003F2124" w:rsidP="003F2124">
            <w:pPr>
              <w:pStyle w:val="103"/>
            </w:pPr>
            <w:r w:rsidRPr="003F2124">
              <w:t>0,06</w:t>
            </w:r>
          </w:p>
        </w:tc>
        <w:tc>
          <w:tcPr>
            <w:tcW w:w="874" w:type="pct"/>
            <w:vAlign w:val="center"/>
          </w:tcPr>
          <w:p w14:paraId="74E5108E" w14:textId="3A30724B" w:rsidR="003F2124" w:rsidRPr="003F2124" w:rsidRDefault="003F2124" w:rsidP="003F2124">
            <w:pPr>
              <w:pStyle w:val="103"/>
            </w:pPr>
            <w:r w:rsidRPr="003F2124">
              <w:t>0,</w:t>
            </w:r>
            <w:r>
              <w:t>39</w:t>
            </w:r>
          </w:p>
        </w:tc>
      </w:tr>
    </w:tbl>
    <w:p w14:paraId="623FAD37" w14:textId="77777777" w:rsidR="003F2124" w:rsidRDefault="003F2124" w:rsidP="003F2124">
      <w:pPr>
        <w:pStyle w:val="a1"/>
      </w:pPr>
    </w:p>
    <w:p w14:paraId="3FE4F431" w14:textId="38126851" w:rsidR="003F2124" w:rsidRPr="00DD49BE" w:rsidRDefault="003F2124" w:rsidP="003F2124">
      <w:pPr>
        <w:pStyle w:val="a1"/>
      </w:pPr>
      <w:r w:rsidRPr="00DD49BE">
        <w:t xml:space="preserve">Выработка тепловой энергии </w:t>
      </w:r>
      <w:r w:rsidRPr="004E5298">
        <w:t xml:space="preserve">в зоне теплоснабжения </w:t>
      </w:r>
      <w:r>
        <w:t>Еремизино-Борисовского</w:t>
      </w:r>
      <w:r w:rsidRPr="004E5298">
        <w:t xml:space="preserve"> сельского поселения</w:t>
      </w:r>
      <w:r w:rsidRPr="00DD49BE">
        <w:t xml:space="preserve"> в 2017 году составила </w:t>
      </w:r>
      <w:r w:rsidR="002772E2">
        <w:t>822</w:t>
      </w:r>
      <w:r w:rsidRPr="00DD49BE">
        <w:t xml:space="preserve"> Гкал. Потери тепловой энергии в процентах от отпуска в сеть </w:t>
      </w:r>
      <w:r w:rsidR="002772E2">
        <w:t>28</w:t>
      </w:r>
      <w:r w:rsidRPr="00DD49BE">
        <w:t>,</w:t>
      </w:r>
      <w:r w:rsidR="002772E2">
        <w:t>1</w:t>
      </w:r>
      <w:r w:rsidRPr="00DD49BE">
        <w:t xml:space="preserve"> % (таблица </w:t>
      </w:r>
      <w:r w:rsidRPr="00DD49BE">
        <w:fldChar w:fldCharType="begin"/>
      </w:r>
      <w:r w:rsidRPr="00DD49BE">
        <w:instrText xml:space="preserve"> REF _Ref525653387 \h </w:instrText>
      </w:r>
      <w:r w:rsidRPr="00DD49BE">
        <w:fldChar w:fldCharType="separate"/>
      </w:r>
      <w:r w:rsidR="00D01E94">
        <w:rPr>
          <w:noProof/>
        </w:rPr>
        <w:t>30</w:t>
      </w:r>
      <w:r w:rsidRPr="00DD49BE">
        <w:fldChar w:fldCharType="end"/>
      </w:r>
      <w:r w:rsidRPr="00DD49BE">
        <w:t xml:space="preserve">). Полезный отпуск тепловой энергии </w:t>
      </w:r>
      <w:r w:rsidRPr="004E5298">
        <w:t xml:space="preserve">в зоне теплоснабжения </w:t>
      </w:r>
      <w:r w:rsidR="002772E2">
        <w:t>Еремизино-Борисовского</w:t>
      </w:r>
      <w:r w:rsidRPr="004E5298">
        <w:t xml:space="preserve"> сельского поселения </w:t>
      </w:r>
      <w:r w:rsidRPr="00DD49BE">
        <w:t xml:space="preserve">в 2017 году составил </w:t>
      </w:r>
      <w:r w:rsidR="002772E2">
        <w:t>551</w:t>
      </w:r>
      <w:r w:rsidRPr="00DD49BE">
        <w:t>,</w:t>
      </w:r>
      <w:r>
        <w:t>0</w:t>
      </w:r>
      <w:r w:rsidRPr="00DD49BE">
        <w:t xml:space="preserve"> Гкал.</w:t>
      </w:r>
    </w:p>
    <w:p w14:paraId="33A6CCC3" w14:textId="257E20BA" w:rsidR="003F2124" w:rsidRDefault="003F2124" w:rsidP="003F2124">
      <w:pPr>
        <w:pStyle w:val="a1"/>
      </w:pPr>
    </w:p>
    <w:p w14:paraId="3A90F7D3" w14:textId="6DFFD5B0" w:rsidR="003F2124" w:rsidRPr="003F2124" w:rsidRDefault="003F2124" w:rsidP="003F2124">
      <w:pPr>
        <w:pStyle w:val="af8"/>
      </w:pPr>
      <w:bookmarkStart w:id="59" w:name="_Ref514319332"/>
      <w:r w:rsidRPr="003F2124">
        <w:lastRenderedPageBreak/>
        <w:t xml:space="preserve">Таблица </w:t>
      </w:r>
      <w:fldSimple w:instr=" SEQ Таблица \* ARABIC ">
        <w:bookmarkStart w:id="60" w:name="_Ref525653387"/>
        <w:r w:rsidR="00D01E94">
          <w:rPr>
            <w:noProof/>
          </w:rPr>
          <w:t>30</w:t>
        </w:r>
        <w:bookmarkEnd w:id="60"/>
      </w:fldSimple>
      <w:bookmarkEnd w:id="59"/>
      <w:r w:rsidRPr="003F2124">
        <w:t xml:space="preserve"> - Производственные показатели котельных в зоне теплоснабжения </w:t>
      </w:r>
      <w:r w:rsidR="00185AB4">
        <w:t>Еремизино-Борисовского</w:t>
      </w:r>
      <w:r w:rsidRPr="003F2124">
        <w:t xml:space="preserve"> сельского поселения</w:t>
      </w:r>
    </w:p>
    <w:tbl>
      <w:tblPr>
        <w:tblW w:w="5000" w:type="pct"/>
        <w:jc w:val="center"/>
        <w:tblCellMar>
          <w:left w:w="28" w:type="dxa"/>
          <w:right w:w="28" w:type="dxa"/>
        </w:tblCellMar>
        <w:tblLook w:val="04A0" w:firstRow="1" w:lastRow="0" w:firstColumn="1" w:lastColumn="0" w:noHBand="0" w:noVBand="1"/>
      </w:tblPr>
      <w:tblGrid>
        <w:gridCol w:w="3919"/>
        <w:gridCol w:w="1357"/>
        <w:gridCol w:w="1357"/>
        <w:gridCol w:w="1357"/>
        <w:gridCol w:w="1355"/>
      </w:tblGrid>
      <w:tr w:rsidR="003F2124" w:rsidRPr="003F2124" w14:paraId="68C86EDF" w14:textId="77777777" w:rsidTr="00FD0853">
        <w:trPr>
          <w:trHeight w:val="20"/>
          <w:tblHeader/>
          <w:jc w:val="center"/>
        </w:trPr>
        <w:tc>
          <w:tcPr>
            <w:tcW w:w="209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80281A" w14:textId="77777777" w:rsidR="003F2124" w:rsidRPr="003F2124" w:rsidRDefault="003F2124" w:rsidP="003F2124">
            <w:pPr>
              <w:pStyle w:val="103"/>
            </w:pPr>
            <w:r w:rsidRPr="003F2124">
              <w:t>Наименование</w:t>
            </w:r>
          </w:p>
        </w:tc>
        <w:tc>
          <w:tcPr>
            <w:tcW w:w="726" w:type="pct"/>
            <w:tcBorders>
              <w:top w:val="single" w:sz="4" w:space="0" w:color="auto"/>
              <w:left w:val="nil"/>
              <w:bottom w:val="single" w:sz="4" w:space="0" w:color="auto"/>
              <w:right w:val="single" w:sz="4" w:space="0" w:color="auto"/>
            </w:tcBorders>
            <w:shd w:val="clear" w:color="auto" w:fill="auto"/>
            <w:vAlign w:val="center"/>
            <w:hideMark/>
          </w:tcPr>
          <w:p w14:paraId="5D8F4E1A" w14:textId="77777777" w:rsidR="003F2124" w:rsidRPr="003F2124" w:rsidRDefault="003F2124" w:rsidP="003F2124">
            <w:pPr>
              <w:pStyle w:val="103"/>
            </w:pPr>
            <w:r w:rsidRPr="003F2124">
              <w:t>Ед. изм.</w:t>
            </w:r>
          </w:p>
        </w:tc>
        <w:tc>
          <w:tcPr>
            <w:tcW w:w="726" w:type="pct"/>
            <w:tcBorders>
              <w:top w:val="single" w:sz="4" w:space="0" w:color="auto"/>
              <w:left w:val="nil"/>
              <w:bottom w:val="single" w:sz="4" w:space="0" w:color="auto"/>
              <w:right w:val="single" w:sz="4" w:space="0" w:color="auto"/>
            </w:tcBorders>
            <w:shd w:val="clear" w:color="auto" w:fill="auto"/>
            <w:vAlign w:val="center"/>
            <w:hideMark/>
          </w:tcPr>
          <w:p w14:paraId="5DB4216C" w14:textId="0B5ADB86" w:rsidR="003F2124" w:rsidRPr="003F2124" w:rsidRDefault="003F2124" w:rsidP="003F2124">
            <w:pPr>
              <w:pStyle w:val="103"/>
            </w:pPr>
            <w:r w:rsidRPr="003F2124">
              <w:t xml:space="preserve">Котельная </w:t>
            </w:r>
            <w:r w:rsidRPr="003F2124">
              <w:br/>
              <w:t>№ 107</w:t>
            </w:r>
          </w:p>
        </w:tc>
        <w:tc>
          <w:tcPr>
            <w:tcW w:w="726" w:type="pct"/>
            <w:tcBorders>
              <w:top w:val="single" w:sz="4" w:space="0" w:color="auto"/>
              <w:left w:val="nil"/>
              <w:bottom w:val="single" w:sz="4" w:space="0" w:color="auto"/>
              <w:right w:val="single" w:sz="4" w:space="0" w:color="auto"/>
            </w:tcBorders>
            <w:shd w:val="clear" w:color="auto" w:fill="auto"/>
            <w:vAlign w:val="center"/>
          </w:tcPr>
          <w:p w14:paraId="62730E3D" w14:textId="35F2B3BD" w:rsidR="003F2124" w:rsidRPr="003F2124" w:rsidRDefault="003F2124" w:rsidP="003F2124">
            <w:pPr>
              <w:pStyle w:val="103"/>
            </w:pPr>
            <w:r w:rsidRPr="003F2124">
              <w:t xml:space="preserve">Котельная </w:t>
            </w:r>
            <w:r w:rsidRPr="003F2124">
              <w:br/>
              <w:t>№ 118</w:t>
            </w:r>
          </w:p>
        </w:tc>
        <w:tc>
          <w:tcPr>
            <w:tcW w:w="725" w:type="pct"/>
            <w:tcBorders>
              <w:top w:val="single" w:sz="4" w:space="0" w:color="auto"/>
              <w:left w:val="nil"/>
              <w:bottom w:val="single" w:sz="4" w:space="0" w:color="auto"/>
              <w:right w:val="single" w:sz="4" w:space="0" w:color="auto"/>
            </w:tcBorders>
            <w:vAlign w:val="center"/>
          </w:tcPr>
          <w:p w14:paraId="72F62A7A" w14:textId="77777777" w:rsidR="003F2124" w:rsidRPr="003F2124" w:rsidRDefault="003F2124" w:rsidP="003F2124">
            <w:pPr>
              <w:pStyle w:val="103"/>
            </w:pPr>
            <w:r w:rsidRPr="003F2124">
              <w:t>ИТОГО</w:t>
            </w:r>
          </w:p>
        </w:tc>
      </w:tr>
      <w:tr w:rsidR="003F2124" w:rsidRPr="003F2124" w14:paraId="460F9CA1" w14:textId="77777777" w:rsidTr="00FD0853">
        <w:trPr>
          <w:trHeight w:val="20"/>
          <w:jc w:val="center"/>
        </w:trPr>
        <w:tc>
          <w:tcPr>
            <w:tcW w:w="2097" w:type="pct"/>
            <w:tcBorders>
              <w:top w:val="nil"/>
              <w:left w:val="single" w:sz="4" w:space="0" w:color="auto"/>
              <w:bottom w:val="single" w:sz="4" w:space="0" w:color="auto"/>
              <w:right w:val="single" w:sz="4" w:space="0" w:color="auto"/>
            </w:tcBorders>
            <w:shd w:val="clear" w:color="auto" w:fill="auto"/>
            <w:vAlign w:val="center"/>
            <w:hideMark/>
          </w:tcPr>
          <w:p w14:paraId="6C525838" w14:textId="77777777" w:rsidR="003F2124" w:rsidRPr="003F2124" w:rsidRDefault="003F2124" w:rsidP="003F2124">
            <w:pPr>
              <w:pStyle w:val="103"/>
            </w:pPr>
            <w:r w:rsidRPr="003F2124">
              <w:t xml:space="preserve">Выработка тепловой энергии </w:t>
            </w:r>
          </w:p>
        </w:tc>
        <w:tc>
          <w:tcPr>
            <w:tcW w:w="726" w:type="pct"/>
            <w:tcBorders>
              <w:top w:val="nil"/>
              <w:left w:val="nil"/>
              <w:bottom w:val="single" w:sz="4" w:space="0" w:color="auto"/>
              <w:right w:val="single" w:sz="4" w:space="0" w:color="auto"/>
            </w:tcBorders>
            <w:shd w:val="clear" w:color="auto" w:fill="auto"/>
            <w:vAlign w:val="center"/>
            <w:hideMark/>
          </w:tcPr>
          <w:p w14:paraId="2E0F5C2C" w14:textId="77777777" w:rsidR="003F2124" w:rsidRPr="003F2124" w:rsidRDefault="003F2124" w:rsidP="003F2124">
            <w:pPr>
              <w:pStyle w:val="103"/>
            </w:pPr>
            <w:r w:rsidRPr="003F2124">
              <w:t>Гкал</w:t>
            </w:r>
          </w:p>
        </w:tc>
        <w:tc>
          <w:tcPr>
            <w:tcW w:w="726" w:type="pct"/>
            <w:tcBorders>
              <w:top w:val="nil"/>
              <w:left w:val="nil"/>
              <w:bottom w:val="single" w:sz="4" w:space="0" w:color="auto"/>
              <w:right w:val="single" w:sz="4" w:space="0" w:color="auto"/>
            </w:tcBorders>
            <w:shd w:val="clear" w:color="auto" w:fill="auto"/>
            <w:vAlign w:val="center"/>
          </w:tcPr>
          <w:p w14:paraId="1E4FD955" w14:textId="1CF0A43F" w:rsidR="003F2124" w:rsidRPr="003F2124" w:rsidRDefault="003F2124" w:rsidP="003F2124">
            <w:pPr>
              <w:pStyle w:val="103"/>
            </w:pPr>
            <w:r w:rsidRPr="003F2124">
              <w:t>692</w:t>
            </w:r>
          </w:p>
        </w:tc>
        <w:tc>
          <w:tcPr>
            <w:tcW w:w="726" w:type="pct"/>
            <w:tcBorders>
              <w:top w:val="nil"/>
              <w:left w:val="nil"/>
              <w:bottom w:val="single" w:sz="4" w:space="0" w:color="auto"/>
              <w:right w:val="single" w:sz="4" w:space="0" w:color="auto"/>
            </w:tcBorders>
            <w:shd w:val="clear" w:color="auto" w:fill="auto"/>
            <w:vAlign w:val="center"/>
          </w:tcPr>
          <w:p w14:paraId="78514115" w14:textId="56D9D403" w:rsidR="003F2124" w:rsidRPr="003F2124" w:rsidRDefault="003F2124" w:rsidP="003F2124">
            <w:pPr>
              <w:pStyle w:val="103"/>
            </w:pPr>
            <w:r w:rsidRPr="003F2124">
              <w:t>130</w:t>
            </w:r>
          </w:p>
        </w:tc>
        <w:tc>
          <w:tcPr>
            <w:tcW w:w="725" w:type="pct"/>
            <w:tcBorders>
              <w:top w:val="nil"/>
              <w:left w:val="nil"/>
              <w:bottom w:val="single" w:sz="4" w:space="0" w:color="auto"/>
              <w:right w:val="single" w:sz="4" w:space="0" w:color="auto"/>
            </w:tcBorders>
            <w:vAlign w:val="center"/>
          </w:tcPr>
          <w:p w14:paraId="603AAD1A" w14:textId="631AD587" w:rsidR="003F2124" w:rsidRPr="003F2124" w:rsidRDefault="003F2124" w:rsidP="003F2124">
            <w:pPr>
              <w:pStyle w:val="103"/>
            </w:pPr>
            <w:r>
              <w:t>822</w:t>
            </w:r>
          </w:p>
        </w:tc>
      </w:tr>
      <w:tr w:rsidR="003F2124" w:rsidRPr="003F2124" w14:paraId="5BB4C055" w14:textId="77777777" w:rsidTr="00FD0853">
        <w:trPr>
          <w:trHeight w:val="20"/>
          <w:jc w:val="center"/>
        </w:trPr>
        <w:tc>
          <w:tcPr>
            <w:tcW w:w="2097" w:type="pct"/>
            <w:tcBorders>
              <w:top w:val="nil"/>
              <w:left w:val="single" w:sz="4" w:space="0" w:color="auto"/>
              <w:bottom w:val="single" w:sz="4" w:space="0" w:color="auto"/>
              <w:right w:val="single" w:sz="4" w:space="0" w:color="auto"/>
            </w:tcBorders>
            <w:shd w:val="clear" w:color="auto" w:fill="auto"/>
            <w:vAlign w:val="center"/>
          </w:tcPr>
          <w:p w14:paraId="5FF8B2B0" w14:textId="77777777" w:rsidR="003F2124" w:rsidRPr="003F2124" w:rsidRDefault="003F2124" w:rsidP="003F2124">
            <w:pPr>
              <w:pStyle w:val="103"/>
            </w:pPr>
            <w:r w:rsidRPr="003F2124">
              <w:t>Расход тепловой энергии на собственные нужды котельных</w:t>
            </w:r>
          </w:p>
        </w:tc>
        <w:tc>
          <w:tcPr>
            <w:tcW w:w="726" w:type="pct"/>
            <w:tcBorders>
              <w:top w:val="nil"/>
              <w:left w:val="nil"/>
              <w:bottom w:val="single" w:sz="4" w:space="0" w:color="auto"/>
              <w:right w:val="single" w:sz="4" w:space="0" w:color="auto"/>
            </w:tcBorders>
            <w:shd w:val="clear" w:color="auto" w:fill="auto"/>
            <w:vAlign w:val="center"/>
          </w:tcPr>
          <w:p w14:paraId="62EC00D9" w14:textId="77777777" w:rsidR="003F2124" w:rsidRPr="003F2124" w:rsidRDefault="003F2124" w:rsidP="003F2124">
            <w:pPr>
              <w:pStyle w:val="103"/>
            </w:pPr>
            <w:r w:rsidRPr="003F2124">
              <w:t>Гкал</w:t>
            </w:r>
          </w:p>
        </w:tc>
        <w:tc>
          <w:tcPr>
            <w:tcW w:w="726" w:type="pct"/>
            <w:tcBorders>
              <w:top w:val="nil"/>
              <w:left w:val="nil"/>
              <w:bottom w:val="single" w:sz="4" w:space="0" w:color="auto"/>
              <w:right w:val="single" w:sz="4" w:space="0" w:color="auto"/>
            </w:tcBorders>
            <w:shd w:val="clear" w:color="auto" w:fill="auto"/>
            <w:vAlign w:val="center"/>
          </w:tcPr>
          <w:p w14:paraId="12E968CA" w14:textId="7DA749BB" w:rsidR="003F2124" w:rsidRPr="003F2124" w:rsidRDefault="003F2124" w:rsidP="003F2124">
            <w:pPr>
              <w:pStyle w:val="103"/>
            </w:pPr>
            <w:r w:rsidRPr="003F2124">
              <w:t>38</w:t>
            </w:r>
          </w:p>
        </w:tc>
        <w:tc>
          <w:tcPr>
            <w:tcW w:w="726" w:type="pct"/>
            <w:tcBorders>
              <w:top w:val="nil"/>
              <w:left w:val="nil"/>
              <w:bottom w:val="single" w:sz="4" w:space="0" w:color="auto"/>
              <w:right w:val="single" w:sz="4" w:space="0" w:color="auto"/>
            </w:tcBorders>
            <w:shd w:val="clear" w:color="auto" w:fill="auto"/>
            <w:vAlign w:val="center"/>
          </w:tcPr>
          <w:p w14:paraId="1F65CCB3" w14:textId="15C4988D" w:rsidR="003F2124" w:rsidRPr="003F2124" w:rsidRDefault="003F2124" w:rsidP="003F2124">
            <w:pPr>
              <w:pStyle w:val="103"/>
            </w:pPr>
            <w:r w:rsidRPr="003F2124">
              <w:t>19</w:t>
            </w:r>
          </w:p>
        </w:tc>
        <w:tc>
          <w:tcPr>
            <w:tcW w:w="725" w:type="pct"/>
            <w:tcBorders>
              <w:top w:val="nil"/>
              <w:left w:val="nil"/>
              <w:bottom w:val="single" w:sz="4" w:space="0" w:color="auto"/>
              <w:right w:val="single" w:sz="4" w:space="0" w:color="auto"/>
            </w:tcBorders>
            <w:vAlign w:val="center"/>
          </w:tcPr>
          <w:p w14:paraId="1F6AB52A" w14:textId="177E8193" w:rsidR="003F2124" w:rsidRPr="003F2124" w:rsidRDefault="003F2124" w:rsidP="003F2124">
            <w:pPr>
              <w:pStyle w:val="103"/>
            </w:pPr>
            <w:r>
              <w:t>57</w:t>
            </w:r>
          </w:p>
        </w:tc>
      </w:tr>
      <w:tr w:rsidR="003F2124" w:rsidRPr="003F2124" w14:paraId="419482D7" w14:textId="77777777" w:rsidTr="00FD0853">
        <w:trPr>
          <w:trHeight w:val="20"/>
          <w:jc w:val="center"/>
        </w:trPr>
        <w:tc>
          <w:tcPr>
            <w:tcW w:w="2097" w:type="pct"/>
            <w:tcBorders>
              <w:top w:val="nil"/>
              <w:left w:val="single" w:sz="4" w:space="0" w:color="auto"/>
              <w:bottom w:val="single" w:sz="4" w:space="0" w:color="auto"/>
              <w:right w:val="single" w:sz="4" w:space="0" w:color="auto"/>
            </w:tcBorders>
            <w:shd w:val="clear" w:color="auto" w:fill="auto"/>
            <w:vAlign w:val="center"/>
            <w:hideMark/>
          </w:tcPr>
          <w:p w14:paraId="40435FEF" w14:textId="77777777" w:rsidR="003F2124" w:rsidRPr="003F2124" w:rsidRDefault="003F2124" w:rsidP="003F2124">
            <w:pPr>
              <w:pStyle w:val="103"/>
            </w:pPr>
            <w:r w:rsidRPr="003F2124">
              <w:t>Покупная тепловая энергия</w:t>
            </w:r>
          </w:p>
        </w:tc>
        <w:tc>
          <w:tcPr>
            <w:tcW w:w="726" w:type="pct"/>
            <w:tcBorders>
              <w:top w:val="nil"/>
              <w:left w:val="nil"/>
              <w:bottom w:val="single" w:sz="4" w:space="0" w:color="auto"/>
              <w:right w:val="single" w:sz="4" w:space="0" w:color="auto"/>
            </w:tcBorders>
            <w:shd w:val="clear" w:color="auto" w:fill="auto"/>
            <w:vAlign w:val="center"/>
            <w:hideMark/>
          </w:tcPr>
          <w:p w14:paraId="73C4329B" w14:textId="77777777" w:rsidR="003F2124" w:rsidRPr="003F2124" w:rsidRDefault="003F2124" w:rsidP="003F2124">
            <w:pPr>
              <w:pStyle w:val="103"/>
            </w:pPr>
            <w:r w:rsidRPr="003F2124">
              <w:t>Гкал</w:t>
            </w:r>
          </w:p>
        </w:tc>
        <w:tc>
          <w:tcPr>
            <w:tcW w:w="726" w:type="pct"/>
            <w:tcBorders>
              <w:top w:val="nil"/>
              <w:left w:val="nil"/>
              <w:bottom w:val="single" w:sz="4" w:space="0" w:color="auto"/>
              <w:right w:val="single" w:sz="4" w:space="0" w:color="auto"/>
            </w:tcBorders>
            <w:shd w:val="clear" w:color="auto" w:fill="auto"/>
            <w:vAlign w:val="center"/>
          </w:tcPr>
          <w:p w14:paraId="48D65BE5" w14:textId="321D1863" w:rsidR="003F2124" w:rsidRPr="003F2124" w:rsidRDefault="003F2124" w:rsidP="003F2124">
            <w:pPr>
              <w:pStyle w:val="103"/>
            </w:pPr>
            <w:r w:rsidRPr="003F2124">
              <w:t>0</w:t>
            </w:r>
          </w:p>
        </w:tc>
        <w:tc>
          <w:tcPr>
            <w:tcW w:w="726" w:type="pct"/>
            <w:tcBorders>
              <w:top w:val="nil"/>
              <w:left w:val="nil"/>
              <w:bottom w:val="single" w:sz="4" w:space="0" w:color="auto"/>
              <w:right w:val="single" w:sz="4" w:space="0" w:color="auto"/>
            </w:tcBorders>
            <w:shd w:val="clear" w:color="auto" w:fill="auto"/>
            <w:vAlign w:val="center"/>
          </w:tcPr>
          <w:p w14:paraId="62903622" w14:textId="213D6C87" w:rsidR="003F2124" w:rsidRPr="003F2124" w:rsidRDefault="003F2124" w:rsidP="003F2124">
            <w:pPr>
              <w:pStyle w:val="103"/>
            </w:pPr>
            <w:r w:rsidRPr="003F2124">
              <w:t>0</w:t>
            </w:r>
          </w:p>
        </w:tc>
        <w:tc>
          <w:tcPr>
            <w:tcW w:w="725" w:type="pct"/>
            <w:tcBorders>
              <w:top w:val="nil"/>
              <w:left w:val="nil"/>
              <w:bottom w:val="single" w:sz="4" w:space="0" w:color="auto"/>
              <w:right w:val="single" w:sz="4" w:space="0" w:color="auto"/>
            </w:tcBorders>
            <w:vAlign w:val="center"/>
          </w:tcPr>
          <w:p w14:paraId="51799D4D" w14:textId="6B3D9C99" w:rsidR="003F2124" w:rsidRPr="003F2124" w:rsidRDefault="003F2124" w:rsidP="003F2124">
            <w:pPr>
              <w:pStyle w:val="103"/>
            </w:pPr>
            <w:r>
              <w:t>0</w:t>
            </w:r>
          </w:p>
        </w:tc>
      </w:tr>
      <w:tr w:rsidR="003F2124" w:rsidRPr="003F2124" w14:paraId="50EBA62C" w14:textId="77777777" w:rsidTr="00FD0853">
        <w:trPr>
          <w:trHeight w:val="20"/>
          <w:jc w:val="center"/>
        </w:trPr>
        <w:tc>
          <w:tcPr>
            <w:tcW w:w="2097" w:type="pct"/>
            <w:tcBorders>
              <w:top w:val="nil"/>
              <w:left w:val="single" w:sz="4" w:space="0" w:color="auto"/>
              <w:bottom w:val="single" w:sz="4" w:space="0" w:color="auto"/>
              <w:right w:val="single" w:sz="4" w:space="0" w:color="auto"/>
            </w:tcBorders>
            <w:shd w:val="clear" w:color="auto" w:fill="auto"/>
            <w:vAlign w:val="center"/>
            <w:hideMark/>
          </w:tcPr>
          <w:p w14:paraId="796C5336" w14:textId="77777777" w:rsidR="003F2124" w:rsidRPr="003F2124" w:rsidRDefault="003F2124" w:rsidP="003F2124">
            <w:pPr>
              <w:pStyle w:val="103"/>
            </w:pPr>
            <w:r w:rsidRPr="003F2124">
              <w:t>Отпуск тепловой энергии в сеть</w:t>
            </w:r>
          </w:p>
        </w:tc>
        <w:tc>
          <w:tcPr>
            <w:tcW w:w="726" w:type="pct"/>
            <w:tcBorders>
              <w:top w:val="nil"/>
              <w:left w:val="nil"/>
              <w:bottom w:val="single" w:sz="4" w:space="0" w:color="auto"/>
              <w:right w:val="single" w:sz="4" w:space="0" w:color="auto"/>
            </w:tcBorders>
            <w:shd w:val="clear" w:color="auto" w:fill="auto"/>
            <w:vAlign w:val="center"/>
            <w:hideMark/>
          </w:tcPr>
          <w:p w14:paraId="4BC1280A" w14:textId="77777777" w:rsidR="003F2124" w:rsidRPr="003F2124" w:rsidRDefault="003F2124" w:rsidP="003F2124">
            <w:pPr>
              <w:pStyle w:val="103"/>
            </w:pPr>
            <w:r w:rsidRPr="003F2124">
              <w:t>Гкал</w:t>
            </w:r>
          </w:p>
        </w:tc>
        <w:tc>
          <w:tcPr>
            <w:tcW w:w="726" w:type="pct"/>
            <w:tcBorders>
              <w:top w:val="nil"/>
              <w:left w:val="nil"/>
              <w:bottom w:val="single" w:sz="4" w:space="0" w:color="auto"/>
              <w:right w:val="single" w:sz="4" w:space="0" w:color="auto"/>
            </w:tcBorders>
            <w:shd w:val="clear" w:color="auto" w:fill="auto"/>
            <w:vAlign w:val="center"/>
          </w:tcPr>
          <w:p w14:paraId="4C29F75A" w14:textId="4C79335C" w:rsidR="003F2124" w:rsidRPr="003F2124" w:rsidRDefault="003F2124" w:rsidP="003F2124">
            <w:pPr>
              <w:pStyle w:val="103"/>
            </w:pPr>
            <w:r w:rsidRPr="003F2124">
              <w:t>655</w:t>
            </w:r>
          </w:p>
        </w:tc>
        <w:tc>
          <w:tcPr>
            <w:tcW w:w="726" w:type="pct"/>
            <w:tcBorders>
              <w:top w:val="nil"/>
              <w:left w:val="nil"/>
              <w:bottom w:val="single" w:sz="4" w:space="0" w:color="auto"/>
              <w:right w:val="single" w:sz="4" w:space="0" w:color="auto"/>
            </w:tcBorders>
            <w:shd w:val="clear" w:color="auto" w:fill="auto"/>
            <w:vAlign w:val="center"/>
          </w:tcPr>
          <w:p w14:paraId="01030ADF" w14:textId="60B432BA" w:rsidR="003F2124" w:rsidRPr="003F2124" w:rsidRDefault="003F2124" w:rsidP="003F2124">
            <w:pPr>
              <w:pStyle w:val="103"/>
            </w:pPr>
            <w:r w:rsidRPr="003F2124">
              <w:t>111</w:t>
            </w:r>
          </w:p>
        </w:tc>
        <w:tc>
          <w:tcPr>
            <w:tcW w:w="725" w:type="pct"/>
            <w:tcBorders>
              <w:top w:val="nil"/>
              <w:left w:val="nil"/>
              <w:bottom w:val="single" w:sz="4" w:space="0" w:color="auto"/>
              <w:right w:val="single" w:sz="4" w:space="0" w:color="auto"/>
            </w:tcBorders>
            <w:vAlign w:val="center"/>
          </w:tcPr>
          <w:p w14:paraId="6CC4B1F3" w14:textId="35AD7C43" w:rsidR="003F2124" w:rsidRPr="003F2124" w:rsidRDefault="003F2124" w:rsidP="003F2124">
            <w:pPr>
              <w:pStyle w:val="103"/>
            </w:pPr>
            <w:r>
              <w:t>766</w:t>
            </w:r>
          </w:p>
        </w:tc>
      </w:tr>
      <w:tr w:rsidR="003F2124" w:rsidRPr="003F2124" w14:paraId="6CA37EE9" w14:textId="77777777" w:rsidTr="00FD0853">
        <w:trPr>
          <w:trHeight w:val="20"/>
          <w:jc w:val="center"/>
        </w:trPr>
        <w:tc>
          <w:tcPr>
            <w:tcW w:w="2097" w:type="pct"/>
            <w:tcBorders>
              <w:top w:val="nil"/>
              <w:left w:val="single" w:sz="4" w:space="0" w:color="auto"/>
              <w:bottom w:val="single" w:sz="4" w:space="0" w:color="auto"/>
              <w:right w:val="single" w:sz="4" w:space="0" w:color="auto"/>
            </w:tcBorders>
            <w:shd w:val="clear" w:color="auto" w:fill="auto"/>
            <w:vAlign w:val="center"/>
          </w:tcPr>
          <w:p w14:paraId="7B52C4C4" w14:textId="77777777" w:rsidR="003F2124" w:rsidRPr="003F2124" w:rsidRDefault="003F2124" w:rsidP="003F2124">
            <w:pPr>
              <w:pStyle w:val="103"/>
            </w:pPr>
            <w:r w:rsidRPr="003F2124">
              <w:t>Потери в сети в %</w:t>
            </w:r>
          </w:p>
        </w:tc>
        <w:tc>
          <w:tcPr>
            <w:tcW w:w="726" w:type="pct"/>
            <w:tcBorders>
              <w:top w:val="nil"/>
              <w:left w:val="nil"/>
              <w:bottom w:val="single" w:sz="4" w:space="0" w:color="auto"/>
              <w:right w:val="single" w:sz="4" w:space="0" w:color="auto"/>
            </w:tcBorders>
            <w:shd w:val="clear" w:color="auto" w:fill="auto"/>
            <w:vAlign w:val="center"/>
          </w:tcPr>
          <w:p w14:paraId="31538ACA" w14:textId="77777777" w:rsidR="003F2124" w:rsidRPr="003F2124" w:rsidRDefault="003F2124" w:rsidP="003F2124">
            <w:pPr>
              <w:pStyle w:val="103"/>
            </w:pPr>
            <w:r w:rsidRPr="003F2124">
              <w:t>%</w:t>
            </w:r>
          </w:p>
        </w:tc>
        <w:tc>
          <w:tcPr>
            <w:tcW w:w="726" w:type="pct"/>
            <w:tcBorders>
              <w:top w:val="nil"/>
              <w:left w:val="nil"/>
              <w:bottom w:val="single" w:sz="4" w:space="0" w:color="auto"/>
              <w:right w:val="single" w:sz="4" w:space="0" w:color="auto"/>
            </w:tcBorders>
            <w:shd w:val="clear" w:color="auto" w:fill="auto"/>
            <w:vAlign w:val="center"/>
          </w:tcPr>
          <w:p w14:paraId="6D003D53" w14:textId="7C0AEF65" w:rsidR="003F2124" w:rsidRPr="003F2124" w:rsidRDefault="003F2124" w:rsidP="003F2124">
            <w:pPr>
              <w:pStyle w:val="103"/>
            </w:pPr>
            <w:r w:rsidRPr="003F2124">
              <w:t>31,8%</w:t>
            </w:r>
          </w:p>
        </w:tc>
        <w:tc>
          <w:tcPr>
            <w:tcW w:w="726" w:type="pct"/>
            <w:tcBorders>
              <w:top w:val="nil"/>
              <w:left w:val="nil"/>
              <w:bottom w:val="single" w:sz="4" w:space="0" w:color="auto"/>
              <w:right w:val="single" w:sz="4" w:space="0" w:color="auto"/>
            </w:tcBorders>
            <w:shd w:val="clear" w:color="auto" w:fill="auto"/>
            <w:vAlign w:val="center"/>
          </w:tcPr>
          <w:p w14:paraId="3D3D801B" w14:textId="4A8EF020" w:rsidR="003F2124" w:rsidRPr="003F2124" w:rsidRDefault="003F2124" w:rsidP="003F2124">
            <w:pPr>
              <w:pStyle w:val="103"/>
            </w:pPr>
            <w:r w:rsidRPr="003F2124">
              <w:t>6,3%</w:t>
            </w:r>
          </w:p>
        </w:tc>
        <w:tc>
          <w:tcPr>
            <w:tcW w:w="725" w:type="pct"/>
            <w:tcBorders>
              <w:top w:val="nil"/>
              <w:left w:val="nil"/>
              <w:bottom w:val="single" w:sz="4" w:space="0" w:color="auto"/>
              <w:right w:val="single" w:sz="4" w:space="0" w:color="auto"/>
            </w:tcBorders>
            <w:vAlign w:val="center"/>
          </w:tcPr>
          <w:p w14:paraId="7B685576" w14:textId="0A343E88" w:rsidR="003F2124" w:rsidRPr="003F2124" w:rsidRDefault="003F2124" w:rsidP="003F2124">
            <w:pPr>
              <w:pStyle w:val="103"/>
            </w:pPr>
            <w:r>
              <w:t>28,1</w:t>
            </w:r>
          </w:p>
        </w:tc>
      </w:tr>
      <w:tr w:rsidR="003F2124" w:rsidRPr="003F2124" w14:paraId="5C1233D0" w14:textId="77777777" w:rsidTr="00FD0853">
        <w:trPr>
          <w:trHeight w:val="20"/>
          <w:jc w:val="center"/>
        </w:trPr>
        <w:tc>
          <w:tcPr>
            <w:tcW w:w="2097" w:type="pct"/>
            <w:tcBorders>
              <w:top w:val="nil"/>
              <w:left w:val="single" w:sz="4" w:space="0" w:color="auto"/>
              <w:bottom w:val="single" w:sz="4" w:space="0" w:color="auto"/>
              <w:right w:val="single" w:sz="4" w:space="0" w:color="auto"/>
            </w:tcBorders>
            <w:shd w:val="clear" w:color="auto" w:fill="auto"/>
            <w:vAlign w:val="center"/>
            <w:hideMark/>
          </w:tcPr>
          <w:p w14:paraId="574891FA" w14:textId="77777777" w:rsidR="003F2124" w:rsidRPr="003F2124" w:rsidRDefault="003F2124" w:rsidP="003F2124">
            <w:pPr>
              <w:pStyle w:val="103"/>
            </w:pPr>
            <w:r w:rsidRPr="003F2124">
              <w:t>Потери в сети</w:t>
            </w:r>
          </w:p>
        </w:tc>
        <w:tc>
          <w:tcPr>
            <w:tcW w:w="726" w:type="pct"/>
            <w:tcBorders>
              <w:top w:val="nil"/>
              <w:left w:val="nil"/>
              <w:bottom w:val="single" w:sz="4" w:space="0" w:color="auto"/>
              <w:right w:val="single" w:sz="4" w:space="0" w:color="auto"/>
            </w:tcBorders>
            <w:shd w:val="clear" w:color="auto" w:fill="auto"/>
            <w:vAlign w:val="center"/>
            <w:hideMark/>
          </w:tcPr>
          <w:p w14:paraId="1614FBDD" w14:textId="77777777" w:rsidR="003F2124" w:rsidRPr="003F2124" w:rsidRDefault="003F2124" w:rsidP="003F2124">
            <w:pPr>
              <w:pStyle w:val="103"/>
            </w:pPr>
            <w:r w:rsidRPr="003F2124">
              <w:t>Гкал</w:t>
            </w:r>
          </w:p>
        </w:tc>
        <w:tc>
          <w:tcPr>
            <w:tcW w:w="726" w:type="pct"/>
            <w:tcBorders>
              <w:top w:val="nil"/>
              <w:left w:val="nil"/>
              <w:bottom w:val="single" w:sz="4" w:space="0" w:color="auto"/>
              <w:right w:val="single" w:sz="4" w:space="0" w:color="auto"/>
            </w:tcBorders>
            <w:shd w:val="clear" w:color="auto" w:fill="auto"/>
            <w:vAlign w:val="center"/>
          </w:tcPr>
          <w:p w14:paraId="3E0F112C" w14:textId="689ECDF8" w:rsidR="003F2124" w:rsidRPr="003F2124" w:rsidRDefault="003F2124" w:rsidP="003F2124">
            <w:pPr>
              <w:pStyle w:val="103"/>
            </w:pPr>
            <w:r w:rsidRPr="003F2124">
              <w:t>208</w:t>
            </w:r>
          </w:p>
        </w:tc>
        <w:tc>
          <w:tcPr>
            <w:tcW w:w="726" w:type="pct"/>
            <w:tcBorders>
              <w:top w:val="nil"/>
              <w:left w:val="nil"/>
              <w:bottom w:val="single" w:sz="4" w:space="0" w:color="auto"/>
              <w:right w:val="single" w:sz="4" w:space="0" w:color="auto"/>
            </w:tcBorders>
            <w:shd w:val="clear" w:color="auto" w:fill="auto"/>
            <w:vAlign w:val="center"/>
          </w:tcPr>
          <w:p w14:paraId="63128E30" w14:textId="2F5094D6" w:rsidR="003F2124" w:rsidRPr="003F2124" w:rsidRDefault="003F2124" w:rsidP="003F2124">
            <w:pPr>
              <w:pStyle w:val="103"/>
            </w:pPr>
            <w:r w:rsidRPr="003F2124">
              <w:t>7</w:t>
            </w:r>
          </w:p>
        </w:tc>
        <w:tc>
          <w:tcPr>
            <w:tcW w:w="725" w:type="pct"/>
            <w:tcBorders>
              <w:top w:val="nil"/>
              <w:left w:val="nil"/>
              <w:bottom w:val="single" w:sz="4" w:space="0" w:color="auto"/>
              <w:right w:val="single" w:sz="4" w:space="0" w:color="auto"/>
            </w:tcBorders>
            <w:vAlign w:val="center"/>
          </w:tcPr>
          <w:p w14:paraId="59E5B309" w14:textId="5B84F8B8" w:rsidR="003F2124" w:rsidRPr="003F2124" w:rsidRDefault="003F2124" w:rsidP="003F2124">
            <w:pPr>
              <w:pStyle w:val="103"/>
            </w:pPr>
            <w:r>
              <w:t>215</w:t>
            </w:r>
          </w:p>
        </w:tc>
      </w:tr>
      <w:tr w:rsidR="003F2124" w:rsidRPr="003F2124" w14:paraId="169147E1" w14:textId="77777777" w:rsidTr="00FD0853">
        <w:trPr>
          <w:trHeight w:val="20"/>
          <w:jc w:val="center"/>
        </w:trPr>
        <w:tc>
          <w:tcPr>
            <w:tcW w:w="2097" w:type="pct"/>
            <w:tcBorders>
              <w:top w:val="single" w:sz="4" w:space="0" w:color="auto"/>
              <w:left w:val="single" w:sz="4" w:space="0" w:color="auto"/>
              <w:bottom w:val="single" w:sz="4" w:space="0" w:color="auto"/>
              <w:right w:val="single" w:sz="4" w:space="0" w:color="auto"/>
            </w:tcBorders>
            <w:shd w:val="clear" w:color="auto" w:fill="auto"/>
          </w:tcPr>
          <w:p w14:paraId="415AA0B5" w14:textId="77777777" w:rsidR="003F2124" w:rsidRPr="003F2124" w:rsidRDefault="003F2124" w:rsidP="003F2124">
            <w:pPr>
              <w:pStyle w:val="103"/>
            </w:pPr>
            <w:r w:rsidRPr="003F2124">
              <w:tab/>
              <w:t xml:space="preserve">Полезный отпуск тепловой энергии </w:t>
            </w:r>
          </w:p>
        </w:tc>
        <w:tc>
          <w:tcPr>
            <w:tcW w:w="726" w:type="pct"/>
            <w:tcBorders>
              <w:top w:val="single" w:sz="4" w:space="0" w:color="auto"/>
              <w:left w:val="nil"/>
              <w:bottom w:val="single" w:sz="4" w:space="0" w:color="auto"/>
              <w:right w:val="single" w:sz="4" w:space="0" w:color="auto"/>
            </w:tcBorders>
            <w:shd w:val="clear" w:color="auto" w:fill="auto"/>
          </w:tcPr>
          <w:p w14:paraId="4CD41A0B" w14:textId="77777777" w:rsidR="003F2124" w:rsidRPr="003F2124" w:rsidRDefault="003F2124" w:rsidP="003F2124">
            <w:pPr>
              <w:pStyle w:val="103"/>
            </w:pPr>
            <w:r w:rsidRPr="003F2124">
              <w:t>Гкал</w:t>
            </w:r>
          </w:p>
        </w:tc>
        <w:tc>
          <w:tcPr>
            <w:tcW w:w="726" w:type="pct"/>
            <w:tcBorders>
              <w:top w:val="nil"/>
              <w:left w:val="nil"/>
              <w:bottom w:val="single" w:sz="4" w:space="0" w:color="auto"/>
              <w:right w:val="single" w:sz="4" w:space="0" w:color="auto"/>
            </w:tcBorders>
            <w:shd w:val="clear" w:color="auto" w:fill="auto"/>
            <w:vAlign w:val="center"/>
          </w:tcPr>
          <w:p w14:paraId="7FF7ED1C" w14:textId="416AA53E" w:rsidR="003F2124" w:rsidRPr="003F2124" w:rsidRDefault="003F2124" w:rsidP="003F2124">
            <w:pPr>
              <w:pStyle w:val="103"/>
            </w:pPr>
            <w:r w:rsidRPr="003F2124">
              <w:t>447</w:t>
            </w:r>
          </w:p>
        </w:tc>
        <w:tc>
          <w:tcPr>
            <w:tcW w:w="726" w:type="pct"/>
            <w:tcBorders>
              <w:top w:val="nil"/>
              <w:left w:val="nil"/>
              <w:bottom w:val="single" w:sz="4" w:space="0" w:color="auto"/>
              <w:right w:val="single" w:sz="4" w:space="0" w:color="auto"/>
            </w:tcBorders>
            <w:shd w:val="clear" w:color="auto" w:fill="auto"/>
            <w:vAlign w:val="center"/>
          </w:tcPr>
          <w:p w14:paraId="6550588F" w14:textId="33520AA6" w:rsidR="003F2124" w:rsidRPr="003F2124" w:rsidRDefault="003F2124" w:rsidP="003F2124">
            <w:pPr>
              <w:pStyle w:val="103"/>
            </w:pPr>
            <w:r w:rsidRPr="003F2124">
              <w:t>104</w:t>
            </w:r>
          </w:p>
        </w:tc>
        <w:tc>
          <w:tcPr>
            <w:tcW w:w="725" w:type="pct"/>
            <w:tcBorders>
              <w:top w:val="nil"/>
              <w:left w:val="nil"/>
              <w:bottom w:val="single" w:sz="4" w:space="0" w:color="auto"/>
              <w:right w:val="single" w:sz="4" w:space="0" w:color="auto"/>
            </w:tcBorders>
            <w:vAlign w:val="center"/>
          </w:tcPr>
          <w:p w14:paraId="56625CDC" w14:textId="174697A4" w:rsidR="003F2124" w:rsidRPr="003F2124" w:rsidRDefault="003F2124" w:rsidP="003F2124">
            <w:pPr>
              <w:pStyle w:val="103"/>
            </w:pPr>
            <w:r>
              <w:t>551</w:t>
            </w:r>
          </w:p>
        </w:tc>
      </w:tr>
    </w:tbl>
    <w:p w14:paraId="460FBC8F" w14:textId="77777777" w:rsidR="002772E2" w:rsidRPr="002772E2" w:rsidRDefault="002772E2" w:rsidP="002772E2">
      <w:pPr>
        <w:pStyle w:val="a1"/>
      </w:pPr>
      <w:r w:rsidRPr="002772E2">
        <w:t>Значения удельного расхода условного топлива, электрической энергии, воды на выработку тепловой энергии, в 2017 г. представлены ниже (таблица </w:t>
      </w:r>
      <w:r w:rsidRPr="002772E2">
        <w:fldChar w:fldCharType="begin"/>
      </w:r>
      <w:r w:rsidRPr="002772E2">
        <w:instrText xml:space="preserve"> REF _Ref446419918 \h </w:instrText>
      </w:r>
      <w:r w:rsidRPr="002772E2">
        <w:fldChar w:fldCharType="separate"/>
      </w:r>
      <w:r w:rsidR="00D01E94">
        <w:rPr>
          <w:noProof/>
        </w:rPr>
        <w:t>31</w:t>
      </w:r>
      <w:r w:rsidRPr="002772E2">
        <w:fldChar w:fldCharType="end"/>
      </w:r>
      <w:r w:rsidRPr="002772E2">
        <w:t>).</w:t>
      </w:r>
    </w:p>
    <w:p w14:paraId="64C19D27" w14:textId="77777777" w:rsidR="002772E2" w:rsidRPr="002772E2" w:rsidRDefault="002772E2" w:rsidP="002772E2">
      <w:pPr>
        <w:pStyle w:val="a1"/>
      </w:pPr>
    </w:p>
    <w:p w14:paraId="72B6CDE3" w14:textId="54419EED" w:rsidR="002772E2" w:rsidRPr="002772E2" w:rsidRDefault="002772E2" w:rsidP="002772E2">
      <w:pPr>
        <w:pStyle w:val="af8"/>
      </w:pPr>
      <w:r w:rsidRPr="002772E2">
        <w:t xml:space="preserve">Таблица </w:t>
      </w:r>
      <w:fldSimple w:instr=" SEQ Таблица \* ARABIC ">
        <w:bookmarkStart w:id="61" w:name="_Ref446419918"/>
        <w:r w:rsidR="00D01E94">
          <w:rPr>
            <w:noProof/>
          </w:rPr>
          <w:t>31</w:t>
        </w:r>
        <w:bookmarkEnd w:id="61"/>
      </w:fldSimple>
      <w:r w:rsidRPr="002772E2">
        <w:t xml:space="preserve"> – Удельные показатели расхода топлива, электрической энергии и воды в зоне теплоснабжения </w:t>
      </w:r>
      <w:r w:rsidR="00185AB4">
        <w:t>Еремизино-Борисовского</w:t>
      </w:r>
      <w:r w:rsidRPr="002772E2">
        <w:t xml:space="preserve"> сельского поселения на 01.01.2018 г.</w:t>
      </w:r>
    </w:p>
    <w:tbl>
      <w:tblPr>
        <w:tblW w:w="5000" w:type="pct"/>
        <w:tblCellMar>
          <w:left w:w="28" w:type="dxa"/>
          <w:right w:w="28" w:type="dxa"/>
        </w:tblCellMar>
        <w:tblLook w:val="04A0" w:firstRow="1" w:lastRow="0" w:firstColumn="1" w:lastColumn="0" w:noHBand="0" w:noVBand="1"/>
      </w:tblPr>
      <w:tblGrid>
        <w:gridCol w:w="4498"/>
        <w:gridCol w:w="1432"/>
        <w:gridCol w:w="1862"/>
        <w:gridCol w:w="1553"/>
      </w:tblGrid>
      <w:tr w:rsidR="00185AB4" w:rsidRPr="002772E2" w14:paraId="2A80CA6E" w14:textId="77777777" w:rsidTr="00683443">
        <w:trPr>
          <w:cantSplit/>
          <w:trHeight w:val="255"/>
          <w:tblHeader/>
        </w:trPr>
        <w:tc>
          <w:tcPr>
            <w:tcW w:w="240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056CCE" w14:textId="77777777" w:rsidR="00185AB4" w:rsidRPr="00185AB4" w:rsidRDefault="00185AB4" w:rsidP="00185AB4">
            <w:pPr>
              <w:pStyle w:val="103"/>
            </w:pPr>
            <w:r w:rsidRPr="00185AB4">
              <w:t>Наименование</w:t>
            </w:r>
          </w:p>
        </w:tc>
        <w:tc>
          <w:tcPr>
            <w:tcW w:w="766" w:type="pct"/>
            <w:tcBorders>
              <w:top w:val="single" w:sz="4" w:space="0" w:color="auto"/>
              <w:left w:val="nil"/>
              <w:bottom w:val="single" w:sz="4" w:space="0" w:color="auto"/>
              <w:right w:val="single" w:sz="4" w:space="0" w:color="auto"/>
            </w:tcBorders>
            <w:shd w:val="clear" w:color="auto" w:fill="auto"/>
            <w:vAlign w:val="center"/>
            <w:hideMark/>
          </w:tcPr>
          <w:p w14:paraId="6D2C180A" w14:textId="77777777" w:rsidR="00185AB4" w:rsidRPr="00185AB4" w:rsidRDefault="00185AB4" w:rsidP="00185AB4">
            <w:pPr>
              <w:pStyle w:val="103"/>
            </w:pPr>
            <w:r w:rsidRPr="00185AB4">
              <w:t>Ед. изм.</w:t>
            </w:r>
          </w:p>
        </w:tc>
        <w:tc>
          <w:tcPr>
            <w:tcW w:w="996" w:type="pct"/>
            <w:tcBorders>
              <w:top w:val="single" w:sz="4" w:space="0" w:color="auto"/>
              <w:left w:val="nil"/>
              <w:bottom w:val="single" w:sz="4" w:space="0" w:color="auto"/>
              <w:right w:val="single" w:sz="4" w:space="0" w:color="auto"/>
            </w:tcBorders>
            <w:shd w:val="clear" w:color="auto" w:fill="auto"/>
            <w:vAlign w:val="center"/>
            <w:hideMark/>
          </w:tcPr>
          <w:p w14:paraId="4FA3257A" w14:textId="46CE89C3" w:rsidR="00185AB4" w:rsidRPr="00185AB4" w:rsidRDefault="00185AB4" w:rsidP="00185AB4">
            <w:pPr>
              <w:pStyle w:val="103"/>
            </w:pPr>
            <w:r w:rsidRPr="00185AB4">
              <w:t xml:space="preserve">Котельная </w:t>
            </w:r>
            <w:r w:rsidRPr="00185AB4">
              <w:br/>
              <w:t>№ 107</w:t>
            </w:r>
          </w:p>
        </w:tc>
        <w:tc>
          <w:tcPr>
            <w:tcW w:w="831" w:type="pct"/>
            <w:tcBorders>
              <w:top w:val="single" w:sz="4" w:space="0" w:color="auto"/>
              <w:left w:val="nil"/>
              <w:bottom w:val="single" w:sz="4" w:space="0" w:color="auto"/>
              <w:right w:val="single" w:sz="4" w:space="0" w:color="auto"/>
            </w:tcBorders>
            <w:vAlign w:val="center"/>
          </w:tcPr>
          <w:p w14:paraId="40E19E40" w14:textId="013F0D56" w:rsidR="00185AB4" w:rsidRPr="00185AB4" w:rsidRDefault="00185AB4" w:rsidP="00185AB4">
            <w:pPr>
              <w:pStyle w:val="103"/>
            </w:pPr>
            <w:r w:rsidRPr="00185AB4">
              <w:t xml:space="preserve">Котельная </w:t>
            </w:r>
            <w:r w:rsidRPr="00185AB4">
              <w:br/>
              <w:t>№ 118</w:t>
            </w:r>
          </w:p>
        </w:tc>
      </w:tr>
      <w:tr w:rsidR="00185AB4" w:rsidRPr="002772E2" w14:paraId="11BAADFC" w14:textId="77777777" w:rsidTr="00683443">
        <w:trPr>
          <w:cantSplit/>
          <w:trHeight w:val="510"/>
        </w:trPr>
        <w:tc>
          <w:tcPr>
            <w:tcW w:w="2407" w:type="pct"/>
            <w:tcBorders>
              <w:top w:val="nil"/>
              <w:left w:val="single" w:sz="4" w:space="0" w:color="auto"/>
              <w:bottom w:val="single" w:sz="4" w:space="0" w:color="auto"/>
              <w:right w:val="single" w:sz="4" w:space="0" w:color="auto"/>
            </w:tcBorders>
            <w:shd w:val="clear" w:color="auto" w:fill="auto"/>
            <w:vAlign w:val="center"/>
            <w:hideMark/>
          </w:tcPr>
          <w:p w14:paraId="29E294E3" w14:textId="77777777" w:rsidR="00185AB4" w:rsidRPr="00185AB4" w:rsidRDefault="00185AB4" w:rsidP="00185AB4">
            <w:pPr>
              <w:pStyle w:val="103"/>
            </w:pPr>
            <w:r w:rsidRPr="00185AB4">
              <w:t xml:space="preserve">Удельный расход условного топлива на единицу тепловой энергии, отпускаемой в тепловую сеть </w:t>
            </w:r>
          </w:p>
        </w:tc>
        <w:tc>
          <w:tcPr>
            <w:tcW w:w="766" w:type="pct"/>
            <w:tcBorders>
              <w:top w:val="nil"/>
              <w:left w:val="nil"/>
              <w:bottom w:val="single" w:sz="4" w:space="0" w:color="auto"/>
              <w:right w:val="single" w:sz="4" w:space="0" w:color="auto"/>
            </w:tcBorders>
            <w:shd w:val="clear" w:color="auto" w:fill="auto"/>
            <w:vAlign w:val="center"/>
            <w:hideMark/>
          </w:tcPr>
          <w:p w14:paraId="74768168" w14:textId="77777777" w:rsidR="00185AB4" w:rsidRPr="00185AB4" w:rsidRDefault="00185AB4" w:rsidP="00185AB4">
            <w:pPr>
              <w:pStyle w:val="103"/>
            </w:pPr>
            <w:r w:rsidRPr="00185AB4">
              <w:t>кг у.т./ Гкал</w:t>
            </w:r>
          </w:p>
        </w:tc>
        <w:tc>
          <w:tcPr>
            <w:tcW w:w="996" w:type="pct"/>
            <w:tcBorders>
              <w:top w:val="nil"/>
              <w:left w:val="nil"/>
              <w:bottom w:val="single" w:sz="4" w:space="0" w:color="auto"/>
              <w:right w:val="single" w:sz="4" w:space="0" w:color="auto"/>
            </w:tcBorders>
            <w:shd w:val="clear" w:color="auto" w:fill="auto"/>
            <w:vAlign w:val="center"/>
          </w:tcPr>
          <w:p w14:paraId="014F74C9" w14:textId="0A499747" w:rsidR="00185AB4" w:rsidRPr="00185AB4" w:rsidRDefault="00185AB4" w:rsidP="00185AB4">
            <w:pPr>
              <w:pStyle w:val="103"/>
            </w:pPr>
            <w:r w:rsidRPr="00185AB4">
              <w:t>178,90</w:t>
            </w:r>
          </w:p>
        </w:tc>
        <w:tc>
          <w:tcPr>
            <w:tcW w:w="831" w:type="pct"/>
            <w:tcBorders>
              <w:top w:val="nil"/>
              <w:left w:val="nil"/>
              <w:bottom w:val="single" w:sz="4" w:space="0" w:color="auto"/>
              <w:right w:val="single" w:sz="4" w:space="0" w:color="auto"/>
            </w:tcBorders>
            <w:vAlign w:val="center"/>
          </w:tcPr>
          <w:p w14:paraId="603FFC30" w14:textId="7A9EB428" w:rsidR="00185AB4" w:rsidRPr="00185AB4" w:rsidRDefault="00185AB4" w:rsidP="00185AB4">
            <w:pPr>
              <w:pStyle w:val="103"/>
            </w:pPr>
            <w:r w:rsidRPr="00185AB4">
              <w:t>157,00</w:t>
            </w:r>
          </w:p>
        </w:tc>
      </w:tr>
      <w:tr w:rsidR="00185AB4" w:rsidRPr="002772E2" w14:paraId="4E9E0DD8" w14:textId="77777777" w:rsidTr="00683443">
        <w:trPr>
          <w:cantSplit/>
          <w:trHeight w:val="765"/>
        </w:trPr>
        <w:tc>
          <w:tcPr>
            <w:tcW w:w="2407" w:type="pct"/>
            <w:tcBorders>
              <w:top w:val="nil"/>
              <w:left w:val="single" w:sz="4" w:space="0" w:color="auto"/>
              <w:bottom w:val="single" w:sz="4" w:space="0" w:color="auto"/>
              <w:right w:val="single" w:sz="4" w:space="0" w:color="auto"/>
            </w:tcBorders>
            <w:shd w:val="clear" w:color="auto" w:fill="auto"/>
            <w:vAlign w:val="center"/>
            <w:hideMark/>
          </w:tcPr>
          <w:p w14:paraId="41B154BE" w14:textId="77777777" w:rsidR="00185AB4" w:rsidRPr="00185AB4" w:rsidRDefault="00185AB4" w:rsidP="00185AB4">
            <w:pPr>
              <w:pStyle w:val="103"/>
            </w:pPr>
            <w:r w:rsidRPr="00185AB4">
              <w:t>Удельный расход электрической энергии на производство (передачу) тепловой энергии на единицу тепловой энергии, отпускаемой потребителям по договорам, заключенным в рамках осуществления регулируемых видов деятельности</w:t>
            </w:r>
          </w:p>
        </w:tc>
        <w:tc>
          <w:tcPr>
            <w:tcW w:w="766" w:type="pct"/>
            <w:tcBorders>
              <w:top w:val="nil"/>
              <w:left w:val="nil"/>
              <w:bottom w:val="single" w:sz="4" w:space="0" w:color="auto"/>
              <w:right w:val="single" w:sz="4" w:space="0" w:color="auto"/>
            </w:tcBorders>
            <w:shd w:val="clear" w:color="auto" w:fill="auto"/>
            <w:vAlign w:val="center"/>
            <w:hideMark/>
          </w:tcPr>
          <w:p w14:paraId="4B0CDFB4" w14:textId="77777777" w:rsidR="00185AB4" w:rsidRPr="00185AB4" w:rsidRDefault="00185AB4" w:rsidP="00185AB4">
            <w:pPr>
              <w:pStyle w:val="103"/>
            </w:pPr>
            <w:r w:rsidRPr="00185AB4">
              <w:t>кВт·ч/ Гкал</w:t>
            </w:r>
          </w:p>
        </w:tc>
        <w:tc>
          <w:tcPr>
            <w:tcW w:w="996" w:type="pct"/>
            <w:tcBorders>
              <w:top w:val="nil"/>
              <w:left w:val="nil"/>
              <w:bottom w:val="single" w:sz="4" w:space="0" w:color="auto"/>
              <w:right w:val="single" w:sz="4" w:space="0" w:color="auto"/>
            </w:tcBorders>
            <w:shd w:val="clear" w:color="auto" w:fill="auto"/>
            <w:vAlign w:val="center"/>
          </w:tcPr>
          <w:p w14:paraId="47EEDEB2" w14:textId="4F89E3A9" w:rsidR="00185AB4" w:rsidRPr="00185AB4" w:rsidRDefault="00185AB4" w:rsidP="00185AB4">
            <w:pPr>
              <w:pStyle w:val="103"/>
            </w:pPr>
            <w:r w:rsidRPr="00185AB4">
              <w:t>49,91</w:t>
            </w:r>
          </w:p>
        </w:tc>
        <w:tc>
          <w:tcPr>
            <w:tcW w:w="831" w:type="pct"/>
            <w:tcBorders>
              <w:top w:val="nil"/>
              <w:left w:val="nil"/>
              <w:bottom w:val="single" w:sz="4" w:space="0" w:color="auto"/>
              <w:right w:val="single" w:sz="4" w:space="0" w:color="auto"/>
            </w:tcBorders>
            <w:vAlign w:val="center"/>
          </w:tcPr>
          <w:p w14:paraId="31E2387E" w14:textId="42004680" w:rsidR="00185AB4" w:rsidRPr="00185AB4" w:rsidRDefault="00185AB4" w:rsidP="00185AB4">
            <w:pPr>
              <w:pStyle w:val="103"/>
            </w:pPr>
            <w:r w:rsidRPr="00185AB4">
              <w:t>24,93</w:t>
            </w:r>
          </w:p>
        </w:tc>
      </w:tr>
      <w:tr w:rsidR="00185AB4" w:rsidRPr="002772E2" w14:paraId="270F498F" w14:textId="77777777" w:rsidTr="00683443">
        <w:trPr>
          <w:cantSplit/>
          <w:trHeight w:val="765"/>
        </w:trPr>
        <w:tc>
          <w:tcPr>
            <w:tcW w:w="2407" w:type="pct"/>
            <w:tcBorders>
              <w:top w:val="nil"/>
              <w:left w:val="single" w:sz="4" w:space="0" w:color="auto"/>
              <w:bottom w:val="single" w:sz="4" w:space="0" w:color="auto"/>
              <w:right w:val="single" w:sz="4" w:space="0" w:color="auto"/>
            </w:tcBorders>
            <w:shd w:val="clear" w:color="auto" w:fill="auto"/>
            <w:vAlign w:val="center"/>
            <w:hideMark/>
          </w:tcPr>
          <w:p w14:paraId="2085E9AB" w14:textId="77777777" w:rsidR="00185AB4" w:rsidRPr="00185AB4" w:rsidRDefault="00185AB4" w:rsidP="00185AB4">
            <w:pPr>
              <w:pStyle w:val="103"/>
            </w:pPr>
            <w:r w:rsidRPr="00185AB4">
              <w:t>Удельный расход холодной воды на производство (передачу) тепловой энергии на единицу тепловой энергии, отпускаемой потребителям по договорам, заключенным в рамках осуществления регулируемых видов деятельности</w:t>
            </w:r>
          </w:p>
        </w:tc>
        <w:tc>
          <w:tcPr>
            <w:tcW w:w="766" w:type="pct"/>
            <w:tcBorders>
              <w:top w:val="nil"/>
              <w:left w:val="nil"/>
              <w:bottom w:val="single" w:sz="4" w:space="0" w:color="auto"/>
              <w:right w:val="single" w:sz="4" w:space="0" w:color="auto"/>
            </w:tcBorders>
            <w:shd w:val="clear" w:color="auto" w:fill="auto"/>
            <w:vAlign w:val="center"/>
            <w:hideMark/>
          </w:tcPr>
          <w:p w14:paraId="4C620290" w14:textId="77777777" w:rsidR="00185AB4" w:rsidRPr="00185AB4" w:rsidRDefault="00185AB4" w:rsidP="00185AB4">
            <w:pPr>
              <w:pStyle w:val="103"/>
            </w:pPr>
            <w:r w:rsidRPr="00185AB4">
              <w:t>м3 /Гкал</w:t>
            </w:r>
          </w:p>
        </w:tc>
        <w:tc>
          <w:tcPr>
            <w:tcW w:w="996" w:type="pct"/>
            <w:tcBorders>
              <w:top w:val="nil"/>
              <w:left w:val="nil"/>
              <w:bottom w:val="single" w:sz="4" w:space="0" w:color="auto"/>
              <w:right w:val="single" w:sz="4" w:space="0" w:color="auto"/>
            </w:tcBorders>
            <w:shd w:val="clear" w:color="auto" w:fill="auto"/>
            <w:vAlign w:val="center"/>
          </w:tcPr>
          <w:p w14:paraId="6709260D" w14:textId="7F21D0F1" w:rsidR="00185AB4" w:rsidRPr="00185AB4" w:rsidRDefault="00185AB4" w:rsidP="00185AB4">
            <w:pPr>
              <w:pStyle w:val="103"/>
            </w:pPr>
            <w:r w:rsidRPr="00185AB4">
              <w:t>35,82</w:t>
            </w:r>
          </w:p>
        </w:tc>
        <w:tc>
          <w:tcPr>
            <w:tcW w:w="831" w:type="pct"/>
            <w:tcBorders>
              <w:top w:val="nil"/>
              <w:left w:val="nil"/>
              <w:bottom w:val="single" w:sz="4" w:space="0" w:color="auto"/>
              <w:right w:val="single" w:sz="4" w:space="0" w:color="auto"/>
            </w:tcBorders>
            <w:vAlign w:val="center"/>
          </w:tcPr>
          <w:p w14:paraId="6505B576" w14:textId="3DD8FD62" w:rsidR="00185AB4" w:rsidRPr="00185AB4" w:rsidRDefault="00185AB4" w:rsidP="00185AB4">
            <w:pPr>
              <w:pStyle w:val="103"/>
            </w:pPr>
            <w:r w:rsidRPr="00185AB4">
              <w:t>35,82</w:t>
            </w:r>
          </w:p>
        </w:tc>
      </w:tr>
    </w:tbl>
    <w:p w14:paraId="74BE3934" w14:textId="2B8A2A20" w:rsidR="002772E2" w:rsidRPr="002772E2" w:rsidRDefault="002772E2" w:rsidP="002772E2">
      <w:pPr>
        <w:pStyle w:val="a1"/>
      </w:pPr>
      <w:r w:rsidRPr="002772E2">
        <w:t xml:space="preserve">В 2017 г. себестоимость производства и передачи тепловой энергии котельных составило </w:t>
      </w:r>
      <w:r w:rsidR="00F400A5">
        <w:t>2399</w:t>
      </w:r>
      <w:r w:rsidRPr="002772E2">
        <w:t>,</w:t>
      </w:r>
      <w:r w:rsidR="00F400A5">
        <w:t>2</w:t>
      </w:r>
      <w:r w:rsidRPr="002772E2">
        <w:t xml:space="preserve"> тыс. руб.</w:t>
      </w:r>
    </w:p>
    <w:p w14:paraId="40A573BB" w14:textId="77777777" w:rsidR="002772E2" w:rsidRPr="002772E2" w:rsidRDefault="002772E2" w:rsidP="002772E2">
      <w:pPr>
        <w:pStyle w:val="a1"/>
      </w:pPr>
    </w:p>
    <w:p w14:paraId="26559FE2" w14:textId="1E3DA0FE" w:rsidR="002772E2" w:rsidRPr="002772E2" w:rsidRDefault="002772E2" w:rsidP="002772E2">
      <w:pPr>
        <w:pStyle w:val="af8"/>
      </w:pPr>
      <w:bookmarkStart w:id="62" w:name="_Ref527388827"/>
      <w:r w:rsidRPr="002772E2">
        <w:t xml:space="preserve">Таблица </w:t>
      </w:r>
      <w:fldSimple w:instr=" SEQ Таблица \* ARABIC ">
        <w:r w:rsidR="00D01E94">
          <w:rPr>
            <w:noProof/>
          </w:rPr>
          <w:t>32</w:t>
        </w:r>
      </w:fldSimple>
      <w:bookmarkEnd w:id="62"/>
      <w:r w:rsidRPr="002772E2">
        <w:t xml:space="preserve"> - Себестоимость производства и передачи тепловой энергии котельных </w:t>
      </w:r>
      <w:r w:rsidR="00185AB4">
        <w:t>Еремизино-Борисовского</w:t>
      </w:r>
      <w:r w:rsidRPr="002772E2">
        <w:t xml:space="preserve"> сельского поселения, тыс. рублей</w:t>
      </w:r>
    </w:p>
    <w:tbl>
      <w:tblPr>
        <w:tblStyle w:val="af0"/>
        <w:tblW w:w="5000" w:type="pct"/>
        <w:tblLayout w:type="fixed"/>
        <w:tblLook w:val="04A0" w:firstRow="1" w:lastRow="0" w:firstColumn="1" w:lastColumn="0" w:noHBand="0" w:noVBand="1"/>
      </w:tblPr>
      <w:tblGrid>
        <w:gridCol w:w="4811"/>
        <w:gridCol w:w="1512"/>
        <w:gridCol w:w="1512"/>
        <w:gridCol w:w="1510"/>
      </w:tblGrid>
      <w:tr w:rsidR="00185AB4" w:rsidRPr="002772E2" w14:paraId="5CF4B6EA" w14:textId="77777777" w:rsidTr="00683443">
        <w:trPr>
          <w:trHeight w:val="300"/>
          <w:tblHeader/>
        </w:trPr>
        <w:tc>
          <w:tcPr>
            <w:tcW w:w="2574" w:type="pct"/>
            <w:noWrap/>
            <w:hideMark/>
          </w:tcPr>
          <w:p w14:paraId="3DE35780" w14:textId="77777777" w:rsidR="00185AB4" w:rsidRPr="00185AB4" w:rsidRDefault="00185AB4" w:rsidP="00185AB4">
            <w:pPr>
              <w:pStyle w:val="103"/>
            </w:pPr>
            <w:r w:rsidRPr="00185AB4">
              <w:t>Наименование показателя</w:t>
            </w:r>
          </w:p>
        </w:tc>
        <w:tc>
          <w:tcPr>
            <w:tcW w:w="809" w:type="pct"/>
            <w:noWrap/>
            <w:hideMark/>
          </w:tcPr>
          <w:p w14:paraId="55A09E65" w14:textId="0BA63209" w:rsidR="00185AB4" w:rsidRPr="00185AB4" w:rsidRDefault="00185AB4" w:rsidP="00185AB4">
            <w:pPr>
              <w:pStyle w:val="103"/>
            </w:pPr>
            <w:r w:rsidRPr="00185AB4">
              <w:t xml:space="preserve">Котельная </w:t>
            </w:r>
            <w:r w:rsidRPr="00185AB4">
              <w:br/>
              <w:t>№ 107</w:t>
            </w:r>
          </w:p>
        </w:tc>
        <w:tc>
          <w:tcPr>
            <w:tcW w:w="809" w:type="pct"/>
            <w:noWrap/>
            <w:hideMark/>
          </w:tcPr>
          <w:p w14:paraId="0DE95AD1" w14:textId="2E221027" w:rsidR="00185AB4" w:rsidRPr="00185AB4" w:rsidRDefault="00185AB4" w:rsidP="00185AB4">
            <w:pPr>
              <w:pStyle w:val="103"/>
            </w:pPr>
            <w:r w:rsidRPr="00185AB4">
              <w:t xml:space="preserve">Котельная </w:t>
            </w:r>
            <w:r w:rsidRPr="00185AB4">
              <w:br/>
              <w:t>№ 118</w:t>
            </w:r>
          </w:p>
        </w:tc>
        <w:tc>
          <w:tcPr>
            <w:tcW w:w="808" w:type="pct"/>
            <w:noWrap/>
            <w:hideMark/>
          </w:tcPr>
          <w:p w14:paraId="4C4DBA66" w14:textId="77777777" w:rsidR="00185AB4" w:rsidRPr="00185AB4" w:rsidRDefault="00185AB4" w:rsidP="00185AB4">
            <w:pPr>
              <w:pStyle w:val="103"/>
            </w:pPr>
            <w:r w:rsidRPr="00185AB4">
              <w:t>ИТОГО</w:t>
            </w:r>
          </w:p>
        </w:tc>
      </w:tr>
      <w:tr w:rsidR="00F400A5" w:rsidRPr="002772E2" w14:paraId="5C2EA77C" w14:textId="77777777" w:rsidTr="00683443">
        <w:trPr>
          <w:trHeight w:val="300"/>
        </w:trPr>
        <w:tc>
          <w:tcPr>
            <w:tcW w:w="2574" w:type="pct"/>
            <w:noWrap/>
            <w:hideMark/>
          </w:tcPr>
          <w:p w14:paraId="331A235F" w14:textId="77777777" w:rsidR="00F400A5" w:rsidRPr="00F400A5" w:rsidRDefault="00F400A5" w:rsidP="00F400A5">
            <w:pPr>
              <w:pStyle w:val="103"/>
            </w:pPr>
            <w:r w:rsidRPr="00F400A5">
              <w:t>Итого себестоимость, в том числе:</w:t>
            </w:r>
          </w:p>
        </w:tc>
        <w:tc>
          <w:tcPr>
            <w:tcW w:w="809" w:type="pct"/>
            <w:noWrap/>
          </w:tcPr>
          <w:p w14:paraId="0CCBD0BA" w14:textId="098C3344" w:rsidR="00F400A5" w:rsidRPr="00F400A5" w:rsidRDefault="00F400A5" w:rsidP="00F400A5">
            <w:pPr>
              <w:pStyle w:val="103"/>
            </w:pPr>
            <w:r w:rsidRPr="00F400A5">
              <w:t>1592,0</w:t>
            </w:r>
          </w:p>
        </w:tc>
        <w:tc>
          <w:tcPr>
            <w:tcW w:w="809" w:type="pct"/>
            <w:noWrap/>
          </w:tcPr>
          <w:p w14:paraId="0213218D" w14:textId="62975BF7" w:rsidR="00F400A5" w:rsidRPr="00F400A5" w:rsidRDefault="00F400A5" w:rsidP="00F400A5">
            <w:pPr>
              <w:pStyle w:val="103"/>
            </w:pPr>
            <w:r w:rsidRPr="00F400A5">
              <w:t>807,2</w:t>
            </w:r>
          </w:p>
        </w:tc>
        <w:tc>
          <w:tcPr>
            <w:tcW w:w="808" w:type="pct"/>
            <w:noWrap/>
          </w:tcPr>
          <w:p w14:paraId="32FAD79E" w14:textId="63B00FA2" w:rsidR="00F400A5" w:rsidRPr="00F400A5" w:rsidRDefault="00F400A5" w:rsidP="00F400A5">
            <w:pPr>
              <w:pStyle w:val="103"/>
            </w:pPr>
            <w:r w:rsidRPr="00F400A5">
              <w:t>2399,2</w:t>
            </w:r>
          </w:p>
        </w:tc>
      </w:tr>
      <w:tr w:rsidR="00F400A5" w:rsidRPr="002772E2" w14:paraId="74FB8535" w14:textId="77777777" w:rsidTr="00683443">
        <w:trPr>
          <w:trHeight w:val="300"/>
        </w:trPr>
        <w:tc>
          <w:tcPr>
            <w:tcW w:w="2574" w:type="pct"/>
            <w:noWrap/>
            <w:hideMark/>
          </w:tcPr>
          <w:p w14:paraId="04DC1DC9" w14:textId="77777777" w:rsidR="00F400A5" w:rsidRPr="00F400A5" w:rsidRDefault="00F400A5" w:rsidP="00F400A5">
            <w:pPr>
              <w:pStyle w:val="103"/>
            </w:pPr>
            <w:r w:rsidRPr="00F400A5">
              <w:t xml:space="preserve">Расходы на оплату труда </w:t>
            </w:r>
          </w:p>
        </w:tc>
        <w:tc>
          <w:tcPr>
            <w:tcW w:w="809" w:type="pct"/>
            <w:noWrap/>
          </w:tcPr>
          <w:p w14:paraId="0B6F646A" w14:textId="7454B22F" w:rsidR="00F400A5" w:rsidRPr="00F400A5" w:rsidRDefault="00F400A5" w:rsidP="00F400A5">
            <w:pPr>
              <w:pStyle w:val="103"/>
            </w:pPr>
            <w:r w:rsidRPr="00F400A5">
              <w:t>457,1</w:t>
            </w:r>
          </w:p>
        </w:tc>
        <w:tc>
          <w:tcPr>
            <w:tcW w:w="809" w:type="pct"/>
            <w:noWrap/>
          </w:tcPr>
          <w:p w14:paraId="4B6BF96B" w14:textId="7044AA56" w:rsidR="00F400A5" w:rsidRPr="00F400A5" w:rsidRDefault="00F400A5" w:rsidP="00F400A5">
            <w:pPr>
              <w:pStyle w:val="103"/>
            </w:pPr>
            <w:r w:rsidRPr="00F400A5">
              <w:t>439,0</w:t>
            </w:r>
          </w:p>
        </w:tc>
        <w:tc>
          <w:tcPr>
            <w:tcW w:w="808" w:type="pct"/>
            <w:noWrap/>
          </w:tcPr>
          <w:p w14:paraId="084C5F95" w14:textId="1547896D" w:rsidR="00F400A5" w:rsidRPr="00F400A5" w:rsidRDefault="00F400A5" w:rsidP="00F400A5">
            <w:pPr>
              <w:pStyle w:val="103"/>
            </w:pPr>
            <w:r w:rsidRPr="00F400A5">
              <w:t>896,1</w:t>
            </w:r>
          </w:p>
        </w:tc>
      </w:tr>
      <w:tr w:rsidR="00F400A5" w:rsidRPr="002772E2" w14:paraId="0C7B5389" w14:textId="77777777" w:rsidTr="00683443">
        <w:trPr>
          <w:trHeight w:val="300"/>
        </w:trPr>
        <w:tc>
          <w:tcPr>
            <w:tcW w:w="2574" w:type="pct"/>
            <w:noWrap/>
          </w:tcPr>
          <w:p w14:paraId="7032374A" w14:textId="77777777" w:rsidR="00F400A5" w:rsidRPr="00F400A5" w:rsidRDefault="00F400A5" w:rsidP="00F400A5">
            <w:pPr>
              <w:pStyle w:val="103"/>
            </w:pPr>
            <w:r w:rsidRPr="00F400A5">
              <w:t>ФОТ АУП</w:t>
            </w:r>
          </w:p>
        </w:tc>
        <w:tc>
          <w:tcPr>
            <w:tcW w:w="809" w:type="pct"/>
            <w:noWrap/>
          </w:tcPr>
          <w:p w14:paraId="51800798" w14:textId="746FC887" w:rsidR="00F400A5" w:rsidRPr="00F400A5" w:rsidRDefault="00F400A5" w:rsidP="00F400A5">
            <w:pPr>
              <w:pStyle w:val="103"/>
            </w:pPr>
            <w:r w:rsidRPr="00F400A5">
              <w:t>37,5</w:t>
            </w:r>
          </w:p>
        </w:tc>
        <w:tc>
          <w:tcPr>
            <w:tcW w:w="809" w:type="pct"/>
            <w:noWrap/>
          </w:tcPr>
          <w:p w14:paraId="37B039D8" w14:textId="7F6CCA24" w:rsidR="00F400A5" w:rsidRPr="00F400A5" w:rsidRDefault="00F400A5" w:rsidP="00F400A5">
            <w:pPr>
              <w:pStyle w:val="103"/>
            </w:pPr>
            <w:r w:rsidRPr="00F400A5">
              <w:t>6,4</w:t>
            </w:r>
          </w:p>
        </w:tc>
        <w:tc>
          <w:tcPr>
            <w:tcW w:w="808" w:type="pct"/>
            <w:noWrap/>
          </w:tcPr>
          <w:p w14:paraId="7EA7F552" w14:textId="0B93C4E3" w:rsidR="00F400A5" w:rsidRPr="00F400A5" w:rsidRDefault="00F400A5" w:rsidP="00F400A5">
            <w:pPr>
              <w:pStyle w:val="103"/>
            </w:pPr>
            <w:r w:rsidRPr="00F400A5">
              <w:t>43,8</w:t>
            </w:r>
          </w:p>
        </w:tc>
      </w:tr>
      <w:tr w:rsidR="00F400A5" w:rsidRPr="002772E2" w14:paraId="31618CDC" w14:textId="77777777" w:rsidTr="00683443">
        <w:trPr>
          <w:trHeight w:val="300"/>
        </w:trPr>
        <w:tc>
          <w:tcPr>
            <w:tcW w:w="2574" w:type="pct"/>
            <w:noWrap/>
            <w:hideMark/>
          </w:tcPr>
          <w:p w14:paraId="72407546" w14:textId="77777777" w:rsidR="00F400A5" w:rsidRPr="00F400A5" w:rsidRDefault="00F400A5" w:rsidP="00F400A5">
            <w:pPr>
              <w:pStyle w:val="103"/>
            </w:pPr>
            <w:r w:rsidRPr="00F400A5">
              <w:t>Расходы на страховые взносы в ПФ РФ, ФСС РФ, ФФОМС, ТФОМС и по обязательному страхованию от НС на производстве</w:t>
            </w:r>
          </w:p>
        </w:tc>
        <w:tc>
          <w:tcPr>
            <w:tcW w:w="809" w:type="pct"/>
            <w:noWrap/>
          </w:tcPr>
          <w:p w14:paraId="2DDFFBB6" w14:textId="3EF4EB0B" w:rsidR="00F400A5" w:rsidRPr="00F400A5" w:rsidRDefault="00F400A5" w:rsidP="00F400A5">
            <w:pPr>
              <w:pStyle w:val="103"/>
            </w:pPr>
            <w:r w:rsidRPr="00F400A5">
              <w:t>149,4</w:t>
            </w:r>
          </w:p>
        </w:tc>
        <w:tc>
          <w:tcPr>
            <w:tcW w:w="809" w:type="pct"/>
            <w:noWrap/>
          </w:tcPr>
          <w:p w14:paraId="04C84392" w14:textId="54E9CFC6" w:rsidR="00F400A5" w:rsidRPr="00F400A5" w:rsidRDefault="00F400A5" w:rsidP="00F400A5">
            <w:pPr>
              <w:pStyle w:val="103"/>
            </w:pPr>
            <w:r w:rsidRPr="00F400A5">
              <w:t>134,5</w:t>
            </w:r>
          </w:p>
        </w:tc>
        <w:tc>
          <w:tcPr>
            <w:tcW w:w="808" w:type="pct"/>
            <w:noWrap/>
          </w:tcPr>
          <w:p w14:paraId="11D4F256" w14:textId="28D4C369" w:rsidR="00F400A5" w:rsidRPr="00F400A5" w:rsidRDefault="00F400A5" w:rsidP="00F400A5">
            <w:pPr>
              <w:pStyle w:val="103"/>
            </w:pPr>
            <w:r w:rsidRPr="00F400A5">
              <w:t>283,9</w:t>
            </w:r>
          </w:p>
        </w:tc>
      </w:tr>
      <w:tr w:rsidR="00F400A5" w:rsidRPr="002772E2" w14:paraId="34EDA1A8" w14:textId="77777777" w:rsidTr="00683443">
        <w:trPr>
          <w:trHeight w:val="300"/>
        </w:trPr>
        <w:tc>
          <w:tcPr>
            <w:tcW w:w="2574" w:type="pct"/>
            <w:noWrap/>
            <w:hideMark/>
          </w:tcPr>
          <w:p w14:paraId="06658F92" w14:textId="77777777" w:rsidR="00F400A5" w:rsidRPr="00F400A5" w:rsidRDefault="00F400A5" w:rsidP="00F400A5">
            <w:pPr>
              <w:pStyle w:val="103"/>
            </w:pPr>
            <w:r w:rsidRPr="00F400A5">
              <w:t>Топливо на производство тепловой энергии</w:t>
            </w:r>
          </w:p>
        </w:tc>
        <w:tc>
          <w:tcPr>
            <w:tcW w:w="809" w:type="pct"/>
            <w:noWrap/>
          </w:tcPr>
          <w:p w14:paraId="014177A2" w14:textId="05595CE1" w:rsidR="00F400A5" w:rsidRPr="00F400A5" w:rsidRDefault="00F400A5" w:rsidP="00F400A5">
            <w:pPr>
              <w:pStyle w:val="103"/>
            </w:pPr>
            <w:r w:rsidRPr="00F400A5">
              <w:t>591,7</w:t>
            </w:r>
          </w:p>
        </w:tc>
        <w:tc>
          <w:tcPr>
            <w:tcW w:w="809" w:type="pct"/>
            <w:noWrap/>
          </w:tcPr>
          <w:p w14:paraId="4797400B" w14:textId="504CCD06" w:rsidR="00F400A5" w:rsidRPr="00F400A5" w:rsidRDefault="00F400A5" w:rsidP="00F400A5">
            <w:pPr>
              <w:pStyle w:val="103"/>
            </w:pPr>
            <w:r w:rsidRPr="00F400A5">
              <w:t>97,5</w:t>
            </w:r>
          </w:p>
        </w:tc>
        <w:tc>
          <w:tcPr>
            <w:tcW w:w="808" w:type="pct"/>
            <w:noWrap/>
          </w:tcPr>
          <w:p w14:paraId="1080B6B3" w14:textId="2D623C3E" w:rsidR="00F400A5" w:rsidRPr="00F400A5" w:rsidRDefault="00F400A5" w:rsidP="00F400A5">
            <w:pPr>
              <w:pStyle w:val="103"/>
            </w:pPr>
            <w:r w:rsidRPr="00F400A5">
              <w:t>689,2</w:t>
            </w:r>
          </w:p>
        </w:tc>
      </w:tr>
      <w:tr w:rsidR="00F400A5" w:rsidRPr="002772E2" w14:paraId="33AC0DFD" w14:textId="77777777" w:rsidTr="00683443">
        <w:trPr>
          <w:trHeight w:val="300"/>
        </w:trPr>
        <w:tc>
          <w:tcPr>
            <w:tcW w:w="2574" w:type="pct"/>
            <w:noWrap/>
            <w:hideMark/>
          </w:tcPr>
          <w:p w14:paraId="1B5F7F74" w14:textId="77777777" w:rsidR="00F400A5" w:rsidRPr="00F400A5" w:rsidRDefault="00F400A5" w:rsidP="00F400A5">
            <w:pPr>
              <w:pStyle w:val="103"/>
            </w:pPr>
            <w:r w:rsidRPr="00F400A5">
              <w:lastRenderedPageBreak/>
              <w:t>Стоимость электрической энергии</w:t>
            </w:r>
          </w:p>
        </w:tc>
        <w:tc>
          <w:tcPr>
            <w:tcW w:w="809" w:type="pct"/>
            <w:noWrap/>
          </w:tcPr>
          <w:p w14:paraId="39A93B51" w14:textId="2CADE0EE" w:rsidR="00F400A5" w:rsidRPr="00F400A5" w:rsidRDefault="00F400A5" w:rsidP="00F400A5">
            <w:pPr>
              <w:pStyle w:val="103"/>
            </w:pPr>
            <w:r w:rsidRPr="00F400A5">
              <w:t>218,1</w:t>
            </w:r>
          </w:p>
        </w:tc>
        <w:tc>
          <w:tcPr>
            <w:tcW w:w="809" w:type="pct"/>
            <w:noWrap/>
          </w:tcPr>
          <w:p w14:paraId="2C55526B" w14:textId="259ACC1A" w:rsidR="00F400A5" w:rsidRPr="00F400A5" w:rsidRDefault="00F400A5" w:rsidP="00F400A5">
            <w:pPr>
              <w:pStyle w:val="103"/>
            </w:pPr>
            <w:r w:rsidRPr="00F400A5">
              <w:t>20,5</w:t>
            </w:r>
          </w:p>
        </w:tc>
        <w:tc>
          <w:tcPr>
            <w:tcW w:w="808" w:type="pct"/>
            <w:noWrap/>
          </w:tcPr>
          <w:p w14:paraId="60478AFE" w14:textId="3E94B96B" w:rsidR="00F400A5" w:rsidRPr="00F400A5" w:rsidRDefault="00F400A5" w:rsidP="00F400A5">
            <w:pPr>
              <w:pStyle w:val="103"/>
            </w:pPr>
            <w:r w:rsidRPr="00F400A5">
              <w:t>238,6</w:t>
            </w:r>
          </w:p>
        </w:tc>
      </w:tr>
      <w:tr w:rsidR="00F400A5" w:rsidRPr="002772E2" w14:paraId="373B0084" w14:textId="77777777" w:rsidTr="00683443">
        <w:trPr>
          <w:trHeight w:val="300"/>
        </w:trPr>
        <w:tc>
          <w:tcPr>
            <w:tcW w:w="2574" w:type="pct"/>
            <w:noWrap/>
            <w:hideMark/>
          </w:tcPr>
          <w:p w14:paraId="6AA162F9" w14:textId="77777777" w:rsidR="00F400A5" w:rsidRPr="00F400A5" w:rsidRDefault="00F400A5" w:rsidP="00F400A5">
            <w:pPr>
              <w:pStyle w:val="103"/>
            </w:pPr>
            <w:r w:rsidRPr="00F400A5">
              <w:t>Стоимость покупной тепловой энергии</w:t>
            </w:r>
          </w:p>
        </w:tc>
        <w:tc>
          <w:tcPr>
            <w:tcW w:w="809" w:type="pct"/>
            <w:noWrap/>
          </w:tcPr>
          <w:p w14:paraId="4C5ECFE9" w14:textId="6A9A0BA5" w:rsidR="00F400A5" w:rsidRPr="00F400A5" w:rsidRDefault="00F400A5" w:rsidP="00F400A5">
            <w:pPr>
              <w:pStyle w:val="103"/>
            </w:pPr>
            <w:r w:rsidRPr="00F400A5">
              <w:t>0,0</w:t>
            </w:r>
          </w:p>
        </w:tc>
        <w:tc>
          <w:tcPr>
            <w:tcW w:w="809" w:type="pct"/>
            <w:noWrap/>
          </w:tcPr>
          <w:p w14:paraId="6C5AF53C" w14:textId="32BDA79D" w:rsidR="00F400A5" w:rsidRPr="00F400A5" w:rsidRDefault="00F400A5" w:rsidP="00F400A5">
            <w:pPr>
              <w:pStyle w:val="103"/>
            </w:pPr>
            <w:r w:rsidRPr="00F400A5">
              <w:t>0,0</w:t>
            </w:r>
          </w:p>
        </w:tc>
        <w:tc>
          <w:tcPr>
            <w:tcW w:w="808" w:type="pct"/>
            <w:noWrap/>
          </w:tcPr>
          <w:p w14:paraId="787EE598" w14:textId="30D3F060" w:rsidR="00F400A5" w:rsidRPr="00F400A5" w:rsidRDefault="00F400A5" w:rsidP="00F400A5">
            <w:pPr>
              <w:pStyle w:val="103"/>
            </w:pPr>
            <w:r w:rsidRPr="00F400A5">
              <w:t>0,0</w:t>
            </w:r>
          </w:p>
        </w:tc>
      </w:tr>
      <w:tr w:rsidR="00F400A5" w:rsidRPr="002772E2" w14:paraId="011D260A" w14:textId="77777777" w:rsidTr="00683443">
        <w:trPr>
          <w:trHeight w:val="300"/>
        </w:trPr>
        <w:tc>
          <w:tcPr>
            <w:tcW w:w="2574" w:type="pct"/>
            <w:noWrap/>
            <w:hideMark/>
          </w:tcPr>
          <w:p w14:paraId="6D8F8B03" w14:textId="77777777" w:rsidR="00F400A5" w:rsidRPr="00F400A5" w:rsidRDefault="00F400A5" w:rsidP="00F400A5">
            <w:pPr>
              <w:pStyle w:val="103"/>
            </w:pPr>
            <w:r w:rsidRPr="00F400A5">
              <w:t>Стоимость исходной воды на технологические цели</w:t>
            </w:r>
          </w:p>
        </w:tc>
        <w:tc>
          <w:tcPr>
            <w:tcW w:w="809" w:type="pct"/>
            <w:noWrap/>
          </w:tcPr>
          <w:p w14:paraId="36D4E1BC" w14:textId="4DB97182" w:rsidR="00F400A5" w:rsidRPr="00F400A5" w:rsidRDefault="00F400A5" w:rsidP="00F400A5">
            <w:pPr>
              <w:pStyle w:val="103"/>
            </w:pPr>
            <w:r w:rsidRPr="00F400A5">
              <w:t>4,9</w:t>
            </w:r>
          </w:p>
        </w:tc>
        <w:tc>
          <w:tcPr>
            <w:tcW w:w="809" w:type="pct"/>
            <w:noWrap/>
          </w:tcPr>
          <w:p w14:paraId="1FE4B5A7" w14:textId="5E4471E0" w:rsidR="00F400A5" w:rsidRPr="00F400A5" w:rsidRDefault="00F400A5" w:rsidP="00F400A5">
            <w:pPr>
              <w:pStyle w:val="103"/>
            </w:pPr>
            <w:r w:rsidRPr="00F400A5">
              <w:t>0,4</w:t>
            </w:r>
          </w:p>
        </w:tc>
        <w:tc>
          <w:tcPr>
            <w:tcW w:w="808" w:type="pct"/>
            <w:noWrap/>
          </w:tcPr>
          <w:p w14:paraId="24197EAB" w14:textId="02D17C90" w:rsidR="00F400A5" w:rsidRPr="00F400A5" w:rsidRDefault="00F400A5" w:rsidP="00F400A5">
            <w:pPr>
              <w:pStyle w:val="103"/>
            </w:pPr>
            <w:r w:rsidRPr="00F400A5">
              <w:t>5,2</w:t>
            </w:r>
          </w:p>
        </w:tc>
      </w:tr>
      <w:tr w:rsidR="00F400A5" w:rsidRPr="002772E2" w14:paraId="5D7BAF64" w14:textId="77777777" w:rsidTr="00683443">
        <w:trPr>
          <w:trHeight w:val="300"/>
        </w:trPr>
        <w:tc>
          <w:tcPr>
            <w:tcW w:w="2574" w:type="pct"/>
            <w:noWrap/>
          </w:tcPr>
          <w:p w14:paraId="5648FEC9" w14:textId="77777777" w:rsidR="00F400A5" w:rsidRPr="00F400A5" w:rsidRDefault="00F400A5" w:rsidP="00F400A5">
            <w:pPr>
              <w:pStyle w:val="103"/>
            </w:pPr>
            <w:r w:rsidRPr="00F400A5">
              <w:t>Стоимость услуг водоотведения</w:t>
            </w:r>
          </w:p>
        </w:tc>
        <w:tc>
          <w:tcPr>
            <w:tcW w:w="809" w:type="pct"/>
            <w:noWrap/>
          </w:tcPr>
          <w:p w14:paraId="496344DB" w14:textId="39A46027" w:rsidR="00F400A5" w:rsidRPr="00F400A5" w:rsidRDefault="00F400A5" w:rsidP="00F400A5">
            <w:pPr>
              <w:pStyle w:val="103"/>
            </w:pPr>
            <w:r w:rsidRPr="00F400A5">
              <w:t>2,8</w:t>
            </w:r>
          </w:p>
        </w:tc>
        <w:tc>
          <w:tcPr>
            <w:tcW w:w="809" w:type="pct"/>
            <w:noWrap/>
          </w:tcPr>
          <w:p w14:paraId="005550B7" w14:textId="720988B7" w:rsidR="00F400A5" w:rsidRPr="00F400A5" w:rsidRDefault="00F400A5" w:rsidP="00F400A5">
            <w:pPr>
              <w:pStyle w:val="103"/>
            </w:pPr>
            <w:r w:rsidRPr="00F400A5">
              <w:t>0,5</w:t>
            </w:r>
          </w:p>
        </w:tc>
        <w:tc>
          <w:tcPr>
            <w:tcW w:w="808" w:type="pct"/>
            <w:noWrap/>
          </w:tcPr>
          <w:p w14:paraId="64063713" w14:textId="72CECF6F" w:rsidR="00F400A5" w:rsidRPr="00F400A5" w:rsidRDefault="00F400A5" w:rsidP="00F400A5">
            <w:pPr>
              <w:pStyle w:val="103"/>
            </w:pPr>
            <w:r w:rsidRPr="00F400A5">
              <w:t>3,3</w:t>
            </w:r>
          </w:p>
        </w:tc>
      </w:tr>
      <w:tr w:rsidR="00F400A5" w:rsidRPr="002772E2" w14:paraId="31490695" w14:textId="77777777" w:rsidTr="00683443">
        <w:trPr>
          <w:trHeight w:val="300"/>
        </w:trPr>
        <w:tc>
          <w:tcPr>
            <w:tcW w:w="2574" w:type="pct"/>
            <w:noWrap/>
            <w:hideMark/>
          </w:tcPr>
          <w:p w14:paraId="6D046F3C" w14:textId="77777777" w:rsidR="00F400A5" w:rsidRPr="00F400A5" w:rsidRDefault="00F400A5" w:rsidP="00F400A5">
            <w:pPr>
              <w:pStyle w:val="103"/>
            </w:pPr>
            <w:r w:rsidRPr="00F400A5">
              <w:t>Амортизация ОС</w:t>
            </w:r>
          </w:p>
        </w:tc>
        <w:tc>
          <w:tcPr>
            <w:tcW w:w="809" w:type="pct"/>
            <w:noWrap/>
          </w:tcPr>
          <w:p w14:paraId="5E2C3DD1" w14:textId="02F8D861" w:rsidR="00F400A5" w:rsidRPr="00F400A5" w:rsidRDefault="00F400A5" w:rsidP="00F400A5">
            <w:pPr>
              <w:pStyle w:val="103"/>
            </w:pPr>
            <w:r w:rsidRPr="00F400A5">
              <w:t>1,8</w:t>
            </w:r>
          </w:p>
        </w:tc>
        <w:tc>
          <w:tcPr>
            <w:tcW w:w="809" w:type="pct"/>
            <w:noWrap/>
          </w:tcPr>
          <w:p w14:paraId="624C5FDA" w14:textId="1F91A8E1" w:rsidR="00F400A5" w:rsidRPr="00F400A5" w:rsidRDefault="00F400A5" w:rsidP="00F400A5">
            <w:pPr>
              <w:pStyle w:val="103"/>
            </w:pPr>
            <w:r w:rsidRPr="00F400A5">
              <w:t>0,0</w:t>
            </w:r>
          </w:p>
        </w:tc>
        <w:tc>
          <w:tcPr>
            <w:tcW w:w="808" w:type="pct"/>
            <w:noWrap/>
          </w:tcPr>
          <w:p w14:paraId="270621BD" w14:textId="32087697" w:rsidR="00F400A5" w:rsidRPr="00F400A5" w:rsidRDefault="00F400A5" w:rsidP="00F400A5">
            <w:pPr>
              <w:pStyle w:val="103"/>
            </w:pPr>
            <w:r w:rsidRPr="00F400A5">
              <w:t>1,8</w:t>
            </w:r>
          </w:p>
        </w:tc>
      </w:tr>
      <w:tr w:rsidR="00F400A5" w:rsidRPr="002772E2" w14:paraId="236B961B" w14:textId="77777777" w:rsidTr="00683443">
        <w:trPr>
          <w:trHeight w:val="300"/>
        </w:trPr>
        <w:tc>
          <w:tcPr>
            <w:tcW w:w="2574" w:type="pct"/>
            <w:noWrap/>
          </w:tcPr>
          <w:p w14:paraId="598E6170" w14:textId="77777777" w:rsidR="00F400A5" w:rsidRPr="00F400A5" w:rsidRDefault="00F400A5" w:rsidP="00F400A5">
            <w:pPr>
              <w:pStyle w:val="103"/>
            </w:pPr>
            <w:r w:rsidRPr="00F400A5">
              <w:t>Общехозяйственные расходы</w:t>
            </w:r>
          </w:p>
        </w:tc>
        <w:tc>
          <w:tcPr>
            <w:tcW w:w="809" w:type="pct"/>
            <w:noWrap/>
          </w:tcPr>
          <w:p w14:paraId="463CE153" w14:textId="09BA47D7" w:rsidR="00F400A5" w:rsidRPr="00F400A5" w:rsidRDefault="00F400A5" w:rsidP="00F400A5">
            <w:pPr>
              <w:pStyle w:val="103"/>
            </w:pPr>
            <w:r w:rsidRPr="00F400A5">
              <w:t>3,6</w:t>
            </w:r>
          </w:p>
        </w:tc>
        <w:tc>
          <w:tcPr>
            <w:tcW w:w="809" w:type="pct"/>
            <w:noWrap/>
          </w:tcPr>
          <w:p w14:paraId="289D0C9D" w14:textId="4A62B36F" w:rsidR="00F400A5" w:rsidRPr="00F400A5" w:rsidRDefault="00F400A5" w:rsidP="00F400A5">
            <w:pPr>
              <w:pStyle w:val="103"/>
            </w:pPr>
            <w:r w:rsidRPr="00F400A5">
              <w:t>0,7</w:t>
            </w:r>
          </w:p>
        </w:tc>
        <w:tc>
          <w:tcPr>
            <w:tcW w:w="808" w:type="pct"/>
            <w:noWrap/>
          </w:tcPr>
          <w:p w14:paraId="2BF9A63F" w14:textId="478A893B" w:rsidR="00F400A5" w:rsidRPr="00F400A5" w:rsidRDefault="00F400A5" w:rsidP="00F400A5">
            <w:pPr>
              <w:pStyle w:val="103"/>
            </w:pPr>
            <w:r w:rsidRPr="00F400A5">
              <w:t>4,3</w:t>
            </w:r>
          </w:p>
        </w:tc>
      </w:tr>
      <w:tr w:rsidR="00F400A5" w:rsidRPr="002772E2" w14:paraId="2B1E9F42" w14:textId="77777777" w:rsidTr="00683443">
        <w:trPr>
          <w:trHeight w:val="300"/>
        </w:trPr>
        <w:tc>
          <w:tcPr>
            <w:tcW w:w="2574" w:type="pct"/>
            <w:noWrap/>
            <w:hideMark/>
          </w:tcPr>
          <w:p w14:paraId="716A4DC4" w14:textId="77777777" w:rsidR="00F400A5" w:rsidRPr="00F400A5" w:rsidRDefault="00F400A5" w:rsidP="00F400A5">
            <w:pPr>
              <w:pStyle w:val="103"/>
            </w:pPr>
            <w:r w:rsidRPr="00F400A5">
              <w:t>Расходы на ремонт ОС</w:t>
            </w:r>
          </w:p>
        </w:tc>
        <w:tc>
          <w:tcPr>
            <w:tcW w:w="809" w:type="pct"/>
            <w:noWrap/>
          </w:tcPr>
          <w:p w14:paraId="16364EBE" w14:textId="28BF8975" w:rsidR="00F400A5" w:rsidRPr="00F400A5" w:rsidRDefault="00F400A5" w:rsidP="00F400A5">
            <w:pPr>
              <w:pStyle w:val="103"/>
            </w:pPr>
            <w:r w:rsidRPr="00F400A5">
              <w:t>52,7</w:t>
            </w:r>
          </w:p>
        </w:tc>
        <w:tc>
          <w:tcPr>
            <w:tcW w:w="809" w:type="pct"/>
            <w:noWrap/>
          </w:tcPr>
          <w:p w14:paraId="3C779049" w14:textId="57090BFE" w:rsidR="00F400A5" w:rsidRPr="00F400A5" w:rsidRDefault="00F400A5" w:rsidP="00F400A5">
            <w:pPr>
              <w:pStyle w:val="103"/>
            </w:pPr>
            <w:r w:rsidRPr="00F400A5">
              <w:t>20,0</w:t>
            </w:r>
          </w:p>
        </w:tc>
        <w:tc>
          <w:tcPr>
            <w:tcW w:w="808" w:type="pct"/>
            <w:noWrap/>
          </w:tcPr>
          <w:p w14:paraId="51E72260" w14:textId="111DFBD9" w:rsidR="00F400A5" w:rsidRPr="00F400A5" w:rsidRDefault="00F400A5" w:rsidP="00F400A5">
            <w:pPr>
              <w:pStyle w:val="103"/>
            </w:pPr>
            <w:r w:rsidRPr="00F400A5">
              <w:t>72,7</w:t>
            </w:r>
          </w:p>
        </w:tc>
      </w:tr>
      <w:tr w:rsidR="00F400A5" w:rsidRPr="002772E2" w14:paraId="6447ABC1" w14:textId="77777777" w:rsidTr="00683443">
        <w:trPr>
          <w:trHeight w:val="300"/>
        </w:trPr>
        <w:tc>
          <w:tcPr>
            <w:tcW w:w="2574" w:type="pct"/>
            <w:noWrap/>
          </w:tcPr>
          <w:p w14:paraId="50D06D69" w14:textId="77777777" w:rsidR="00F400A5" w:rsidRPr="00F400A5" w:rsidRDefault="00F400A5" w:rsidP="00F400A5">
            <w:pPr>
              <w:pStyle w:val="103"/>
            </w:pPr>
            <w:r w:rsidRPr="00F400A5">
              <w:t>Цеховые расходы</w:t>
            </w:r>
          </w:p>
        </w:tc>
        <w:tc>
          <w:tcPr>
            <w:tcW w:w="809" w:type="pct"/>
            <w:noWrap/>
          </w:tcPr>
          <w:p w14:paraId="67022517" w14:textId="46536EE0" w:rsidR="00F400A5" w:rsidRPr="00F400A5" w:rsidRDefault="00F400A5" w:rsidP="00F400A5">
            <w:pPr>
              <w:pStyle w:val="103"/>
            </w:pPr>
            <w:r w:rsidRPr="00F400A5">
              <w:t>31,1</w:t>
            </w:r>
          </w:p>
        </w:tc>
        <w:tc>
          <w:tcPr>
            <w:tcW w:w="809" w:type="pct"/>
            <w:noWrap/>
          </w:tcPr>
          <w:p w14:paraId="5855DC4A" w14:textId="09D16650" w:rsidR="00F400A5" w:rsidRPr="00F400A5" w:rsidRDefault="00F400A5" w:rsidP="00F400A5">
            <w:pPr>
              <w:pStyle w:val="103"/>
            </w:pPr>
            <w:r w:rsidRPr="00F400A5">
              <w:t>24,4</w:t>
            </w:r>
          </w:p>
        </w:tc>
        <w:tc>
          <w:tcPr>
            <w:tcW w:w="808" w:type="pct"/>
            <w:noWrap/>
          </w:tcPr>
          <w:p w14:paraId="70F0E32A" w14:textId="414EC3DC" w:rsidR="00F400A5" w:rsidRPr="00F400A5" w:rsidRDefault="00F400A5" w:rsidP="00F400A5">
            <w:pPr>
              <w:pStyle w:val="103"/>
            </w:pPr>
            <w:r w:rsidRPr="00F400A5">
              <w:t>55,5</w:t>
            </w:r>
          </w:p>
        </w:tc>
      </w:tr>
      <w:tr w:rsidR="00F400A5" w:rsidRPr="002772E2" w14:paraId="57C75377" w14:textId="77777777" w:rsidTr="00683443">
        <w:trPr>
          <w:trHeight w:val="300"/>
        </w:trPr>
        <w:tc>
          <w:tcPr>
            <w:tcW w:w="2574" w:type="pct"/>
            <w:noWrap/>
            <w:hideMark/>
          </w:tcPr>
          <w:p w14:paraId="2C9501BA" w14:textId="77777777" w:rsidR="00F400A5" w:rsidRPr="00F400A5" w:rsidRDefault="00F400A5" w:rsidP="00F400A5">
            <w:pPr>
              <w:pStyle w:val="103"/>
            </w:pPr>
            <w:r w:rsidRPr="00F400A5">
              <w:t>Аренда теплосети</w:t>
            </w:r>
          </w:p>
        </w:tc>
        <w:tc>
          <w:tcPr>
            <w:tcW w:w="809" w:type="pct"/>
            <w:noWrap/>
          </w:tcPr>
          <w:p w14:paraId="6B7004A6" w14:textId="05BC9CA0" w:rsidR="00F400A5" w:rsidRPr="00F400A5" w:rsidRDefault="00F400A5" w:rsidP="00F400A5">
            <w:pPr>
              <w:pStyle w:val="103"/>
            </w:pPr>
            <w:r w:rsidRPr="00F400A5">
              <w:t>41,3</w:t>
            </w:r>
          </w:p>
        </w:tc>
        <w:tc>
          <w:tcPr>
            <w:tcW w:w="809" w:type="pct"/>
            <w:noWrap/>
          </w:tcPr>
          <w:p w14:paraId="436F4A77" w14:textId="2FD16777" w:rsidR="00F400A5" w:rsidRPr="00F400A5" w:rsidRDefault="00F400A5" w:rsidP="00F400A5">
            <w:pPr>
              <w:pStyle w:val="103"/>
            </w:pPr>
            <w:r w:rsidRPr="00F400A5">
              <w:t>63,4</w:t>
            </w:r>
          </w:p>
        </w:tc>
        <w:tc>
          <w:tcPr>
            <w:tcW w:w="808" w:type="pct"/>
            <w:noWrap/>
          </w:tcPr>
          <w:p w14:paraId="1F88A24E" w14:textId="0F7B02B2" w:rsidR="00F400A5" w:rsidRPr="00F400A5" w:rsidRDefault="00F400A5" w:rsidP="00F400A5">
            <w:pPr>
              <w:pStyle w:val="103"/>
            </w:pPr>
            <w:r w:rsidRPr="00F400A5">
              <w:t>104,7</w:t>
            </w:r>
          </w:p>
        </w:tc>
      </w:tr>
    </w:tbl>
    <w:p w14:paraId="14D9E0DD" w14:textId="77777777" w:rsidR="002772E2" w:rsidRPr="002772E2" w:rsidRDefault="002772E2" w:rsidP="002772E2">
      <w:pPr>
        <w:pStyle w:val="a1"/>
      </w:pPr>
    </w:p>
    <w:p w14:paraId="05942F98" w14:textId="1E23BAD8" w:rsidR="002772E2" w:rsidRPr="002772E2" w:rsidRDefault="002772E2" w:rsidP="002772E2">
      <w:pPr>
        <w:pStyle w:val="a1"/>
      </w:pPr>
      <w:r w:rsidRPr="002772E2">
        <w:t xml:space="preserve">Согласно отчетам о финансовых результатах, МУП ТГП ТР «Тихорецктепло» в 2017 г. показало убыток в размере </w:t>
      </w:r>
      <w:r w:rsidR="00BE4BAC">
        <w:t>7</w:t>
      </w:r>
      <w:r w:rsidRPr="002772E2">
        <w:t xml:space="preserve"> </w:t>
      </w:r>
      <w:r w:rsidR="00BE4BAC">
        <w:t>307</w:t>
      </w:r>
      <w:r w:rsidRPr="002772E2">
        <w:t>,</w:t>
      </w:r>
      <w:r w:rsidR="00BE4BAC">
        <w:t>86</w:t>
      </w:r>
      <w:r w:rsidRPr="002772E2">
        <w:t xml:space="preserve"> тыс. руб. (таблица </w:t>
      </w:r>
      <w:r w:rsidRPr="002772E2">
        <w:fldChar w:fldCharType="begin"/>
      </w:r>
      <w:r w:rsidRPr="002772E2">
        <w:instrText xml:space="preserve"> REF _Ref525653579 \h </w:instrText>
      </w:r>
      <w:r w:rsidRPr="002772E2">
        <w:fldChar w:fldCharType="separate"/>
      </w:r>
      <w:r w:rsidR="00D01E94">
        <w:rPr>
          <w:noProof/>
        </w:rPr>
        <w:t>33</w:t>
      </w:r>
      <w:r w:rsidRPr="002772E2">
        <w:fldChar w:fldCharType="end"/>
      </w:r>
      <w:r w:rsidRPr="002772E2">
        <w:t>). Основная причина убытка по регулируемой деятельности – низкий уровень утверждаемого тарифа на тепловую энергию.</w:t>
      </w:r>
    </w:p>
    <w:p w14:paraId="20F27B44" w14:textId="77777777" w:rsidR="002772E2" w:rsidRPr="002772E2" w:rsidRDefault="002772E2" w:rsidP="002772E2">
      <w:pPr>
        <w:pStyle w:val="a1"/>
      </w:pPr>
    </w:p>
    <w:p w14:paraId="116F9727" w14:textId="77777777" w:rsidR="002772E2" w:rsidRPr="002772E2" w:rsidRDefault="002772E2" w:rsidP="002772E2">
      <w:pPr>
        <w:pStyle w:val="af8"/>
      </w:pPr>
      <w:bookmarkStart w:id="63" w:name="_Ref514319555"/>
      <w:r w:rsidRPr="002772E2">
        <w:t xml:space="preserve">Таблица </w:t>
      </w:r>
      <w:fldSimple w:instr=" SEQ Таблица \* ARABIC ">
        <w:bookmarkStart w:id="64" w:name="_Ref525653579"/>
        <w:r w:rsidR="00D01E94">
          <w:rPr>
            <w:noProof/>
          </w:rPr>
          <w:t>33</w:t>
        </w:r>
        <w:bookmarkEnd w:id="64"/>
      </w:fldSimple>
      <w:bookmarkEnd w:id="63"/>
      <w:r w:rsidRPr="002772E2">
        <w:t xml:space="preserve"> - Отчет о финансовых результатах МУП ТГП ТР «Тихорецктепло», </w:t>
      </w:r>
      <w:r w:rsidRPr="002772E2">
        <w:br/>
        <w:t>тыс. рублей</w:t>
      </w:r>
    </w:p>
    <w:tbl>
      <w:tblPr>
        <w:tblStyle w:val="af0"/>
        <w:tblW w:w="5000" w:type="pct"/>
        <w:tblLook w:val="04A0" w:firstRow="1" w:lastRow="0" w:firstColumn="1" w:lastColumn="0" w:noHBand="0" w:noVBand="1"/>
      </w:tblPr>
      <w:tblGrid>
        <w:gridCol w:w="5178"/>
        <w:gridCol w:w="1389"/>
        <w:gridCol w:w="1389"/>
        <w:gridCol w:w="1389"/>
      </w:tblGrid>
      <w:tr w:rsidR="002772E2" w:rsidRPr="002772E2" w14:paraId="27EA64AA" w14:textId="77777777" w:rsidTr="00683443">
        <w:trPr>
          <w:trHeight w:val="300"/>
        </w:trPr>
        <w:tc>
          <w:tcPr>
            <w:tcW w:w="2770" w:type="pct"/>
            <w:noWrap/>
            <w:hideMark/>
          </w:tcPr>
          <w:p w14:paraId="01067688" w14:textId="77777777" w:rsidR="002772E2" w:rsidRPr="002772E2" w:rsidRDefault="002772E2" w:rsidP="002772E2">
            <w:pPr>
              <w:pStyle w:val="103"/>
            </w:pPr>
            <w:r w:rsidRPr="002772E2">
              <w:t>Наименование показателя</w:t>
            </w:r>
          </w:p>
        </w:tc>
        <w:tc>
          <w:tcPr>
            <w:tcW w:w="743" w:type="pct"/>
            <w:hideMark/>
          </w:tcPr>
          <w:p w14:paraId="6FFDFE32" w14:textId="77777777" w:rsidR="002772E2" w:rsidRPr="002772E2" w:rsidRDefault="002772E2" w:rsidP="002772E2">
            <w:pPr>
              <w:pStyle w:val="103"/>
            </w:pPr>
            <w:r w:rsidRPr="002772E2">
              <w:t>2015 г.</w:t>
            </w:r>
          </w:p>
        </w:tc>
        <w:tc>
          <w:tcPr>
            <w:tcW w:w="743" w:type="pct"/>
            <w:hideMark/>
          </w:tcPr>
          <w:p w14:paraId="7E0DA63E" w14:textId="77777777" w:rsidR="002772E2" w:rsidRPr="002772E2" w:rsidRDefault="002772E2" w:rsidP="002772E2">
            <w:pPr>
              <w:pStyle w:val="103"/>
            </w:pPr>
            <w:r w:rsidRPr="002772E2">
              <w:t>2016 г.</w:t>
            </w:r>
          </w:p>
        </w:tc>
        <w:tc>
          <w:tcPr>
            <w:tcW w:w="743" w:type="pct"/>
            <w:hideMark/>
          </w:tcPr>
          <w:p w14:paraId="6CAF9B6C" w14:textId="77777777" w:rsidR="002772E2" w:rsidRPr="002772E2" w:rsidRDefault="002772E2" w:rsidP="002772E2">
            <w:pPr>
              <w:pStyle w:val="103"/>
            </w:pPr>
            <w:r w:rsidRPr="002772E2">
              <w:t>2017 г.</w:t>
            </w:r>
          </w:p>
        </w:tc>
      </w:tr>
      <w:tr w:rsidR="004C6EFF" w:rsidRPr="002772E2" w14:paraId="23A4323F" w14:textId="77777777" w:rsidTr="00683443">
        <w:trPr>
          <w:trHeight w:val="300"/>
        </w:trPr>
        <w:tc>
          <w:tcPr>
            <w:tcW w:w="2770" w:type="pct"/>
            <w:noWrap/>
            <w:hideMark/>
          </w:tcPr>
          <w:p w14:paraId="66248CEC" w14:textId="77777777" w:rsidR="004C6EFF" w:rsidRPr="004C6EFF" w:rsidRDefault="004C6EFF" w:rsidP="004C6EFF">
            <w:pPr>
              <w:pStyle w:val="103"/>
            </w:pPr>
            <w:r w:rsidRPr="004C6EFF">
              <w:t>Выручка:</w:t>
            </w:r>
          </w:p>
        </w:tc>
        <w:tc>
          <w:tcPr>
            <w:tcW w:w="743" w:type="pct"/>
            <w:hideMark/>
          </w:tcPr>
          <w:p w14:paraId="233F184C" w14:textId="77777777" w:rsidR="004C6EFF" w:rsidRPr="004C6EFF" w:rsidRDefault="004C6EFF" w:rsidP="004C6EFF">
            <w:pPr>
              <w:pStyle w:val="103"/>
            </w:pPr>
            <w:r w:rsidRPr="004C6EFF">
              <w:t>205 684,04</w:t>
            </w:r>
          </w:p>
        </w:tc>
        <w:tc>
          <w:tcPr>
            <w:tcW w:w="743" w:type="pct"/>
            <w:hideMark/>
          </w:tcPr>
          <w:p w14:paraId="4693D7ED" w14:textId="77777777" w:rsidR="004C6EFF" w:rsidRPr="004C6EFF" w:rsidRDefault="004C6EFF" w:rsidP="004C6EFF">
            <w:pPr>
              <w:pStyle w:val="103"/>
            </w:pPr>
            <w:r w:rsidRPr="004C6EFF">
              <w:t>253 601,92</w:t>
            </w:r>
          </w:p>
        </w:tc>
        <w:tc>
          <w:tcPr>
            <w:tcW w:w="743" w:type="pct"/>
            <w:hideMark/>
          </w:tcPr>
          <w:p w14:paraId="30CF8168" w14:textId="156479EC" w:rsidR="004C6EFF" w:rsidRPr="004C6EFF" w:rsidRDefault="004C6EFF" w:rsidP="004C6EFF">
            <w:pPr>
              <w:pStyle w:val="103"/>
            </w:pPr>
            <w:r w:rsidRPr="004C6EFF">
              <w:t>276 592,21</w:t>
            </w:r>
          </w:p>
        </w:tc>
      </w:tr>
      <w:tr w:rsidR="004C6EFF" w:rsidRPr="002772E2" w14:paraId="59781307" w14:textId="77777777" w:rsidTr="00683443">
        <w:trPr>
          <w:trHeight w:val="300"/>
        </w:trPr>
        <w:tc>
          <w:tcPr>
            <w:tcW w:w="2770" w:type="pct"/>
            <w:noWrap/>
            <w:hideMark/>
          </w:tcPr>
          <w:p w14:paraId="6D286EF4" w14:textId="77777777" w:rsidR="004C6EFF" w:rsidRPr="004C6EFF" w:rsidRDefault="004C6EFF" w:rsidP="004C6EFF">
            <w:pPr>
              <w:pStyle w:val="103"/>
            </w:pPr>
            <w:r w:rsidRPr="004C6EFF">
              <w:t>Себестоимость продаж:</w:t>
            </w:r>
          </w:p>
        </w:tc>
        <w:tc>
          <w:tcPr>
            <w:tcW w:w="743" w:type="pct"/>
            <w:hideMark/>
          </w:tcPr>
          <w:p w14:paraId="43357F33" w14:textId="77777777" w:rsidR="004C6EFF" w:rsidRPr="004C6EFF" w:rsidRDefault="004C6EFF" w:rsidP="004C6EFF">
            <w:pPr>
              <w:pStyle w:val="103"/>
            </w:pPr>
            <w:r w:rsidRPr="004C6EFF">
              <w:t>-236 790,00</w:t>
            </w:r>
          </w:p>
        </w:tc>
        <w:tc>
          <w:tcPr>
            <w:tcW w:w="743" w:type="pct"/>
            <w:hideMark/>
          </w:tcPr>
          <w:p w14:paraId="765DAB67" w14:textId="77777777" w:rsidR="004C6EFF" w:rsidRPr="004C6EFF" w:rsidRDefault="004C6EFF" w:rsidP="004C6EFF">
            <w:pPr>
              <w:pStyle w:val="103"/>
            </w:pPr>
            <w:r w:rsidRPr="004C6EFF">
              <w:t>-276 216,30</w:t>
            </w:r>
          </w:p>
        </w:tc>
        <w:tc>
          <w:tcPr>
            <w:tcW w:w="743" w:type="pct"/>
            <w:hideMark/>
          </w:tcPr>
          <w:p w14:paraId="0285937F" w14:textId="5FE424CB" w:rsidR="004C6EFF" w:rsidRPr="004C6EFF" w:rsidRDefault="004C6EFF" w:rsidP="004C6EFF">
            <w:pPr>
              <w:pStyle w:val="103"/>
            </w:pPr>
            <w:r w:rsidRPr="004C6EFF">
              <w:t>-283 900,07</w:t>
            </w:r>
          </w:p>
        </w:tc>
      </w:tr>
      <w:tr w:rsidR="004C6EFF" w:rsidRPr="002772E2" w14:paraId="70231E0F" w14:textId="77777777" w:rsidTr="00683443">
        <w:trPr>
          <w:trHeight w:val="300"/>
        </w:trPr>
        <w:tc>
          <w:tcPr>
            <w:tcW w:w="2770" w:type="pct"/>
            <w:noWrap/>
            <w:hideMark/>
          </w:tcPr>
          <w:p w14:paraId="6E7ECD9B" w14:textId="77777777" w:rsidR="004C6EFF" w:rsidRPr="004C6EFF" w:rsidRDefault="004C6EFF" w:rsidP="004C6EFF">
            <w:pPr>
              <w:pStyle w:val="103"/>
            </w:pPr>
            <w:r w:rsidRPr="004C6EFF">
              <w:t>Валовая прибыль (убыток)</w:t>
            </w:r>
          </w:p>
        </w:tc>
        <w:tc>
          <w:tcPr>
            <w:tcW w:w="743" w:type="pct"/>
            <w:hideMark/>
          </w:tcPr>
          <w:p w14:paraId="11A2B0E4" w14:textId="77777777" w:rsidR="004C6EFF" w:rsidRPr="004C6EFF" w:rsidRDefault="004C6EFF" w:rsidP="004C6EFF">
            <w:pPr>
              <w:pStyle w:val="103"/>
            </w:pPr>
            <w:r w:rsidRPr="004C6EFF">
              <w:t>-31 105,96</w:t>
            </w:r>
          </w:p>
        </w:tc>
        <w:tc>
          <w:tcPr>
            <w:tcW w:w="743" w:type="pct"/>
            <w:hideMark/>
          </w:tcPr>
          <w:p w14:paraId="2968DECA" w14:textId="77777777" w:rsidR="004C6EFF" w:rsidRPr="004C6EFF" w:rsidRDefault="004C6EFF" w:rsidP="004C6EFF">
            <w:pPr>
              <w:pStyle w:val="103"/>
            </w:pPr>
            <w:r w:rsidRPr="004C6EFF">
              <w:t>-22 614,38</w:t>
            </w:r>
          </w:p>
        </w:tc>
        <w:tc>
          <w:tcPr>
            <w:tcW w:w="743" w:type="pct"/>
            <w:hideMark/>
          </w:tcPr>
          <w:p w14:paraId="3737BB8F" w14:textId="7E6857A6" w:rsidR="004C6EFF" w:rsidRPr="004C6EFF" w:rsidRDefault="004C6EFF" w:rsidP="004C6EFF">
            <w:pPr>
              <w:pStyle w:val="103"/>
            </w:pPr>
            <w:r w:rsidRPr="004C6EFF">
              <w:t>-7 307,86</w:t>
            </w:r>
          </w:p>
        </w:tc>
      </w:tr>
      <w:tr w:rsidR="004C6EFF" w:rsidRPr="002772E2" w14:paraId="3DABC6E3" w14:textId="77777777" w:rsidTr="00683443">
        <w:trPr>
          <w:trHeight w:val="300"/>
        </w:trPr>
        <w:tc>
          <w:tcPr>
            <w:tcW w:w="2770" w:type="pct"/>
            <w:noWrap/>
            <w:hideMark/>
          </w:tcPr>
          <w:p w14:paraId="0E451FBC" w14:textId="77777777" w:rsidR="004C6EFF" w:rsidRPr="004C6EFF" w:rsidRDefault="004C6EFF" w:rsidP="004C6EFF">
            <w:pPr>
              <w:pStyle w:val="103"/>
            </w:pPr>
            <w:r w:rsidRPr="004C6EFF">
              <w:t>Коммерческие расходы</w:t>
            </w:r>
          </w:p>
        </w:tc>
        <w:tc>
          <w:tcPr>
            <w:tcW w:w="743" w:type="pct"/>
            <w:hideMark/>
          </w:tcPr>
          <w:p w14:paraId="0CDF338F" w14:textId="77777777" w:rsidR="004C6EFF" w:rsidRPr="004C6EFF" w:rsidRDefault="004C6EFF" w:rsidP="004C6EFF">
            <w:pPr>
              <w:pStyle w:val="103"/>
            </w:pPr>
            <w:r w:rsidRPr="004C6EFF">
              <w:t>0</w:t>
            </w:r>
          </w:p>
        </w:tc>
        <w:tc>
          <w:tcPr>
            <w:tcW w:w="743" w:type="pct"/>
            <w:hideMark/>
          </w:tcPr>
          <w:p w14:paraId="69C9BAA1" w14:textId="77777777" w:rsidR="004C6EFF" w:rsidRPr="004C6EFF" w:rsidRDefault="004C6EFF" w:rsidP="004C6EFF">
            <w:pPr>
              <w:pStyle w:val="103"/>
            </w:pPr>
            <w:r w:rsidRPr="004C6EFF">
              <w:t>0</w:t>
            </w:r>
          </w:p>
        </w:tc>
        <w:tc>
          <w:tcPr>
            <w:tcW w:w="743" w:type="pct"/>
            <w:hideMark/>
          </w:tcPr>
          <w:p w14:paraId="7B09AFD7" w14:textId="4572BCC5" w:rsidR="004C6EFF" w:rsidRPr="004C6EFF" w:rsidRDefault="004C6EFF" w:rsidP="004C6EFF">
            <w:pPr>
              <w:pStyle w:val="103"/>
            </w:pPr>
            <w:r w:rsidRPr="004C6EFF">
              <w:t>0</w:t>
            </w:r>
          </w:p>
        </w:tc>
      </w:tr>
      <w:tr w:rsidR="004C6EFF" w:rsidRPr="002772E2" w14:paraId="31483DF6" w14:textId="77777777" w:rsidTr="00683443">
        <w:trPr>
          <w:trHeight w:val="300"/>
        </w:trPr>
        <w:tc>
          <w:tcPr>
            <w:tcW w:w="2770" w:type="pct"/>
            <w:noWrap/>
            <w:hideMark/>
          </w:tcPr>
          <w:p w14:paraId="01F9CF01" w14:textId="77777777" w:rsidR="004C6EFF" w:rsidRPr="004C6EFF" w:rsidRDefault="004C6EFF" w:rsidP="004C6EFF">
            <w:pPr>
              <w:pStyle w:val="103"/>
            </w:pPr>
            <w:r w:rsidRPr="004C6EFF">
              <w:t>Управленческие расходы</w:t>
            </w:r>
          </w:p>
        </w:tc>
        <w:tc>
          <w:tcPr>
            <w:tcW w:w="743" w:type="pct"/>
            <w:hideMark/>
          </w:tcPr>
          <w:p w14:paraId="6787195A" w14:textId="77777777" w:rsidR="004C6EFF" w:rsidRPr="004C6EFF" w:rsidRDefault="004C6EFF" w:rsidP="004C6EFF">
            <w:pPr>
              <w:pStyle w:val="103"/>
            </w:pPr>
            <w:r w:rsidRPr="004C6EFF">
              <w:t>0</w:t>
            </w:r>
          </w:p>
        </w:tc>
        <w:tc>
          <w:tcPr>
            <w:tcW w:w="743" w:type="pct"/>
            <w:hideMark/>
          </w:tcPr>
          <w:p w14:paraId="44E4702F" w14:textId="77777777" w:rsidR="004C6EFF" w:rsidRPr="004C6EFF" w:rsidRDefault="004C6EFF" w:rsidP="004C6EFF">
            <w:pPr>
              <w:pStyle w:val="103"/>
            </w:pPr>
            <w:r w:rsidRPr="004C6EFF">
              <w:t>0</w:t>
            </w:r>
          </w:p>
        </w:tc>
        <w:tc>
          <w:tcPr>
            <w:tcW w:w="743" w:type="pct"/>
            <w:hideMark/>
          </w:tcPr>
          <w:p w14:paraId="0AB0876E" w14:textId="40C7C59F" w:rsidR="004C6EFF" w:rsidRPr="004C6EFF" w:rsidRDefault="004C6EFF" w:rsidP="004C6EFF">
            <w:pPr>
              <w:pStyle w:val="103"/>
            </w:pPr>
            <w:r w:rsidRPr="004C6EFF">
              <w:t>0</w:t>
            </w:r>
          </w:p>
        </w:tc>
      </w:tr>
      <w:tr w:rsidR="004C6EFF" w:rsidRPr="002772E2" w14:paraId="7B0A974B" w14:textId="77777777" w:rsidTr="00683443">
        <w:trPr>
          <w:trHeight w:val="300"/>
        </w:trPr>
        <w:tc>
          <w:tcPr>
            <w:tcW w:w="2770" w:type="pct"/>
            <w:noWrap/>
            <w:hideMark/>
          </w:tcPr>
          <w:p w14:paraId="3B7DC648" w14:textId="77777777" w:rsidR="004C6EFF" w:rsidRPr="004C6EFF" w:rsidRDefault="004C6EFF" w:rsidP="004C6EFF">
            <w:pPr>
              <w:pStyle w:val="103"/>
            </w:pPr>
            <w:r w:rsidRPr="004C6EFF">
              <w:t>Прибыль (убыток) от продаж</w:t>
            </w:r>
          </w:p>
        </w:tc>
        <w:tc>
          <w:tcPr>
            <w:tcW w:w="743" w:type="pct"/>
            <w:hideMark/>
          </w:tcPr>
          <w:p w14:paraId="632C8FAC" w14:textId="77777777" w:rsidR="004C6EFF" w:rsidRPr="004C6EFF" w:rsidRDefault="004C6EFF" w:rsidP="004C6EFF">
            <w:pPr>
              <w:pStyle w:val="103"/>
            </w:pPr>
            <w:r w:rsidRPr="004C6EFF">
              <w:t>-31 105,96</w:t>
            </w:r>
          </w:p>
        </w:tc>
        <w:tc>
          <w:tcPr>
            <w:tcW w:w="743" w:type="pct"/>
            <w:hideMark/>
          </w:tcPr>
          <w:p w14:paraId="3F909951" w14:textId="77777777" w:rsidR="004C6EFF" w:rsidRPr="004C6EFF" w:rsidRDefault="004C6EFF" w:rsidP="004C6EFF">
            <w:pPr>
              <w:pStyle w:val="103"/>
            </w:pPr>
            <w:r w:rsidRPr="004C6EFF">
              <w:t>-22 614,38</w:t>
            </w:r>
          </w:p>
        </w:tc>
        <w:tc>
          <w:tcPr>
            <w:tcW w:w="743" w:type="pct"/>
            <w:hideMark/>
          </w:tcPr>
          <w:p w14:paraId="29569E7B" w14:textId="3CBA53C4" w:rsidR="004C6EFF" w:rsidRPr="004C6EFF" w:rsidRDefault="004C6EFF" w:rsidP="004C6EFF">
            <w:pPr>
              <w:pStyle w:val="103"/>
            </w:pPr>
            <w:r w:rsidRPr="004C6EFF">
              <w:t>-7 307,86</w:t>
            </w:r>
          </w:p>
        </w:tc>
      </w:tr>
      <w:tr w:rsidR="004C6EFF" w:rsidRPr="002772E2" w14:paraId="17A8EA11" w14:textId="77777777" w:rsidTr="00683443">
        <w:trPr>
          <w:trHeight w:val="300"/>
        </w:trPr>
        <w:tc>
          <w:tcPr>
            <w:tcW w:w="2770" w:type="pct"/>
            <w:noWrap/>
            <w:hideMark/>
          </w:tcPr>
          <w:p w14:paraId="605B0471" w14:textId="77777777" w:rsidR="004C6EFF" w:rsidRPr="004C6EFF" w:rsidRDefault="004C6EFF" w:rsidP="004C6EFF">
            <w:pPr>
              <w:pStyle w:val="103"/>
            </w:pPr>
            <w:r w:rsidRPr="004C6EFF">
              <w:t>Доходы от участия в других организациях</w:t>
            </w:r>
          </w:p>
        </w:tc>
        <w:tc>
          <w:tcPr>
            <w:tcW w:w="743" w:type="pct"/>
            <w:hideMark/>
          </w:tcPr>
          <w:p w14:paraId="1EC647FB" w14:textId="77777777" w:rsidR="004C6EFF" w:rsidRPr="004C6EFF" w:rsidRDefault="004C6EFF" w:rsidP="004C6EFF">
            <w:pPr>
              <w:pStyle w:val="103"/>
            </w:pPr>
            <w:r w:rsidRPr="004C6EFF">
              <w:t>0</w:t>
            </w:r>
          </w:p>
        </w:tc>
        <w:tc>
          <w:tcPr>
            <w:tcW w:w="743" w:type="pct"/>
            <w:hideMark/>
          </w:tcPr>
          <w:p w14:paraId="37C4355C" w14:textId="77777777" w:rsidR="004C6EFF" w:rsidRPr="004C6EFF" w:rsidRDefault="004C6EFF" w:rsidP="004C6EFF">
            <w:pPr>
              <w:pStyle w:val="103"/>
            </w:pPr>
            <w:r w:rsidRPr="004C6EFF">
              <w:t>0</w:t>
            </w:r>
          </w:p>
        </w:tc>
        <w:tc>
          <w:tcPr>
            <w:tcW w:w="743" w:type="pct"/>
            <w:hideMark/>
          </w:tcPr>
          <w:p w14:paraId="7D3FE7B4" w14:textId="670607D5" w:rsidR="004C6EFF" w:rsidRPr="004C6EFF" w:rsidRDefault="004C6EFF" w:rsidP="004C6EFF">
            <w:pPr>
              <w:pStyle w:val="103"/>
            </w:pPr>
            <w:r w:rsidRPr="004C6EFF">
              <w:t>0</w:t>
            </w:r>
          </w:p>
        </w:tc>
      </w:tr>
      <w:tr w:rsidR="004C6EFF" w:rsidRPr="002772E2" w14:paraId="691049E4" w14:textId="77777777" w:rsidTr="00683443">
        <w:trPr>
          <w:trHeight w:val="300"/>
        </w:trPr>
        <w:tc>
          <w:tcPr>
            <w:tcW w:w="2770" w:type="pct"/>
            <w:noWrap/>
            <w:hideMark/>
          </w:tcPr>
          <w:p w14:paraId="46284373" w14:textId="77777777" w:rsidR="004C6EFF" w:rsidRPr="004C6EFF" w:rsidRDefault="004C6EFF" w:rsidP="004C6EFF">
            <w:pPr>
              <w:pStyle w:val="103"/>
            </w:pPr>
            <w:r w:rsidRPr="004C6EFF">
              <w:t>Проценты к получению</w:t>
            </w:r>
          </w:p>
        </w:tc>
        <w:tc>
          <w:tcPr>
            <w:tcW w:w="743" w:type="pct"/>
            <w:hideMark/>
          </w:tcPr>
          <w:p w14:paraId="11B0723D" w14:textId="77777777" w:rsidR="004C6EFF" w:rsidRPr="004C6EFF" w:rsidRDefault="004C6EFF" w:rsidP="004C6EFF">
            <w:pPr>
              <w:pStyle w:val="103"/>
            </w:pPr>
            <w:r w:rsidRPr="004C6EFF">
              <w:t>0</w:t>
            </w:r>
          </w:p>
        </w:tc>
        <w:tc>
          <w:tcPr>
            <w:tcW w:w="743" w:type="pct"/>
            <w:hideMark/>
          </w:tcPr>
          <w:p w14:paraId="391B515F" w14:textId="77777777" w:rsidR="004C6EFF" w:rsidRPr="004C6EFF" w:rsidRDefault="004C6EFF" w:rsidP="004C6EFF">
            <w:pPr>
              <w:pStyle w:val="103"/>
            </w:pPr>
            <w:r w:rsidRPr="004C6EFF">
              <w:t>0</w:t>
            </w:r>
          </w:p>
        </w:tc>
        <w:tc>
          <w:tcPr>
            <w:tcW w:w="743" w:type="pct"/>
            <w:hideMark/>
          </w:tcPr>
          <w:p w14:paraId="680D80BA" w14:textId="31E18A78" w:rsidR="004C6EFF" w:rsidRPr="004C6EFF" w:rsidRDefault="004C6EFF" w:rsidP="004C6EFF">
            <w:pPr>
              <w:pStyle w:val="103"/>
            </w:pPr>
            <w:r w:rsidRPr="004C6EFF">
              <w:t>0</w:t>
            </w:r>
          </w:p>
        </w:tc>
      </w:tr>
      <w:tr w:rsidR="004C6EFF" w:rsidRPr="002772E2" w14:paraId="71C9B6A0" w14:textId="77777777" w:rsidTr="00683443">
        <w:trPr>
          <w:trHeight w:val="300"/>
        </w:trPr>
        <w:tc>
          <w:tcPr>
            <w:tcW w:w="2770" w:type="pct"/>
            <w:noWrap/>
            <w:hideMark/>
          </w:tcPr>
          <w:p w14:paraId="30EFA65E" w14:textId="77777777" w:rsidR="004C6EFF" w:rsidRPr="004C6EFF" w:rsidRDefault="004C6EFF" w:rsidP="004C6EFF">
            <w:pPr>
              <w:pStyle w:val="103"/>
            </w:pPr>
            <w:r w:rsidRPr="004C6EFF">
              <w:t>Проценты к уплате</w:t>
            </w:r>
          </w:p>
        </w:tc>
        <w:tc>
          <w:tcPr>
            <w:tcW w:w="743" w:type="pct"/>
            <w:hideMark/>
          </w:tcPr>
          <w:p w14:paraId="74CE2542" w14:textId="77777777" w:rsidR="004C6EFF" w:rsidRPr="004C6EFF" w:rsidRDefault="004C6EFF" w:rsidP="004C6EFF">
            <w:pPr>
              <w:pStyle w:val="103"/>
            </w:pPr>
            <w:r w:rsidRPr="004C6EFF">
              <w:t>0</w:t>
            </w:r>
          </w:p>
        </w:tc>
        <w:tc>
          <w:tcPr>
            <w:tcW w:w="743" w:type="pct"/>
            <w:hideMark/>
          </w:tcPr>
          <w:p w14:paraId="23784F43" w14:textId="77777777" w:rsidR="004C6EFF" w:rsidRPr="004C6EFF" w:rsidRDefault="004C6EFF" w:rsidP="004C6EFF">
            <w:pPr>
              <w:pStyle w:val="103"/>
            </w:pPr>
            <w:r w:rsidRPr="004C6EFF">
              <w:t>0</w:t>
            </w:r>
          </w:p>
        </w:tc>
        <w:tc>
          <w:tcPr>
            <w:tcW w:w="743" w:type="pct"/>
            <w:hideMark/>
          </w:tcPr>
          <w:p w14:paraId="59858199" w14:textId="2C8727C1" w:rsidR="004C6EFF" w:rsidRPr="004C6EFF" w:rsidRDefault="004C6EFF" w:rsidP="004C6EFF">
            <w:pPr>
              <w:pStyle w:val="103"/>
            </w:pPr>
            <w:r w:rsidRPr="004C6EFF">
              <w:t>0</w:t>
            </w:r>
          </w:p>
        </w:tc>
      </w:tr>
      <w:tr w:rsidR="004C6EFF" w:rsidRPr="002772E2" w14:paraId="338E5AEC" w14:textId="77777777" w:rsidTr="00683443">
        <w:trPr>
          <w:trHeight w:val="300"/>
        </w:trPr>
        <w:tc>
          <w:tcPr>
            <w:tcW w:w="2770" w:type="pct"/>
            <w:noWrap/>
            <w:hideMark/>
          </w:tcPr>
          <w:p w14:paraId="6270157A" w14:textId="77777777" w:rsidR="004C6EFF" w:rsidRPr="004C6EFF" w:rsidRDefault="004C6EFF" w:rsidP="004C6EFF">
            <w:pPr>
              <w:pStyle w:val="103"/>
            </w:pPr>
            <w:r w:rsidRPr="004C6EFF">
              <w:t>Прочие доходы</w:t>
            </w:r>
          </w:p>
        </w:tc>
        <w:tc>
          <w:tcPr>
            <w:tcW w:w="743" w:type="pct"/>
            <w:hideMark/>
          </w:tcPr>
          <w:p w14:paraId="00F4E52E" w14:textId="77777777" w:rsidR="004C6EFF" w:rsidRPr="004C6EFF" w:rsidRDefault="004C6EFF" w:rsidP="004C6EFF">
            <w:pPr>
              <w:pStyle w:val="103"/>
            </w:pPr>
            <w:r w:rsidRPr="004C6EFF">
              <w:t>0</w:t>
            </w:r>
          </w:p>
        </w:tc>
        <w:tc>
          <w:tcPr>
            <w:tcW w:w="743" w:type="pct"/>
            <w:hideMark/>
          </w:tcPr>
          <w:p w14:paraId="4E08D2DA" w14:textId="77777777" w:rsidR="004C6EFF" w:rsidRPr="004C6EFF" w:rsidRDefault="004C6EFF" w:rsidP="004C6EFF">
            <w:pPr>
              <w:pStyle w:val="103"/>
            </w:pPr>
            <w:r w:rsidRPr="004C6EFF">
              <w:t>0</w:t>
            </w:r>
          </w:p>
        </w:tc>
        <w:tc>
          <w:tcPr>
            <w:tcW w:w="743" w:type="pct"/>
            <w:hideMark/>
          </w:tcPr>
          <w:p w14:paraId="438DD76D" w14:textId="035C5421" w:rsidR="004C6EFF" w:rsidRPr="004C6EFF" w:rsidRDefault="004C6EFF" w:rsidP="004C6EFF">
            <w:pPr>
              <w:pStyle w:val="103"/>
            </w:pPr>
            <w:r w:rsidRPr="004C6EFF">
              <w:t>0</w:t>
            </w:r>
          </w:p>
        </w:tc>
      </w:tr>
      <w:tr w:rsidR="004C6EFF" w:rsidRPr="002772E2" w14:paraId="45090800" w14:textId="77777777" w:rsidTr="00683443">
        <w:trPr>
          <w:trHeight w:val="300"/>
        </w:trPr>
        <w:tc>
          <w:tcPr>
            <w:tcW w:w="2770" w:type="pct"/>
            <w:noWrap/>
            <w:hideMark/>
          </w:tcPr>
          <w:p w14:paraId="7742DFE8" w14:textId="77777777" w:rsidR="004C6EFF" w:rsidRPr="004C6EFF" w:rsidRDefault="004C6EFF" w:rsidP="004C6EFF">
            <w:pPr>
              <w:pStyle w:val="103"/>
            </w:pPr>
            <w:r w:rsidRPr="004C6EFF">
              <w:t>Прочие расходы</w:t>
            </w:r>
          </w:p>
        </w:tc>
        <w:tc>
          <w:tcPr>
            <w:tcW w:w="743" w:type="pct"/>
            <w:hideMark/>
          </w:tcPr>
          <w:p w14:paraId="5B94AEC2" w14:textId="77777777" w:rsidR="004C6EFF" w:rsidRPr="004C6EFF" w:rsidRDefault="004C6EFF" w:rsidP="004C6EFF">
            <w:pPr>
              <w:pStyle w:val="103"/>
            </w:pPr>
            <w:r w:rsidRPr="004C6EFF">
              <w:t>0,00</w:t>
            </w:r>
          </w:p>
        </w:tc>
        <w:tc>
          <w:tcPr>
            <w:tcW w:w="743" w:type="pct"/>
            <w:hideMark/>
          </w:tcPr>
          <w:p w14:paraId="72011C78" w14:textId="77777777" w:rsidR="004C6EFF" w:rsidRPr="004C6EFF" w:rsidRDefault="004C6EFF" w:rsidP="004C6EFF">
            <w:pPr>
              <w:pStyle w:val="103"/>
            </w:pPr>
            <w:r w:rsidRPr="004C6EFF">
              <w:t>0,00</w:t>
            </w:r>
          </w:p>
        </w:tc>
        <w:tc>
          <w:tcPr>
            <w:tcW w:w="743" w:type="pct"/>
            <w:hideMark/>
          </w:tcPr>
          <w:p w14:paraId="2FAE1930" w14:textId="059C2D88" w:rsidR="004C6EFF" w:rsidRPr="004C6EFF" w:rsidRDefault="004C6EFF" w:rsidP="004C6EFF">
            <w:pPr>
              <w:pStyle w:val="103"/>
            </w:pPr>
            <w:r w:rsidRPr="004C6EFF">
              <w:t>0,00</w:t>
            </w:r>
          </w:p>
        </w:tc>
      </w:tr>
      <w:tr w:rsidR="004C6EFF" w:rsidRPr="002772E2" w14:paraId="50584D0C" w14:textId="77777777" w:rsidTr="00683443">
        <w:trPr>
          <w:trHeight w:val="300"/>
        </w:trPr>
        <w:tc>
          <w:tcPr>
            <w:tcW w:w="2770" w:type="pct"/>
            <w:noWrap/>
            <w:hideMark/>
          </w:tcPr>
          <w:p w14:paraId="0684BF5F" w14:textId="77777777" w:rsidR="004C6EFF" w:rsidRPr="004C6EFF" w:rsidRDefault="004C6EFF" w:rsidP="004C6EFF">
            <w:pPr>
              <w:pStyle w:val="103"/>
            </w:pPr>
            <w:r w:rsidRPr="004C6EFF">
              <w:t>Прибыль (убыток) до налогообложения</w:t>
            </w:r>
          </w:p>
        </w:tc>
        <w:tc>
          <w:tcPr>
            <w:tcW w:w="743" w:type="pct"/>
            <w:hideMark/>
          </w:tcPr>
          <w:p w14:paraId="2DAE4B0C" w14:textId="77777777" w:rsidR="004C6EFF" w:rsidRPr="004C6EFF" w:rsidRDefault="004C6EFF" w:rsidP="004C6EFF">
            <w:pPr>
              <w:pStyle w:val="103"/>
            </w:pPr>
            <w:r w:rsidRPr="004C6EFF">
              <w:t>-31 105,96</w:t>
            </w:r>
          </w:p>
        </w:tc>
        <w:tc>
          <w:tcPr>
            <w:tcW w:w="743" w:type="pct"/>
            <w:hideMark/>
          </w:tcPr>
          <w:p w14:paraId="1281D34B" w14:textId="77777777" w:rsidR="004C6EFF" w:rsidRPr="004C6EFF" w:rsidRDefault="004C6EFF" w:rsidP="004C6EFF">
            <w:pPr>
              <w:pStyle w:val="103"/>
            </w:pPr>
            <w:r w:rsidRPr="004C6EFF">
              <w:t>-22 614,38</w:t>
            </w:r>
          </w:p>
        </w:tc>
        <w:tc>
          <w:tcPr>
            <w:tcW w:w="743" w:type="pct"/>
            <w:hideMark/>
          </w:tcPr>
          <w:p w14:paraId="1993A61C" w14:textId="268A8E35" w:rsidR="004C6EFF" w:rsidRPr="004C6EFF" w:rsidRDefault="004C6EFF" w:rsidP="004C6EFF">
            <w:pPr>
              <w:pStyle w:val="103"/>
            </w:pPr>
            <w:r w:rsidRPr="004C6EFF">
              <w:t>-7 307,86</w:t>
            </w:r>
          </w:p>
        </w:tc>
      </w:tr>
      <w:tr w:rsidR="004C6EFF" w:rsidRPr="002772E2" w14:paraId="253046F8" w14:textId="77777777" w:rsidTr="00683443">
        <w:trPr>
          <w:trHeight w:val="300"/>
        </w:trPr>
        <w:tc>
          <w:tcPr>
            <w:tcW w:w="2770" w:type="pct"/>
            <w:noWrap/>
            <w:hideMark/>
          </w:tcPr>
          <w:p w14:paraId="6690AD22" w14:textId="77777777" w:rsidR="004C6EFF" w:rsidRPr="004C6EFF" w:rsidRDefault="004C6EFF" w:rsidP="004C6EFF">
            <w:pPr>
              <w:pStyle w:val="103"/>
            </w:pPr>
            <w:r w:rsidRPr="004C6EFF">
              <w:t>Текущий налог на прибыль</w:t>
            </w:r>
          </w:p>
        </w:tc>
        <w:tc>
          <w:tcPr>
            <w:tcW w:w="743" w:type="pct"/>
            <w:hideMark/>
          </w:tcPr>
          <w:p w14:paraId="574EE125" w14:textId="77777777" w:rsidR="004C6EFF" w:rsidRPr="004C6EFF" w:rsidRDefault="004C6EFF" w:rsidP="004C6EFF">
            <w:pPr>
              <w:pStyle w:val="103"/>
            </w:pPr>
            <w:r w:rsidRPr="004C6EFF">
              <w:t>0</w:t>
            </w:r>
          </w:p>
        </w:tc>
        <w:tc>
          <w:tcPr>
            <w:tcW w:w="743" w:type="pct"/>
            <w:hideMark/>
          </w:tcPr>
          <w:p w14:paraId="08202295" w14:textId="77777777" w:rsidR="004C6EFF" w:rsidRPr="004C6EFF" w:rsidRDefault="004C6EFF" w:rsidP="004C6EFF">
            <w:pPr>
              <w:pStyle w:val="103"/>
            </w:pPr>
            <w:r w:rsidRPr="004C6EFF">
              <w:t>0</w:t>
            </w:r>
          </w:p>
        </w:tc>
        <w:tc>
          <w:tcPr>
            <w:tcW w:w="743" w:type="pct"/>
            <w:hideMark/>
          </w:tcPr>
          <w:p w14:paraId="53DB754F" w14:textId="047FC881" w:rsidR="004C6EFF" w:rsidRPr="004C6EFF" w:rsidRDefault="004C6EFF" w:rsidP="004C6EFF">
            <w:pPr>
              <w:pStyle w:val="103"/>
            </w:pPr>
            <w:r w:rsidRPr="004C6EFF">
              <w:t>0</w:t>
            </w:r>
          </w:p>
        </w:tc>
      </w:tr>
      <w:tr w:rsidR="004C6EFF" w:rsidRPr="002772E2" w14:paraId="476BA8BF" w14:textId="77777777" w:rsidTr="00683443">
        <w:trPr>
          <w:trHeight w:val="300"/>
        </w:trPr>
        <w:tc>
          <w:tcPr>
            <w:tcW w:w="2770" w:type="pct"/>
            <w:noWrap/>
            <w:hideMark/>
          </w:tcPr>
          <w:p w14:paraId="481F67D1" w14:textId="77777777" w:rsidR="004C6EFF" w:rsidRPr="004C6EFF" w:rsidRDefault="004C6EFF" w:rsidP="004C6EFF">
            <w:pPr>
              <w:pStyle w:val="103"/>
            </w:pPr>
            <w:r w:rsidRPr="004C6EFF">
              <w:t>Чистая прибыль (убыток)</w:t>
            </w:r>
          </w:p>
        </w:tc>
        <w:tc>
          <w:tcPr>
            <w:tcW w:w="743" w:type="pct"/>
            <w:hideMark/>
          </w:tcPr>
          <w:p w14:paraId="77DEA0F4" w14:textId="77777777" w:rsidR="004C6EFF" w:rsidRPr="004C6EFF" w:rsidRDefault="004C6EFF" w:rsidP="004C6EFF">
            <w:pPr>
              <w:pStyle w:val="103"/>
            </w:pPr>
            <w:r w:rsidRPr="004C6EFF">
              <w:t>-31 105,96</w:t>
            </w:r>
          </w:p>
        </w:tc>
        <w:tc>
          <w:tcPr>
            <w:tcW w:w="743" w:type="pct"/>
            <w:hideMark/>
          </w:tcPr>
          <w:p w14:paraId="32D19D4A" w14:textId="77777777" w:rsidR="004C6EFF" w:rsidRPr="004C6EFF" w:rsidRDefault="004C6EFF" w:rsidP="004C6EFF">
            <w:pPr>
              <w:pStyle w:val="103"/>
            </w:pPr>
            <w:r w:rsidRPr="004C6EFF">
              <w:t>-22 614,38</w:t>
            </w:r>
          </w:p>
        </w:tc>
        <w:tc>
          <w:tcPr>
            <w:tcW w:w="743" w:type="pct"/>
            <w:hideMark/>
          </w:tcPr>
          <w:p w14:paraId="2E8BE20C" w14:textId="4AF7AD29" w:rsidR="004C6EFF" w:rsidRPr="004C6EFF" w:rsidRDefault="004C6EFF" w:rsidP="004C6EFF">
            <w:pPr>
              <w:pStyle w:val="103"/>
            </w:pPr>
            <w:r w:rsidRPr="004C6EFF">
              <w:t>-7 307,86</w:t>
            </w:r>
          </w:p>
        </w:tc>
      </w:tr>
    </w:tbl>
    <w:p w14:paraId="08357EAF" w14:textId="77777777" w:rsidR="002772E2" w:rsidRPr="002772E2" w:rsidRDefault="002772E2" w:rsidP="002772E2">
      <w:pPr>
        <w:pStyle w:val="a1"/>
      </w:pPr>
    </w:p>
    <w:p w14:paraId="09DC3B76" w14:textId="77777777" w:rsidR="0080215E" w:rsidRDefault="0080215E" w:rsidP="006A3FBC">
      <w:pPr>
        <w:pStyle w:val="11"/>
      </w:pPr>
      <w:r>
        <w:lastRenderedPageBreak/>
        <w:t>Цены (тарифы) в сфере теплоснаб</w:t>
      </w:r>
      <w:r w:rsidR="006A3FBC">
        <w:t>жения.</w:t>
      </w:r>
    </w:p>
    <w:p w14:paraId="09DC3B77" w14:textId="77777777" w:rsidR="0080215E" w:rsidRDefault="0080215E" w:rsidP="006A3FBC">
      <w:pPr>
        <w:pStyle w:val="111"/>
      </w:pPr>
      <w: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p>
    <w:p w14:paraId="11FCC418" w14:textId="3DDF065B" w:rsidR="000D2332" w:rsidRPr="001C3679" w:rsidRDefault="000D2332" w:rsidP="000D2332">
      <w:pPr>
        <w:pStyle w:val="a1"/>
      </w:pPr>
      <w:r>
        <w:t xml:space="preserve">В Еремизино-Борисовском сельском поселении </w:t>
      </w:r>
      <w:r w:rsidRPr="0043583E">
        <w:t>МУП ТГП ТР «Тихорецктепло»</w:t>
      </w:r>
      <w:r>
        <w:t xml:space="preserve"> осуществляет эксплуатацию котельных № 107 и № 118, входящих в систему централизованного теплоснабжения № 1 (СЦТ-1). </w:t>
      </w:r>
    </w:p>
    <w:p w14:paraId="28FB8F1B" w14:textId="77777777" w:rsidR="000D2332" w:rsidRPr="0043583E" w:rsidRDefault="000D2332" w:rsidP="000D2332">
      <w:pPr>
        <w:pStyle w:val="a1"/>
      </w:pPr>
      <w:r w:rsidRPr="0043583E">
        <w:t>Динамика изменения тарифов МУП ТГП ТР «Тихорецктепло» на отопление, предоставляемое потребителям в СЦТ-1</w:t>
      </w:r>
      <w:r>
        <w:t>,</w:t>
      </w:r>
      <w:r w:rsidRPr="0043583E">
        <w:t xml:space="preserve"> представлена ниже (рисунок </w:t>
      </w:r>
      <w:r w:rsidRPr="0043583E">
        <w:fldChar w:fldCharType="begin"/>
      </w:r>
      <w:r w:rsidRPr="0043583E">
        <w:instrText xml:space="preserve"> REF _Ref525653688 \h </w:instrText>
      </w:r>
      <w:r w:rsidRPr="0043583E">
        <w:fldChar w:fldCharType="separate"/>
      </w:r>
      <w:r w:rsidR="00D01E94">
        <w:rPr>
          <w:noProof/>
        </w:rPr>
        <w:t>12</w:t>
      </w:r>
      <w:r w:rsidRPr="0043583E">
        <w:fldChar w:fldCharType="end"/>
      </w:r>
      <w:r w:rsidRPr="0043583E">
        <w:t xml:space="preserve">). </w:t>
      </w:r>
    </w:p>
    <w:p w14:paraId="38ECA795" w14:textId="70FCDE3F" w:rsidR="000D2332" w:rsidRDefault="000D2332" w:rsidP="000D2332">
      <w:pPr>
        <w:pStyle w:val="a9"/>
      </w:pPr>
      <w:r w:rsidRPr="000D2332">
        <w:rPr>
          <w:noProof/>
          <w:lang w:eastAsia="ru-RU"/>
        </w:rPr>
        <w:drawing>
          <wp:inline distT="0" distB="0" distL="0" distR="0" wp14:anchorId="2FE701F6" wp14:editId="5207B41F">
            <wp:extent cx="5940425" cy="3408128"/>
            <wp:effectExtent l="0" t="0" r="3175" b="190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64AF9E5" w14:textId="77777777" w:rsidR="000D2332" w:rsidRPr="000D2332" w:rsidRDefault="000D2332" w:rsidP="000D2332">
      <w:pPr>
        <w:pStyle w:val="a9"/>
      </w:pPr>
      <w:bookmarkStart w:id="65" w:name="_Ref514319917"/>
      <w:r w:rsidRPr="000D2332">
        <w:t xml:space="preserve">Рисунок </w:t>
      </w:r>
      <w:fldSimple w:instr=" SEQ Рисунок \* ARABIC ">
        <w:bookmarkStart w:id="66" w:name="_Ref525653688"/>
        <w:r w:rsidR="00D01E94">
          <w:rPr>
            <w:noProof/>
          </w:rPr>
          <w:t>12</w:t>
        </w:r>
        <w:bookmarkEnd w:id="66"/>
      </w:fldSimple>
      <w:bookmarkEnd w:id="65"/>
      <w:r w:rsidRPr="000D2332">
        <w:t xml:space="preserve"> - Динамика изменения тарифов МУП ТГП ТР «Тихорецктепло»</w:t>
      </w:r>
    </w:p>
    <w:p w14:paraId="6561BE73" w14:textId="77777777" w:rsidR="000D2332" w:rsidRPr="000D2332" w:rsidRDefault="000D2332" w:rsidP="000D2332">
      <w:pPr>
        <w:pStyle w:val="a9"/>
      </w:pPr>
      <w:r w:rsidRPr="000D2332">
        <w:t xml:space="preserve"> на отопление в СЦТ-1, поставляемую потребителям (без учета НДС)</w:t>
      </w:r>
    </w:p>
    <w:p w14:paraId="71D43012" w14:textId="77777777" w:rsidR="000D2332" w:rsidRPr="000D2332" w:rsidRDefault="000D2332" w:rsidP="000D2332">
      <w:pPr>
        <w:pStyle w:val="a1"/>
      </w:pPr>
    </w:p>
    <w:p w14:paraId="3BD535EF" w14:textId="77777777" w:rsidR="000D2332" w:rsidRDefault="000D2332" w:rsidP="000D2332">
      <w:pPr>
        <w:pStyle w:val="a1"/>
      </w:pPr>
      <w:r w:rsidRPr="000D2332">
        <w:t>Тариф МУП ТГП ТР «Тихорецктепло» на отопление, поставляемую потребителям в СЦТ-1, изменяется с 3088,79 руб./Гкал (без учета НДС) на 1 половину 2017 года до 3448,26 руб./Гкал (без учета НДС) на 2 половину 2018 года.</w:t>
      </w:r>
    </w:p>
    <w:p w14:paraId="09DC3B78" w14:textId="3B8C3B5F" w:rsidR="0080215E" w:rsidRDefault="0080215E" w:rsidP="006A3FBC">
      <w:pPr>
        <w:pStyle w:val="111"/>
      </w:pPr>
      <w:r>
        <w:lastRenderedPageBreak/>
        <w:t>Описание структуры цен (тарифов), установленных на момент разработки схемы теплоснабжения.</w:t>
      </w:r>
    </w:p>
    <w:p w14:paraId="1B7E6DB7" w14:textId="77777777" w:rsidR="000D2332" w:rsidRPr="0043583E" w:rsidRDefault="000D2332" w:rsidP="000D2332">
      <w:pPr>
        <w:pStyle w:val="a1"/>
      </w:pPr>
      <w:r w:rsidRPr="0043583E">
        <w:t>Тарифы на тепловую энергию и ГВС для МУП ТГП ТР «Тихорецктепло» установлены Приказом Региональной Энергетической Комиссии – Департамента цен и тарифов Краснодарского края от 30.11.2015 года № 56/2015-т.</w:t>
      </w:r>
    </w:p>
    <w:p w14:paraId="5C43BB0E" w14:textId="77777777" w:rsidR="000D2332" w:rsidRPr="0043583E" w:rsidRDefault="000D2332" w:rsidP="000D2332">
      <w:pPr>
        <w:pStyle w:val="a1"/>
      </w:pPr>
      <w:r w:rsidRPr="0043583E">
        <w:t>Тарифы на тепловую энергию, поставляемую МУП ТГП ТР «Тихорецктепло» потребителям</w:t>
      </w:r>
      <w:r>
        <w:t xml:space="preserve"> в СЦТ-1</w:t>
      </w:r>
      <w:r w:rsidRPr="0043583E">
        <w:t xml:space="preserve"> в 2016-2018 г. представлены ниже (таблица </w:t>
      </w:r>
      <w:r w:rsidRPr="0043583E">
        <w:fldChar w:fldCharType="begin"/>
      </w:r>
      <w:r w:rsidRPr="0043583E">
        <w:instrText xml:space="preserve"> REF _Ref525653713 \h </w:instrText>
      </w:r>
      <w:r>
        <w:instrText xml:space="preserve"> \* MERGEFORMAT </w:instrText>
      </w:r>
      <w:r w:rsidRPr="0043583E">
        <w:fldChar w:fldCharType="separate"/>
      </w:r>
      <w:r w:rsidR="00D01E94">
        <w:t>34</w:t>
      </w:r>
      <w:r w:rsidRPr="0043583E">
        <w:fldChar w:fldCharType="end"/>
      </w:r>
      <w:r w:rsidRPr="0043583E">
        <w:t xml:space="preserve">). </w:t>
      </w:r>
    </w:p>
    <w:p w14:paraId="2D6BDD0E" w14:textId="77777777" w:rsidR="000D2332" w:rsidRPr="001C3679" w:rsidRDefault="000D2332" w:rsidP="000D2332">
      <w:pPr>
        <w:pStyle w:val="a1"/>
      </w:pPr>
    </w:p>
    <w:p w14:paraId="1E0C3B2E" w14:textId="1B7FF234" w:rsidR="000D2332" w:rsidRPr="00E05AAC" w:rsidRDefault="000D2332" w:rsidP="000D2332">
      <w:pPr>
        <w:pStyle w:val="af8"/>
      </w:pPr>
      <w:bookmarkStart w:id="67" w:name="_Ref514319610"/>
      <w:r w:rsidRPr="00E05AAC">
        <w:t xml:space="preserve">Таблица </w:t>
      </w:r>
      <w:r w:rsidRPr="000D2332">
        <w:fldChar w:fldCharType="begin"/>
      </w:r>
      <w:r>
        <w:instrText xml:space="preserve"> SEQ Таблица \* ARABIC </w:instrText>
      </w:r>
      <w:r w:rsidRPr="000D2332">
        <w:fldChar w:fldCharType="separate"/>
      </w:r>
      <w:bookmarkStart w:id="68" w:name="_Ref525653713"/>
      <w:r w:rsidR="00D01E94">
        <w:rPr>
          <w:noProof/>
        </w:rPr>
        <w:t>34</w:t>
      </w:r>
      <w:bookmarkEnd w:id="68"/>
      <w:r w:rsidRPr="000D2332">
        <w:fldChar w:fldCharType="end"/>
      </w:r>
      <w:bookmarkEnd w:id="67"/>
      <w:r w:rsidRPr="00E05AAC">
        <w:t xml:space="preserve"> - Тарифы на тепловую энергию, поставляемую МУП ТГП ТР «Тихорецктепло»</w:t>
      </w:r>
      <w:r w:rsidR="007E2862">
        <w:t>, руб./Гкал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1"/>
        <w:gridCol w:w="3048"/>
        <w:gridCol w:w="992"/>
        <w:gridCol w:w="1056"/>
        <w:gridCol w:w="939"/>
        <w:gridCol w:w="940"/>
        <w:gridCol w:w="939"/>
        <w:gridCol w:w="940"/>
      </w:tblGrid>
      <w:tr w:rsidR="000D2332" w:rsidRPr="000D2332" w14:paraId="1793C4C8" w14:textId="77777777" w:rsidTr="00D56A1A">
        <w:trPr>
          <w:trHeight w:val="170"/>
        </w:trPr>
        <w:tc>
          <w:tcPr>
            <w:tcW w:w="263" w:type="pct"/>
            <w:vMerge w:val="restart"/>
            <w:shd w:val="clear" w:color="auto" w:fill="auto"/>
            <w:vAlign w:val="center"/>
          </w:tcPr>
          <w:p w14:paraId="56470610" w14:textId="77777777" w:rsidR="000D2332" w:rsidRPr="000D2332" w:rsidRDefault="000D2332" w:rsidP="000D2332">
            <w:pPr>
              <w:pStyle w:val="103"/>
            </w:pPr>
            <w:r w:rsidRPr="000D2332">
              <w:t>№ п/п</w:t>
            </w:r>
          </w:p>
        </w:tc>
        <w:tc>
          <w:tcPr>
            <w:tcW w:w="1631" w:type="pct"/>
            <w:vMerge w:val="restart"/>
            <w:shd w:val="clear" w:color="auto" w:fill="auto"/>
            <w:vAlign w:val="center"/>
          </w:tcPr>
          <w:p w14:paraId="7DC0700C" w14:textId="77777777" w:rsidR="000D2332" w:rsidRPr="000D2332" w:rsidRDefault="000D2332" w:rsidP="000D2332">
            <w:pPr>
              <w:pStyle w:val="103"/>
            </w:pPr>
            <w:r w:rsidRPr="000D2332">
              <w:t>Наименование</w:t>
            </w:r>
          </w:p>
        </w:tc>
        <w:tc>
          <w:tcPr>
            <w:tcW w:w="1096" w:type="pct"/>
            <w:gridSpan w:val="2"/>
            <w:shd w:val="clear" w:color="auto" w:fill="auto"/>
            <w:vAlign w:val="center"/>
          </w:tcPr>
          <w:p w14:paraId="5A976D33" w14:textId="77777777" w:rsidR="000D2332" w:rsidRPr="000D2332" w:rsidRDefault="000D2332" w:rsidP="000D2332">
            <w:pPr>
              <w:pStyle w:val="103"/>
            </w:pPr>
            <w:r w:rsidRPr="000D2332">
              <w:t>2016 год</w:t>
            </w:r>
          </w:p>
        </w:tc>
        <w:tc>
          <w:tcPr>
            <w:tcW w:w="1005" w:type="pct"/>
            <w:gridSpan w:val="2"/>
            <w:shd w:val="clear" w:color="auto" w:fill="auto"/>
            <w:vAlign w:val="center"/>
          </w:tcPr>
          <w:p w14:paraId="7E452CA4" w14:textId="77777777" w:rsidR="000D2332" w:rsidRPr="000D2332" w:rsidRDefault="000D2332" w:rsidP="000D2332">
            <w:pPr>
              <w:pStyle w:val="103"/>
            </w:pPr>
            <w:r w:rsidRPr="000D2332">
              <w:t>2017 год</w:t>
            </w:r>
          </w:p>
        </w:tc>
        <w:tc>
          <w:tcPr>
            <w:tcW w:w="1005" w:type="pct"/>
            <w:gridSpan w:val="2"/>
            <w:shd w:val="clear" w:color="auto" w:fill="auto"/>
            <w:vAlign w:val="center"/>
          </w:tcPr>
          <w:p w14:paraId="3ECE9E18" w14:textId="77777777" w:rsidR="000D2332" w:rsidRPr="000D2332" w:rsidRDefault="000D2332" w:rsidP="000D2332">
            <w:pPr>
              <w:pStyle w:val="103"/>
            </w:pPr>
            <w:r w:rsidRPr="000D2332">
              <w:t>2018 год</w:t>
            </w:r>
          </w:p>
        </w:tc>
      </w:tr>
      <w:tr w:rsidR="000D2332" w:rsidRPr="000D2332" w14:paraId="0F9E1CFF" w14:textId="77777777" w:rsidTr="00D56A1A">
        <w:trPr>
          <w:trHeight w:val="170"/>
        </w:trPr>
        <w:tc>
          <w:tcPr>
            <w:tcW w:w="263" w:type="pct"/>
            <w:vMerge/>
            <w:shd w:val="clear" w:color="auto" w:fill="auto"/>
            <w:vAlign w:val="center"/>
          </w:tcPr>
          <w:p w14:paraId="1AF0D9C4" w14:textId="77777777" w:rsidR="000D2332" w:rsidRPr="000D2332" w:rsidRDefault="000D2332" w:rsidP="000D2332">
            <w:pPr>
              <w:pStyle w:val="103"/>
            </w:pPr>
          </w:p>
        </w:tc>
        <w:tc>
          <w:tcPr>
            <w:tcW w:w="1631" w:type="pct"/>
            <w:vMerge/>
            <w:shd w:val="clear" w:color="auto" w:fill="auto"/>
            <w:vAlign w:val="center"/>
          </w:tcPr>
          <w:p w14:paraId="24DEF505" w14:textId="77777777" w:rsidR="000D2332" w:rsidRPr="000D2332" w:rsidRDefault="000D2332" w:rsidP="000D2332">
            <w:pPr>
              <w:pStyle w:val="103"/>
            </w:pPr>
          </w:p>
        </w:tc>
        <w:tc>
          <w:tcPr>
            <w:tcW w:w="531" w:type="pct"/>
            <w:shd w:val="clear" w:color="auto" w:fill="auto"/>
            <w:vAlign w:val="center"/>
          </w:tcPr>
          <w:p w14:paraId="186A78DE" w14:textId="77777777" w:rsidR="000D2332" w:rsidRPr="000D2332" w:rsidRDefault="000D2332" w:rsidP="000D2332">
            <w:pPr>
              <w:pStyle w:val="103"/>
            </w:pPr>
            <w:r w:rsidRPr="000D2332">
              <w:t>1 пол.</w:t>
            </w:r>
          </w:p>
        </w:tc>
        <w:tc>
          <w:tcPr>
            <w:tcW w:w="565" w:type="pct"/>
            <w:shd w:val="clear" w:color="auto" w:fill="auto"/>
            <w:vAlign w:val="center"/>
          </w:tcPr>
          <w:p w14:paraId="47AB8B07" w14:textId="77777777" w:rsidR="000D2332" w:rsidRPr="000D2332" w:rsidRDefault="000D2332" w:rsidP="000D2332">
            <w:pPr>
              <w:pStyle w:val="103"/>
            </w:pPr>
            <w:r w:rsidRPr="000D2332">
              <w:t>2 пол.</w:t>
            </w:r>
          </w:p>
        </w:tc>
        <w:tc>
          <w:tcPr>
            <w:tcW w:w="502" w:type="pct"/>
            <w:shd w:val="clear" w:color="auto" w:fill="auto"/>
            <w:vAlign w:val="center"/>
          </w:tcPr>
          <w:p w14:paraId="1B017618" w14:textId="77777777" w:rsidR="000D2332" w:rsidRPr="000D2332" w:rsidRDefault="000D2332" w:rsidP="000D2332">
            <w:pPr>
              <w:pStyle w:val="103"/>
            </w:pPr>
            <w:r w:rsidRPr="000D2332">
              <w:t>1 пол.</w:t>
            </w:r>
          </w:p>
        </w:tc>
        <w:tc>
          <w:tcPr>
            <w:tcW w:w="503" w:type="pct"/>
            <w:shd w:val="clear" w:color="auto" w:fill="auto"/>
            <w:vAlign w:val="center"/>
          </w:tcPr>
          <w:p w14:paraId="221C3570" w14:textId="77777777" w:rsidR="000D2332" w:rsidRPr="000D2332" w:rsidRDefault="000D2332" w:rsidP="000D2332">
            <w:pPr>
              <w:pStyle w:val="103"/>
            </w:pPr>
            <w:r w:rsidRPr="000D2332">
              <w:t>2 пол.</w:t>
            </w:r>
          </w:p>
        </w:tc>
        <w:tc>
          <w:tcPr>
            <w:tcW w:w="502" w:type="pct"/>
            <w:shd w:val="clear" w:color="auto" w:fill="auto"/>
            <w:vAlign w:val="center"/>
          </w:tcPr>
          <w:p w14:paraId="2F3ABE70" w14:textId="77777777" w:rsidR="000D2332" w:rsidRPr="000D2332" w:rsidRDefault="000D2332" w:rsidP="000D2332">
            <w:pPr>
              <w:pStyle w:val="103"/>
            </w:pPr>
            <w:r w:rsidRPr="000D2332">
              <w:t>1 пол.</w:t>
            </w:r>
          </w:p>
        </w:tc>
        <w:tc>
          <w:tcPr>
            <w:tcW w:w="503" w:type="pct"/>
            <w:shd w:val="clear" w:color="auto" w:fill="auto"/>
            <w:vAlign w:val="center"/>
          </w:tcPr>
          <w:p w14:paraId="7BA8A3BA" w14:textId="77777777" w:rsidR="000D2332" w:rsidRPr="000D2332" w:rsidRDefault="000D2332" w:rsidP="000D2332">
            <w:pPr>
              <w:pStyle w:val="103"/>
            </w:pPr>
            <w:r w:rsidRPr="000D2332">
              <w:t>2 пол.</w:t>
            </w:r>
          </w:p>
        </w:tc>
      </w:tr>
      <w:tr w:rsidR="000D2332" w:rsidRPr="000D2332" w14:paraId="6A3A5D50" w14:textId="77777777" w:rsidTr="00D56A1A">
        <w:trPr>
          <w:trHeight w:val="170"/>
        </w:trPr>
        <w:tc>
          <w:tcPr>
            <w:tcW w:w="263" w:type="pct"/>
            <w:shd w:val="clear" w:color="auto" w:fill="auto"/>
            <w:vAlign w:val="center"/>
          </w:tcPr>
          <w:p w14:paraId="3FCB1105" w14:textId="77777777" w:rsidR="000D2332" w:rsidRPr="000D2332" w:rsidRDefault="000D2332" w:rsidP="000D2332">
            <w:pPr>
              <w:pStyle w:val="103"/>
            </w:pPr>
            <w:r w:rsidRPr="000D2332">
              <w:t>1.</w:t>
            </w:r>
          </w:p>
        </w:tc>
        <w:tc>
          <w:tcPr>
            <w:tcW w:w="1631" w:type="pct"/>
            <w:shd w:val="clear" w:color="auto" w:fill="auto"/>
            <w:vAlign w:val="center"/>
          </w:tcPr>
          <w:p w14:paraId="6C58B100" w14:textId="77777777" w:rsidR="000D2332" w:rsidRPr="000D2332" w:rsidRDefault="000D2332" w:rsidP="000D2332">
            <w:pPr>
              <w:pStyle w:val="103"/>
            </w:pPr>
            <w:r w:rsidRPr="000D2332">
              <w:t>МУП ТГП ТР "Тихорецктепло" СЦТ-1 (для потребителей), без НДС</w:t>
            </w:r>
          </w:p>
        </w:tc>
        <w:tc>
          <w:tcPr>
            <w:tcW w:w="531" w:type="pct"/>
            <w:shd w:val="clear" w:color="auto" w:fill="auto"/>
            <w:vAlign w:val="center"/>
          </w:tcPr>
          <w:p w14:paraId="218B3215" w14:textId="77777777" w:rsidR="000D2332" w:rsidRPr="000D2332" w:rsidRDefault="000D2332" w:rsidP="000D2332">
            <w:pPr>
              <w:pStyle w:val="103"/>
            </w:pPr>
            <w:r w:rsidRPr="000D2332">
              <w:t>х</w:t>
            </w:r>
          </w:p>
        </w:tc>
        <w:tc>
          <w:tcPr>
            <w:tcW w:w="565" w:type="pct"/>
            <w:shd w:val="clear" w:color="auto" w:fill="auto"/>
            <w:vAlign w:val="center"/>
          </w:tcPr>
          <w:p w14:paraId="740D0473" w14:textId="77777777" w:rsidR="000D2332" w:rsidRPr="000D2332" w:rsidRDefault="000D2332" w:rsidP="000D2332">
            <w:pPr>
              <w:pStyle w:val="103"/>
            </w:pPr>
            <w:r w:rsidRPr="000D2332">
              <w:t>х</w:t>
            </w:r>
          </w:p>
        </w:tc>
        <w:tc>
          <w:tcPr>
            <w:tcW w:w="502" w:type="pct"/>
            <w:shd w:val="clear" w:color="auto" w:fill="auto"/>
            <w:vAlign w:val="center"/>
          </w:tcPr>
          <w:p w14:paraId="3270B227" w14:textId="77777777" w:rsidR="000D2332" w:rsidRPr="000D2332" w:rsidRDefault="000D2332" w:rsidP="000D2332">
            <w:pPr>
              <w:pStyle w:val="103"/>
            </w:pPr>
            <w:r w:rsidRPr="000D2332">
              <w:t>3088,79</w:t>
            </w:r>
          </w:p>
        </w:tc>
        <w:tc>
          <w:tcPr>
            <w:tcW w:w="503" w:type="pct"/>
            <w:shd w:val="clear" w:color="auto" w:fill="auto"/>
            <w:vAlign w:val="center"/>
          </w:tcPr>
          <w:p w14:paraId="286F5E1B" w14:textId="77777777" w:rsidR="000D2332" w:rsidRPr="000D2332" w:rsidRDefault="000D2332" w:rsidP="000D2332">
            <w:pPr>
              <w:pStyle w:val="103"/>
            </w:pPr>
            <w:r w:rsidRPr="000D2332">
              <w:t>3138,59</w:t>
            </w:r>
          </w:p>
        </w:tc>
        <w:tc>
          <w:tcPr>
            <w:tcW w:w="502" w:type="pct"/>
            <w:shd w:val="clear" w:color="auto" w:fill="auto"/>
            <w:vAlign w:val="center"/>
          </w:tcPr>
          <w:p w14:paraId="537A06C7" w14:textId="77777777" w:rsidR="000D2332" w:rsidRPr="000D2332" w:rsidRDefault="000D2332" w:rsidP="000D2332">
            <w:pPr>
              <w:pStyle w:val="103"/>
            </w:pPr>
            <w:r w:rsidRPr="000D2332">
              <w:t>3138,59</w:t>
            </w:r>
          </w:p>
        </w:tc>
        <w:tc>
          <w:tcPr>
            <w:tcW w:w="503" w:type="pct"/>
            <w:shd w:val="clear" w:color="auto" w:fill="auto"/>
            <w:vAlign w:val="center"/>
          </w:tcPr>
          <w:p w14:paraId="0B62D963" w14:textId="77777777" w:rsidR="000D2332" w:rsidRPr="000D2332" w:rsidRDefault="000D2332" w:rsidP="000D2332">
            <w:pPr>
              <w:pStyle w:val="103"/>
            </w:pPr>
            <w:r w:rsidRPr="000D2332">
              <w:t>3448,26</w:t>
            </w:r>
          </w:p>
        </w:tc>
      </w:tr>
    </w:tbl>
    <w:p w14:paraId="5C1AC8A9" w14:textId="77777777" w:rsidR="000D2332" w:rsidRDefault="000D2332" w:rsidP="000D2332">
      <w:pPr>
        <w:pStyle w:val="a1"/>
      </w:pPr>
    </w:p>
    <w:p w14:paraId="09DC3B79" w14:textId="77777777" w:rsidR="0080215E" w:rsidRDefault="0080215E" w:rsidP="006A3FBC">
      <w:pPr>
        <w:pStyle w:val="111"/>
      </w:pPr>
      <w:r>
        <w:t>Описание платы за подключение к системе теплоснабжения.</w:t>
      </w:r>
    </w:p>
    <w:p w14:paraId="0E6FF12D" w14:textId="77777777" w:rsidR="000D2332" w:rsidRPr="00E05AAC" w:rsidRDefault="000D2332" w:rsidP="000D2332">
      <w:pPr>
        <w:pStyle w:val="a1"/>
      </w:pPr>
      <w:r w:rsidRPr="00E05AAC">
        <w:t>Плата за подключение к системе теплоснабжения не устанавливается.</w:t>
      </w:r>
    </w:p>
    <w:p w14:paraId="46FCD340" w14:textId="77777777" w:rsidR="000D2332" w:rsidRPr="000D2332" w:rsidRDefault="000D2332" w:rsidP="000D2332">
      <w:pPr>
        <w:pStyle w:val="a1"/>
      </w:pPr>
    </w:p>
    <w:p w14:paraId="09DC3B7A" w14:textId="77777777" w:rsidR="0080215E" w:rsidRDefault="0080215E" w:rsidP="006A3FBC">
      <w:pPr>
        <w:pStyle w:val="111"/>
      </w:pPr>
      <w:r>
        <w:t>Описание платы за услуги по поддержанию резервной тепловой мощности, в том числе для социально значимых категорий потребителей.</w:t>
      </w:r>
    </w:p>
    <w:p w14:paraId="4CF2D026" w14:textId="77777777" w:rsidR="000D2332" w:rsidRDefault="000D2332" w:rsidP="000D2332">
      <w:pPr>
        <w:pStyle w:val="a1"/>
      </w:pPr>
      <w:r>
        <w:t xml:space="preserve">Плата за услуги по поддержанию резервной тепловой мощности не устанавливается. </w:t>
      </w:r>
    </w:p>
    <w:p w14:paraId="4A637604" w14:textId="77777777" w:rsidR="000D2332" w:rsidRPr="000D2332" w:rsidRDefault="000D2332" w:rsidP="000D2332">
      <w:pPr>
        <w:pStyle w:val="a1"/>
      </w:pPr>
    </w:p>
    <w:p w14:paraId="09DC3B7B" w14:textId="77777777" w:rsidR="0080215E" w:rsidRDefault="0080215E" w:rsidP="006A3FBC">
      <w:pPr>
        <w:pStyle w:val="11"/>
      </w:pPr>
      <w:r>
        <w:t>Описание существующих технических и технологических проблем в системах теплоснабжения поселения, городского округ</w:t>
      </w:r>
      <w:r w:rsidR="006A3FBC">
        <w:t>а, города федерального значения</w:t>
      </w:r>
      <w:r>
        <w:t>.</w:t>
      </w:r>
    </w:p>
    <w:p w14:paraId="09DC3B7C" w14:textId="77777777" w:rsidR="0080215E" w:rsidRDefault="0080215E" w:rsidP="006A3FBC">
      <w:pPr>
        <w:pStyle w:val="111"/>
      </w:pPr>
      <w: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14:paraId="66A09810" w14:textId="77777777" w:rsidR="00E25947" w:rsidRPr="00B51315" w:rsidRDefault="00E25947" w:rsidP="00E25947">
      <w:pPr>
        <w:pStyle w:val="a1"/>
      </w:pPr>
      <w:r w:rsidRPr="00B51315">
        <w:t>На основании проведенного анализа систем теплоснаб</w:t>
      </w:r>
      <w:r>
        <w:t>жения можно выделить следующие</w:t>
      </w:r>
      <w:r w:rsidRPr="00B51315">
        <w:t xml:space="preserve"> проблемы по организации качественного теплоснабжения</w:t>
      </w:r>
      <w:r>
        <w:t>.</w:t>
      </w:r>
    </w:p>
    <w:p w14:paraId="39F69DA4" w14:textId="53715658" w:rsidR="00E25947" w:rsidRDefault="00E25947" w:rsidP="00E25947">
      <w:pPr>
        <w:pStyle w:val="a1"/>
      </w:pPr>
      <w:r>
        <w:lastRenderedPageBreak/>
        <w:t xml:space="preserve">1. Значительный износ основного оборудования источников тепловой энергии. На </w:t>
      </w:r>
      <w:r w:rsidR="00C71DDA">
        <w:t xml:space="preserve">всех котельных </w:t>
      </w:r>
      <w:r>
        <w:t>срок эксплуатации котлоагрегатов превышает 20 лет. Вследствие этого наблюдается невысокий</w:t>
      </w:r>
      <w:r w:rsidR="00065B2D">
        <w:t xml:space="preserve"> средневзвешенный</w:t>
      </w:r>
      <w:r>
        <w:t xml:space="preserve"> КПД</w:t>
      </w:r>
      <w:r w:rsidR="00065B2D">
        <w:t xml:space="preserve"> на котельных поселения</w:t>
      </w:r>
      <w:r w:rsidR="00C71DDA">
        <w:t xml:space="preserve"> </w:t>
      </w:r>
      <w:r w:rsidR="00065B2D">
        <w:t>(</w:t>
      </w:r>
      <w:r w:rsidR="00C71DDA">
        <w:t>81 %</w:t>
      </w:r>
      <w:r w:rsidR="00065B2D">
        <w:t>)</w:t>
      </w:r>
      <w:r>
        <w:t>.</w:t>
      </w:r>
    </w:p>
    <w:p w14:paraId="600B20C9" w14:textId="0B76D8FC" w:rsidR="000D5BC7" w:rsidRPr="00B51315" w:rsidRDefault="000D5BC7" w:rsidP="000D5BC7">
      <w:pPr>
        <w:pStyle w:val="a1"/>
      </w:pPr>
      <w:r>
        <w:t>2. </w:t>
      </w:r>
      <w:r w:rsidRPr="00B51315">
        <w:t>Наличие дефицит</w:t>
      </w:r>
      <w:r>
        <w:t>а</w:t>
      </w:r>
      <w:r w:rsidRPr="00B51315">
        <w:t xml:space="preserve"> </w:t>
      </w:r>
      <w:r>
        <w:t xml:space="preserve">установленной тепловой мощности </w:t>
      </w:r>
      <w:r w:rsidR="00A82CF5">
        <w:t>на котельной № 118</w:t>
      </w:r>
      <w:r w:rsidRPr="00B51315">
        <w:t>, вызванн</w:t>
      </w:r>
      <w:r w:rsidR="00A82CF5">
        <w:t>ого</w:t>
      </w:r>
      <w:r w:rsidRPr="00B51315">
        <w:t xml:space="preserve"> следующими факторами:</w:t>
      </w:r>
    </w:p>
    <w:p w14:paraId="25F59A0F" w14:textId="20889986" w:rsidR="000D5BC7" w:rsidRPr="000D5BC7" w:rsidRDefault="000D5BC7" w:rsidP="000D5BC7">
      <w:pPr>
        <w:pStyle w:val="a"/>
      </w:pPr>
      <w:r>
        <w:t>ограничения установленной тепловой мощности</w:t>
      </w:r>
      <w:r w:rsidRPr="000D5BC7">
        <w:t>;</w:t>
      </w:r>
    </w:p>
    <w:p w14:paraId="5A23FF86" w14:textId="415E7161" w:rsidR="000D5BC7" w:rsidRPr="000D5BC7" w:rsidRDefault="000D5BC7" w:rsidP="000D5BC7">
      <w:pPr>
        <w:pStyle w:val="a"/>
      </w:pPr>
      <w:r>
        <w:t>в</w:t>
      </w:r>
      <w:r w:rsidRPr="000D5BC7">
        <w:t>ысокие потери мощности в тепловых сетях</w:t>
      </w:r>
      <w:r w:rsidR="00A82CF5">
        <w:t xml:space="preserve"> </w:t>
      </w:r>
      <w:r w:rsidR="005A79E9">
        <w:t>(</w:t>
      </w:r>
      <w:r w:rsidR="00A82CF5">
        <w:t>32 %</w:t>
      </w:r>
      <w:r w:rsidR="005A79E9">
        <w:t>)</w:t>
      </w:r>
      <w:r w:rsidRPr="000D5BC7">
        <w:t>.</w:t>
      </w:r>
    </w:p>
    <w:p w14:paraId="450A71C6" w14:textId="56D88023" w:rsidR="00E25947" w:rsidRPr="00B51315" w:rsidRDefault="000D5BC7" w:rsidP="00E25947">
      <w:pPr>
        <w:pStyle w:val="a1"/>
      </w:pPr>
      <w:r>
        <w:t>3</w:t>
      </w:r>
      <w:r w:rsidR="00E25947">
        <w:t>. Значительный износ тепловых сетей (</w:t>
      </w:r>
      <w:r w:rsidR="00E25947" w:rsidRPr="00B51315">
        <w:t xml:space="preserve">доля сетей </w:t>
      </w:r>
      <w:r w:rsidR="00E25947">
        <w:t xml:space="preserve">со сроком службы более </w:t>
      </w:r>
      <w:r w:rsidR="00E25947" w:rsidRPr="00B51315">
        <w:t xml:space="preserve">25 лет составляет </w:t>
      </w:r>
      <w:r w:rsidR="00E25947">
        <w:t>1</w:t>
      </w:r>
      <w:r w:rsidR="00065B2D">
        <w:t>00</w:t>
      </w:r>
      <w:r w:rsidR="00E25947">
        <w:t xml:space="preserve"> </w:t>
      </w:r>
      <w:r w:rsidR="00E25947" w:rsidRPr="00B51315">
        <w:t>%</w:t>
      </w:r>
      <w:r w:rsidR="00E25947">
        <w:t>).</w:t>
      </w:r>
      <w:r w:rsidR="00E25947" w:rsidRPr="00B51315">
        <w:t xml:space="preserve"> </w:t>
      </w:r>
      <w:r w:rsidR="00065B2D" w:rsidRPr="00B2250F">
        <w:t xml:space="preserve">Доля потерь тепловой энергии в сетях </w:t>
      </w:r>
      <w:r w:rsidR="00065B2D">
        <w:t>в целом по поселению составляет</w:t>
      </w:r>
      <w:r w:rsidR="00E25947">
        <w:t xml:space="preserve"> 2</w:t>
      </w:r>
      <w:r w:rsidR="00065B2D">
        <w:t>8</w:t>
      </w:r>
      <w:r w:rsidR="00E25947">
        <w:t xml:space="preserve"> %.</w:t>
      </w:r>
    </w:p>
    <w:p w14:paraId="3CBB8090" w14:textId="1E31D219" w:rsidR="00E25947" w:rsidRDefault="000D5BC7" w:rsidP="00E25947">
      <w:pPr>
        <w:pStyle w:val="a1"/>
      </w:pPr>
      <w:r>
        <w:t>4</w:t>
      </w:r>
      <w:r w:rsidR="00E25947">
        <w:t xml:space="preserve">. Фактические температурные графики тепловой сети не соответствуют расчетным. </w:t>
      </w:r>
      <w:r w:rsidR="00E25947" w:rsidRPr="00B51315">
        <w:t xml:space="preserve">Фактический переход на пониженный температурный график ведет к возможному недоотпуску </w:t>
      </w:r>
      <w:r w:rsidR="00E25947">
        <w:t>тепловой энергии</w:t>
      </w:r>
      <w:r w:rsidR="00E25947" w:rsidRPr="00B51315">
        <w:t xml:space="preserve"> потребителям.</w:t>
      </w:r>
    </w:p>
    <w:p w14:paraId="7BDC824E" w14:textId="77777777" w:rsidR="00925178" w:rsidRPr="00925178" w:rsidRDefault="00925178" w:rsidP="00925178">
      <w:pPr>
        <w:pStyle w:val="a1"/>
      </w:pPr>
    </w:p>
    <w:p w14:paraId="09DC3B7D" w14:textId="77777777" w:rsidR="0080215E" w:rsidRDefault="0080215E" w:rsidP="006A3FBC">
      <w:pPr>
        <w:pStyle w:val="111"/>
      </w:pPr>
      <w:r>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p>
    <w:p w14:paraId="1426C021" w14:textId="4112857A" w:rsidR="00A82CF5" w:rsidRPr="00B51315" w:rsidRDefault="00A82CF5" w:rsidP="00A82CF5">
      <w:pPr>
        <w:pStyle w:val="a1"/>
      </w:pPr>
      <w:r>
        <w:t>А</w:t>
      </w:r>
      <w:r w:rsidRPr="00B51315">
        <w:t>варийных ситуаций</w:t>
      </w:r>
      <w:r>
        <w:t xml:space="preserve"> на источниках тепловой энергии и тепловых сетях</w:t>
      </w:r>
      <w:r w:rsidRPr="00B51315">
        <w:t xml:space="preserve"> за последние </w:t>
      </w:r>
      <w:r>
        <w:t>четыре</w:t>
      </w:r>
      <w:r w:rsidRPr="00B51315">
        <w:t xml:space="preserve"> года </w:t>
      </w:r>
      <w:r>
        <w:t>не выявлено. При этом необходимо отметить, что 100 % тепловых сетей выработали нормативный срок эксплуатации, на котельной № 118 наблюдается дефицит установленной мощности.</w:t>
      </w:r>
    </w:p>
    <w:p w14:paraId="4985BF1C" w14:textId="77777777" w:rsidR="00A82CF5" w:rsidRPr="00A82CF5" w:rsidRDefault="00A82CF5" w:rsidP="00A82CF5">
      <w:pPr>
        <w:pStyle w:val="a1"/>
      </w:pPr>
    </w:p>
    <w:p w14:paraId="09DC3B7E" w14:textId="77777777" w:rsidR="0080215E" w:rsidRDefault="0080215E" w:rsidP="006A3FBC">
      <w:pPr>
        <w:pStyle w:val="111"/>
      </w:pPr>
      <w:r>
        <w:t>Описание существующих проблем развития систем теплоснабжения.</w:t>
      </w:r>
    </w:p>
    <w:p w14:paraId="3373E044" w14:textId="77777777" w:rsidR="000D15B8" w:rsidRDefault="000D15B8" w:rsidP="000D15B8">
      <w:pPr>
        <w:pStyle w:val="a1"/>
      </w:pPr>
      <w:r>
        <w:t>С</w:t>
      </w:r>
      <w:r w:rsidRPr="0002718B">
        <w:t>уществующ</w:t>
      </w:r>
      <w:r>
        <w:t>ие</w:t>
      </w:r>
      <w:r w:rsidRPr="0002718B">
        <w:t xml:space="preserve"> проблем</w:t>
      </w:r>
      <w:r>
        <w:t>ы</w:t>
      </w:r>
      <w:r w:rsidRPr="0002718B">
        <w:t xml:space="preserve"> развития систем теплоснабжения</w:t>
      </w:r>
      <w:r>
        <w:t xml:space="preserve"> определены следующим:</w:t>
      </w:r>
    </w:p>
    <w:p w14:paraId="7F6F53AF" w14:textId="77426A60" w:rsidR="000D15B8" w:rsidRPr="000D15B8" w:rsidRDefault="000D15B8" w:rsidP="000D15B8">
      <w:pPr>
        <w:pStyle w:val="a"/>
      </w:pPr>
      <w:r>
        <w:t>существенный</w:t>
      </w:r>
      <w:r w:rsidRPr="000D15B8">
        <w:t xml:space="preserve"> износ основного оборудования на </w:t>
      </w:r>
      <w:r>
        <w:t>всех</w:t>
      </w:r>
      <w:r w:rsidRPr="000D15B8">
        <w:t xml:space="preserve"> источник</w:t>
      </w:r>
      <w:r>
        <w:t>ах</w:t>
      </w:r>
      <w:r w:rsidRPr="000D15B8">
        <w:t xml:space="preserve"> тепловой энергии;</w:t>
      </w:r>
    </w:p>
    <w:p w14:paraId="0BE05D07" w14:textId="2A87ED1D" w:rsidR="00A82CF5" w:rsidRDefault="00A82CF5" w:rsidP="000D15B8">
      <w:pPr>
        <w:pStyle w:val="a"/>
      </w:pPr>
      <w:r>
        <w:t xml:space="preserve">наличие дефицита установленной мощности на </w:t>
      </w:r>
      <w:r w:rsidR="00C3649C">
        <w:t>котельной № 118.</w:t>
      </w:r>
    </w:p>
    <w:p w14:paraId="2F77C248" w14:textId="77777777" w:rsidR="006239B6" w:rsidRPr="00A82CF5" w:rsidRDefault="006239B6" w:rsidP="00A82CF5">
      <w:pPr>
        <w:pStyle w:val="a1"/>
      </w:pPr>
    </w:p>
    <w:p w14:paraId="09DC3B7F" w14:textId="77777777" w:rsidR="0080215E" w:rsidRDefault="0080215E" w:rsidP="006A3FBC">
      <w:pPr>
        <w:pStyle w:val="111"/>
      </w:pPr>
      <w:r>
        <w:lastRenderedPageBreak/>
        <w:t>Описание существующих проблем надежного и эффективного снабжения топливом действующих систем теплоснабжения.</w:t>
      </w:r>
    </w:p>
    <w:p w14:paraId="3C7A81B8" w14:textId="225C5201" w:rsidR="00C3649C" w:rsidRDefault="00C3649C" w:rsidP="00C3649C">
      <w:pPr>
        <w:pStyle w:val="a1"/>
      </w:pPr>
      <w:r w:rsidRPr="00C9148B">
        <w:t>Существующих проблем в части надежного и эффективного снабжения топливом действующих систем теплоснабжения не выявлено.</w:t>
      </w:r>
    </w:p>
    <w:p w14:paraId="137DEF95" w14:textId="77777777" w:rsidR="00C3649C" w:rsidRPr="00C3649C" w:rsidRDefault="00C3649C" w:rsidP="00C3649C">
      <w:pPr>
        <w:pStyle w:val="a1"/>
      </w:pPr>
    </w:p>
    <w:p w14:paraId="09DC3B80" w14:textId="518AAA2D" w:rsidR="00925178" w:rsidRDefault="0080215E" w:rsidP="006A3FBC">
      <w:pPr>
        <w:pStyle w:val="111"/>
      </w:pPr>
      <w:r>
        <w:t>Анализ предписаний надзорных органов об устранении нарушений, влияющих на безопасность и надежность системы теплоснабжения.</w:t>
      </w:r>
      <w:r w:rsidR="00925178">
        <w:t xml:space="preserve"> </w:t>
      </w:r>
    </w:p>
    <w:p w14:paraId="2A44EAA1" w14:textId="101431B9" w:rsidR="00925178" w:rsidRDefault="00C3649C" w:rsidP="00925178">
      <w:pPr>
        <w:pStyle w:val="a1"/>
        <w:rPr>
          <w:rFonts w:eastAsiaTheme="majorEastAsia"/>
        </w:rPr>
      </w:pPr>
      <w:r>
        <w:t>П</w:t>
      </w:r>
      <w:r w:rsidRPr="00D40E32">
        <w:t>редписаний надзорных органов об устранении нарушений, влияющих на безопасность и надежность системы теплоснабжения</w:t>
      </w:r>
      <w:r>
        <w:t xml:space="preserve"> не выявлено.</w:t>
      </w:r>
      <w:r w:rsidR="00925178">
        <w:br w:type="page"/>
      </w:r>
    </w:p>
    <w:p w14:paraId="09DC3B81" w14:textId="77777777" w:rsidR="0080215E" w:rsidRDefault="0080215E" w:rsidP="006A3FBC">
      <w:pPr>
        <w:pStyle w:val="1"/>
      </w:pPr>
      <w:bookmarkStart w:id="69" w:name="_Toc531252643"/>
      <w:r>
        <w:lastRenderedPageBreak/>
        <w:t>Существующее и перспективное потребление тепловой</w:t>
      </w:r>
      <w:r w:rsidR="006A3FBC">
        <w:t xml:space="preserve"> энергии на цели теплоснабжения.</w:t>
      </w:r>
      <w:bookmarkEnd w:id="69"/>
    </w:p>
    <w:p w14:paraId="09DC3B82" w14:textId="77777777" w:rsidR="0080215E" w:rsidRDefault="0080215E" w:rsidP="006A3FBC">
      <w:pPr>
        <w:pStyle w:val="11"/>
      </w:pPr>
      <w:r>
        <w:t>Данные базового уровня потребления тепла на цели теплоснабжения.</w:t>
      </w:r>
    </w:p>
    <w:p w14:paraId="41AED9EB" w14:textId="5AB46230" w:rsidR="0025317E" w:rsidRDefault="0025317E" w:rsidP="0025317E">
      <w:pPr>
        <w:pStyle w:val="a1"/>
      </w:pPr>
    </w:p>
    <w:p w14:paraId="5980C260" w14:textId="70008CD6" w:rsidR="0025317E" w:rsidRDefault="00661A7D" w:rsidP="0025317E">
      <w:pPr>
        <w:pStyle w:val="a1"/>
      </w:pPr>
      <w:r w:rsidRPr="00DF5333">
        <w:t xml:space="preserve">Сводные данные потребности в </w:t>
      </w:r>
      <w:r w:rsidR="0025317E" w:rsidRPr="00AD187A">
        <w:t xml:space="preserve">тепловой </w:t>
      </w:r>
      <w:r w:rsidRPr="00DF5333">
        <w:t>мощности на цели теплоснабжения по договорным обязательствам на 01.01.2018 г.</w:t>
      </w:r>
      <w:r w:rsidR="0025317E" w:rsidRPr="00AD187A">
        <w:t xml:space="preserve"> при расчетных температурах наружного воздуха приведены в таблице </w:t>
      </w:r>
      <w:r w:rsidR="0025317E">
        <w:fldChar w:fldCharType="begin"/>
      </w:r>
      <w:r w:rsidR="0025317E">
        <w:instrText xml:space="preserve"> REF _Ref524595606 \h </w:instrText>
      </w:r>
      <w:r w:rsidR="0025317E">
        <w:fldChar w:fldCharType="separate"/>
      </w:r>
      <w:r w:rsidR="00D01E94">
        <w:rPr>
          <w:noProof/>
        </w:rPr>
        <w:t>35</w:t>
      </w:r>
      <w:r w:rsidR="0025317E">
        <w:fldChar w:fldCharType="end"/>
      </w:r>
      <w:r w:rsidR="0025317E" w:rsidRPr="00AD187A">
        <w:t>.</w:t>
      </w:r>
    </w:p>
    <w:p w14:paraId="3BADBBBC" w14:textId="77777777" w:rsidR="0025317E" w:rsidRPr="00AD187A" w:rsidRDefault="0025317E" w:rsidP="0025317E"/>
    <w:p w14:paraId="1307F37E" w14:textId="5AFDF3C7" w:rsidR="0025317E" w:rsidRDefault="0025317E" w:rsidP="0025317E">
      <w:r w:rsidRPr="00AD187A">
        <w:t xml:space="preserve">Таблица </w:t>
      </w:r>
      <w:r w:rsidRPr="005E7583">
        <w:fldChar w:fldCharType="begin"/>
      </w:r>
      <w:r>
        <w:instrText xml:space="preserve"> SEQ Таблица \* ARABIC </w:instrText>
      </w:r>
      <w:r w:rsidRPr="005E7583">
        <w:fldChar w:fldCharType="separate"/>
      </w:r>
      <w:bookmarkStart w:id="70" w:name="_Ref524595606"/>
      <w:r w:rsidR="00D01E94">
        <w:rPr>
          <w:noProof/>
        </w:rPr>
        <w:t>35</w:t>
      </w:r>
      <w:bookmarkEnd w:id="70"/>
      <w:r w:rsidRPr="005E7583">
        <w:fldChar w:fldCharType="end"/>
      </w:r>
      <w:r w:rsidRPr="00AD187A">
        <w:t xml:space="preserve"> – </w:t>
      </w:r>
      <w:r w:rsidR="00661A7D" w:rsidRPr="00DF5333">
        <w:t>Сводные данные потребности в тепловой мощности на цели теплоснабжения по договорным обязательствам на 01.01.2018 г. при расчетных температурах наружного воздуха</w:t>
      </w:r>
    </w:p>
    <w:tbl>
      <w:tblPr>
        <w:tblStyle w:val="af0"/>
        <w:tblpPr w:leftFromText="180" w:rightFromText="180" w:vertAnchor="text" w:horzAnchor="margin" w:tblpY="-33"/>
        <w:tblW w:w="5000" w:type="pct"/>
        <w:tblLook w:val="04A0" w:firstRow="1" w:lastRow="0" w:firstColumn="1" w:lastColumn="0" w:noHBand="0" w:noVBand="1"/>
      </w:tblPr>
      <w:tblGrid>
        <w:gridCol w:w="2848"/>
        <w:gridCol w:w="1673"/>
        <w:gridCol w:w="2549"/>
        <w:gridCol w:w="2275"/>
      </w:tblGrid>
      <w:tr w:rsidR="0025317E" w:rsidRPr="000D2B2F" w14:paraId="2A2CE544" w14:textId="77777777" w:rsidTr="0025317E">
        <w:trPr>
          <w:trHeight w:val="771"/>
          <w:tblHeader/>
        </w:trPr>
        <w:tc>
          <w:tcPr>
            <w:tcW w:w="1524" w:type="pct"/>
            <w:hideMark/>
          </w:tcPr>
          <w:p w14:paraId="411EC2C3" w14:textId="77777777" w:rsidR="0025317E" w:rsidRPr="0025317E" w:rsidRDefault="0025317E" w:rsidP="0025317E">
            <w:pPr>
              <w:pStyle w:val="103"/>
            </w:pPr>
            <w:r w:rsidRPr="00AD187A">
              <w:t xml:space="preserve">Перечень населенных пунктов в которых осуществляется централизованное </w:t>
            </w:r>
            <w:r w:rsidRPr="0025317E">
              <w:t>теплоснабжение</w:t>
            </w:r>
          </w:p>
        </w:tc>
        <w:tc>
          <w:tcPr>
            <w:tcW w:w="895" w:type="pct"/>
            <w:hideMark/>
          </w:tcPr>
          <w:p w14:paraId="542278D2" w14:textId="77777777" w:rsidR="0025317E" w:rsidRPr="0025317E" w:rsidRDefault="0025317E" w:rsidP="0025317E">
            <w:pPr>
              <w:pStyle w:val="103"/>
            </w:pPr>
            <w:r w:rsidRPr="00AD187A">
              <w:t>Количество источников тепловой энергии, ед.</w:t>
            </w:r>
          </w:p>
        </w:tc>
        <w:tc>
          <w:tcPr>
            <w:tcW w:w="1364" w:type="pct"/>
            <w:hideMark/>
          </w:tcPr>
          <w:p w14:paraId="49820327" w14:textId="77777777" w:rsidR="0025317E" w:rsidRPr="0025317E" w:rsidRDefault="0025317E" w:rsidP="0025317E">
            <w:pPr>
              <w:pStyle w:val="103"/>
            </w:pPr>
            <w:r w:rsidRPr="00AD187A">
              <w:t>Эксплуатационная ответственность</w:t>
            </w:r>
          </w:p>
        </w:tc>
        <w:tc>
          <w:tcPr>
            <w:tcW w:w="1217" w:type="pct"/>
            <w:hideMark/>
          </w:tcPr>
          <w:p w14:paraId="1BBFDA78" w14:textId="77777777" w:rsidR="0025317E" w:rsidRPr="0025317E" w:rsidRDefault="0025317E" w:rsidP="0025317E">
            <w:pPr>
              <w:pStyle w:val="103"/>
            </w:pPr>
            <w:r w:rsidRPr="00AD187A">
              <w:t>Общая присоединенная мощность источников, Гкал/ч</w:t>
            </w:r>
          </w:p>
        </w:tc>
      </w:tr>
      <w:tr w:rsidR="0025317E" w:rsidRPr="000D2B2F" w14:paraId="24BF675B" w14:textId="77777777" w:rsidTr="0025317E">
        <w:trPr>
          <w:trHeight w:val="295"/>
        </w:trPr>
        <w:tc>
          <w:tcPr>
            <w:tcW w:w="1524" w:type="pct"/>
          </w:tcPr>
          <w:p w14:paraId="65BDB507" w14:textId="2BF86652" w:rsidR="0025317E" w:rsidRPr="00AD187A" w:rsidRDefault="0025317E" w:rsidP="0025317E">
            <w:pPr>
              <w:pStyle w:val="103"/>
            </w:pPr>
            <w:r w:rsidRPr="00AD187A">
              <w:t xml:space="preserve">ст. </w:t>
            </w:r>
            <w:r w:rsidRPr="0025317E">
              <w:t>Еремизино-Борисовская</w:t>
            </w:r>
          </w:p>
        </w:tc>
        <w:tc>
          <w:tcPr>
            <w:tcW w:w="895" w:type="pct"/>
          </w:tcPr>
          <w:p w14:paraId="39D6A9DB" w14:textId="01851BAE" w:rsidR="0025317E" w:rsidRPr="00AD187A" w:rsidRDefault="0025317E" w:rsidP="0025317E">
            <w:pPr>
              <w:pStyle w:val="103"/>
            </w:pPr>
            <w:r w:rsidRPr="00AD187A">
              <w:t>2</w:t>
            </w:r>
          </w:p>
        </w:tc>
        <w:tc>
          <w:tcPr>
            <w:tcW w:w="1364" w:type="pct"/>
          </w:tcPr>
          <w:p w14:paraId="7B3F0801" w14:textId="45161561" w:rsidR="0025317E" w:rsidRPr="00AD187A" w:rsidRDefault="0025317E" w:rsidP="0025317E">
            <w:pPr>
              <w:pStyle w:val="103"/>
            </w:pPr>
            <w:r w:rsidRPr="00AD187A">
              <w:t>МУП ТГП ТР «Тихорецктепло»</w:t>
            </w:r>
          </w:p>
        </w:tc>
        <w:tc>
          <w:tcPr>
            <w:tcW w:w="1217" w:type="pct"/>
          </w:tcPr>
          <w:p w14:paraId="3C22F936" w14:textId="7F6AD29A" w:rsidR="0025317E" w:rsidRPr="00AD187A" w:rsidRDefault="0025317E" w:rsidP="0025317E">
            <w:pPr>
              <w:pStyle w:val="103"/>
            </w:pPr>
            <w:r w:rsidRPr="00AD187A">
              <w:t>0,394</w:t>
            </w:r>
          </w:p>
        </w:tc>
      </w:tr>
    </w:tbl>
    <w:p w14:paraId="2663B8C7" w14:textId="77777777" w:rsidR="0025317E" w:rsidRPr="0025317E" w:rsidRDefault="0025317E" w:rsidP="0025317E">
      <w:pPr>
        <w:pStyle w:val="a1"/>
      </w:pPr>
    </w:p>
    <w:p w14:paraId="09DC3B83" w14:textId="77777777" w:rsidR="0080215E" w:rsidRDefault="0080215E" w:rsidP="006A3FBC">
      <w:pPr>
        <w:pStyle w:val="11"/>
      </w:pPr>
      <w: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14:paraId="11632701" w14:textId="00CBF2C6" w:rsidR="0025317E" w:rsidRDefault="0025317E" w:rsidP="0025317E">
      <w:pPr>
        <w:pStyle w:val="a1"/>
      </w:pPr>
    </w:p>
    <w:p w14:paraId="462F5D0D" w14:textId="5D8B6A04" w:rsidR="0025317E" w:rsidRDefault="0025317E" w:rsidP="0025317E">
      <w:pPr>
        <w:pStyle w:val="a1"/>
      </w:pPr>
      <w:r w:rsidRPr="00AD187A">
        <w:t xml:space="preserve">Консолидированная база прогноза приростов площадей объектов капитального строительства в </w:t>
      </w:r>
      <w:r>
        <w:t>Еремизино-Борисовском СП</w:t>
      </w:r>
      <w:r w:rsidRPr="00AD187A">
        <w:t xml:space="preserve"> </w:t>
      </w:r>
      <w:r>
        <w:t>сформирована</w:t>
      </w:r>
      <w:r w:rsidRPr="00AD187A">
        <w:t xml:space="preserve"> в соответствии с утвержденным Генеральным план</w:t>
      </w:r>
      <w:r>
        <w:t>ом</w:t>
      </w:r>
      <w:r w:rsidRPr="00AD187A">
        <w:t xml:space="preserve"> </w:t>
      </w:r>
      <w:r>
        <w:t>Еремизино-Борисовского СП</w:t>
      </w:r>
      <w:r w:rsidRPr="00AD187A">
        <w:t xml:space="preserve"> Тихорецк</w:t>
      </w:r>
      <w:r>
        <w:t>ого</w:t>
      </w:r>
      <w:r w:rsidRPr="00AD187A">
        <w:t xml:space="preserve"> район</w:t>
      </w:r>
      <w:r>
        <w:t>а</w:t>
      </w:r>
      <w:r w:rsidRPr="00AD187A">
        <w:t>, а также на основании технически</w:t>
      </w:r>
      <w:r>
        <w:t>х</w:t>
      </w:r>
      <w:r w:rsidRPr="00AD187A">
        <w:t xml:space="preserve"> услови</w:t>
      </w:r>
      <w:r>
        <w:t>й</w:t>
      </w:r>
      <w:r w:rsidRPr="00AD187A">
        <w:t xml:space="preserve"> на технологическое присоединение к системам теплоснабжения</w:t>
      </w:r>
      <w:r>
        <w:t>.</w:t>
      </w:r>
    </w:p>
    <w:p w14:paraId="58D42789" w14:textId="154FCC51" w:rsidR="0025317E" w:rsidRPr="00AD187A" w:rsidRDefault="0025317E" w:rsidP="0025317E">
      <w:pPr>
        <w:pStyle w:val="a1"/>
      </w:pPr>
      <w:r w:rsidRPr="00AD187A">
        <w:t xml:space="preserve">Генеральный план Еремизино-Борисовского </w:t>
      </w:r>
      <w:r>
        <w:t>СП</w:t>
      </w:r>
      <w:r w:rsidRPr="00AD187A">
        <w:t xml:space="preserve"> утвержден решением Совета Еремизино-Борисовского </w:t>
      </w:r>
      <w:r>
        <w:t>СП</w:t>
      </w:r>
      <w:r w:rsidRPr="00AD187A">
        <w:t xml:space="preserve"> Тихорецкого района от 20 апреля 2012 года №117 (с изменениями от 31 августа 2017 года №354).</w:t>
      </w:r>
    </w:p>
    <w:p w14:paraId="5DFDA077" w14:textId="7ED45BB6" w:rsidR="0025317E" w:rsidRPr="00AD187A" w:rsidRDefault="0025317E" w:rsidP="0025317E">
      <w:pPr>
        <w:pStyle w:val="a1"/>
      </w:pPr>
      <w:r w:rsidRPr="00AD187A">
        <w:lastRenderedPageBreak/>
        <w:t xml:space="preserve">Расчетным сроком реализации генерального плана Еремизино-Борисовского </w:t>
      </w:r>
      <w:r>
        <w:t>СП</w:t>
      </w:r>
      <w:r w:rsidRPr="00AD187A">
        <w:t xml:space="preserve"> является начало 2036 года.</w:t>
      </w:r>
    </w:p>
    <w:p w14:paraId="6601CC12" w14:textId="3508D0F4" w:rsidR="0025317E" w:rsidRPr="00AD187A" w:rsidRDefault="0025317E" w:rsidP="0025317E">
      <w:pPr>
        <w:pStyle w:val="a1"/>
      </w:pPr>
      <w:r w:rsidRPr="00AD187A">
        <w:t xml:space="preserve">Одной из основных задач развития Еремизино-Борисовского </w:t>
      </w:r>
      <w:r>
        <w:t>СП</w:t>
      </w:r>
      <w:r w:rsidRPr="00AD187A">
        <w:t xml:space="preserve"> является повышение уровня жизни населения, улучшение условий его проживания. Проектная численность населения на расчетный срок определена в размере 2,1 тыс. человек.</w:t>
      </w:r>
    </w:p>
    <w:p w14:paraId="6DFEBC62" w14:textId="77777777" w:rsidR="0025317E" w:rsidRPr="00AD187A" w:rsidRDefault="0025317E" w:rsidP="0025317E">
      <w:pPr>
        <w:pStyle w:val="a1"/>
      </w:pPr>
      <w:r w:rsidRPr="00AD187A">
        <w:t>Согласно перспективным показателям Генерального плана жилищная обеспеченность на одного жителя поселения к концу расчетного срока должна составить 21 м</w:t>
      </w:r>
      <w:r w:rsidRPr="00AD187A">
        <w:rPr>
          <w:rStyle w:val="aff3"/>
        </w:rPr>
        <w:t>2</w:t>
      </w:r>
      <w:r w:rsidRPr="00AD187A">
        <w:t>/чел., в связи с чем в населенных пунктах предусматривается формирование новых зон застройки индивидуальными жилыми домами.</w:t>
      </w:r>
    </w:p>
    <w:p w14:paraId="608DE061" w14:textId="77777777" w:rsidR="0025317E" w:rsidRPr="00AD187A" w:rsidRDefault="0025317E" w:rsidP="0025317E">
      <w:pPr>
        <w:pStyle w:val="a1"/>
      </w:pPr>
      <w:r w:rsidRPr="00AD187A">
        <w:t>Согласно Генерального плана, общий объем жилищного фонда к концу расчетного срока составит 44,1 тыс. м</w:t>
      </w:r>
      <w:r w:rsidRPr="00AD187A">
        <w:rPr>
          <w:rStyle w:val="aff3"/>
        </w:rPr>
        <w:t>2</w:t>
      </w:r>
      <w:r w:rsidRPr="00AD187A">
        <w:t xml:space="preserve"> общей площади. Объем нового жилищного строительства составит 6,2 тыс. м</w:t>
      </w:r>
      <w:r w:rsidRPr="00AD187A">
        <w:rPr>
          <w:rStyle w:val="aff3"/>
        </w:rPr>
        <w:t>2</w:t>
      </w:r>
      <w:r w:rsidRPr="00AD187A">
        <w:t xml:space="preserve"> общей площади.</w:t>
      </w:r>
    </w:p>
    <w:p w14:paraId="3DE5CEEB" w14:textId="77777777" w:rsidR="0025317E" w:rsidRPr="00AD187A" w:rsidRDefault="0025317E" w:rsidP="0025317E">
      <w:pPr>
        <w:pStyle w:val="a1"/>
      </w:pPr>
      <w:r w:rsidRPr="00AD187A">
        <w:t xml:space="preserve">Утвержденные проекты планировки территории (с информацией о перспективном строительстве объектов жилого, общественно-делового и промышленного назначения), разрешения на строительство и технические условия на технологическое присоединение к системам теплоснабжения в Еремизино-Борисовском сельском поселении отсутствуют. </w:t>
      </w:r>
    </w:p>
    <w:p w14:paraId="343FD381" w14:textId="6A4E0235" w:rsidR="0025317E" w:rsidRPr="00AD187A" w:rsidRDefault="0025317E" w:rsidP="0025317E">
      <w:pPr>
        <w:pStyle w:val="a1"/>
      </w:pPr>
      <w:r w:rsidRPr="00AD187A">
        <w:t xml:space="preserve">Технико-экономические показатели развития жилищного фонда Еремизино-Борисовского </w:t>
      </w:r>
      <w:r>
        <w:t>СП</w:t>
      </w:r>
      <w:r w:rsidRPr="00AD187A">
        <w:t xml:space="preserve"> представлены в таблице </w:t>
      </w:r>
      <w:r>
        <w:fldChar w:fldCharType="begin"/>
      </w:r>
      <w:r>
        <w:instrText xml:space="preserve"> REF _Ref524602477 \h </w:instrText>
      </w:r>
      <w:r>
        <w:fldChar w:fldCharType="separate"/>
      </w:r>
      <w:r w:rsidR="00D01E94">
        <w:rPr>
          <w:noProof/>
        </w:rPr>
        <w:t>36</w:t>
      </w:r>
      <w:r>
        <w:fldChar w:fldCharType="end"/>
      </w:r>
      <w:r>
        <w:t>.</w:t>
      </w:r>
    </w:p>
    <w:p w14:paraId="0FA1D64E" w14:textId="77777777" w:rsidR="0025317E" w:rsidRPr="00AD187A" w:rsidRDefault="0025317E" w:rsidP="0025317E">
      <w:pPr>
        <w:pStyle w:val="a1"/>
      </w:pPr>
    </w:p>
    <w:p w14:paraId="4EA72B07" w14:textId="15FF39E8" w:rsidR="0025317E" w:rsidRPr="00AD187A" w:rsidRDefault="0025317E" w:rsidP="0025317E">
      <w:r w:rsidRPr="00AD187A">
        <w:t xml:space="preserve">Таблица </w:t>
      </w:r>
      <w:fldSimple w:instr=" SEQ Таблица \* ARABIC ">
        <w:bookmarkStart w:id="71" w:name="_Ref524602477"/>
        <w:r w:rsidR="00D01E94">
          <w:rPr>
            <w:noProof/>
          </w:rPr>
          <w:t>36</w:t>
        </w:r>
        <w:bookmarkEnd w:id="71"/>
      </w:fldSimple>
      <w:r w:rsidRPr="00AD187A">
        <w:t xml:space="preserve"> – Технико-экономические показатели развития жилищного фонда Еремизино-Борисовского </w:t>
      </w:r>
      <w:r>
        <w:t>СП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8"/>
        <w:gridCol w:w="4168"/>
        <w:gridCol w:w="929"/>
        <w:gridCol w:w="929"/>
        <w:gridCol w:w="931"/>
      </w:tblGrid>
      <w:tr w:rsidR="0025317E" w:rsidRPr="00D93635" w14:paraId="19A6A88F" w14:textId="77777777" w:rsidTr="0025317E">
        <w:trPr>
          <w:trHeight w:val="600"/>
        </w:trPr>
        <w:tc>
          <w:tcPr>
            <w:tcW w:w="1278" w:type="pct"/>
            <w:shd w:val="clear" w:color="auto" w:fill="auto"/>
            <w:noWrap/>
            <w:vAlign w:val="center"/>
            <w:hideMark/>
          </w:tcPr>
          <w:p w14:paraId="7E2A8A53" w14:textId="77777777" w:rsidR="0025317E" w:rsidRPr="0025317E" w:rsidRDefault="0025317E" w:rsidP="0025317E">
            <w:pPr>
              <w:pStyle w:val="103"/>
            </w:pPr>
            <w:r w:rsidRPr="00AD187A">
              <w:t>Населенный пункт</w:t>
            </w:r>
          </w:p>
        </w:tc>
        <w:tc>
          <w:tcPr>
            <w:tcW w:w="2230" w:type="pct"/>
            <w:shd w:val="clear" w:color="auto" w:fill="auto"/>
            <w:noWrap/>
            <w:vAlign w:val="center"/>
            <w:hideMark/>
          </w:tcPr>
          <w:p w14:paraId="410989BD" w14:textId="77777777" w:rsidR="0025317E" w:rsidRPr="0025317E" w:rsidRDefault="0025317E" w:rsidP="0025317E">
            <w:pPr>
              <w:pStyle w:val="103"/>
            </w:pPr>
            <w:r w:rsidRPr="00AD187A">
              <w:t>Показатели</w:t>
            </w:r>
          </w:p>
        </w:tc>
        <w:tc>
          <w:tcPr>
            <w:tcW w:w="497" w:type="pct"/>
            <w:shd w:val="clear" w:color="auto" w:fill="auto"/>
            <w:noWrap/>
            <w:vAlign w:val="center"/>
            <w:hideMark/>
          </w:tcPr>
          <w:p w14:paraId="25F5ED9B" w14:textId="77777777" w:rsidR="0025317E" w:rsidRPr="0025317E" w:rsidRDefault="0025317E" w:rsidP="0025317E">
            <w:pPr>
              <w:pStyle w:val="103"/>
            </w:pPr>
            <w:r w:rsidRPr="00AD187A">
              <w:t>2016</w:t>
            </w:r>
          </w:p>
        </w:tc>
        <w:tc>
          <w:tcPr>
            <w:tcW w:w="497" w:type="pct"/>
            <w:shd w:val="clear" w:color="auto" w:fill="auto"/>
            <w:noWrap/>
            <w:vAlign w:val="center"/>
            <w:hideMark/>
          </w:tcPr>
          <w:p w14:paraId="66A913E5" w14:textId="77777777" w:rsidR="0025317E" w:rsidRPr="0025317E" w:rsidRDefault="0025317E" w:rsidP="0025317E">
            <w:pPr>
              <w:pStyle w:val="103"/>
            </w:pPr>
            <w:r w:rsidRPr="00AD187A">
              <w:t>2036</w:t>
            </w:r>
          </w:p>
        </w:tc>
        <w:tc>
          <w:tcPr>
            <w:tcW w:w="498" w:type="pct"/>
            <w:shd w:val="clear" w:color="auto" w:fill="auto"/>
            <w:vAlign w:val="center"/>
            <w:hideMark/>
          </w:tcPr>
          <w:p w14:paraId="7F6D280E" w14:textId="77777777" w:rsidR="0025317E" w:rsidRPr="0025317E" w:rsidRDefault="0025317E" w:rsidP="0025317E">
            <w:pPr>
              <w:pStyle w:val="103"/>
            </w:pPr>
            <w:r w:rsidRPr="00AD187A">
              <w:t>2016-2035 гг.</w:t>
            </w:r>
          </w:p>
        </w:tc>
      </w:tr>
      <w:tr w:rsidR="0025317E" w:rsidRPr="00D93635" w14:paraId="7673B774" w14:textId="77777777" w:rsidTr="0025317E">
        <w:trPr>
          <w:trHeight w:val="300"/>
        </w:trPr>
        <w:tc>
          <w:tcPr>
            <w:tcW w:w="1278" w:type="pct"/>
            <w:vMerge w:val="restart"/>
            <w:shd w:val="clear" w:color="auto" w:fill="auto"/>
            <w:noWrap/>
            <w:vAlign w:val="center"/>
            <w:hideMark/>
          </w:tcPr>
          <w:p w14:paraId="299D3903" w14:textId="77777777" w:rsidR="0025317E" w:rsidRPr="0025317E" w:rsidRDefault="0025317E" w:rsidP="0025317E">
            <w:pPr>
              <w:pStyle w:val="103"/>
            </w:pPr>
            <w:r w:rsidRPr="00AD187A">
              <w:t>Еремизино-Борисовское СП</w:t>
            </w:r>
          </w:p>
        </w:tc>
        <w:tc>
          <w:tcPr>
            <w:tcW w:w="2230" w:type="pct"/>
            <w:shd w:val="clear" w:color="auto" w:fill="auto"/>
            <w:noWrap/>
            <w:vAlign w:val="center"/>
            <w:hideMark/>
          </w:tcPr>
          <w:p w14:paraId="0FA0F15F" w14:textId="77777777" w:rsidR="0025317E" w:rsidRPr="0025317E" w:rsidRDefault="0025317E" w:rsidP="0025317E">
            <w:pPr>
              <w:pStyle w:val="103"/>
            </w:pPr>
            <w:r w:rsidRPr="00AD187A">
              <w:t>Численность населения, тыс. чел.</w:t>
            </w:r>
          </w:p>
        </w:tc>
        <w:tc>
          <w:tcPr>
            <w:tcW w:w="497" w:type="pct"/>
            <w:shd w:val="clear" w:color="auto" w:fill="auto"/>
            <w:noWrap/>
            <w:vAlign w:val="center"/>
            <w:hideMark/>
          </w:tcPr>
          <w:p w14:paraId="2C5895B7" w14:textId="77777777" w:rsidR="0025317E" w:rsidRPr="0025317E" w:rsidRDefault="0025317E" w:rsidP="0025317E">
            <w:pPr>
              <w:pStyle w:val="103"/>
            </w:pPr>
            <w:r w:rsidRPr="00AD187A">
              <w:t>1,882</w:t>
            </w:r>
          </w:p>
        </w:tc>
        <w:tc>
          <w:tcPr>
            <w:tcW w:w="497" w:type="pct"/>
            <w:shd w:val="clear" w:color="auto" w:fill="auto"/>
            <w:noWrap/>
            <w:vAlign w:val="center"/>
            <w:hideMark/>
          </w:tcPr>
          <w:p w14:paraId="5D745CE7" w14:textId="77777777" w:rsidR="0025317E" w:rsidRPr="0025317E" w:rsidRDefault="0025317E" w:rsidP="0025317E">
            <w:pPr>
              <w:pStyle w:val="103"/>
            </w:pPr>
            <w:r w:rsidRPr="00AD187A">
              <w:t>2,1</w:t>
            </w:r>
          </w:p>
        </w:tc>
        <w:tc>
          <w:tcPr>
            <w:tcW w:w="498" w:type="pct"/>
            <w:shd w:val="clear" w:color="auto" w:fill="auto"/>
            <w:noWrap/>
            <w:vAlign w:val="center"/>
            <w:hideMark/>
          </w:tcPr>
          <w:p w14:paraId="541CF870" w14:textId="77777777" w:rsidR="0025317E" w:rsidRPr="0025317E" w:rsidRDefault="0025317E" w:rsidP="0025317E">
            <w:pPr>
              <w:pStyle w:val="103"/>
            </w:pPr>
            <w:r w:rsidRPr="00AD187A">
              <w:t>0,22</w:t>
            </w:r>
          </w:p>
        </w:tc>
      </w:tr>
      <w:tr w:rsidR="0025317E" w:rsidRPr="00D93635" w14:paraId="111F009E" w14:textId="77777777" w:rsidTr="0025317E">
        <w:trPr>
          <w:trHeight w:val="300"/>
        </w:trPr>
        <w:tc>
          <w:tcPr>
            <w:tcW w:w="1278" w:type="pct"/>
            <w:vMerge/>
            <w:shd w:val="clear" w:color="auto" w:fill="auto"/>
            <w:vAlign w:val="center"/>
            <w:hideMark/>
          </w:tcPr>
          <w:p w14:paraId="5051C404" w14:textId="77777777" w:rsidR="0025317E" w:rsidRPr="00AD187A" w:rsidRDefault="0025317E" w:rsidP="0025317E">
            <w:pPr>
              <w:pStyle w:val="103"/>
            </w:pPr>
          </w:p>
        </w:tc>
        <w:tc>
          <w:tcPr>
            <w:tcW w:w="2230" w:type="pct"/>
            <w:shd w:val="clear" w:color="auto" w:fill="auto"/>
            <w:noWrap/>
            <w:vAlign w:val="center"/>
            <w:hideMark/>
          </w:tcPr>
          <w:p w14:paraId="6BD9B66D" w14:textId="77777777" w:rsidR="0025317E" w:rsidRPr="0025317E" w:rsidRDefault="0025317E" w:rsidP="0025317E">
            <w:pPr>
              <w:pStyle w:val="103"/>
            </w:pPr>
            <w:r w:rsidRPr="00AD187A">
              <w:t>Площадь жилищного фонда, тыс. кв.м.</w:t>
            </w:r>
          </w:p>
        </w:tc>
        <w:tc>
          <w:tcPr>
            <w:tcW w:w="497" w:type="pct"/>
            <w:shd w:val="clear" w:color="auto" w:fill="auto"/>
            <w:noWrap/>
            <w:vAlign w:val="center"/>
            <w:hideMark/>
          </w:tcPr>
          <w:p w14:paraId="1A385FCC" w14:textId="77777777" w:rsidR="0025317E" w:rsidRPr="0025317E" w:rsidRDefault="0025317E" w:rsidP="0025317E">
            <w:pPr>
              <w:pStyle w:val="103"/>
            </w:pPr>
            <w:r w:rsidRPr="00AD187A">
              <w:t>37,9</w:t>
            </w:r>
          </w:p>
        </w:tc>
        <w:tc>
          <w:tcPr>
            <w:tcW w:w="497" w:type="pct"/>
            <w:shd w:val="clear" w:color="auto" w:fill="auto"/>
            <w:noWrap/>
            <w:vAlign w:val="center"/>
            <w:hideMark/>
          </w:tcPr>
          <w:p w14:paraId="7FBFD3AC" w14:textId="77777777" w:rsidR="0025317E" w:rsidRPr="0025317E" w:rsidRDefault="0025317E" w:rsidP="0025317E">
            <w:pPr>
              <w:pStyle w:val="103"/>
            </w:pPr>
            <w:r w:rsidRPr="00AD187A">
              <w:t>44,1</w:t>
            </w:r>
          </w:p>
        </w:tc>
        <w:tc>
          <w:tcPr>
            <w:tcW w:w="498" w:type="pct"/>
            <w:shd w:val="clear" w:color="auto" w:fill="auto"/>
            <w:noWrap/>
            <w:vAlign w:val="center"/>
            <w:hideMark/>
          </w:tcPr>
          <w:p w14:paraId="7D286105" w14:textId="77777777" w:rsidR="0025317E" w:rsidRPr="0025317E" w:rsidRDefault="0025317E" w:rsidP="0025317E">
            <w:pPr>
              <w:pStyle w:val="103"/>
            </w:pPr>
            <w:r w:rsidRPr="00AD187A">
              <w:t>6,2</w:t>
            </w:r>
          </w:p>
        </w:tc>
      </w:tr>
      <w:tr w:rsidR="0025317E" w:rsidRPr="00D93635" w14:paraId="57E9B889" w14:textId="77777777" w:rsidTr="0025317E">
        <w:trPr>
          <w:trHeight w:val="300"/>
        </w:trPr>
        <w:tc>
          <w:tcPr>
            <w:tcW w:w="1278" w:type="pct"/>
            <w:vMerge/>
            <w:shd w:val="clear" w:color="auto" w:fill="auto"/>
            <w:vAlign w:val="center"/>
            <w:hideMark/>
          </w:tcPr>
          <w:p w14:paraId="6D67745A" w14:textId="77777777" w:rsidR="0025317E" w:rsidRPr="00AD187A" w:rsidRDefault="0025317E" w:rsidP="0025317E">
            <w:pPr>
              <w:pStyle w:val="103"/>
            </w:pPr>
          </w:p>
        </w:tc>
        <w:tc>
          <w:tcPr>
            <w:tcW w:w="2230" w:type="pct"/>
            <w:shd w:val="clear" w:color="auto" w:fill="auto"/>
            <w:noWrap/>
            <w:vAlign w:val="center"/>
            <w:hideMark/>
          </w:tcPr>
          <w:p w14:paraId="34E7A16C" w14:textId="77777777" w:rsidR="0025317E" w:rsidRPr="0025317E" w:rsidRDefault="0025317E" w:rsidP="0025317E">
            <w:pPr>
              <w:pStyle w:val="103"/>
            </w:pPr>
            <w:r w:rsidRPr="00AD187A">
              <w:t>Средняя жилищная обеспеченность, кв.м/чел.</w:t>
            </w:r>
          </w:p>
        </w:tc>
        <w:tc>
          <w:tcPr>
            <w:tcW w:w="497" w:type="pct"/>
            <w:shd w:val="clear" w:color="auto" w:fill="auto"/>
            <w:noWrap/>
            <w:vAlign w:val="center"/>
            <w:hideMark/>
          </w:tcPr>
          <w:p w14:paraId="35288879" w14:textId="77777777" w:rsidR="0025317E" w:rsidRPr="0025317E" w:rsidRDefault="0025317E" w:rsidP="0025317E">
            <w:pPr>
              <w:pStyle w:val="103"/>
            </w:pPr>
            <w:r w:rsidRPr="00AD187A">
              <w:t>20,1</w:t>
            </w:r>
          </w:p>
        </w:tc>
        <w:tc>
          <w:tcPr>
            <w:tcW w:w="497" w:type="pct"/>
            <w:shd w:val="clear" w:color="auto" w:fill="auto"/>
            <w:noWrap/>
            <w:vAlign w:val="center"/>
            <w:hideMark/>
          </w:tcPr>
          <w:p w14:paraId="6F08546F" w14:textId="77777777" w:rsidR="0025317E" w:rsidRPr="0025317E" w:rsidRDefault="0025317E" w:rsidP="0025317E">
            <w:pPr>
              <w:pStyle w:val="103"/>
            </w:pPr>
            <w:r w:rsidRPr="00AD187A">
              <w:t>21,0</w:t>
            </w:r>
          </w:p>
        </w:tc>
        <w:tc>
          <w:tcPr>
            <w:tcW w:w="498" w:type="pct"/>
            <w:shd w:val="clear" w:color="auto" w:fill="auto"/>
            <w:noWrap/>
            <w:vAlign w:val="center"/>
            <w:hideMark/>
          </w:tcPr>
          <w:p w14:paraId="2D9C154B" w14:textId="77777777" w:rsidR="0025317E" w:rsidRPr="0025317E" w:rsidRDefault="0025317E" w:rsidP="0025317E">
            <w:pPr>
              <w:pStyle w:val="103"/>
            </w:pPr>
            <w:r w:rsidRPr="00AD187A">
              <w:t>0,9</w:t>
            </w:r>
          </w:p>
        </w:tc>
      </w:tr>
      <w:tr w:rsidR="0025317E" w:rsidRPr="00D93635" w14:paraId="35254331" w14:textId="77777777" w:rsidTr="0025317E">
        <w:trPr>
          <w:trHeight w:val="300"/>
        </w:trPr>
        <w:tc>
          <w:tcPr>
            <w:tcW w:w="1278" w:type="pct"/>
            <w:vMerge w:val="restart"/>
            <w:shd w:val="clear" w:color="auto" w:fill="auto"/>
            <w:noWrap/>
            <w:vAlign w:val="center"/>
            <w:hideMark/>
          </w:tcPr>
          <w:p w14:paraId="3C5934E3" w14:textId="77777777" w:rsidR="0025317E" w:rsidRPr="0025317E" w:rsidRDefault="0025317E" w:rsidP="0025317E">
            <w:pPr>
              <w:pStyle w:val="103"/>
            </w:pPr>
            <w:r w:rsidRPr="00AD187A">
              <w:t>ст-ца Еремизино-Борисовская</w:t>
            </w:r>
          </w:p>
        </w:tc>
        <w:tc>
          <w:tcPr>
            <w:tcW w:w="2230" w:type="pct"/>
            <w:shd w:val="clear" w:color="auto" w:fill="auto"/>
            <w:noWrap/>
            <w:vAlign w:val="center"/>
            <w:hideMark/>
          </w:tcPr>
          <w:p w14:paraId="454ECF7E" w14:textId="77777777" w:rsidR="0025317E" w:rsidRPr="0025317E" w:rsidRDefault="0025317E" w:rsidP="0025317E">
            <w:pPr>
              <w:pStyle w:val="103"/>
            </w:pPr>
            <w:r w:rsidRPr="00AD187A">
              <w:t>Население, чел.</w:t>
            </w:r>
          </w:p>
        </w:tc>
        <w:tc>
          <w:tcPr>
            <w:tcW w:w="497" w:type="pct"/>
            <w:shd w:val="clear" w:color="auto" w:fill="auto"/>
            <w:noWrap/>
            <w:vAlign w:val="center"/>
            <w:hideMark/>
          </w:tcPr>
          <w:p w14:paraId="7B7AE53E" w14:textId="77777777" w:rsidR="0025317E" w:rsidRPr="0025317E" w:rsidRDefault="0025317E" w:rsidP="0025317E">
            <w:pPr>
              <w:pStyle w:val="103"/>
            </w:pPr>
            <w:r w:rsidRPr="00AD187A">
              <w:t>1,8</w:t>
            </w:r>
          </w:p>
        </w:tc>
        <w:tc>
          <w:tcPr>
            <w:tcW w:w="497" w:type="pct"/>
            <w:shd w:val="clear" w:color="auto" w:fill="auto"/>
            <w:noWrap/>
            <w:vAlign w:val="center"/>
            <w:hideMark/>
          </w:tcPr>
          <w:p w14:paraId="34B97EE0" w14:textId="77777777" w:rsidR="0025317E" w:rsidRPr="0025317E" w:rsidRDefault="0025317E" w:rsidP="0025317E">
            <w:pPr>
              <w:pStyle w:val="103"/>
            </w:pPr>
            <w:r w:rsidRPr="00AD187A">
              <w:t>2,0</w:t>
            </w:r>
          </w:p>
        </w:tc>
        <w:tc>
          <w:tcPr>
            <w:tcW w:w="498" w:type="pct"/>
            <w:shd w:val="clear" w:color="auto" w:fill="auto"/>
            <w:noWrap/>
            <w:vAlign w:val="center"/>
            <w:hideMark/>
          </w:tcPr>
          <w:p w14:paraId="4B451AE3" w14:textId="77777777" w:rsidR="0025317E" w:rsidRPr="0025317E" w:rsidRDefault="0025317E" w:rsidP="0025317E">
            <w:pPr>
              <w:pStyle w:val="103"/>
            </w:pPr>
            <w:r w:rsidRPr="00AD187A">
              <w:t>0,20</w:t>
            </w:r>
          </w:p>
        </w:tc>
      </w:tr>
      <w:tr w:rsidR="0025317E" w:rsidRPr="00D93635" w14:paraId="71A6854F" w14:textId="77777777" w:rsidTr="0025317E">
        <w:trPr>
          <w:trHeight w:val="300"/>
        </w:trPr>
        <w:tc>
          <w:tcPr>
            <w:tcW w:w="1278" w:type="pct"/>
            <w:vMerge/>
            <w:shd w:val="clear" w:color="auto" w:fill="auto"/>
            <w:vAlign w:val="center"/>
            <w:hideMark/>
          </w:tcPr>
          <w:p w14:paraId="718F88A3" w14:textId="77777777" w:rsidR="0025317E" w:rsidRPr="00AD187A" w:rsidRDefault="0025317E" w:rsidP="0025317E">
            <w:pPr>
              <w:pStyle w:val="103"/>
            </w:pPr>
          </w:p>
        </w:tc>
        <w:tc>
          <w:tcPr>
            <w:tcW w:w="2230" w:type="pct"/>
            <w:shd w:val="clear" w:color="auto" w:fill="auto"/>
            <w:noWrap/>
            <w:vAlign w:val="center"/>
            <w:hideMark/>
          </w:tcPr>
          <w:p w14:paraId="2A79CD40" w14:textId="77777777" w:rsidR="0025317E" w:rsidRPr="0025317E" w:rsidRDefault="0025317E" w:rsidP="0025317E">
            <w:pPr>
              <w:pStyle w:val="103"/>
            </w:pPr>
            <w:r w:rsidRPr="00AD187A">
              <w:t>Средняя жилищная обеспеченность, кв.м/чел.</w:t>
            </w:r>
          </w:p>
        </w:tc>
        <w:tc>
          <w:tcPr>
            <w:tcW w:w="497" w:type="pct"/>
            <w:shd w:val="clear" w:color="auto" w:fill="auto"/>
            <w:noWrap/>
            <w:vAlign w:val="center"/>
            <w:hideMark/>
          </w:tcPr>
          <w:p w14:paraId="1DC3E9CB" w14:textId="77777777" w:rsidR="0025317E" w:rsidRPr="0025317E" w:rsidRDefault="0025317E" w:rsidP="0025317E">
            <w:pPr>
              <w:pStyle w:val="103"/>
            </w:pPr>
            <w:r w:rsidRPr="00AD187A">
              <w:t>20,1</w:t>
            </w:r>
          </w:p>
        </w:tc>
        <w:tc>
          <w:tcPr>
            <w:tcW w:w="497" w:type="pct"/>
            <w:shd w:val="clear" w:color="auto" w:fill="auto"/>
            <w:noWrap/>
            <w:vAlign w:val="center"/>
            <w:hideMark/>
          </w:tcPr>
          <w:p w14:paraId="7FECC68B" w14:textId="77777777" w:rsidR="0025317E" w:rsidRPr="0025317E" w:rsidRDefault="0025317E" w:rsidP="0025317E">
            <w:pPr>
              <w:pStyle w:val="103"/>
            </w:pPr>
            <w:r w:rsidRPr="00AD187A">
              <w:t>21,0</w:t>
            </w:r>
          </w:p>
        </w:tc>
        <w:tc>
          <w:tcPr>
            <w:tcW w:w="498" w:type="pct"/>
            <w:shd w:val="clear" w:color="auto" w:fill="auto"/>
            <w:noWrap/>
            <w:vAlign w:val="center"/>
            <w:hideMark/>
          </w:tcPr>
          <w:p w14:paraId="3989AC5F" w14:textId="77777777" w:rsidR="0025317E" w:rsidRPr="0025317E" w:rsidRDefault="0025317E" w:rsidP="0025317E">
            <w:pPr>
              <w:pStyle w:val="103"/>
            </w:pPr>
            <w:r w:rsidRPr="00AD187A">
              <w:t>0,9</w:t>
            </w:r>
          </w:p>
        </w:tc>
      </w:tr>
      <w:tr w:rsidR="0025317E" w:rsidRPr="00D93635" w14:paraId="34A7D829" w14:textId="77777777" w:rsidTr="0025317E">
        <w:trPr>
          <w:trHeight w:val="300"/>
        </w:trPr>
        <w:tc>
          <w:tcPr>
            <w:tcW w:w="1278" w:type="pct"/>
            <w:vMerge/>
            <w:shd w:val="clear" w:color="auto" w:fill="auto"/>
            <w:vAlign w:val="center"/>
            <w:hideMark/>
          </w:tcPr>
          <w:p w14:paraId="1C552EDF" w14:textId="77777777" w:rsidR="0025317E" w:rsidRPr="00AD187A" w:rsidRDefault="0025317E" w:rsidP="0025317E">
            <w:pPr>
              <w:pStyle w:val="103"/>
            </w:pPr>
          </w:p>
        </w:tc>
        <w:tc>
          <w:tcPr>
            <w:tcW w:w="2230" w:type="pct"/>
            <w:shd w:val="clear" w:color="auto" w:fill="auto"/>
            <w:noWrap/>
            <w:vAlign w:val="center"/>
            <w:hideMark/>
          </w:tcPr>
          <w:p w14:paraId="0AF3EE91" w14:textId="77777777" w:rsidR="0025317E" w:rsidRPr="0025317E" w:rsidRDefault="0025317E" w:rsidP="0025317E">
            <w:pPr>
              <w:pStyle w:val="103"/>
            </w:pPr>
            <w:r w:rsidRPr="00AD187A">
              <w:t>Площадь жилищного фонда ИЖС, тыс. кв.м.</w:t>
            </w:r>
          </w:p>
        </w:tc>
        <w:tc>
          <w:tcPr>
            <w:tcW w:w="497" w:type="pct"/>
            <w:shd w:val="clear" w:color="auto" w:fill="auto"/>
            <w:noWrap/>
            <w:vAlign w:val="center"/>
            <w:hideMark/>
          </w:tcPr>
          <w:p w14:paraId="4B13E414" w14:textId="77777777" w:rsidR="0025317E" w:rsidRPr="0025317E" w:rsidRDefault="0025317E" w:rsidP="0025317E">
            <w:pPr>
              <w:pStyle w:val="103"/>
            </w:pPr>
            <w:r w:rsidRPr="00AD187A">
              <w:t>36,9</w:t>
            </w:r>
          </w:p>
        </w:tc>
        <w:tc>
          <w:tcPr>
            <w:tcW w:w="497" w:type="pct"/>
            <w:shd w:val="clear" w:color="auto" w:fill="auto"/>
            <w:noWrap/>
            <w:vAlign w:val="center"/>
            <w:hideMark/>
          </w:tcPr>
          <w:p w14:paraId="55219DF8" w14:textId="77777777" w:rsidR="0025317E" w:rsidRPr="0025317E" w:rsidRDefault="0025317E" w:rsidP="0025317E">
            <w:pPr>
              <w:pStyle w:val="103"/>
            </w:pPr>
            <w:r w:rsidRPr="00AD187A">
              <w:t>42,6</w:t>
            </w:r>
          </w:p>
        </w:tc>
        <w:tc>
          <w:tcPr>
            <w:tcW w:w="498" w:type="pct"/>
            <w:shd w:val="clear" w:color="auto" w:fill="auto"/>
            <w:noWrap/>
            <w:vAlign w:val="center"/>
            <w:hideMark/>
          </w:tcPr>
          <w:p w14:paraId="05B6109C" w14:textId="77777777" w:rsidR="0025317E" w:rsidRPr="0025317E" w:rsidRDefault="0025317E" w:rsidP="0025317E">
            <w:pPr>
              <w:pStyle w:val="103"/>
            </w:pPr>
            <w:r w:rsidRPr="00AD187A">
              <w:t>5,8</w:t>
            </w:r>
          </w:p>
        </w:tc>
      </w:tr>
      <w:tr w:rsidR="0025317E" w:rsidRPr="00D93635" w14:paraId="1C5D173F" w14:textId="77777777" w:rsidTr="0025317E">
        <w:trPr>
          <w:trHeight w:val="300"/>
        </w:trPr>
        <w:tc>
          <w:tcPr>
            <w:tcW w:w="1278" w:type="pct"/>
            <w:vMerge w:val="restart"/>
            <w:shd w:val="clear" w:color="auto" w:fill="auto"/>
            <w:noWrap/>
            <w:vAlign w:val="center"/>
            <w:hideMark/>
          </w:tcPr>
          <w:p w14:paraId="261C6C2C" w14:textId="77777777" w:rsidR="0025317E" w:rsidRPr="0025317E" w:rsidRDefault="0025317E" w:rsidP="0025317E">
            <w:pPr>
              <w:pStyle w:val="103"/>
            </w:pPr>
            <w:r w:rsidRPr="00AD187A">
              <w:t>х. Украинский</w:t>
            </w:r>
          </w:p>
        </w:tc>
        <w:tc>
          <w:tcPr>
            <w:tcW w:w="2230" w:type="pct"/>
            <w:shd w:val="clear" w:color="auto" w:fill="auto"/>
            <w:noWrap/>
            <w:vAlign w:val="center"/>
            <w:hideMark/>
          </w:tcPr>
          <w:p w14:paraId="2B6E8E35" w14:textId="77777777" w:rsidR="0025317E" w:rsidRPr="0025317E" w:rsidRDefault="0025317E" w:rsidP="0025317E">
            <w:pPr>
              <w:pStyle w:val="103"/>
            </w:pPr>
            <w:r w:rsidRPr="00AD187A">
              <w:t>Население, чел.</w:t>
            </w:r>
          </w:p>
        </w:tc>
        <w:tc>
          <w:tcPr>
            <w:tcW w:w="497" w:type="pct"/>
            <w:shd w:val="clear" w:color="auto" w:fill="auto"/>
            <w:noWrap/>
            <w:vAlign w:val="center"/>
            <w:hideMark/>
          </w:tcPr>
          <w:p w14:paraId="4B523FE6" w14:textId="77777777" w:rsidR="0025317E" w:rsidRPr="0025317E" w:rsidRDefault="0025317E" w:rsidP="0025317E">
            <w:pPr>
              <w:pStyle w:val="103"/>
            </w:pPr>
            <w:r w:rsidRPr="00AD187A">
              <w:t>0,051</w:t>
            </w:r>
          </w:p>
        </w:tc>
        <w:tc>
          <w:tcPr>
            <w:tcW w:w="497" w:type="pct"/>
            <w:shd w:val="clear" w:color="auto" w:fill="auto"/>
            <w:noWrap/>
            <w:vAlign w:val="center"/>
            <w:hideMark/>
          </w:tcPr>
          <w:p w14:paraId="2D6A40AF" w14:textId="77777777" w:rsidR="0025317E" w:rsidRPr="0025317E" w:rsidRDefault="0025317E" w:rsidP="0025317E">
            <w:pPr>
              <w:pStyle w:val="103"/>
            </w:pPr>
            <w:r w:rsidRPr="00AD187A">
              <w:t>0,070</w:t>
            </w:r>
          </w:p>
        </w:tc>
        <w:tc>
          <w:tcPr>
            <w:tcW w:w="498" w:type="pct"/>
            <w:shd w:val="clear" w:color="auto" w:fill="auto"/>
            <w:noWrap/>
            <w:vAlign w:val="center"/>
            <w:hideMark/>
          </w:tcPr>
          <w:p w14:paraId="60404327" w14:textId="77777777" w:rsidR="0025317E" w:rsidRPr="0025317E" w:rsidRDefault="0025317E" w:rsidP="0025317E">
            <w:pPr>
              <w:pStyle w:val="103"/>
            </w:pPr>
            <w:r w:rsidRPr="00AD187A">
              <w:t>0,02</w:t>
            </w:r>
          </w:p>
        </w:tc>
      </w:tr>
      <w:tr w:rsidR="0025317E" w:rsidRPr="00D93635" w14:paraId="27AB26CA" w14:textId="77777777" w:rsidTr="0025317E">
        <w:trPr>
          <w:trHeight w:val="300"/>
        </w:trPr>
        <w:tc>
          <w:tcPr>
            <w:tcW w:w="1278" w:type="pct"/>
            <w:vMerge/>
            <w:shd w:val="clear" w:color="auto" w:fill="auto"/>
            <w:vAlign w:val="center"/>
            <w:hideMark/>
          </w:tcPr>
          <w:p w14:paraId="3A518AD4" w14:textId="77777777" w:rsidR="0025317E" w:rsidRPr="00AD187A" w:rsidRDefault="0025317E" w:rsidP="0025317E">
            <w:pPr>
              <w:pStyle w:val="103"/>
            </w:pPr>
          </w:p>
        </w:tc>
        <w:tc>
          <w:tcPr>
            <w:tcW w:w="2230" w:type="pct"/>
            <w:shd w:val="clear" w:color="auto" w:fill="auto"/>
            <w:noWrap/>
            <w:vAlign w:val="center"/>
            <w:hideMark/>
          </w:tcPr>
          <w:p w14:paraId="6547B0AB" w14:textId="77777777" w:rsidR="0025317E" w:rsidRPr="0025317E" w:rsidRDefault="0025317E" w:rsidP="0025317E">
            <w:pPr>
              <w:pStyle w:val="103"/>
            </w:pPr>
            <w:r w:rsidRPr="00AD187A">
              <w:t xml:space="preserve">Средняя жилищная обеспеченность, </w:t>
            </w:r>
            <w:r w:rsidRPr="0025317E">
              <w:t>кв.м/чел.</w:t>
            </w:r>
          </w:p>
        </w:tc>
        <w:tc>
          <w:tcPr>
            <w:tcW w:w="497" w:type="pct"/>
            <w:shd w:val="clear" w:color="auto" w:fill="auto"/>
            <w:noWrap/>
            <w:vAlign w:val="center"/>
            <w:hideMark/>
          </w:tcPr>
          <w:p w14:paraId="0A517F2B" w14:textId="77777777" w:rsidR="0025317E" w:rsidRPr="0025317E" w:rsidRDefault="0025317E" w:rsidP="0025317E">
            <w:pPr>
              <w:pStyle w:val="103"/>
            </w:pPr>
            <w:r w:rsidRPr="00AD187A">
              <w:t>20,1</w:t>
            </w:r>
          </w:p>
        </w:tc>
        <w:tc>
          <w:tcPr>
            <w:tcW w:w="497" w:type="pct"/>
            <w:shd w:val="clear" w:color="auto" w:fill="auto"/>
            <w:noWrap/>
            <w:vAlign w:val="center"/>
            <w:hideMark/>
          </w:tcPr>
          <w:p w14:paraId="73884F70" w14:textId="77777777" w:rsidR="0025317E" w:rsidRPr="0025317E" w:rsidRDefault="0025317E" w:rsidP="0025317E">
            <w:pPr>
              <w:pStyle w:val="103"/>
            </w:pPr>
            <w:r w:rsidRPr="00AD187A">
              <w:t>21,0</w:t>
            </w:r>
          </w:p>
        </w:tc>
        <w:tc>
          <w:tcPr>
            <w:tcW w:w="498" w:type="pct"/>
            <w:shd w:val="clear" w:color="auto" w:fill="auto"/>
            <w:noWrap/>
            <w:vAlign w:val="center"/>
            <w:hideMark/>
          </w:tcPr>
          <w:p w14:paraId="4F5C6C14" w14:textId="77777777" w:rsidR="0025317E" w:rsidRPr="0025317E" w:rsidRDefault="0025317E" w:rsidP="0025317E">
            <w:pPr>
              <w:pStyle w:val="103"/>
            </w:pPr>
            <w:r w:rsidRPr="00AD187A">
              <w:t>0,9</w:t>
            </w:r>
          </w:p>
        </w:tc>
      </w:tr>
      <w:tr w:rsidR="0025317E" w:rsidRPr="00D93635" w14:paraId="02227C8B" w14:textId="77777777" w:rsidTr="0025317E">
        <w:trPr>
          <w:trHeight w:val="300"/>
        </w:trPr>
        <w:tc>
          <w:tcPr>
            <w:tcW w:w="1278" w:type="pct"/>
            <w:vMerge/>
            <w:shd w:val="clear" w:color="auto" w:fill="auto"/>
            <w:vAlign w:val="center"/>
            <w:hideMark/>
          </w:tcPr>
          <w:p w14:paraId="6BFBDFF5" w14:textId="77777777" w:rsidR="0025317E" w:rsidRPr="00AD187A" w:rsidRDefault="0025317E" w:rsidP="0025317E">
            <w:pPr>
              <w:pStyle w:val="103"/>
            </w:pPr>
          </w:p>
        </w:tc>
        <w:tc>
          <w:tcPr>
            <w:tcW w:w="2230" w:type="pct"/>
            <w:shd w:val="clear" w:color="auto" w:fill="auto"/>
            <w:noWrap/>
            <w:vAlign w:val="center"/>
            <w:hideMark/>
          </w:tcPr>
          <w:p w14:paraId="38CBAC45" w14:textId="77777777" w:rsidR="0025317E" w:rsidRPr="0025317E" w:rsidRDefault="0025317E" w:rsidP="0025317E">
            <w:pPr>
              <w:pStyle w:val="103"/>
            </w:pPr>
            <w:r w:rsidRPr="00AD187A">
              <w:t>Площадь жилищного фонда ИЖС, тыс. кв.м.</w:t>
            </w:r>
          </w:p>
        </w:tc>
        <w:tc>
          <w:tcPr>
            <w:tcW w:w="497" w:type="pct"/>
            <w:shd w:val="clear" w:color="auto" w:fill="auto"/>
            <w:noWrap/>
            <w:vAlign w:val="center"/>
            <w:hideMark/>
          </w:tcPr>
          <w:p w14:paraId="789CAD0D" w14:textId="77777777" w:rsidR="0025317E" w:rsidRPr="0025317E" w:rsidRDefault="0025317E" w:rsidP="0025317E">
            <w:pPr>
              <w:pStyle w:val="103"/>
            </w:pPr>
            <w:r w:rsidRPr="00AD187A">
              <w:t>1,0</w:t>
            </w:r>
          </w:p>
        </w:tc>
        <w:tc>
          <w:tcPr>
            <w:tcW w:w="497" w:type="pct"/>
            <w:shd w:val="clear" w:color="auto" w:fill="auto"/>
            <w:noWrap/>
            <w:vAlign w:val="center"/>
            <w:hideMark/>
          </w:tcPr>
          <w:p w14:paraId="2DA7D1B2" w14:textId="77777777" w:rsidR="0025317E" w:rsidRPr="0025317E" w:rsidRDefault="0025317E" w:rsidP="0025317E">
            <w:pPr>
              <w:pStyle w:val="103"/>
            </w:pPr>
            <w:r w:rsidRPr="00AD187A">
              <w:t>1,5</w:t>
            </w:r>
          </w:p>
        </w:tc>
        <w:tc>
          <w:tcPr>
            <w:tcW w:w="498" w:type="pct"/>
            <w:shd w:val="clear" w:color="auto" w:fill="auto"/>
            <w:noWrap/>
            <w:vAlign w:val="center"/>
            <w:hideMark/>
          </w:tcPr>
          <w:p w14:paraId="1A246AD0" w14:textId="77777777" w:rsidR="0025317E" w:rsidRPr="0025317E" w:rsidRDefault="0025317E" w:rsidP="0025317E">
            <w:pPr>
              <w:pStyle w:val="103"/>
            </w:pPr>
            <w:r w:rsidRPr="00AD187A">
              <w:t>0,4</w:t>
            </w:r>
          </w:p>
        </w:tc>
      </w:tr>
    </w:tbl>
    <w:p w14:paraId="00D4DA6B" w14:textId="77777777" w:rsidR="0025317E" w:rsidRDefault="0025317E" w:rsidP="0025317E">
      <w:pPr>
        <w:pStyle w:val="a1"/>
      </w:pPr>
    </w:p>
    <w:p w14:paraId="6476CF1D" w14:textId="6BC41699" w:rsidR="0025317E" w:rsidRPr="00AD187A" w:rsidRDefault="0025317E" w:rsidP="0025317E">
      <w:pPr>
        <w:pStyle w:val="a1"/>
      </w:pPr>
      <w:r w:rsidRPr="00AD187A">
        <w:lastRenderedPageBreak/>
        <w:t>Результирующий перечень перспективных потребителей тепловой энергии в Еремизино-Борисовск</w:t>
      </w:r>
      <w:r>
        <w:t>ом СП</w:t>
      </w:r>
      <w:r w:rsidRPr="00AD187A">
        <w:t xml:space="preserve"> с их характеристиками приведен в таблице </w:t>
      </w:r>
      <w:r>
        <w:fldChar w:fldCharType="begin"/>
      </w:r>
      <w:r>
        <w:instrText xml:space="preserve"> REF _Ref476124812 \h </w:instrText>
      </w:r>
      <w:r>
        <w:fldChar w:fldCharType="separate"/>
      </w:r>
      <w:r w:rsidR="00D01E94">
        <w:rPr>
          <w:noProof/>
        </w:rPr>
        <w:t>37</w:t>
      </w:r>
      <w:r>
        <w:fldChar w:fldCharType="end"/>
      </w:r>
      <w:r w:rsidRPr="00AD187A">
        <w:t>.</w:t>
      </w:r>
    </w:p>
    <w:p w14:paraId="3CF4781B" w14:textId="4AFA3E74" w:rsidR="0025317E" w:rsidRDefault="0025317E" w:rsidP="0025317E">
      <w:pPr>
        <w:pStyle w:val="a1"/>
      </w:pPr>
      <w:r>
        <w:t xml:space="preserve">Строительство многоквартирных домов, общественных и производственных зданий промышленных предприятий Генеральным планом не предусмотрено. </w:t>
      </w:r>
      <w:r w:rsidRPr="00AD187A">
        <w:t>Сводные показатели (нарастающим итогом) прогнозируемых значений приростов площадей нового строительства жилы</w:t>
      </w:r>
      <w:r>
        <w:t>х</w:t>
      </w:r>
      <w:r w:rsidRPr="00AD187A">
        <w:t xml:space="preserve"> дом</w:t>
      </w:r>
      <w:r>
        <w:t>ов</w:t>
      </w:r>
      <w:r w:rsidRPr="00AD187A">
        <w:t xml:space="preserve"> (ИЖС) </w:t>
      </w:r>
      <w:r>
        <w:t xml:space="preserve">представлены </w:t>
      </w:r>
      <w:r w:rsidRPr="00AD187A">
        <w:t>в таблиц</w:t>
      </w:r>
      <w:r>
        <w:t xml:space="preserve">е </w:t>
      </w:r>
      <w:r>
        <w:fldChar w:fldCharType="begin"/>
      </w:r>
      <w:r>
        <w:instrText xml:space="preserve"> REF _Ref521429354 \h </w:instrText>
      </w:r>
      <w:r>
        <w:fldChar w:fldCharType="separate"/>
      </w:r>
      <w:r w:rsidR="00D01E94">
        <w:rPr>
          <w:noProof/>
        </w:rPr>
        <w:t>38</w:t>
      </w:r>
      <w:r>
        <w:fldChar w:fldCharType="end"/>
      </w:r>
      <w:r w:rsidRPr="00AD187A">
        <w:t>.</w:t>
      </w:r>
    </w:p>
    <w:p w14:paraId="09B08538" w14:textId="5A46AF02" w:rsidR="0025317E" w:rsidRDefault="0025317E" w:rsidP="0025317E">
      <w:pPr>
        <w:pStyle w:val="a1"/>
      </w:pPr>
      <w:r w:rsidRPr="00AD187A">
        <w:t>В период с 2018 – 2033 гг. в Еремизино-Борисовск</w:t>
      </w:r>
      <w:r>
        <w:t>ом СП</w:t>
      </w:r>
      <w:r w:rsidRPr="00AD187A">
        <w:t xml:space="preserve"> запланирован прирост площадей нового строительства</w:t>
      </w:r>
      <w:r>
        <w:t xml:space="preserve"> </w:t>
      </w:r>
      <w:r w:rsidRPr="0025317E">
        <w:rPr>
          <w:rStyle w:val="aff4"/>
          <w:iCs/>
          <w:vertAlign w:val="baseline"/>
        </w:rPr>
        <w:t>жилых</w:t>
      </w:r>
      <w:r w:rsidRPr="00BD4CCC">
        <w:t xml:space="preserve"> </w:t>
      </w:r>
      <w:r w:rsidRPr="00AD187A">
        <w:t xml:space="preserve">домов (ИЖС) </w:t>
      </w:r>
      <w:r>
        <w:t>в объеме</w:t>
      </w:r>
      <w:r w:rsidRPr="00AD187A">
        <w:t xml:space="preserve"> </w:t>
      </w:r>
      <w:r>
        <w:t>6200</w:t>
      </w:r>
      <w:r w:rsidRPr="00AD187A">
        <w:t xml:space="preserve"> м</w:t>
      </w:r>
      <w:r w:rsidRPr="00AD187A">
        <w:rPr>
          <w:rStyle w:val="aff3"/>
        </w:rPr>
        <w:t>2</w:t>
      </w:r>
      <w:r w:rsidRPr="00AD187A">
        <w:t>.</w:t>
      </w:r>
    </w:p>
    <w:p w14:paraId="53F36DEA" w14:textId="64B4CA59" w:rsidR="0025317E" w:rsidRPr="00AD187A" w:rsidRDefault="0025317E" w:rsidP="0025317E">
      <w:pPr>
        <w:pStyle w:val="a1"/>
      </w:pPr>
      <w:r w:rsidRPr="00AD187A">
        <w:t>Теплоснабжение и горячее водоснабжение объектов жилой застройки предусматривается от индивидуальных газовых котлов.</w:t>
      </w:r>
    </w:p>
    <w:p w14:paraId="3CCC892B" w14:textId="7A6F11E9" w:rsidR="0025317E" w:rsidRPr="00AD187A" w:rsidRDefault="0005376E" w:rsidP="0025317E">
      <w:pPr>
        <w:pStyle w:val="a1"/>
      </w:pPr>
      <w:r>
        <w:t>Прирост</w:t>
      </w:r>
      <w:r w:rsidR="0025317E" w:rsidRPr="006E158D">
        <w:t xml:space="preserve"> площадей (нарастающим итогом) нового строительства в зонах действия существующих источников тепловой энергии в </w:t>
      </w:r>
      <w:r w:rsidR="0025317E" w:rsidRPr="00AD187A">
        <w:t>Еремизино-Борисовск</w:t>
      </w:r>
      <w:r w:rsidR="0025317E">
        <w:t>ом СП</w:t>
      </w:r>
      <w:r w:rsidR="0025317E" w:rsidRPr="006E158D">
        <w:t xml:space="preserve"> </w:t>
      </w:r>
      <w:r>
        <w:t>отсутствует.</w:t>
      </w:r>
    </w:p>
    <w:p w14:paraId="6608B233" w14:textId="77777777" w:rsidR="00E57AE8" w:rsidRDefault="00E57AE8" w:rsidP="0025317E">
      <w:pPr>
        <w:pStyle w:val="af8"/>
      </w:pPr>
    </w:p>
    <w:p w14:paraId="0B3CCC85" w14:textId="77777777" w:rsidR="00E57AE8" w:rsidRDefault="00E57AE8">
      <w:pPr>
        <w:spacing w:after="160"/>
        <w:ind w:firstLine="709"/>
        <w:jc w:val="left"/>
      </w:pPr>
      <w:r>
        <w:br w:type="page"/>
      </w:r>
    </w:p>
    <w:p w14:paraId="164E157C" w14:textId="77777777" w:rsidR="00E57AE8" w:rsidRDefault="00E57AE8" w:rsidP="0025317E">
      <w:pPr>
        <w:pStyle w:val="af8"/>
        <w:sectPr w:rsidR="00E57AE8">
          <w:pgSz w:w="11906" w:h="16838"/>
          <w:pgMar w:top="1134" w:right="850" w:bottom="1134" w:left="1701" w:header="708" w:footer="708" w:gutter="0"/>
          <w:cols w:space="708"/>
          <w:docGrid w:linePitch="360"/>
        </w:sectPr>
      </w:pPr>
    </w:p>
    <w:p w14:paraId="2293FD0F" w14:textId="1EF41ECB" w:rsidR="0025317E" w:rsidRPr="00AD187A" w:rsidRDefault="0025317E" w:rsidP="0025317E">
      <w:pPr>
        <w:pStyle w:val="af8"/>
      </w:pPr>
      <w:r w:rsidRPr="00AD187A">
        <w:lastRenderedPageBreak/>
        <w:t xml:space="preserve">Таблица </w:t>
      </w:r>
      <w:r w:rsidRPr="00555AE4">
        <w:fldChar w:fldCharType="begin"/>
      </w:r>
      <w:r>
        <w:instrText xml:space="preserve"> SEQ Таблица \* ARABIC </w:instrText>
      </w:r>
      <w:r w:rsidRPr="00555AE4">
        <w:fldChar w:fldCharType="separate"/>
      </w:r>
      <w:bookmarkStart w:id="72" w:name="_Ref476124812"/>
      <w:r w:rsidR="00D01E94">
        <w:rPr>
          <w:noProof/>
        </w:rPr>
        <w:t>37</w:t>
      </w:r>
      <w:bookmarkEnd w:id="72"/>
      <w:r w:rsidRPr="00555AE4">
        <w:fldChar w:fldCharType="end"/>
      </w:r>
      <w:r w:rsidRPr="00AD187A">
        <w:t xml:space="preserve"> – Перечень перспективных потребителей тепловой энергии с их характеристиками</w:t>
      </w:r>
    </w:p>
    <w:tbl>
      <w:tblPr>
        <w:tblW w:w="5000" w:type="pct"/>
        <w:tblLook w:val="04A0" w:firstRow="1" w:lastRow="0" w:firstColumn="1" w:lastColumn="0" w:noHBand="0" w:noVBand="1"/>
      </w:tblPr>
      <w:tblGrid>
        <w:gridCol w:w="707"/>
        <w:gridCol w:w="1954"/>
        <w:gridCol w:w="1599"/>
        <w:gridCol w:w="1736"/>
        <w:gridCol w:w="2446"/>
        <w:gridCol w:w="3066"/>
        <w:gridCol w:w="1555"/>
        <w:gridCol w:w="1497"/>
      </w:tblGrid>
      <w:tr w:rsidR="0025317E" w:rsidRPr="00FE59BB" w14:paraId="312A530E" w14:textId="77777777" w:rsidTr="0025317E">
        <w:trPr>
          <w:trHeight w:val="568"/>
          <w:tblHeader/>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5FEF42" w14:textId="77777777" w:rsidR="0025317E" w:rsidRPr="0025317E" w:rsidRDefault="0025317E" w:rsidP="0025317E">
            <w:pPr>
              <w:pStyle w:val="103"/>
            </w:pPr>
            <w:r w:rsidRPr="00AD187A">
              <w:t>№</w:t>
            </w:r>
            <w:r w:rsidRPr="0025317E">
              <w:br/>
              <w:t>п/п</w:t>
            </w:r>
          </w:p>
        </w:tc>
        <w:tc>
          <w:tcPr>
            <w:tcW w:w="671" w:type="pct"/>
            <w:tcBorders>
              <w:top w:val="single" w:sz="4" w:space="0" w:color="auto"/>
              <w:left w:val="nil"/>
              <w:bottom w:val="single" w:sz="4" w:space="0" w:color="auto"/>
              <w:right w:val="single" w:sz="4" w:space="0" w:color="auto"/>
            </w:tcBorders>
            <w:shd w:val="clear" w:color="auto" w:fill="auto"/>
            <w:noWrap/>
            <w:vAlign w:val="center"/>
            <w:hideMark/>
          </w:tcPr>
          <w:p w14:paraId="556A8367" w14:textId="77777777" w:rsidR="0025317E" w:rsidRPr="0025317E" w:rsidRDefault="0025317E" w:rsidP="0025317E">
            <w:pPr>
              <w:pStyle w:val="103"/>
            </w:pPr>
            <w:r w:rsidRPr="00AD187A">
              <w:t>Адрес</w:t>
            </w:r>
          </w:p>
        </w:tc>
        <w:tc>
          <w:tcPr>
            <w:tcW w:w="549" w:type="pct"/>
            <w:tcBorders>
              <w:top w:val="single" w:sz="4" w:space="0" w:color="auto"/>
              <w:left w:val="nil"/>
              <w:bottom w:val="single" w:sz="4" w:space="0" w:color="auto"/>
              <w:right w:val="single" w:sz="4" w:space="0" w:color="auto"/>
            </w:tcBorders>
            <w:shd w:val="clear" w:color="auto" w:fill="auto"/>
            <w:vAlign w:val="center"/>
            <w:hideMark/>
          </w:tcPr>
          <w:p w14:paraId="723FEABF" w14:textId="77777777" w:rsidR="0025317E" w:rsidRPr="0025317E" w:rsidRDefault="0025317E" w:rsidP="0025317E">
            <w:pPr>
              <w:pStyle w:val="103"/>
            </w:pPr>
            <w:r w:rsidRPr="00AD187A">
              <w:t>Тип застройки</w:t>
            </w:r>
          </w:p>
        </w:tc>
        <w:tc>
          <w:tcPr>
            <w:tcW w:w="596" w:type="pct"/>
            <w:tcBorders>
              <w:top w:val="single" w:sz="4" w:space="0" w:color="auto"/>
              <w:left w:val="nil"/>
              <w:bottom w:val="single" w:sz="4" w:space="0" w:color="auto"/>
              <w:right w:val="single" w:sz="4" w:space="0" w:color="auto"/>
            </w:tcBorders>
            <w:shd w:val="clear" w:color="auto" w:fill="auto"/>
            <w:vAlign w:val="center"/>
            <w:hideMark/>
          </w:tcPr>
          <w:p w14:paraId="191D838C" w14:textId="77777777" w:rsidR="0025317E" w:rsidRPr="0025317E" w:rsidRDefault="0025317E" w:rsidP="0025317E">
            <w:pPr>
              <w:pStyle w:val="103"/>
            </w:pPr>
            <w:r w:rsidRPr="00AD187A">
              <w:t>Основание</w:t>
            </w:r>
          </w:p>
        </w:tc>
        <w:tc>
          <w:tcPr>
            <w:tcW w:w="840" w:type="pct"/>
            <w:tcBorders>
              <w:top w:val="single" w:sz="4" w:space="0" w:color="auto"/>
              <w:left w:val="nil"/>
              <w:bottom w:val="single" w:sz="4" w:space="0" w:color="auto"/>
              <w:right w:val="single" w:sz="4" w:space="0" w:color="auto"/>
            </w:tcBorders>
            <w:shd w:val="clear" w:color="auto" w:fill="auto"/>
            <w:noWrap/>
            <w:vAlign w:val="center"/>
            <w:hideMark/>
          </w:tcPr>
          <w:p w14:paraId="1C4C438A" w14:textId="77777777" w:rsidR="0025317E" w:rsidRPr="0025317E" w:rsidRDefault="0025317E" w:rsidP="0025317E">
            <w:pPr>
              <w:pStyle w:val="103"/>
            </w:pPr>
            <w:r w:rsidRPr="00AD187A">
              <w:t>ТСО</w:t>
            </w:r>
          </w:p>
        </w:tc>
        <w:tc>
          <w:tcPr>
            <w:tcW w:w="1052" w:type="pct"/>
            <w:tcBorders>
              <w:top w:val="single" w:sz="4" w:space="0" w:color="auto"/>
              <w:left w:val="nil"/>
              <w:bottom w:val="single" w:sz="4" w:space="0" w:color="auto"/>
              <w:right w:val="single" w:sz="4" w:space="0" w:color="auto"/>
            </w:tcBorders>
            <w:shd w:val="clear" w:color="auto" w:fill="auto"/>
            <w:vAlign w:val="center"/>
            <w:hideMark/>
          </w:tcPr>
          <w:p w14:paraId="34C7C905" w14:textId="77777777" w:rsidR="0025317E" w:rsidRPr="0025317E" w:rsidRDefault="0025317E" w:rsidP="0025317E">
            <w:pPr>
              <w:pStyle w:val="103"/>
            </w:pPr>
            <w:r w:rsidRPr="00AD187A">
              <w:t>Источник</w:t>
            </w:r>
          </w:p>
        </w:tc>
        <w:tc>
          <w:tcPr>
            <w:tcW w:w="534" w:type="pct"/>
            <w:tcBorders>
              <w:top w:val="single" w:sz="4" w:space="0" w:color="auto"/>
              <w:left w:val="nil"/>
              <w:bottom w:val="single" w:sz="4" w:space="0" w:color="auto"/>
              <w:right w:val="single" w:sz="4" w:space="0" w:color="auto"/>
            </w:tcBorders>
            <w:shd w:val="clear" w:color="auto" w:fill="auto"/>
            <w:vAlign w:val="center"/>
            <w:hideMark/>
          </w:tcPr>
          <w:p w14:paraId="6F778E05" w14:textId="77777777" w:rsidR="0025317E" w:rsidRPr="0025317E" w:rsidRDefault="0025317E" w:rsidP="0025317E">
            <w:pPr>
              <w:pStyle w:val="103"/>
            </w:pPr>
            <w:r w:rsidRPr="00AD187A">
              <w:t>Прирост общей площади, м</w:t>
            </w:r>
            <w:r w:rsidRPr="0025317E">
              <w:rPr>
                <w:rStyle w:val="aff3"/>
              </w:rPr>
              <w:t>2</w:t>
            </w:r>
          </w:p>
        </w:tc>
        <w:tc>
          <w:tcPr>
            <w:tcW w:w="514" w:type="pct"/>
            <w:tcBorders>
              <w:top w:val="single" w:sz="4" w:space="0" w:color="auto"/>
              <w:left w:val="nil"/>
              <w:bottom w:val="single" w:sz="4" w:space="0" w:color="auto"/>
              <w:right w:val="single" w:sz="4" w:space="0" w:color="auto"/>
            </w:tcBorders>
            <w:shd w:val="clear" w:color="auto" w:fill="auto"/>
            <w:vAlign w:val="center"/>
            <w:hideMark/>
          </w:tcPr>
          <w:p w14:paraId="5890416A" w14:textId="77777777" w:rsidR="0025317E" w:rsidRPr="0025317E" w:rsidRDefault="0025317E" w:rsidP="0025317E">
            <w:pPr>
              <w:pStyle w:val="103"/>
            </w:pPr>
            <w:r w:rsidRPr="00AD187A">
              <w:t>Прирост нагрузки, Гкал/ч</w:t>
            </w:r>
          </w:p>
        </w:tc>
      </w:tr>
      <w:tr w:rsidR="0025317E" w:rsidRPr="00FE59BB" w14:paraId="3B4CB533" w14:textId="77777777" w:rsidTr="0025317E">
        <w:trPr>
          <w:trHeight w:val="111"/>
        </w:trPr>
        <w:tc>
          <w:tcPr>
            <w:tcW w:w="243" w:type="pct"/>
            <w:tcBorders>
              <w:top w:val="nil"/>
              <w:left w:val="single" w:sz="4" w:space="0" w:color="auto"/>
              <w:bottom w:val="single" w:sz="4" w:space="0" w:color="auto"/>
              <w:right w:val="single" w:sz="4" w:space="0" w:color="auto"/>
            </w:tcBorders>
            <w:shd w:val="clear" w:color="auto" w:fill="auto"/>
            <w:noWrap/>
            <w:vAlign w:val="center"/>
            <w:hideMark/>
          </w:tcPr>
          <w:p w14:paraId="3FC107DE" w14:textId="77777777" w:rsidR="0025317E" w:rsidRPr="0025317E" w:rsidRDefault="0025317E" w:rsidP="0025317E">
            <w:pPr>
              <w:pStyle w:val="103"/>
            </w:pPr>
            <w:r>
              <w:t>1</w:t>
            </w:r>
          </w:p>
        </w:tc>
        <w:tc>
          <w:tcPr>
            <w:tcW w:w="671" w:type="pct"/>
            <w:tcBorders>
              <w:top w:val="nil"/>
              <w:left w:val="nil"/>
              <w:bottom w:val="single" w:sz="4" w:space="0" w:color="auto"/>
              <w:right w:val="single" w:sz="4" w:space="0" w:color="auto"/>
            </w:tcBorders>
            <w:shd w:val="clear" w:color="auto" w:fill="auto"/>
            <w:vAlign w:val="center"/>
            <w:hideMark/>
          </w:tcPr>
          <w:p w14:paraId="6B57A9EF" w14:textId="0084B744" w:rsidR="0025317E" w:rsidRPr="0025317E" w:rsidRDefault="0025317E" w:rsidP="0025317E">
            <w:pPr>
              <w:pStyle w:val="103"/>
            </w:pPr>
            <w:r w:rsidRPr="00AD187A">
              <w:t>ст-ца Еремизино-Борисовская</w:t>
            </w:r>
          </w:p>
        </w:tc>
        <w:tc>
          <w:tcPr>
            <w:tcW w:w="549" w:type="pct"/>
            <w:tcBorders>
              <w:top w:val="nil"/>
              <w:left w:val="nil"/>
              <w:bottom w:val="single" w:sz="4" w:space="0" w:color="auto"/>
              <w:right w:val="single" w:sz="4" w:space="0" w:color="auto"/>
            </w:tcBorders>
            <w:shd w:val="clear" w:color="auto" w:fill="auto"/>
            <w:vAlign w:val="center"/>
            <w:hideMark/>
          </w:tcPr>
          <w:p w14:paraId="1D1F314F" w14:textId="77777777" w:rsidR="0025317E" w:rsidRPr="0025317E" w:rsidRDefault="0025317E" w:rsidP="0025317E">
            <w:pPr>
              <w:pStyle w:val="103"/>
            </w:pPr>
            <w:r w:rsidRPr="00AD187A">
              <w:t>ИЖС</w:t>
            </w:r>
          </w:p>
        </w:tc>
        <w:tc>
          <w:tcPr>
            <w:tcW w:w="596" w:type="pct"/>
            <w:tcBorders>
              <w:top w:val="nil"/>
              <w:left w:val="nil"/>
              <w:bottom w:val="single" w:sz="4" w:space="0" w:color="auto"/>
              <w:right w:val="single" w:sz="4" w:space="0" w:color="auto"/>
            </w:tcBorders>
            <w:shd w:val="clear" w:color="auto" w:fill="auto"/>
            <w:vAlign w:val="center"/>
            <w:hideMark/>
          </w:tcPr>
          <w:p w14:paraId="50B3645D" w14:textId="77777777" w:rsidR="0025317E" w:rsidRPr="0025317E" w:rsidRDefault="0025317E" w:rsidP="0025317E">
            <w:pPr>
              <w:pStyle w:val="103"/>
            </w:pPr>
            <w:r w:rsidRPr="00AD187A">
              <w:t>Генплан</w:t>
            </w:r>
          </w:p>
        </w:tc>
        <w:tc>
          <w:tcPr>
            <w:tcW w:w="840" w:type="pct"/>
            <w:tcBorders>
              <w:top w:val="nil"/>
              <w:left w:val="nil"/>
              <w:bottom w:val="single" w:sz="4" w:space="0" w:color="auto"/>
              <w:right w:val="single" w:sz="4" w:space="0" w:color="auto"/>
            </w:tcBorders>
            <w:shd w:val="clear" w:color="auto" w:fill="auto"/>
            <w:vAlign w:val="center"/>
            <w:hideMark/>
          </w:tcPr>
          <w:p w14:paraId="0D1E1443" w14:textId="77777777" w:rsidR="0025317E" w:rsidRPr="0025317E" w:rsidRDefault="0025317E" w:rsidP="0025317E">
            <w:pPr>
              <w:pStyle w:val="103"/>
            </w:pPr>
            <w:r w:rsidRPr="00AD187A">
              <w:t>отсутствует</w:t>
            </w:r>
          </w:p>
        </w:tc>
        <w:tc>
          <w:tcPr>
            <w:tcW w:w="1052" w:type="pct"/>
            <w:tcBorders>
              <w:top w:val="nil"/>
              <w:left w:val="nil"/>
              <w:bottom w:val="single" w:sz="4" w:space="0" w:color="auto"/>
              <w:right w:val="single" w:sz="4" w:space="0" w:color="auto"/>
            </w:tcBorders>
            <w:shd w:val="clear" w:color="auto" w:fill="auto"/>
            <w:noWrap/>
            <w:vAlign w:val="center"/>
            <w:hideMark/>
          </w:tcPr>
          <w:p w14:paraId="55FC04F6" w14:textId="77777777" w:rsidR="0025317E" w:rsidRPr="0025317E" w:rsidRDefault="0025317E" w:rsidP="0025317E">
            <w:pPr>
              <w:pStyle w:val="103"/>
            </w:pPr>
            <w:r w:rsidRPr="00AD187A">
              <w:t>децентрализованный</w:t>
            </w:r>
          </w:p>
        </w:tc>
        <w:tc>
          <w:tcPr>
            <w:tcW w:w="534" w:type="pct"/>
            <w:tcBorders>
              <w:top w:val="nil"/>
              <w:left w:val="nil"/>
              <w:bottom w:val="single" w:sz="4" w:space="0" w:color="auto"/>
              <w:right w:val="single" w:sz="4" w:space="0" w:color="auto"/>
            </w:tcBorders>
            <w:shd w:val="clear" w:color="auto" w:fill="auto"/>
            <w:noWrap/>
            <w:vAlign w:val="center"/>
            <w:hideMark/>
          </w:tcPr>
          <w:p w14:paraId="40573B2B" w14:textId="779A0028" w:rsidR="0025317E" w:rsidRPr="0025317E" w:rsidRDefault="0025317E" w:rsidP="0025317E">
            <w:pPr>
              <w:pStyle w:val="103"/>
            </w:pPr>
            <w:r>
              <w:t>5757</w:t>
            </w:r>
          </w:p>
        </w:tc>
        <w:tc>
          <w:tcPr>
            <w:tcW w:w="514" w:type="pct"/>
            <w:tcBorders>
              <w:top w:val="nil"/>
              <w:left w:val="nil"/>
              <w:bottom w:val="single" w:sz="4" w:space="0" w:color="auto"/>
              <w:right w:val="single" w:sz="4" w:space="0" w:color="auto"/>
            </w:tcBorders>
            <w:shd w:val="clear" w:color="auto" w:fill="auto"/>
            <w:vAlign w:val="center"/>
            <w:hideMark/>
          </w:tcPr>
          <w:p w14:paraId="6D85A660" w14:textId="7CF2D1A8" w:rsidR="0025317E" w:rsidRPr="0025317E" w:rsidRDefault="0005376E" w:rsidP="0025317E">
            <w:pPr>
              <w:pStyle w:val="103"/>
            </w:pPr>
            <w:r>
              <w:t>0,</w:t>
            </w:r>
            <w:r w:rsidR="00661A7D">
              <w:t>215</w:t>
            </w:r>
          </w:p>
        </w:tc>
      </w:tr>
      <w:tr w:rsidR="0025317E" w:rsidRPr="00FE59BB" w14:paraId="6F83652F" w14:textId="77777777" w:rsidTr="0025317E">
        <w:trPr>
          <w:trHeight w:val="370"/>
        </w:trPr>
        <w:tc>
          <w:tcPr>
            <w:tcW w:w="243" w:type="pct"/>
            <w:tcBorders>
              <w:top w:val="nil"/>
              <w:left w:val="single" w:sz="4" w:space="0" w:color="auto"/>
              <w:bottom w:val="single" w:sz="4" w:space="0" w:color="auto"/>
              <w:right w:val="single" w:sz="4" w:space="0" w:color="auto"/>
            </w:tcBorders>
            <w:shd w:val="clear" w:color="auto" w:fill="auto"/>
            <w:noWrap/>
            <w:vAlign w:val="center"/>
            <w:hideMark/>
          </w:tcPr>
          <w:p w14:paraId="08D036FA" w14:textId="77777777" w:rsidR="0025317E" w:rsidRPr="0025317E" w:rsidRDefault="0025317E" w:rsidP="0025317E">
            <w:pPr>
              <w:pStyle w:val="103"/>
            </w:pPr>
            <w:r>
              <w:t>2</w:t>
            </w:r>
          </w:p>
        </w:tc>
        <w:tc>
          <w:tcPr>
            <w:tcW w:w="671" w:type="pct"/>
            <w:tcBorders>
              <w:top w:val="nil"/>
              <w:left w:val="nil"/>
              <w:bottom w:val="single" w:sz="4" w:space="0" w:color="auto"/>
              <w:right w:val="single" w:sz="4" w:space="0" w:color="auto"/>
            </w:tcBorders>
            <w:shd w:val="clear" w:color="auto" w:fill="auto"/>
            <w:vAlign w:val="center"/>
            <w:hideMark/>
          </w:tcPr>
          <w:p w14:paraId="36D9D94E" w14:textId="4D4F2FE6" w:rsidR="0025317E" w:rsidRPr="0025317E" w:rsidRDefault="0025317E" w:rsidP="0025317E">
            <w:pPr>
              <w:pStyle w:val="103"/>
            </w:pPr>
            <w:r w:rsidRPr="00AD187A">
              <w:t>х. Украинский</w:t>
            </w:r>
          </w:p>
        </w:tc>
        <w:tc>
          <w:tcPr>
            <w:tcW w:w="549" w:type="pct"/>
            <w:tcBorders>
              <w:top w:val="nil"/>
              <w:left w:val="nil"/>
              <w:bottom w:val="single" w:sz="4" w:space="0" w:color="auto"/>
              <w:right w:val="single" w:sz="4" w:space="0" w:color="auto"/>
            </w:tcBorders>
            <w:shd w:val="clear" w:color="auto" w:fill="auto"/>
            <w:vAlign w:val="center"/>
            <w:hideMark/>
          </w:tcPr>
          <w:p w14:paraId="5E725FEC" w14:textId="0B9122B8" w:rsidR="0025317E" w:rsidRPr="0025317E" w:rsidRDefault="0025317E" w:rsidP="0025317E">
            <w:pPr>
              <w:pStyle w:val="103"/>
            </w:pPr>
            <w:r w:rsidRPr="00AD187A">
              <w:t>ИЖС</w:t>
            </w:r>
          </w:p>
        </w:tc>
        <w:tc>
          <w:tcPr>
            <w:tcW w:w="596" w:type="pct"/>
            <w:tcBorders>
              <w:top w:val="nil"/>
              <w:left w:val="nil"/>
              <w:bottom w:val="single" w:sz="4" w:space="0" w:color="auto"/>
              <w:right w:val="single" w:sz="4" w:space="0" w:color="auto"/>
            </w:tcBorders>
            <w:shd w:val="clear" w:color="auto" w:fill="auto"/>
            <w:vAlign w:val="center"/>
            <w:hideMark/>
          </w:tcPr>
          <w:p w14:paraId="64D6D1B9" w14:textId="37399C7E" w:rsidR="0025317E" w:rsidRPr="0025317E" w:rsidRDefault="0025317E" w:rsidP="0025317E">
            <w:pPr>
              <w:pStyle w:val="103"/>
            </w:pPr>
            <w:r w:rsidRPr="00AD187A">
              <w:t>Генплан</w:t>
            </w:r>
          </w:p>
        </w:tc>
        <w:tc>
          <w:tcPr>
            <w:tcW w:w="840" w:type="pct"/>
            <w:tcBorders>
              <w:top w:val="nil"/>
              <w:left w:val="nil"/>
              <w:bottom w:val="single" w:sz="4" w:space="0" w:color="auto"/>
              <w:right w:val="single" w:sz="4" w:space="0" w:color="auto"/>
            </w:tcBorders>
            <w:shd w:val="clear" w:color="auto" w:fill="auto"/>
            <w:vAlign w:val="center"/>
            <w:hideMark/>
          </w:tcPr>
          <w:p w14:paraId="2038A31D" w14:textId="133239FA" w:rsidR="0025317E" w:rsidRPr="0025317E" w:rsidRDefault="0025317E" w:rsidP="0025317E">
            <w:pPr>
              <w:pStyle w:val="103"/>
            </w:pPr>
            <w:r w:rsidRPr="00AD187A">
              <w:t>отсутствует</w:t>
            </w:r>
          </w:p>
        </w:tc>
        <w:tc>
          <w:tcPr>
            <w:tcW w:w="1052" w:type="pct"/>
            <w:tcBorders>
              <w:top w:val="nil"/>
              <w:left w:val="nil"/>
              <w:bottom w:val="single" w:sz="4" w:space="0" w:color="auto"/>
              <w:right w:val="single" w:sz="4" w:space="0" w:color="auto"/>
            </w:tcBorders>
            <w:shd w:val="clear" w:color="auto" w:fill="auto"/>
            <w:noWrap/>
            <w:vAlign w:val="center"/>
            <w:hideMark/>
          </w:tcPr>
          <w:p w14:paraId="37D66182" w14:textId="1ABE078B" w:rsidR="0025317E" w:rsidRPr="0025317E" w:rsidRDefault="0025317E" w:rsidP="0025317E">
            <w:pPr>
              <w:pStyle w:val="103"/>
            </w:pPr>
            <w:r w:rsidRPr="00AD187A">
              <w:t>децентрализованный</w:t>
            </w:r>
          </w:p>
        </w:tc>
        <w:tc>
          <w:tcPr>
            <w:tcW w:w="534" w:type="pct"/>
            <w:tcBorders>
              <w:top w:val="nil"/>
              <w:left w:val="nil"/>
              <w:bottom w:val="single" w:sz="4" w:space="0" w:color="auto"/>
              <w:right w:val="single" w:sz="4" w:space="0" w:color="auto"/>
            </w:tcBorders>
            <w:shd w:val="clear" w:color="auto" w:fill="auto"/>
            <w:noWrap/>
            <w:vAlign w:val="center"/>
            <w:hideMark/>
          </w:tcPr>
          <w:p w14:paraId="36678721" w14:textId="26D85C05" w:rsidR="0025317E" w:rsidRPr="0025317E" w:rsidRDefault="0005376E" w:rsidP="0025317E">
            <w:pPr>
              <w:pStyle w:val="103"/>
            </w:pPr>
            <w:r>
              <w:t>443</w:t>
            </w:r>
          </w:p>
        </w:tc>
        <w:tc>
          <w:tcPr>
            <w:tcW w:w="514" w:type="pct"/>
            <w:tcBorders>
              <w:top w:val="nil"/>
              <w:left w:val="nil"/>
              <w:bottom w:val="single" w:sz="4" w:space="0" w:color="auto"/>
              <w:right w:val="single" w:sz="4" w:space="0" w:color="auto"/>
            </w:tcBorders>
            <w:shd w:val="clear" w:color="auto" w:fill="auto"/>
            <w:vAlign w:val="center"/>
            <w:hideMark/>
          </w:tcPr>
          <w:p w14:paraId="3CB7BABB" w14:textId="04F7CCBB" w:rsidR="0025317E" w:rsidRPr="0025317E" w:rsidRDefault="0005376E" w:rsidP="0025317E">
            <w:pPr>
              <w:pStyle w:val="103"/>
            </w:pPr>
            <w:r>
              <w:t>0,</w:t>
            </w:r>
            <w:r w:rsidR="00661A7D">
              <w:t>018</w:t>
            </w:r>
          </w:p>
        </w:tc>
      </w:tr>
      <w:tr w:rsidR="0025317E" w:rsidRPr="00FE59BB" w14:paraId="0D337FC7" w14:textId="77777777" w:rsidTr="0025317E">
        <w:trPr>
          <w:trHeight w:val="128"/>
        </w:trPr>
        <w:tc>
          <w:tcPr>
            <w:tcW w:w="3952" w:type="pct"/>
            <w:gridSpan w:val="6"/>
            <w:tcBorders>
              <w:top w:val="nil"/>
              <w:left w:val="single" w:sz="4" w:space="0" w:color="auto"/>
              <w:bottom w:val="single" w:sz="4" w:space="0" w:color="auto"/>
              <w:right w:val="single" w:sz="4" w:space="0" w:color="auto"/>
            </w:tcBorders>
            <w:shd w:val="clear" w:color="auto" w:fill="auto"/>
            <w:noWrap/>
            <w:vAlign w:val="center"/>
          </w:tcPr>
          <w:p w14:paraId="671D4159" w14:textId="77777777" w:rsidR="0025317E" w:rsidRPr="0025317E" w:rsidRDefault="0025317E" w:rsidP="0025317E">
            <w:pPr>
              <w:pStyle w:val="103"/>
            </w:pPr>
            <w:r w:rsidRPr="00AD187A">
              <w:t>Всего</w:t>
            </w:r>
          </w:p>
        </w:tc>
        <w:tc>
          <w:tcPr>
            <w:tcW w:w="534" w:type="pct"/>
            <w:tcBorders>
              <w:top w:val="nil"/>
              <w:left w:val="nil"/>
              <w:bottom w:val="single" w:sz="4" w:space="0" w:color="auto"/>
              <w:right w:val="single" w:sz="4" w:space="0" w:color="auto"/>
            </w:tcBorders>
            <w:shd w:val="clear" w:color="auto" w:fill="auto"/>
            <w:noWrap/>
            <w:vAlign w:val="center"/>
          </w:tcPr>
          <w:p w14:paraId="6860E0CD" w14:textId="29630268" w:rsidR="0025317E" w:rsidRPr="0025317E" w:rsidRDefault="0005376E" w:rsidP="0025317E">
            <w:pPr>
              <w:pStyle w:val="103"/>
            </w:pPr>
            <w:r>
              <w:t>6200</w:t>
            </w:r>
          </w:p>
        </w:tc>
        <w:tc>
          <w:tcPr>
            <w:tcW w:w="514" w:type="pct"/>
            <w:tcBorders>
              <w:top w:val="nil"/>
              <w:left w:val="nil"/>
              <w:bottom w:val="single" w:sz="4" w:space="0" w:color="auto"/>
              <w:right w:val="single" w:sz="4" w:space="0" w:color="auto"/>
            </w:tcBorders>
            <w:shd w:val="clear" w:color="auto" w:fill="auto"/>
            <w:vAlign w:val="center"/>
          </w:tcPr>
          <w:p w14:paraId="679D00C5" w14:textId="2A19FCA8" w:rsidR="0025317E" w:rsidRPr="0025317E" w:rsidRDefault="00661A7D" w:rsidP="0025317E">
            <w:pPr>
              <w:pStyle w:val="103"/>
            </w:pPr>
            <w:r>
              <w:t>0,233</w:t>
            </w:r>
          </w:p>
        </w:tc>
      </w:tr>
    </w:tbl>
    <w:p w14:paraId="0BB9B296" w14:textId="77777777" w:rsidR="0025317E" w:rsidRDefault="0025317E" w:rsidP="0025317E">
      <w:pPr>
        <w:pStyle w:val="a1"/>
      </w:pPr>
    </w:p>
    <w:p w14:paraId="6E04EE4B" w14:textId="27BA4FC8" w:rsidR="0025317E" w:rsidRDefault="0025317E" w:rsidP="0025317E">
      <w:pPr>
        <w:pStyle w:val="af8"/>
        <w:rPr>
          <w:rStyle w:val="aff3"/>
        </w:rPr>
      </w:pPr>
      <w:r w:rsidRPr="006E158D">
        <w:t xml:space="preserve">Таблица </w:t>
      </w:r>
      <w:fldSimple w:instr=" SEQ Таблица \* ARABIC ">
        <w:bookmarkStart w:id="73" w:name="_Ref521429354"/>
        <w:r w:rsidR="00D01E94">
          <w:rPr>
            <w:noProof/>
          </w:rPr>
          <w:t>38</w:t>
        </w:r>
        <w:bookmarkEnd w:id="73"/>
      </w:fldSimple>
      <w:r w:rsidRPr="006E158D">
        <w:t xml:space="preserve"> – Сводные показатели (нарастающим итогом) прогнозируемых значений приростов площадей нового строительства </w:t>
      </w:r>
      <w:r>
        <w:t>жилых домов</w:t>
      </w:r>
      <w:r w:rsidRPr="006E158D">
        <w:t xml:space="preserve"> (ИЖС) в соответствии с кадастровым делением</w:t>
      </w:r>
      <w:r>
        <w:t xml:space="preserve"> </w:t>
      </w:r>
      <w:r w:rsidR="0005376E" w:rsidRPr="00AD187A">
        <w:t>Еремизино-Борисовск</w:t>
      </w:r>
      <w:r w:rsidR="0005376E">
        <w:t>ого СП</w:t>
      </w:r>
      <w:r w:rsidRPr="006E158D">
        <w:t>, м</w:t>
      </w:r>
      <w:r w:rsidRPr="006E158D">
        <w:rPr>
          <w:rStyle w:val="aff3"/>
        </w:rPr>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6"/>
        <w:gridCol w:w="813"/>
        <w:gridCol w:w="813"/>
        <w:gridCol w:w="813"/>
        <w:gridCol w:w="813"/>
        <w:gridCol w:w="813"/>
        <w:gridCol w:w="813"/>
        <w:gridCol w:w="812"/>
        <w:gridCol w:w="812"/>
        <w:gridCol w:w="812"/>
        <w:gridCol w:w="812"/>
        <w:gridCol w:w="812"/>
        <w:gridCol w:w="812"/>
        <w:gridCol w:w="812"/>
        <w:gridCol w:w="812"/>
        <w:gridCol w:w="812"/>
        <w:gridCol w:w="818"/>
      </w:tblGrid>
      <w:tr w:rsidR="0025317E" w:rsidRPr="00EB6C44" w14:paraId="1E09D7E7" w14:textId="77777777" w:rsidTr="00E57AE8">
        <w:trPr>
          <w:trHeight w:val="409"/>
        </w:trPr>
        <w:tc>
          <w:tcPr>
            <w:tcW w:w="534" w:type="pct"/>
            <w:shd w:val="clear" w:color="auto" w:fill="auto"/>
            <w:noWrap/>
            <w:vAlign w:val="center"/>
            <w:hideMark/>
          </w:tcPr>
          <w:p w14:paraId="4E36B03A" w14:textId="77777777" w:rsidR="0025317E" w:rsidRPr="0025317E" w:rsidRDefault="0025317E" w:rsidP="0025317E">
            <w:pPr>
              <w:pStyle w:val="103"/>
            </w:pPr>
            <w:r w:rsidRPr="00AD187A">
              <w:t>Кадастровый квартал</w:t>
            </w:r>
          </w:p>
        </w:tc>
        <w:tc>
          <w:tcPr>
            <w:tcW w:w="279" w:type="pct"/>
          </w:tcPr>
          <w:p w14:paraId="23137A03" w14:textId="77777777" w:rsidR="0025317E" w:rsidRPr="0025317E" w:rsidRDefault="0025317E" w:rsidP="0025317E">
            <w:pPr>
              <w:pStyle w:val="103"/>
            </w:pPr>
            <w:r>
              <w:t>2018 г.</w:t>
            </w:r>
          </w:p>
        </w:tc>
        <w:tc>
          <w:tcPr>
            <w:tcW w:w="279" w:type="pct"/>
            <w:shd w:val="clear" w:color="auto" w:fill="auto"/>
            <w:vAlign w:val="center"/>
            <w:hideMark/>
          </w:tcPr>
          <w:p w14:paraId="3D3C8FDE" w14:textId="77777777" w:rsidR="0025317E" w:rsidRPr="0025317E" w:rsidRDefault="0025317E" w:rsidP="0025317E">
            <w:pPr>
              <w:pStyle w:val="103"/>
            </w:pPr>
            <w:r w:rsidRPr="00AD187A">
              <w:t>2019 г.</w:t>
            </w:r>
          </w:p>
        </w:tc>
        <w:tc>
          <w:tcPr>
            <w:tcW w:w="279" w:type="pct"/>
            <w:shd w:val="clear" w:color="auto" w:fill="auto"/>
            <w:vAlign w:val="center"/>
            <w:hideMark/>
          </w:tcPr>
          <w:p w14:paraId="57681C20" w14:textId="77777777" w:rsidR="0025317E" w:rsidRPr="0025317E" w:rsidRDefault="0025317E" w:rsidP="0025317E">
            <w:pPr>
              <w:pStyle w:val="103"/>
            </w:pPr>
            <w:r w:rsidRPr="00AD187A">
              <w:t>2020 г.</w:t>
            </w:r>
          </w:p>
        </w:tc>
        <w:tc>
          <w:tcPr>
            <w:tcW w:w="279" w:type="pct"/>
            <w:shd w:val="clear" w:color="auto" w:fill="auto"/>
            <w:vAlign w:val="center"/>
            <w:hideMark/>
          </w:tcPr>
          <w:p w14:paraId="500BE7B8" w14:textId="77777777" w:rsidR="0025317E" w:rsidRPr="0025317E" w:rsidRDefault="0025317E" w:rsidP="0025317E">
            <w:pPr>
              <w:pStyle w:val="103"/>
            </w:pPr>
            <w:r w:rsidRPr="00AD187A">
              <w:t>2021 г.</w:t>
            </w:r>
          </w:p>
        </w:tc>
        <w:tc>
          <w:tcPr>
            <w:tcW w:w="279" w:type="pct"/>
            <w:shd w:val="clear" w:color="auto" w:fill="auto"/>
            <w:vAlign w:val="center"/>
            <w:hideMark/>
          </w:tcPr>
          <w:p w14:paraId="73C54D7D" w14:textId="77777777" w:rsidR="0025317E" w:rsidRPr="0025317E" w:rsidRDefault="0025317E" w:rsidP="0025317E">
            <w:pPr>
              <w:pStyle w:val="103"/>
            </w:pPr>
            <w:r w:rsidRPr="00AD187A">
              <w:t>2022 г.</w:t>
            </w:r>
          </w:p>
        </w:tc>
        <w:tc>
          <w:tcPr>
            <w:tcW w:w="279" w:type="pct"/>
            <w:shd w:val="clear" w:color="auto" w:fill="auto"/>
            <w:vAlign w:val="center"/>
            <w:hideMark/>
          </w:tcPr>
          <w:p w14:paraId="733AB7D5" w14:textId="77777777" w:rsidR="0025317E" w:rsidRPr="0025317E" w:rsidRDefault="0025317E" w:rsidP="0025317E">
            <w:pPr>
              <w:pStyle w:val="103"/>
            </w:pPr>
            <w:r w:rsidRPr="00AD187A">
              <w:t>2023 г.</w:t>
            </w:r>
          </w:p>
        </w:tc>
        <w:tc>
          <w:tcPr>
            <w:tcW w:w="279" w:type="pct"/>
            <w:shd w:val="clear" w:color="auto" w:fill="auto"/>
            <w:vAlign w:val="center"/>
            <w:hideMark/>
          </w:tcPr>
          <w:p w14:paraId="2EAB574C" w14:textId="77777777" w:rsidR="0025317E" w:rsidRPr="0025317E" w:rsidRDefault="0025317E" w:rsidP="0025317E">
            <w:pPr>
              <w:pStyle w:val="103"/>
            </w:pPr>
            <w:r w:rsidRPr="00AD187A">
              <w:t>2024 г.</w:t>
            </w:r>
          </w:p>
        </w:tc>
        <w:tc>
          <w:tcPr>
            <w:tcW w:w="279" w:type="pct"/>
            <w:shd w:val="clear" w:color="auto" w:fill="auto"/>
            <w:vAlign w:val="center"/>
            <w:hideMark/>
          </w:tcPr>
          <w:p w14:paraId="7E40CE41" w14:textId="77777777" w:rsidR="0025317E" w:rsidRPr="0025317E" w:rsidRDefault="0025317E" w:rsidP="0025317E">
            <w:pPr>
              <w:pStyle w:val="103"/>
            </w:pPr>
            <w:r w:rsidRPr="00AD187A">
              <w:t>2025 г.</w:t>
            </w:r>
          </w:p>
        </w:tc>
        <w:tc>
          <w:tcPr>
            <w:tcW w:w="279" w:type="pct"/>
            <w:shd w:val="clear" w:color="auto" w:fill="auto"/>
            <w:vAlign w:val="center"/>
            <w:hideMark/>
          </w:tcPr>
          <w:p w14:paraId="1735970A" w14:textId="77777777" w:rsidR="0025317E" w:rsidRPr="0025317E" w:rsidRDefault="0025317E" w:rsidP="0025317E">
            <w:pPr>
              <w:pStyle w:val="103"/>
            </w:pPr>
            <w:r w:rsidRPr="00AD187A">
              <w:t>2026 г.</w:t>
            </w:r>
          </w:p>
        </w:tc>
        <w:tc>
          <w:tcPr>
            <w:tcW w:w="279" w:type="pct"/>
            <w:shd w:val="clear" w:color="auto" w:fill="auto"/>
            <w:vAlign w:val="center"/>
            <w:hideMark/>
          </w:tcPr>
          <w:p w14:paraId="7DF0252F" w14:textId="77777777" w:rsidR="0025317E" w:rsidRPr="0025317E" w:rsidRDefault="0025317E" w:rsidP="0025317E">
            <w:pPr>
              <w:pStyle w:val="103"/>
            </w:pPr>
            <w:r w:rsidRPr="00AD187A">
              <w:t>2027 г.</w:t>
            </w:r>
          </w:p>
        </w:tc>
        <w:tc>
          <w:tcPr>
            <w:tcW w:w="279" w:type="pct"/>
            <w:shd w:val="clear" w:color="auto" w:fill="auto"/>
            <w:vAlign w:val="center"/>
            <w:hideMark/>
          </w:tcPr>
          <w:p w14:paraId="00CF7204" w14:textId="77777777" w:rsidR="0025317E" w:rsidRPr="0025317E" w:rsidRDefault="0025317E" w:rsidP="0025317E">
            <w:pPr>
              <w:pStyle w:val="103"/>
            </w:pPr>
            <w:r w:rsidRPr="00AD187A">
              <w:t>2028 г.</w:t>
            </w:r>
          </w:p>
        </w:tc>
        <w:tc>
          <w:tcPr>
            <w:tcW w:w="279" w:type="pct"/>
            <w:shd w:val="clear" w:color="auto" w:fill="auto"/>
            <w:vAlign w:val="center"/>
            <w:hideMark/>
          </w:tcPr>
          <w:p w14:paraId="3155B355" w14:textId="77777777" w:rsidR="0025317E" w:rsidRPr="0025317E" w:rsidRDefault="0025317E" w:rsidP="0025317E">
            <w:pPr>
              <w:pStyle w:val="103"/>
            </w:pPr>
            <w:r w:rsidRPr="00AD187A">
              <w:t>2029 г.</w:t>
            </w:r>
          </w:p>
        </w:tc>
        <w:tc>
          <w:tcPr>
            <w:tcW w:w="279" w:type="pct"/>
            <w:shd w:val="clear" w:color="auto" w:fill="auto"/>
            <w:vAlign w:val="center"/>
            <w:hideMark/>
          </w:tcPr>
          <w:p w14:paraId="3FCDA058" w14:textId="77777777" w:rsidR="0025317E" w:rsidRPr="0025317E" w:rsidRDefault="0025317E" w:rsidP="0025317E">
            <w:pPr>
              <w:pStyle w:val="103"/>
            </w:pPr>
            <w:r w:rsidRPr="00AD187A">
              <w:t>2030 г.</w:t>
            </w:r>
          </w:p>
        </w:tc>
        <w:tc>
          <w:tcPr>
            <w:tcW w:w="279" w:type="pct"/>
            <w:shd w:val="clear" w:color="auto" w:fill="auto"/>
            <w:vAlign w:val="center"/>
            <w:hideMark/>
          </w:tcPr>
          <w:p w14:paraId="4E8D147D" w14:textId="77777777" w:rsidR="0025317E" w:rsidRPr="0025317E" w:rsidRDefault="0025317E" w:rsidP="0025317E">
            <w:pPr>
              <w:pStyle w:val="103"/>
            </w:pPr>
            <w:r w:rsidRPr="00AD187A">
              <w:t>2031 г.</w:t>
            </w:r>
          </w:p>
        </w:tc>
        <w:tc>
          <w:tcPr>
            <w:tcW w:w="279" w:type="pct"/>
            <w:shd w:val="clear" w:color="auto" w:fill="auto"/>
            <w:vAlign w:val="center"/>
            <w:hideMark/>
          </w:tcPr>
          <w:p w14:paraId="1557F0B4" w14:textId="77777777" w:rsidR="0025317E" w:rsidRPr="0025317E" w:rsidRDefault="0025317E" w:rsidP="0025317E">
            <w:pPr>
              <w:pStyle w:val="103"/>
            </w:pPr>
            <w:r w:rsidRPr="00AD187A">
              <w:t>2032 г.</w:t>
            </w:r>
          </w:p>
        </w:tc>
        <w:tc>
          <w:tcPr>
            <w:tcW w:w="279" w:type="pct"/>
            <w:shd w:val="clear" w:color="auto" w:fill="auto"/>
            <w:vAlign w:val="center"/>
            <w:hideMark/>
          </w:tcPr>
          <w:p w14:paraId="69B9F571" w14:textId="77777777" w:rsidR="0025317E" w:rsidRPr="0025317E" w:rsidRDefault="0025317E" w:rsidP="0025317E">
            <w:pPr>
              <w:pStyle w:val="103"/>
            </w:pPr>
            <w:r w:rsidRPr="00AD187A">
              <w:t>2033 г.</w:t>
            </w:r>
          </w:p>
        </w:tc>
      </w:tr>
      <w:tr w:rsidR="0025317E" w:rsidRPr="00EB6C44" w14:paraId="5F51F60E" w14:textId="77777777" w:rsidTr="0025317E">
        <w:trPr>
          <w:trHeight w:val="223"/>
        </w:trPr>
        <w:tc>
          <w:tcPr>
            <w:tcW w:w="5000" w:type="pct"/>
            <w:gridSpan w:val="17"/>
          </w:tcPr>
          <w:p w14:paraId="438BA551" w14:textId="77777777" w:rsidR="0025317E" w:rsidRPr="0025317E" w:rsidRDefault="0025317E" w:rsidP="0025317E">
            <w:pPr>
              <w:pStyle w:val="103"/>
            </w:pPr>
            <w:r>
              <w:t>жилые дома (ИЖС)</w:t>
            </w:r>
          </w:p>
        </w:tc>
      </w:tr>
      <w:tr w:rsidR="0005376E" w:rsidRPr="00EB6C44" w14:paraId="4F257995" w14:textId="77777777" w:rsidTr="00E57AE8">
        <w:trPr>
          <w:trHeight w:val="315"/>
        </w:trPr>
        <w:tc>
          <w:tcPr>
            <w:tcW w:w="534" w:type="pct"/>
            <w:shd w:val="clear" w:color="auto" w:fill="auto"/>
            <w:vAlign w:val="center"/>
          </w:tcPr>
          <w:p w14:paraId="66596AEC" w14:textId="54BC120D" w:rsidR="0005376E" w:rsidRPr="0025317E" w:rsidRDefault="0005376E" w:rsidP="0005376E">
            <w:pPr>
              <w:pStyle w:val="103"/>
            </w:pPr>
            <w:r w:rsidRPr="00AD187A">
              <w:t>23:32:1102005</w:t>
            </w:r>
          </w:p>
        </w:tc>
        <w:tc>
          <w:tcPr>
            <w:tcW w:w="279" w:type="pct"/>
            <w:vAlign w:val="center"/>
          </w:tcPr>
          <w:p w14:paraId="0F67D8E6" w14:textId="50A944DD" w:rsidR="0005376E" w:rsidRPr="0025317E" w:rsidRDefault="0005376E" w:rsidP="0005376E">
            <w:pPr>
              <w:pStyle w:val="103"/>
            </w:pPr>
            <w:r w:rsidRPr="00AD187A">
              <w:t>0,0</w:t>
            </w:r>
          </w:p>
        </w:tc>
        <w:tc>
          <w:tcPr>
            <w:tcW w:w="279" w:type="pct"/>
            <w:shd w:val="clear" w:color="auto" w:fill="auto"/>
            <w:noWrap/>
            <w:vAlign w:val="center"/>
          </w:tcPr>
          <w:p w14:paraId="1DF89805" w14:textId="54928619" w:rsidR="0005376E" w:rsidRPr="0025317E" w:rsidRDefault="0005376E" w:rsidP="0005376E">
            <w:pPr>
              <w:pStyle w:val="103"/>
            </w:pPr>
            <w:r w:rsidRPr="00AD187A">
              <w:t>383,8</w:t>
            </w:r>
          </w:p>
        </w:tc>
        <w:tc>
          <w:tcPr>
            <w:tcW w:w="279" w:type="pct"/>
            <w:shd w:val="clear" w:color="auto" w:fill="auto"/>
            <w:noWrap/>
            <w:vAlign w:val="center"/>
          </w:tcPr>
          <w:p w14:paraId="64ECAE96" w14:textId="78559426" w:rsidR="0005376E" w:rsidRPr="0025317E" w:rsidRDefault="0005376E" w:rsidP="0005376E">
            <w:pPr>
              <w:pStyle w:val="103"/>
            </w:pPr>
            <w:r w:rsidRPr="00AD187A">
              <w:t>767,6</w:t>
            </w:r>
          </w:p>
        </w:tc>
        <w:tc>
          <w:tcPr>
            <w:tcW w:w="279" w:type="pct"/>
            <w:shd w:val="clear" w:color="auto" w:fill="auto"/>
            <w:noWrap/>
            <w:vAlign w:val="center"/>
          </w:tcPr>
          <w:p w14:paraId="66F2A83A" w14:textId="4B1DEEE4" w:rsidR="0005376E" w:rsidRPr="0025317E" w:rsidRDefault="0005376E" w:rsidP="0005376E">
            <w:pPr>
              <w:pStyle w:val="103"/>
            </w:pPr>
            <w:r w:rsidRPr="00AD187A">
              <w:t>1151,4</w:t>
            </w:r>
          </w:p>
        </w:tc>
        <w:tc>
          <w:tcPr>
            <w:tcW w:w="279" w:type="pct"/>
            <w:shd w:val="clear" w:color="auto" w:fill="auto"/>
            <w:noWrap/>
            <w:vAlign w:val="center"/>
          </w:tcPr>
          <w:p w14:paraId="062C9CF4" w14:textId="1D0B4CA5" w:rsidR="0005376E" w:rsidRPr="0025317E" w:rsidRDefault="0005376E" w:rsidP="0005376E">
            <w:pPr>
              <w:pStyle w:val="103"/>
            </w:pPr>
            <w:r w:rsidRPr="00AD187A">
              <w:t>1535,2</w:t>
            </w:r>
          </w:p>
        </w:tc>
        <w:tc>
          <w:tcPr>
            <w:tcW w:w="279" w:type="pct"/>
            <w:shd w:val="clear" w:color="auto" w:fill="auto"/>
            <w:noWrap/>
            <w:vAlign w:val="center"/>
          </w:tcPr>
          <w:p w14:paraId="788DF4FC" w14:textId="633C4D3C" w:rsidR="0005376E" w:rsidRPr="0025317E" w:rsidRDefault="0005376E" w:rsidP="0005376E">
            <w:pPr>
              <w:pStyle w:val="103"/>
            </w:pPr>
            <w:r w:rsidRPr="00AD187A">
              <w:t>1919,0</w:t>
            </w:r>
          </w:p>
        </w:tc>
        <w:tc>
          <w:tcPr>
            <w:tcW w:w="279" w:type="pct"/>
            <w:shd w:val="clear" w:color="auto" w:fill="auto"/>
            <w:noWrap/>
            <w:vAlign w:val="center"/>
          </w:tcPr>
          <w:p w14:paraId="78FC5829" w14:textId="1357E192" w:rsidR="0005376E" w:rsidRPr="0025317E" w:rsidRDefault="0005376E" w:rsidP="0005376E">
            <w:pPr>
              <w:pStyle w:val="103"/>
            </w:pPr>
            <w:r w:rsidRPr="00AD187A">
              <w:t>2302,8</w:t>
            </w:r>
          </w:p>
        </w:tc>
        <w:tc>
          <w:tcPr>
            <w:tcW w:w="279" w:type="pct"/>
            <w:shd w:val="clear" w:color="auto" w:fill="auto"/>
            <w:noWrap/>
            <w:vAlign w:val="center"/>
          </w:tcPr>
          <w:p w14:paraId="03CF1D67" w14:textId="0854EBAC" w:rsidR="0005376E" w:rsidRPr="0025317E" w:rsidRDefault="0005376E" w:rsidP="0005376E">
            <w:pPr>
              <w:pStyle w:val="103"/>
            </w:pPr>
            <w:r w:rsidRPr="00AD187A">
              <w:t>2686,6</w:t>
            </w:r>
          </w:p>
        </w:tc>
        <w:tc>
          <w:tcPr>
            <w:tcW w:w="279" w:type="pct"/>
            <w:shd w:val="clear" w:color="auto" w:fill="auto"/>
            <w:noWrap/>
            <w:vAlign w:val="center"/>
          </w:tcPr>
          <w:p w14:paraId="3BA79950" w14:textId="4052BB45" w:rsidR="0005376E" w:rsidRPr="0025317E" w:rsidRDefault="0005376E" w:rsidP="0005376E">
            <w:pPr>
              <w:pStyle w:val="103"/>
            </w:pPr>
            <w:r w:rsidRPr="00AD187A">
              <w:t>3070,4</w:t>
            </w:r>
          </w:p>
        </w:tc>
        <w:tc>
          <w:tcPr>
            <w:tcW w:w="279" w:type="pct"/>
            <w:shd w:val="clear" w:color="auto" w:fill="auto"/>
            <w:noWrap/>
            <w:vAlign w:val="center"/>
          </w:tcPr>
          <w:p w14:paraId="27B161F0" w14:textId="7EF92ADA" w:rsidR="0005376E" w:rsidRPr="0025317E" w:rsidRDefault="0005376E" w:rsidP="0005376E">
            <w:pPr>
              <w:pStyle w:val="103"/>
            </w:pPr>
            <w:r w:rsidRPr="00AD187A">
              <w:t>3454,2</w:t>
            </w:r>
          </w:p>
        </w:tc>
        <w:tc>
          <w:tcPr>
            <w:tcW w:w="279" w:type="pct"/>
            <w:shd w:val="clear" w:color="auto" w:fill="auto"/>
            <w:noWrap/>
            <w:vAlign w:val="center"/>
          </w:tcPr>
          <w:p w14:paraId="5B06FFCA" w14:textId="3F544162" w:rsidR="0005376E" w:rsidRPr="0025317E" w:rsidRDefault="0005376E" w:rsidP="0005376E">
            <w:pPr>
              <w:pStyle w:val="103"/>
            </w:pPr>
            <w:r w:rsidRPr="00AD187A">
              <w:t>3838,0</w:t>
            </w:r>
          </w:p>
        </w:tc>
        <w:tc>
          <w:tcPr>
            <w:tcW w:w="279" w:type="pct"/>
            <w:shd w:val="clear" w:color="auto" w:fill="auto"/>
            <w:noWrap/>
            <w:vAlign w:val="center"/>
          </w:tcPr>
          <w:p w14:paraId="368FCCCA" w14:textId="768A2F5E" w:rsidR="0005376E" w:rsidRPr="0025317E" w:rsidRDefault="0005376E" w:rsidP="0005376E">
            <w:pPr>
              <w:pStyle w:val="103"/>
            </w:pPr>
            <w:r w:rsidRPr="00AD187A">
              <w:t>4221,8</w:t>
            </w:r>
          </w:p>
        </w:tc>
        <w:tc>
          <w:tcPr>
            <w:tcW w:w="279" w:type="pct"/>
            <w:shd w:val="clear" w:color="auto" w:fill="auto"/>
            <w:noWrap/>
            <w:vAlign w:val="center"/>
          </w:tcPr>
          <w:p w14:paraId="45B02425" w14:textId="1EACB2CC" w:rsidR="0005376E" w:rsidRPr="0025317E" w:rsidRDefault="0005376E" w:rsidP="0005376E">
            <w:pPr>
              <w:pStyle w:val="103"/>
            </w:pPr>
            <w:r w:rsidRPr="00AD187A">
              <w:t>4605,6</w:t>
            </w:r>
          </w:p>
        </w:tc>
        <w:tc>
          <w:tcPr>
            <w:tcW w:w="279" w:type="pct"/>
            <w:shd w:val="clear" w:color="auto" w:fill="auto"/>
            <w:noWrap/>
            <w:vAlign w:val="center"/>
          </w:tcPr>
          <w:p w14:paraId="11677337" w14:textId="49A23916" w:rsidR="0005376E" w:rsidRPr="0025317E" w:rsidRDefault="0005376E" w:rsidP="0005376E">
            <w:pPr>
              <w:pStyle w:val="103"/>
            </w:pPr>
            <w:r w:rsidRPr="00AD187A">
              <w:t>4989,4</w:t>
            </w:r>
          </w:p>
        </w:tc>
        <w:tc>
          <w:tcPr>
            <w:tcW w:w="279" w:type="pct"/>
            <w:shd w:val="clear" w:color="auto" w:fill="auto"/>
            <w:noWrap/>
            <w:vAlign w:val="center"/>
          </w:tcPr>
          <w:p w14:paraId="48BBBB4E" w14:textId="70A2D30F" w:rsidR="0005376E" w:rsidRPr="0025317E" w:rsidRDefault="0005376E" w:rsidP="0005376E">
            <w:pPr>
              <w:pStyle w:val="103"/>
            </w:pPr>
            <w:r w:rsidRPr="00AD187A">
              <w:t>5373,2</w:t>
            </w:r>
          </w:p>
        </w:tc>
        <w:tc>
          <w:tcPr>
            <w:tcW w:w="279" w:type="pct"/>
            <w:shd w:val="clear" w:color="auto" w:fill="auto"/>
            <w:noWrap/>
            <w:vAlign w:val="center"/>
          </w:tcPr>
          <w:p w14:paraId="650D6D42" w14:textId="41C0136C" w:rsidR="0005376E" w:rsidRPr="0025317E" w:rsidRDefault="0005376E" w:rsidP="0005376E">
            <w:pPr>
              <w:pStyle w:val="103"/>
            </w:pPr>
            <w:r w:rsidRPr="00AD187A">
              <w:t>5757,0</w:t>
            </w:r>
          </w:p>
        </w:tc>
      </w:tr>
      <w:tr w:rsidR="0005376E" w:rsidRPr="00EB6C44" w14:paraId="2DF167C4" w14:textId="77777777" w:rsidTr="00E57AE8">
        <w:trPr>
          <w:trHeight w:val="365"/>
        </w:trPr>
        <w:tc>
          <w:tcPr>
            <w:tcW w:w="534" w:type="pct"/>
            <w:shd w:val="clear" w:color="auto" w:fill="auto"/>
            <w:vAlign w:val="center"/>
          </w:tcPr>
          <w:p w14:paraId="6BB62597" w14:textId="740E251F" w:rsidR="0005376E" w:rsidRPr="0025317E" w:rsidRDefault="0005376E" w:rsidP="0005376E">
            <w:pPr>
              <w:pStyle w:val="103"/>
            </w:pPr>
            <w:r w:rsidRPr="00AD187A">
              <w:t>23:32:1101003</w:t>
            </w:r>
          </w:p>
        </w:tc>
        <w:tc>
          <w:tcPr>
            <w:tcW w:w="279" w:type="pct"/>
            <w:vAlign w:val="center"/>
          </w:tcPr>
          <w:p w14:paraId="45CCF13D" w14:textId="5C359830" w:rsidR="0005376E" w:rsidRPr="0025317E" w:rsidRDefault="0005376E" w:rsidP="0005376E">
            <w:pPr>
              <w:pStyle w:val="103"/>
            </w:pPr>
            <w:r w:rsidRPr="00AD187A">
              <w:t>0,0</w:t>
            </w:r>
          </w:p>
        </w:tc>
        <w:tc>
          <w:tcPr>
            <w:tcW w:w="279" w:type="pct"/>
            <w:shd w:val="clear" w:color="auto" w:fill="auto"/>
            <w:noWrap/>
            <w:vAlign w:val="center"/>
          </w:tcPr>
          <w:p w14:paraId="624F93D7" w14:textId="4DAF1100" w:rsidR="0005376E" w:rsidRPr="0025317E" w:rsidRDefault="0005376E" w:rsidP="0005376E">
            <w:pPr>
              <w:pStyle w:val="103"/>
            </w:pPr>
            <w:r w:rsidRPr="00AD187A">
              <w:t>110,7</w:t>
            </w:r>
          </w:p>
        </w:tc>
        <w:tc>
          <w:tcPr>
            <w:tcW w:w="279" w:type="pct"/>
            <w:shd w:val="clear" w:color="auto" w:fill="auto"/>
            <w:noWrap/>
            <w:vAlign w:val="center"/>
          </w:tcPr>
          <w:p w14:paraId="21E7816A" w14:textId="469E9A4A" w:rsidR="0005376E" w:rsidRPr="0025317E" w:rsidRDefault="0005376E" w:rsidP="0005376E">
            <w:pPr>
              <w:pStyle w:val="103"/>
            </w:pPr>
            <w:r w:rsidRPr="00AD187A">
              <w:t>110,7</w:t>
            </w:r>
          </w:p>
        </w:tc>
        <w:tc>
          <w:tcPr>
            <w:tcW w:w="279" w:type="pct"/>
            <w:shd w:val="clear" w:color="auto" w:fill="auto"/>
            <w:noWrap/>
            <w:vAlign w:val="center"/>
          </w:tcPr>
          <w:p w14:paraId="495C7EF9" w14:textId="738DC407" w:rsidR="0005376E" w:rsidRPr="0025317E" w:rsidRDefault="0005376E" w:rsidP="0005376E">
            <w:pPr>
              <w:pStyle w:val="103"/>
            </w:pPr>
            <w:r w:rsidRPr="00AD187A">
              <w:t>221,5</w:t>
            </w:r>
          </w:p>
        </w:tc>
        <w:tc>
          <w:tcPr>
            <w:tcW w:w="279" w:type="pct"/>
            <w:shd w:val="clear" w:color="auto" w:fill="auto"/>
            <w:noWrap/>
            <w:vAlign w:val="center"/>
          </w:tcPr>
          <w:p w14:paraId="7C7FEA86" w14:textId="2359C4CB" w:rsidR="0005376E" w:rsidRPr="0025317E" w:rsidRDefault="0005376E" w:rsidP="0005376E">
            <w:pPr>
              <w:pStyle w:val="103"/>
            </w:pPr>
            <w:r w:rsidRPr="00AD187A">
              <w:t>221,5</w:t>
            </w:r>
          </w:p>
        </w:tc>
        <w:tc>
          <w:tcPr>
            <w:tcW w:w="279" w:type="pct"/>
            <w:shd w:val="clear" w:color="auto" w:fill="auto"/>
            <w:noWrap/>
            <w:vAlign w:val="center"/>
          </w:tcPr>
          <w:p w14:paraId="52550F3D" w14:textId="26658267" w:rsidR="0005376E" w:rsidRPr="0025317E" w:rsidRDefault="0005376E" w:rsidP="0005376E">
            <w:pPr>
              <w:pStyle w:val="103"/>
            </w:pPr>
            <w:r w:rsidRPr="00AD187A">
              <w:t>332,2</w:t>
            </w:r>
          </w:p>
        </w:tc>
        <w:tc>
          <w:tcPr>
            <w:tcW w:w="279" w:type="pct"/>
            <w:shd w:val="clear" w:color="auto" w:fill="auto"/>
            <w:noWrap/>
            <w:vAlign w:val="center"/>
          </w:tcPr>
          <w:p w14:paraId="24367B0B" w14:textId="398D476B" w:rsidR="0005376E" w:rsidRPr="0025317E" w:rsidRDefault="0005376E" w:rsidP="0005376E">
            <w:pPr>
              <w:pStyle w:val="103"/>
            </w:pPr>
            <w:r w:rsidRPr="00AD187A">
              <w:t>332,2</w:t>
            </w:r>
          </w:p>
        </w:tc>
        <w:tc>
          <w:tcPr>
            <w:tcW w:w="279" w:type="pct"/>
            <w:shd w:val="clear" w:color="auto" w:fill="auto"/>
            <w:noWrap/>
            <w:vAlign w:val="center"/>
          </w:tcPr>
          <w:p w14:paraId="591B0D57" w14:textId="35D481EB" w:rsidR="0005376E" w:rsidRPr="0025317E" w:rsidRDefault="0005376E" w:rsidP="0005376E">
            <w:pPr>
              <w:pStyle w:val="103"/>
            </w:pPr>
            <w:r w:rsidRPr="00AD187A">
              <w:t>443,0</w:t>
            </w:r>
          </w:p>
        </w:tc>
        <w:tc>
          <w:tcPr>
            <w:tcW w:w="279" w:type="pct"/>
            <w:shd w:val="clear" w:color="auto" w:fill="auto"/>
            <w:noWrap/>
            <w:vAlign w:val="center"/>
          </w:tcPr>
          <w:p w14:paraId="7DDBB338" w14:textId="0210B759" w:rsidR="0005376E" w:rsidRPr="0025317E" w:rsidRDefault="0005376E" w:rsidP="0005376E">
            <w:pPr>
              <w:pStyle w:val="103"/>
            </w:pPr>
            <w:r w:rsidRPr="00AD187A">
              <w:t>443,0</w:t>
            </w:r>
          </w:p>
        </w:tc>
        <w:tc>
          <w:tcPr>
            <w:tcW w:w="279" w:type="pct"/>
            <w:shd w:val="clear" w:color="auto" w:fill="auto"/>
            <w:noWrap/>
            <w:vAlign w:val="center"/>
          </w:tcPr>
          <w:p w14:paraId="70776BC5" w14:textId="5003CCF1" w:rsidR="0005376E" w:rsidRPr="0025317E" w:rsidRDefault="0005376E" w:rsidP="0005376E">
            <w:pPr>
              <w:pStyle w:val="103"/>
            </w:pPr>
            <w:r w:rsidRPr="00AD187A">
              <w:t>443,0</w:t>
            </w:r>
          </w:p>
        </w:tc>
        <w:tc>
          <w:tcPr>
            <w:tcW w:w="279" w:type="pct"/>
            <w:shd w:val="clear" w:color="auto" w:fill="auto"/>
            <w:noWrap/>
            <w:vAlign w:val="center"/>
          </w:tcPr>
          <w:p w14:paraId="306E4B4B" w14:textId="16EA00B3" w:rsidR="0005376E" w:rsidRPr="0025317E" w:rsidRDefault="0005376E" w:rsidP="0005376E">
            <w:pPr>
              <w:pStyle w:val="103"/>
            </w:pPr>
            <w:r w:rsidRPr="00AD187A">
              <w:t>443,0</w:t>
            </w:r>
          </w:p>
        </w:tc>
        <w:tc>
          <w:tcPr>
            <w:tcW w:w="279" w:type="pct"/>
            <w:shd w:val="clear" w:color="auto" w:fill="auto"/>
            <w:noWrap/>
            <w:vAlign w:val="center"/>
          </w:tcPr>
          <w:p w14:paraId="124B5749" w14:textId="16CEEC64" w:rsidR="0005376E" w:rsidRPr="0025317E" w:rsidRDefault="0005376E" w:rsidP="0005376E">
            <w:pPr>
              <w:pStyle w:val="103"/>
            </w:pPr>
            <w:r w:rsidRPr="00AD187A">
              <w:t>443,0</w:t>
            </w:r>
          </w:p>
        </w:tc>
        <w:tc>
          <w:tcPr>
            <w:tcW w:w="279" w:type="pct"/>
            <w:shd w:val="clear" w:color="auto" w:fill="auto"/>
            <w:noWrap/>
            <w:vAlign w:val="center"/>
          </w:tcPr>
          <w:p w14:paraId="6F605998" w14:textId="522C60E5" w:rsidR="0005376E" w:rsidRPr="0025317E" w:rsidRDefault="0005376E" w:rsidP="0005376E">
            <w:pPr>
              <w:pStyle w:val="103"/>
            </w:pPr>
            <w:r w:rsidRPr="00AD187A">
              <w:t>443,0</w:t>
            </w:r>
          </w:p>
        </w:tc>
        <w:tc>
          <w:tcPr>
            <w:tcW w:w="279" w:type="pct"/>
            <w:shd w:val="clear" w:color="auto" w:fill="auto"/>
            <w:noWrap/>
            <w:vAlign w:val="center"/>
          </w:tcPr>
          <w:p w14:paraId="5E5A0065" w14:textId="626CAD89" w:rsidR="0005376E" w:rsidRPr="0025317E" w:rsidRDefault="0005376E" w:rsidP="0005376E">
            <w:pPr>
              <w:pStyle w:val="103"/>
            </w:pPr>
            <w:r w:rsidRPr="00AD187A">
              <w:t>443,0</w:t>
            </w:r>
          </w:p>
        </w:tc>
        <w:tc>
          <w:tcPr>
            <w:tcW w:w="279" w:type="pct"/>
            <w:shd w:val="clear" w:color="auto" w:fill="auto"/>
            <w:noWrap/>
            <w:vAlign w:val="center"/>
          </w:tcPr>
          <w:p w14:paraId="3DCE1D59" w14:textId="02359326" w:rsidR="0005376E" w:rsidRPr="0025317E" w:rsidRDefault="0005376E" w:rsidP="0005376E">
            <w:pPr>
              <w:pStyle w:val="103"/>
            </w:pPr>
            <w:r w:rsidRPr="00AD187A">
              <w:t>443,0</w:t>
            </w:r>
          </w:p>
        </w:tc>
        <w:tc>
          <w:tcPr>
            <w:tcW w:w="279" w:type="pct"/>
            <w:shd w:val="clear" w:color="auto" w:fill="auto"/>
            <w:noWrap/>
            <w:vAlign w:val="center"/>
          </w:tcPr>
          <w:p w14:paraId="2748C66F" w14:textId="20A6CB7D" w:rsidR="0005376E" w:rsidRPr="0025317E" w:rsidRDefault="0005376E" w:rsidP="0005376E">
            <w:pPr>
              <w:pStyle w:val="103"/>
            </w:pPr>
            <w:r w:rsidRPr="00AD187A">
              <w:t>443,0</w:t>
            </w:r>
          </w:p>
        </w:tc>
      </w:tr>
    </w:tbl>
    <w:p w14:paraId="2B59489D" w14:textId="77777777" w:rsidR="0025317E" w:rsidRDefault="0025317E" w:rsidP="0025317E">
      <w:pPr>
        <w:pStyle w:val="a1"/>
      </w:pPr>
    </w:p>
    <w:p w14:paraId="2635CB01" w14:textId="55EC6231" w:rsidR="00E57AE8" w:rsidRDefault="00E57AE8">
      <w:pPr>
        <w:spacing w:after="160"/>
        <w:ind w:firstLine="709"/>
        <w:jc w:val="left"/>
      </w:pPr>
      <w:r>
        <w:br w:type="page"/>
      </w:r>
    </w:p>
    <w:p w14:paraId="6F287DE6" w14:textId="77777777" w:rsidR="00E57AE8" w:rsidRDefault="00E57AE8" w:rsidP="0025317E">
      <w:pPr>
        <w:pStyle w:val="a1"/>
        <w:sectPr w:rsidR="00E57AE8" w:rsidSect="00E57AE8">
          <w:pgSz w:w="16838" w:h="11906" w:orient="landscape"/>
          <w:pgMar w:top="1701" w:right="1134" w:bottom="851" w:left="1134" w:header="709" w:footer="709" w:gutter="0"/>
          <w:cols w:space="708"/>
          <w:docGrid w:linePitch="360"/>
        </w:sectPr>
      </w:pPr>
    </w:p>
    <w:p w14:paraId="687FE231" w14:textId="4C9AF151" w:rsidR="0025317E" w:rsidRPr="0025317E" w:rsidRDefault="0025317E" w:rsidP="0025317E">
      <w:pPr>
        <w:pStyle w:val="a1"/>
      </w:pPr>
    </w:p>
    <w:p w14:paraId="09DC3B84" w14:textId="77777777" w:rsidR="0080215E" w:rsidRDefault="0080215E" w:rsidP="006A3FBC">
      <w:pPr>
        <w:pStyle w:val="11"/>
      </w:pPr>
      <w: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14:paraId="28818FA5" w14:textId="10254FAF" w:rsidR="00E57AE8" w:rsidRDefault="00E57AE8" w:rsidP="00E57AE8">
      <w:pPr>
        <w:pStyle w:val="a1"/>
      </w:pPr>
    </w:p>
    <w:p w14:paraId="12D8ED43" w14:textId="77777777" w:rsidR="00E57AE8" w:rsidRPr="00E57AE8" w:rsidRDefault="00E57AE8" w:rsidP="00E57AE8">
      <w:pPr>
        <w:pStyle w:val="111"/>
      </w:pPr>
      <w:bookmarkStart w:id="74" w:name="_Toc459707422"/>
      <w:bookmarkStart w:id="75" w:name="_Toc514927368"/>
      <w:r w:rsidRPr="00A714C8">
        <w:t>Общие положения</w:t>
      </w:r>
      <w:bookmarkEnd w:id="74"/>
      <w:bookmarkEnd w:id="75"/>
    </w:p>
    <w:p w14:paraId="2712DD43" w14:textId="77777777" w:rsidR="00E57AE8" w:rsidRPr="00AD187A" w:rsidRDefault="00E57AE8" w:rsidP="00E57AE8">
      <w:pPr>
        <w:pStyle w:val="a1"/>
      </w:pPr>
      <w:r w:rsidRPr="00AD187A">
        <w:t>Удельные расходы тепловой энергии на отопление, вентиляцию для перспективного строительства принимаются:</w:t>
      </w:r>
    </w:p>
    <w:p w14:paraId="19BF167A" w14:textId="77777777" w:rsidR="00E57AE8" w:rsidRPr="00AD187A" w:rsidRDefault="00E57AE8" w:rsidP="00E57AE8">
      <w:pPr>
        <w:pStyle w:val="a1"/>
      </w:pPr>
      <w:r w:rsidRPr="00AD187A">
        <w:t>– для жилых домов в соответствии с данными СП 124.13330.2012 «Тепловые сети» Приложение В;</w:t>
      </w:r>
    </w:p>
    <w:p w14:paraId="52CE1691" w14:textId="77777777" w:rsidR="00E57AE8" w:rsidRPr="00AD187A" w:rsidRDefault="00E57AE8" w:rsidP="00E57AE8">
      <w:pPr>
        <w:pStyle w:val="a1"/>
      </w:pPr>
      <w:r w:rsidRPr="00AD187A">
        <w:t>– для общественно-деловой застройки в соответствии с данными таблицы 14 СП 50.13330.2012 «Тепловая защита зданий»;</w:t>
      </w:r>
    </w:p>
    <w:p w14:paraId="4744A71F" w14:textId="77777777" w:rsidR="00E57AE8" w:rsidRPr="00AD187A" w:rsidRDefault="00E57AE8" w:rsidP="00E57AE8">
      <w:pPr>
        <w:pStyle w:val="a1"/>
      </w:pPr>
      <w:r w:rsidRPr="00AD187A">
        <w:t>– СП 131.13330.2012 Строительная климатология.</w:t>
      </w:r>
    </w:p>
    <w:p w14:paraId="2FCC2010" w14:textId="77777777" w:rsidR="00E57AE8" w:rsidRPr="00AD187A" w:rsidRDefault="00E57AE8" w:rsidP="00E57AE8">
      <w:pPr>
        <w:pStyle w:val="a1"/>
      </w:pPr>
      <w:r w:rsidRPr="00AD187A">
        <w:t>Удельные расходы тепловой энергии для нагрева холодной воды на нужды ГВС для перспективного строительства определяются в соответствии с данными СП 124.13330.2012 «Тепловые сети» Приложение Г.</w:t>
      </w:r>
    </w:p>
    <w:p w14:paraId="44F6CA72" w14:textId="77777777" w:rsidR="00E57AE8" w:rsidRPr="00AD187A" w:rsidRDefault="00E57AE8" w:rsidP="00E57AE8">
      <w:pPr>
        <w:pStyle w:val="a1"/>
      </w:pPr>
      <w:r w:rsidRPr="00AD187A">
        <w:t>Требования энергетической эффективности для зданий, строений, сооружений и требования к правилам определения класса энергетической эффективности многоквартирных домов принимаются согласно Постановления Правительства РФ от 20.05.2017 №603.</w:t>
      </w:r>
    </w:p>
    <w:p w14:paraId="4AC15FF0" w14:textId="77777777" w:rsidR="00E57AE8" w:rsidRPr="00AD187A" w:rsidRDefault="00E57AE8" w:rsidP="00E57AE8">
      <w:pPr>
        <w:pStyle w:val="a1"/>
      </w:pPr>
      <w:r w:rsidRPr="00AD187A">
        <w:t xml:space="preserve">Климатические параметры для расчета удельных показателей теплопотребления зданий нового строительства приняты по СП 131.13330.2012 и приведены в таблице </w:t>
      </w:r>
      <w:r>
        <w:fldChar w:fldCharType="begin"/>
      </w:r>
      <w:r>
        <w:instrText xml:space="preserve"> REF _Ref450637828 \h </w:instrText>
      </w:r>
      <w:r>
        <w:fldChar w:fldCharType="separate"/>
      </w:r>
      <w:r w:rsidR="00D01E94">
        <w:rPr>
          <w:noProof/>
        </w:rPr>
        <w:t>39</w:t>
      </w:r>
      <w:r>
        <w:fldChar w:fldCharType="end"/>
      </w:r>
      <w:r w:rsidRPr="00AD187A">
        <w:t>.</w:t>
      </w:r>
    </w:p>
    <w:p w14:paraId="778A62EF" w14:textId="77777777" w:rsidR="00E57AE8" w:rsidRPr="00AD187A" w:rsidRDefault="00E57AE8" w:rsidP="00E57AE8"/>
    <w:p w14:paraId="1302687B" w14:textId="77777777" w:rsidR="00E57AE8" w:rsidRDefault="00E57AE8" w:rsidP="00E57AE8">
      <w:bookmarkStart w:id="76" w:name="_Ref385514471"/>
      <w:r w:rsidRPr="00AD187A">
        <w:t xml:space="preserve">Таблица </w:t>
      </w:r>
      <w:fldSimple w:instr=" SEQ Таблица \* ARABIC ">
        <w:bookmarkStart w:id="77" w:name="_Ref450637828"/>
        <w:r w:rsidR="00D01E94">
          <w:rPr>
            <w:noProof/>
          </w:rPr>
          <w:t>39</w:t>
        </w:r>
        <w:bookmarkEnd w:id="77"/>
      </w:fldSimple>
      <w:r w:rsidRPr="00AD187A">
        <w:t xml:space="preserve"> –</w:t>
      </w:r>
      <w:bookmarkEnd w:id="76"/>
      <w:r w:rsidRPr="00AD187A">
        <w:t xml:space="preserve"> Параметры климата, принятые при расчете удельных показателей</w:t>
      </w:r>
    </w:p>
    <w:tbl>
      <w:tblPr>
        <w:tblStyle w:val="af0"/>
        <w:tblW w:w="5000" w:type="pct"/>
        <w:tblLook w:val="04A0" w:firstRow="1" w:lastRow="0" w:firstColumn="1" w:lastColumn="0" w:noHBand="0" w:noVBand="1"/>
      </w:tblPr>
      <w:tblGrid>
        <w:gridCol w:w="449"/>
        <w:gridCol w:w="5588"/>
        <w:gridCol w:w="1445"/>
        <w:gridCol w:w="1863"/>
      </w:tblGrid>
      <w:tr w:rsidR="00E57AE8" w:rsidRPr="00737B52" w14:paraId="2C002309" w14:textId="77777777" w:rsidTr="00DC2DFA">
        <w:trPr>
          <w:cantSplit/>
          <w:tblHeader/>
        </w:trPr>
        <w:tc>
          <w:tcPr>
            <w:tcW w:w="240" w:type="pct"/>
          </w:tcPr>
          <w:p w14:paraId="5E6F01AF" w14:textId="77777777" w:rsidR="00E57AE8" w:rsidRPr="00AD187A" w:rsidRDefault="00E57AE8" w:rsidP="00E57AE8">
            <w:pPr>
              <w:pStyle w:val="103"/>
            </w:pPr>
          </w:p>
        </w:tc>
        <w:tc>
          <w:tcPr>
            <w:tcW w:w="2990" w:type="pct"/>
          </w:tcPr>
          <w:p w14:paraId="63A08FF5" w14:textId="77777777" w:rsidR="00E57AE8" w:rsidRPr="00E57AE8" w:rsidRDefault="00E57AE8" w:rsidP="00E57AE8">
            <w:pPr>
              <w:pStyle w:val="103"/>
            </w:pPr>
            <w:r w:rsidRPr="00AD187A">
              <w:t>Наименование показателя, здания</w:t>
            </w:r>
          </w:p>
        </w:tc>
        <w:tc>
          <w:tcPr>
            <w:tcW w:w="773" w:type="pct"/>
          </w:tcPr>
          <w:p w14:paraId="21BF8DBC" w14:textId="77777777" w:rsidR="00E57AE8" w:rsidRPr="00E57AE8" w:rsidRDefault="00E57AE8" w:rsidP="00E57AE8">
            <w:pPr>
              <w:pStyle w:val="103"/>
            </w:pPr>
            <w:r w:rsidRPr="00AD187A">
              <w:t>Единицы измерения</w:t>
            </w:r>
          </w:p>
        </w:tc>
        <w:tc>
          <w:tcPr>
            <w:tcW w:w="997" w:type="pct"/>
          </w:tcPr>
          <w:p w14:paraId="4CAD3612" w14:textId="77777777" w:rsidR="00E57AE8" w:rsidRPr="00E57AE8" w:rsidRDefault="00E57AE8" w:rsidP="00E57AE8">
            <w:pPr>
              <w:pStyle w:val="103"/>
            </w:pPr>
            <w:r w:rsidRPr="00AD187A">
              <w:t>Новое строительство</w:t>
            </w:r>
          </w:p>
        </w:tc>
      </w:tr>
      <w:tr w:rsidR="00E57AE8" w:rsidRPr="00737B52" w14:paraId="706ACFF9" w14:textId="77777777" w:rsidTr="00DC2DFA">
        <w:trPr>
          <w:cantSplit/>
        </w:trPr>
        <w:tc>
          <w:tcPr>
            <w:tcW w:w="240" w:type="pct"/>
          </w:tcPr>
          <w:p w14:paraId="1C4CE996" w14:textId="77777777" w:rsidR="00E57AE8" w:rsidRPr="00AD187A" w:rsidRDefault="00E57AE8" w:rsidP="00E57AE8">
            <w:pPr>
              <w:pStyle w:val="103"/>
            </w:pPr>
          </w:p>
        </w:tc>
        <w:tc>
          <w:tcPr>
            <w:tcW w:w="2990" w:type="pct"/>
          </w:tcPr>
          <w:p w14:paraId="4DA9E6C0" w14:textId="77777777" w:rsidR="00E57AE8" w:rsidRPr="00E57AE8" w:rsidRDefault="00E57AE8" w:rsidP="00E57AE8">
            <w:pPr>
              <w:pStyle w:val="103"/>
            </w:pPr>
            <w:r w:rsidRPr="00AD187A">
              <w:t>Температура внутреннего воздуха</w:t>
            </w:r>
          </w:p>
        </w:tc>
        <w:tc>
          <w:tcPr>
            <w:tcW w:w="773" w:type="pct"/>
          </w:tcPr>
          <w:p w14:paraId="0A0623A1" w14:textId="77777777" w:rsidR="00E57AE8" w:rsidRPr="00E57AE8" w:rsidRDefault="00E57AE8" w:rsidP="00E57AE8">
            <w:pPr>
              <w:pStyle w:val="103"/>
            </w:pPr>
            <w:r w:rsidRPr="00E57AE8">
              <w:rPr>
                <w:rFonts w:ascii="Cambria Math" w:hAnsi="Cambria Math" w:cs="Cambria Math"/>
              </w:rPr>
              <w:t>⁰</w:t>
            </w:r>
            <w:r w:rsidRPr="00E57AE8">
              <w:t>С</w:t>
            </w:r>
          </w:p>
        </w:tc>
        <w:tc>
          <w:tcPr>
            <w:tcW w:w="997" w:type="pct"/>
          </w:tcPr>
          <w:p w14:paraId="28917CBB" w14:textId="77777777" w:rsidR="00E57AE8" w:rsidRPr="00E57AE8" w:rsidRDefault="00E57AE8" w:rsidP="00E57AE8">
            <w:pPr>
              <w:pStyle w:val="103"/>
            </w:pPr>
            <w:r w:rsidRPr="00AD187A">
              <w:t>20</w:t>
            </w:r>
          </w:p>
        </w:tc>
      </w:tr>
      <w:tr w:rsidR="00E57AE8" w:rsidRPr="00737B52" w14:paraId="132B08B1" w14:textId="77777777" w:rsidTr="00DC2DFA">
        <w:trPr>
          <w:cantSplit/>
        </w:trPr>
        <w:tc>
          <w:tcPr>
            <w:tcW w:w="240" w:type="pct"/>
          </w:tcPr>
          <w:p w14:paraId="4CB96C95" w14:textId="77777777" w:rsidR="00E57AE8" w:rsidRPr="00AD187A" w:rsidRDefault="00E57AE8" w:rsidP="00E57AE8">
            <w:pPr>
              <w:pStyle w:val="103"/>
            </w:pPr>
          </w:p>
        </w:tc>
        <w:tc>
          <w:tcPr>
            <w:tcW w:w="2990" w:type="pct"/>
          </w:tcPr>
          <w:p w14:paraId="008763FA" w14:textId="77777777" w:rsidR="00E57AE8" w:rsidRPr="00E57AE8" w:rsidRDefault="00E57AE8" w:rsidP="00E57AE8">
            <w:pPr>
              <w:pStyle w:val="103"/>
            </w:pPr>
            <w:r w:rsidRPr="00AD187A">
              <w:t>Расчетная температура наружного воздуха для проектирования отопления</w:t>
            </w:r>
          </w:p>
        </w:tc>
        <w:tc>
          <w:tcPr>
            <w:tcW w:w="773" w:type="pct"/>
          </w:tcPr>
          <w:p w14:paraId="65132B1C" w14:textId="77777777" w:rsidR="00E57AE8" w:rsidRPr="00E57AE8" w:rsidRDefault="00E57AE8" w:rsidP="00E57AE8">
            <w:pPr>
              <w:pStyle w:val="103"/>
            </w:pPr>
            <w:r w:rsidRPr="00E57AE8">
              <w:rPr>
                <w:rFonts w:ascii="Cambria Math" w:hAnsi="Cambria Math" w:cs="Cambria Math"/>
              </w:rPr>
              <w:t>⁰</w:t>
            </w:r>
            <w:r w:rsidRPr="00E57AE8">
              <w:t>С</w:t>
            </w:r>
          </w:p>
        </w:tc>
        <w:tc>
          <w:tcPr>
            <w:tcW w:w="997" w:type="pct"/>
          </w:tcPr>
          <w:p w14:paraId="2B69C158" w14:textId="77777777" w:rsidR="00E57AE8" w:rsidRPr="00E57AE8" w:rsidRDefault="00E57AE8" w:rsidP="00E57AE8">
            <w:pPr>
              <w:pStyle w:val="103"/>
            </w:pPr>
            <w:r w:rsidRPr="00AD187A">
              <w:t>-17</w:t>
            </w:r>
          </w:p>
        </w:tc>
      </w:tr>
      <w:tr w:rsidR="00E57AE8" w:rsidRPr="00737B52" w14:paraId="7A32404A" w14:textId="77777777" w:rsidTr="00DC2DFA">
        <w:trPr>
          <w:cantSplit/>
        </w:trPr>
        <w:tc>
          <w:tcPr>
            <w:tcW w:w="240" w:type="pct"/>
          </w:tcPr>
          <w:p w14:paraId="74F918DB" w14:textId="77777777" w:rsidR="00E57AE8" w:rsidRPr="00AD187A" w:rsidRDefault="00E57AE8" w:rsidP="00E57AE8">
            <w:pPr>
              <w:pStyle w:val="103"/>
            </w:pPr>
          </w:p>
        </w:tc>
        <w:tc>
          <w:tcPr>
            <w:tcW w:w="2990" w:type="pct"/>
          </w:tcPr>
          <w:p w14:paraId="133B905C" w14:textId="77777777" w:rsidR="00E57AE8" w:rsidRPr="00E57AE8" w:rsidRDefault="00E57AE8" w:rsidP="00E57AE8">
            <w:pPr>
              <w:pStyle w:val="103"/>
            </w:pPr>
            <w:r w:rsidRPr="00AD187A">
              <w:t>Средняя температура наружного воздуха за отопительный период</w:t>
            </w:r>
          </w:p>
        </w:tc>
        <w:tc>
          <w:tcPr>
            <w:tcW w:w="773" w:type="pct"/>
          </w:tcPr>
          <w:p w14:paraId="6F1DC434" w14:textId="77777777" w:rsidR="00E57AE8" w:rsidRPr="00E57AE8" w:rsidRDefault="00E57AE8" w:rsidP="00E57AE8">
            <w:pPr>
              <w:pStyle w:val="103"/>
            </w:pPr>
            <w:r w:rsidRPr="00E57AE8">
              <w:rPr>
                <w:rFonts w:ascii="Cambria Math" w:hAnsi="Cambria Math" w:cs="Cambria Math"/>
              </w:rPr>
              <w:t>⁰</w:t>
            </w:r>
            <w:r w:rsidRPr="00E57AE8">
              <w:t>С</w:t>
            </w:r>
          </w:p>
        </w:tc>
        <w:tc>
          <w:tcPr>
            <w:tcW w:w="997" w:type="pct"/>
          </w:tcPr>
          <w:p w14:paraId="63FCF43A" w14:textId="77777777" w:rsidR="00E57AE8" w:rsidRPr="00E57AE8" w:rsidRDefault="00E57AE8" w:rsidP="00E57AE8">
            <w:pPr>
              <w:pStyle w:val="103"/>
            </w:pPr>
            <w:r w:rsidRPr="00AD187A">
              <w:t>-1,2</w:t>
            </w:r>
          </w:p>
        </w:tc>
      </w:tr>
      <w:tr w:rsidR="00E57AE8" w:rsidRPr="00737B52" w14:paraId="752E2B4D" w14:textId="77777777" w:rsidTr="00DC2DFA">
        <w:trPr>
          <w:cantSplit/>
        </w:trPr>
        <w:tc>
          <w:tcPr>
            <w:tcW w:w="240" w:type="pct"/>
          </w:tcPr>
          <w:p w14:paraId="74D9544F" w14:textId="77777777" w:rsidR="00E57AE8" w:rsidRPr="00AD187A" w:rsidRDefault="00E57AE8" w:rsidP="00E57AE8">
            <w:pPr>
              <w:pStyle w:val="103"/>
            </w:pPr>
          </w:p>
        </w:tc>
        <w:tc>
          <w:tcPr>
            <w:tcW w:w="2990" w:type="pct"/>
          </w:tcPr>
          <w:p w14:paraId="50845D99" w14:textId="77777777" w:rsidR="00E57AE8" w:rsidRPr="00E57AE8" w:rsidRDefault="00E57AE8" w:rsidP="00E57AE8">
            <w:pPr>
              <w:pStyle w:val="103"/>
            </w:pPr>
            <w:r w:rsidRPr="00AD187A">
              <w:t xml:space="preserve">Продолжительность </w:t>
            </w:r>
            <w:r w:rsidRPr="00E57AE8">
              <w:t>отопительного режима</w:t>
            </w:r>
          </w:p>
        </w:tc>
        <w:tc>
          <w:tcPr>
            <w:tcW w:w="773" w:type="pct"/>
          </w:tcPr>
          <w:p w14:paraId="01079D03" w14:textId="77777777" w:rsidR="00E57AE8" w:rsidRPr="00E57AE8" w:rsidRDefault="00E57AE8" w:rsidP="00E57AE8">
            <w:pPr>
              <w:pStyle w:val="103"/>
            </w:pPr>
            <w:r w:rsidRPr="00AD187A">
              <w:t>сут.</w:t>
            </w:r>
          </w:p>
        </w:tc>
        <w:tc>
          <w:tcPr>
            <w:tcW w:w="997" w:type="pct"/>
          </w:tcPr>
          <w:p w14:paraId="1C1F3B2F" w14:textId="77777777" w:rsidR="00E57AE8" w:rsidRPr="00E57AE8" w:rsidRDefault="00E57AE8" w:rsidP="00E57AE8">
            <w:pPr>
              <w:pStyle w:val="103"/>
            </w:pPr>
            <w:r w:rsidRPr="00AD187A">
              <w:t>156</w:t>
            </w:r>
          </w:p>
        </w:tc>
      </w:tr>
    </w:tbl>
    <w:p w14:paraId="07401B48" w14:textId="77777777" w:rsidR="00E57AE8" w:rsidRDefault="00E57AE8" w:rsidP="00E57AE8">
      <w:pPr>
        <w:pStyle w:val="a1"/>
      </w:pPr>
    </w:p>
    <w:p w14:paraId="41633D0C" w14:textId="77777777" w:rsidR="00E57AE8" w:rsidRPr="00E57AE8" w:rsidRDefault="00E57AE8" w:rsidP="00E57AE8">
      <w:bookmarkStart w:id="78" w:name="_Toc459707423"/>
      <w:bookmarkStart w:id="79" w:name="_Toc514927369"/>
      <w:r>
        <w:br w:type="page"/>
      </w:r>
    </w:p>
    <w:p w14:paraId="1729CF6D" w14:textId="77777777" w:rsidR="00E57AE8" w:rsidRPr="00E57AE8" w:rsidRDefault="00E57AE8" w:rsidP="00E57AE8">
      <w:pPr>
        <w:pStyle w:val="111"/>
      </w:pPr>
      <w:r w:rsidRPr="00AD187A">
        <w:lastRenderedPageBreak/>
        <w:t>Показатели удельного теплопотребления зданий нового строительства</w:t>
      </w:r>
      <w:bookmarkEnd w:id="78"/>
      <w:bookmarkEnd w:id="79"/>
    </w:p>
    <w:p w14:paraId="3A0748D0" w14:textId="77777777" w:rsidR="00E57AE8" w:rsidRPr="00AD187A" w:rsidRDefault="00E57AE8" w:rsidP="00E57AE8">
      <w:pPr>
        <w:pStyle w:val="a1"/>
      </w:pPr>
      <w:r w:rsidRPr="00AD187A">
        <w:t xml:space="preserve">Базовые показатели удельной потребности в тепловой мощности зданий нового строительства на нужды отопления и вентиляции приведены в таблицах </w:t>
      </w:r>
      <w:bookmarkStart w:id="80" w:name="_Ref385514429"/>
      <w:bookmarkStart w:id="81" w:name="_Ref385514346"/>
      <w:r>
        <w:fldChar w:fldCharType="begin"/>
      </w:r>
      <w:r>
        <w:instrText xml:space="preserve"> REF _Ref512609338 \h </w:instrText>
      </w:r>
      <w:r>
        <w:fldChar w:fldCharType="separate"/>
      </w:r>
      <w:r w:rsidR="00D01E94">
        <w:rPr>
          <w:noProof/>
        </w:rPr>
        <w:t>40</w:t>
      </w:r>
      <w:r>
        <w:fldChar w:fldCharType="end"/>
      </w:r>
      <w:r>
        <w:t>-</w:t>
      </w:r>
      <w:r>
        <w:fldChar w:fldCharType="begin"/>
      </w:r>
      <w:r>
        <w:instrText xml:space="preserve"> REF _Ref450637881 \h </w:instrText>
      </w:r>
      <w:r>
        <w:fldChar w:fldCharType="separate"/>
      </w:r>
      <w:r w:rsidR="00D01E94">
        <w:rPr>
          <w:noProof/>
        </w:rPr>
        <w:t>41</w:t>
      </w:r>
      <w:r>
        <w:fldChar w:fldCharType="end"/>
      </w:r>
      <w:r w:rsidRPr="00AD187A">
        <w:t>.</w:t>
      </w:r>
    </w:p>
    <w:p w14:paraId="44812097" w14:textId="77777777" w:rsidR="00E57AE8" w:rsidRPr="00AD187A" w:rsidRDefault="00E57AE8" w:rsidP="00E57AE8">
      <w:pPr>
        <w:pStyle w:val="a1"/>
      </w:pPr>
    </w:p>
    <w:p w14:paraId="28CC1035" w14:textId="77777777" w:rsidR="00E57AE8" w:rsidRPr="00AD187A" w:rsidRDefault="00E57AE8" w:rsidP="00E57AE8">
      <w:r w:rsidRPr="00AD187A">
        <w:t xml:space="preserve">Таблица </w:t>
      </w:r>
      <w:fldSimple w:instr=" SEQ Таблица \* ARABIC ">
        <w:bookmarkStart w:id="82" w:name="_Ref512609338"/>
        <w:r w:rsidR="00D01E94">
          <w:rPr>
            <w:noProof/>
          </w:rPr>
          <w:t>40</w:t>
        </w:r>
        <w:bookmarkEnd w:id="82"/>
      </w:fldSimple>
      <w:r w:rsidRPr="00AD187A">
        <w:t xml:space="preserve"> – Удельные показатели максимальной тепловой нагрузки на отопление и вентиляцию жилых домов по СП 124.13330 Приложение В, (Вт/м</w:t>
      </w:r>
      <w:r w:rsidRPr="00AD187A">
        <w:rPr>
          <w:rStyle w:val="aff3"/>
        </w:rPr>
        <w:t>2</w:t>
      </w:r>
      <w:r w:rsidRPr="00AD187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9"/>
        <w:gridCol w:w="638"/>
        <w:gridCol w:w="638"/>
        <w:gridCol w:w="639"/>
        <w:gridCol w:w="637"/>
        <w:gridCol w:w="637"/>
        <w:gridCol w:w="639"/>
        <w:gridCol w:w="637"/>
        <w:gridCol w:w="637"/>
        <w:gridCol w:w="639"/>
        <w:gridCol w:w="637"/>
        <w:gridCol w:w="628"/>
      </w:tblGrid>
      <w:tr w:rsidR="00E57AE8" w:rsidRPr="007B2386" w14:paraId="4DAD67C4" w14:textId="77777777" w:rsidTr="00DC2DFA">
        <w:trPr>
          <w:trHeight w:val="300"/>
        </w:trPr>
        <w:tc>
          <w:tcPr>
            <w:tcW w:w="1251" w:type="pct"/>
            <w:shd w:val="clear" w:color="auto" w:fill="auto"/>
            <w:vAlign w:val="center"/>
            <w:hideMark/>
          </w:tcPr>
          <w:p w14:paraId="37968271" w14:textId="77777777" w:rsidR="00E57AE8" w:rsidRPr="00E57AE8" w:rsidRDefault="00E57AE8" w:rsidP="00E57AE8">
            <w:pPr>
              <w:pStyle w:val="103"/>
            </w:pPr>
            <w:r w:rsidRPr="00AD187A">
              <w:t>Этажность</w:t>
            </w:r>
          </w:p>
        </w:tc>
        <w:tc>
          <w:tcPr>
            <w:tcW w:w="341" w:type="pct"/>
            <w:shd w:val="clear" w:color="auto" w:fill="auto"/>
            <w:vAlign w:val="center"/>
            <w:hideMark/>
          </w:tcPr>
          <w:p w14:paraId="241703F1" w14:textId="77777777" w:rsidR="00E57AE8" w:rsidRPr="00E57AE8" w:rsidRDefault="00E57AE8" w:rsidP="00E57AE8">
            <w:pPr>
              <w:pStyle w:val="103"/>
            </w:pPr>
            <w:r w:rsidRPr="00AD187A">
              <w:t>-5</w:t>
            </w:r>
          </w:p>
        </w:tc>
        <w:tc>
          <w:tcPr>
            <w:tcW w:w="341" w:type="pct"/>
            <w:shd w:val="clear" w:color="auto" w:fill="auto"/>
            <w:vAlign w:val="center"/>
            <w:hideMark/>
          </w:tcPr>
          <w:p w14:paraId="21FEF4B1" w14:textId="77777777" w:rsidR="00E57AE8" w:rsidRPr="00E57AE8" w:rsidRDefault="00E57AE8" w:rsidP="00E57AE8">
            <w:pPr>
              <w:pStyle w:val="103"/>
            </w:pPr>
            <w:r w:rsidRPr="00AD187A">
              <w:t>-10</w:t>
            </w:r>
          </w:p>
        </w:tc>
        <w:tc>
          <w:tcPr>
            <w:tcW w:w="342" w:type="pct"/>
            <w:shd w:val="clear" w:color="auto" w:fill="auto"/>
            <w:vAlign w:val="center"/>
            <w:hideMark/>
          </w:tcPr>
          <w:p w14:paraId="4CFDF05C" w14:textId="77777777" w:rsidR="00E57AE8" w:rsidRPr="00E57AE8" w:rsidRDefault="00E57AE8" w:rsidP="00E57AE8">
            <w:pPr>
              <w:pStyle w:val="103"/>
            </w:pPr>
            <w:r w:rsidRPr="00AD187A">
              <w:t>-15</w:t>
            </w:r>
          </w:p>
        </w:tc>
        <w:tc>
          <w:tcPr>
            <w:tcW w:w="341" w:type="pct"/>
            <w:shd w:val="clear" w:color="auto" w:fill="auto"/>
            <w:vAlign w:val="center"/>
            <w:hideMark/>
          </w:tcPr>
          <w:p w14:paraId="44FACCE4" w14:textId="77777777" w:rsidR="00E57AE8" w:rsidRPr="00E57AE8" w:rsidRDefault="00E57AE8" w:rsidP="00E57AE8">
            <w:pPr>
              <w:pStyle w:val="103"/>
            </w:pPr>
            <w:r w:rsidRPr="00AD187A">
              <w:t>-20</w:t>
            </w:r>
          </w:p>
        </w:tc>
        <w:tc>
          <w:tcPr>
            <w:tcW w:w="341" w:type="pct"/>
            <w:shd w:val="clear" w:color="auto" w:fill="auto"/>
            <w:vAlign w:val="center"/>
            <w:hideMark/>
          </w:tcPr>
          <w:p w14:paraId="64932E01" w14:textId="77777777" w:rsidR="00E57AE8" w:rsidRPr="00E57AE8" w:rsidRDefault="00E57AE8" w:rsidP="00E57AE8">
            <w:pPr>
              <w:pStyle w:val="103"/>
            </w:pPr>
            <w:r w:rsidRPr="00AD187A">
              <w:t>-25</w:t>
            </w:r>
          </w:p>
        </w:tc>
        <w:tc>
          <w:tcPr>
            <w:tcW w:w="342" w:type="pct"/>
            <w:shd w:val="clear" w:color="auto" w:fill="auto"/>
            <w:vAlign w:val="center"/>
            <w:hideMark/>
          </w:tcPr>
          <w:p w14:paraId="7D58BAC5" w14:textId="77777777" w:rsidR="00E57AE8" w:rsidRPr="00E57AE8" w:rsidRDefault="00E57AE8" w:rsidP="00E57AE8">
            <w:pPr>
              <w:pStyle w:val="103"/>
            </w:pPr>
            <w:r w:rsidRPr="00AD187A">
              <w:t>-30</w:t>
            </w:r>
          </w:p>
        </w:tc>
        <w:tc>
          <w:tcPr>
            <w:tcW w:w="341" w:type="pct"/>
            <w:shd w:val="clear" w:color="auto" w:fill="auto"/>
            <w:vAlign w:val="center"/>
            <w:hideMark/>
          </w:tcPr>
          <w:p w14:paraId="500212AC" w14:textId="77777777" w:rsidR="00E57AE8" w:rsidRPr="00E57AE8" w:rsidRDefault="00E57AE8" w:rsidP="00E57AE8">
            <w:pPr>
              <w:pStyle w:val="103"/>
            </w:pPr>
            <w:r w:rsidRPr="00AD187A">
              <w:t>-35</w:t>
            </w:r>
          </w:p>
        </w:tc>
        <w:tc>
          <w:tcPr>
            <w:tcW w:w="341" w:type="pct"/>
            <w:shd w:val="clear" w:color="auto" w:fill="auto"/>
            <w:vAlign w:val="center"/>
            <w:hideMark/>
          </w:tcPr>
          <w:p w14:paraId="7A933B1B" w14:textId="77777777" w:rsidR="00E57AE8" w:rsidRPr="00E57AE8" w:rsidRDefault="00E57AE8" w:rsidP="00E57AE8">
            <w:pPr>
              <w:pStyle w:val="103"/>
            </w:pPr>
            <w:r w:rsidRPr="00AD187A">
              <w:t>-40</w:t>
            </w:r>
          </w:p>
        </w:tc>
        <w:tc>
          <w:tcPr>
            <w:tcW w:w="342" w:type="pct"/>
            <w:shd w:val="clear" w:color="auto" w:fill="auto"/>
            <w:vAlign w:val="center"/>
            <w:hideMark/>
          </w:tcPr>
          <w:p w14:paraId="7D4F66DA" w14:textId="77777777" w:rsidR="00E57AE8" w:rsidRPr="00E57AE8" w:rsidRDefault="00E57AE8" w:rsidP="00E57AE8">
            <w:pPr>
              <w:pStyle w:val="103"/>
            </w:pPr>
            <w:r w:rsidRPr="00AD187A">
              <w:t>-45</w:t>
            </w:r>
          </w:p>
        </w:tc>
        <w:tc>
          <w:tcPr>
            <w:tcW w:w="341" w:type="pct"/>
            <w:shd w:val="clear" w:color="auto" w:fill="auto"/>
            <w:vAlign w:val="center"/>
            <w:hideMark/>
          </w:tcPr>
          <w:p w14:paraId="6A29B6B3" w14:textId="77777777" w:rsidR="00E57AE8" w:rsidRPr="00E57AE8" w:rsidRDefault="00E57AE8" w:rsidP="00E57AE8">
            <w:pPr>
              <w:pStyle w:val="103"/>
            </w:pPr>
            <w:r w:rsidRPr="00AD187A">
              <w:t>-50</w:t>
            </w:r>
          </w:p>
        </w:tc>
        <w:tc>
          <w:tcPr>
            <w:tcW w:w="336" w:type="pct"/>
            <w:shd w:val="clear" w:color="auto" w:fill="auto"/>
            <w:vAlign w:val="center"/>
            <w:hideMark/>
          </w:tcPr>
          <w:p w14:paraId="5D52D475" w14:textId="77777777" w:rsidR="00E57AE8" w:rsidRPr="00E57AE8" w:rsidRDefault="00E57AE8" w:rsidP="00E57AE8">
            <w:pPr>
              <w:pStyle w:val="103"/>
            </w:pPr>
            <w:r w:rsidRPr="00AD187A">
              <w:t>-55</w:t>
            </w:r>
          </w:p>
        </w:tc>
      </w:tr>
      <w:tr w:rsidR="00E57AE8" w:rsidRPr="00122728" w14:paraId="1A6ABBE5" w14:textId="77777777" w:rsidTr="00DC2DFA">
        <w:trPr>
          <w:trHeight w:val="300"/>
        </w:trPr>
        <w:tc>
          <w:tcPr>
            <w:tcW w:w="5000" w:type="pct"/>
            <w:gridSpan w:val="12"/>
            <w:shd w:val="clear" w:color="auto" w:fill="auto"/>
            <w:vAlign w:val="center"/>
          </w:tcPr>
          <w:p w14:paraId="1072AD30" w14:textId="77777777" w:rsidR="00E57AE8" w:rsidRPr="00E57AE8" w:rsidRDefault="00E57AE8" w:rsidP="00E57AE8">
            <w:pPr>
              <w:pStyle w:val="103"/>
            </w:pPr>
            <w:r w:rsidRPr="00AD187A">
              <w:t>Для зданий строительства после 2015 г.</w:t>
            </w:r>
          </w:p>
        </w:tc>
      </w:tr>
      <w:tr w:rsidR="00E57AE8" w:rsidRPr="00122728" w14:paraId="5A00C3A2" w14:textId="77777777" w:rsidTr="00DC2DFA">
        <w:trPr>
          <w:trHeight w:val="300"/>
        </w:trPr>
        <w:tc>
          <w:tcPr>
            <w:tcW w:w="1251" w:type="pct"/>
            <w:shd w:val="clear" w:color="auto" w:fill="auto"/>
            <w:vAlign w:val="center"/>
            <w:hideMark/>
          </w:tcPr>
          <w:p w14:paraId="0BB6EF2D" w14:textId="77777777" w:rsidR="00E57AE8" w:rsidRPr="00E57AE8" w:rsidRDefault="00E57AE8" w:rsidP="00E57AE8">
            <w:pPr>
              <w:pStyle w:val="103"/>
            </w:pPr>
            <w:r w:rsidRPr="00AD187A">
              <w:t>1-3 эт., однокв., отд. ст</w:t>
            </w:r>
          </w:p>
        </w:tc>
        <w:tc>
          <w:tcPr>
            <w:tcW w:w="341" w:type="pct"/>
            <w:shd w:val="clear" w:color="auto" w:fill="auto"/>
            <w:noWrap/>
            <w:vAlign w:val="center"/>
            <w:hideMark/>
          </w:tcPr>
          <w:p w14:paraId="0402408E" w14:textId="77777777" w:rsidR="00E57AE8" w:rsidRPr="00E57AE8" w:rsidRDefault="00E57AE8" w:rsidP="00E57AE8">
            <w:pPr>
              <w:pStyle w:val="103"/>
            </w:pPr>
            <w:r w:rsidRPr="00AD187A">
              <w:t>60</w:t>
            </w:r>
          </w:p>
        </w:tc>
        <w:tc>
          <w:tcPr>
            <w:tcW w:w="341" w:type="pct"/>
            <w:shd w:val="clear" w:color="auto" w:fill="auto"/>
            <w:noWrap/>
            <w:vAlign w:val="center"/>
            <w:hideMark/>
          </w:tcPr>
          <w:p w14:paraId="65734BB2" w14:textId="77777777" w:rsidR="00E57AE8" w:rsidRPr="00E57AE8" w:rsidRDefault="00E57AE8" w:rsidP="00E57AE8">
            <w:pPr>
              <w:pStyle w:val="103"/>
            </w:pPr>
            <w:r w:rsidRPr="00AD187A">
              <w:t>61</w:t>
            </w:r>
          </w:p>
        </w:tc>
        <w:tc>
          <w:tcPr>
            <w:tcW w:w="342" w:type="pct"/>
            <w:shd w:val="clear" w:color="auto" w:fill="auto"/>
            <w:noWrap/>
            <w:vAlign w:val="center"/>
            <w:hideMark/>
          </w:tcPr>
          <w:p w14:paraId="132BC9C7" w14:textId="77777777" w:rsidR="00E57AE8" w:rsidRPr="00E57AE8" w:rsidRDefault="00E57AE8" w:rsidP="00E57AE8">
            <w:pPr>
              <w:pStyle w:val="103"/>
            </w:pPr>
            <w:r w:rsidRPr="00AD187A">
              <w:t>62</w:t>
            </w:r>
          </w:p>
        </w:tc>
        <w:tc>
          <w:tcPr>
            <w:tcW w:w="341" w:type="pct"/>
            <w:shd w:val="clear" w:color="auto" w:fill="auto"/>
            <w:noWrap/>
            <w:vAlign w:val="center"/>
            <w:hideMark/>
          </w:tcPr>
          <w:p w14:paraId="11E8902B" w14:textId="77777777" w:rsidR="00E57AE8" w:rsidRPr="00E57AE8" w:rsidRDefault="00E57AE8" w:rsidP="00E57AE8">
            <w:pPr>
              <w:pStyle w:val="103"/>
            </w:pPr>
            <w:r w:rsidRPr="00AD187A">
              <w:t>64</w:t>
            </w:r>
          </w:p>
        </w:tc>
        <w:tc>
          <w:tcPr>
            <w:tcW w:w="341" w:type="pct"/>
            <w:shd w:val="clear" w:color="auto" w:fill="auto"/>
            <w:noWrap/>
            <w:vAlign w:val="center"/>
            <w:hideMark/>
          </w:tcPr>
          <w:p w14:paraId="21EF6FEE" w14:textId="77777777" w:rsidR="00E57AE8" w:rsidRPr="00E57AE8" w:rsidRDefault="00E57AE8" w:rsidP="00E57AE8">
            <w:pPr>
              <w:pStyle w:val="103"/>
            </w:pPr>
            <w:r w:rsidRPr="00AD187A">
              <w:t>67</w:t>
            </w:r>
          </w:p>
        </w:tc>
        <w:tc>
          <w:tcPr>
            <w:tcW w:w="342" w:type="pct"/>
            <w:shd w:val="clear" w:color="auto" w:fill="auto"/>
            <w:noWrap/>
            <w:vAlign w:val="center"/>
            <w:hideMark/>
          </w:tcPr>
          <w:p w14:paraId="79A5BAAD" w14:textId="77777777" w:rsidR="00E57AE8" w:rsidRPr="00E57AE8" w:rsidRDefault="00E57AE8" w:rsidP="00E57AE8">
            <w:pPr>
              <w:pStyle w:val="103"/>
            </w:pPr>
            <w:r w:rsidRPr="00AD187A">
              <w:t>72</w:t>
            </w:r>
          </w:p>
        </w:tc>
        <w:tc>
          <w:tcPr>
            <w:tcW w:w="341" w:type="pct"/>
            <w:shd w:val="clear" w:color="auto" w:fill="auto"/>
            <w:noWrap/>
            <w:vAlign w:val="center"/>
            <w:hideMark/>
          </w:tcPr>
          <w:p w14:paraId="65F7680C" w14:textId="77777777" w:rsidR="00E57AE8" w:rsidRPr="00E57AE8" w:rsidRDefault="00E57AE8" w:rsidP="00E57AE8">
            <w:pPr>
              <w:pStyle w:val="103"/>
            </w:pPr>
            <w:r w:rsidRPr="00AD187A">
              <w:t xml:space="preserve">77 </w:t>
            </w:r>
          </w:p>
        </w:tc>
        <w:tc>
          <w:tcPr>
            <w:tcW w:w="341" w:type="pct"/>
            <w:shd w:val="clear" w:color="auto" w:fill="auto"/>
            <w:noWrap/>
            <w:vAlign w:val="center"/>
            <w:hideMark/>
          </w:tcPr>
          <w:p w14:paraId="5F5F6F19" w14:textId="77777777" w:rsidR="00E57AE8" w:rsidRPr="00E57AE8" w:rsidRDefault="00E57AE8" w:rsidP="00E57AE8">
            <w:pPr>
              <w:pStyle w:val="103"/>
            </w:pPr>
            <w:r w:rsidRPr="00AD187A">
              <w:t>81</w:t>
            </w:r>
          </w:p>
        </w:tc>
        <w:tc>
          <w:tcPr>
            <w:tcW w:w="342" w:type="pct"/>
            <w:shd w:val="clear" w:color="auto" w:fill="auto"/>
            <w:noWrap/>
            <w:vAlign w:val="center"/>
            <w:hideMark/>
          </w:tcPr>
          <w:p w14:paraId="6B35EAA5" w14:textId="77777777" w:rsidR="00E57AE8" w:rsidRPr="00E57AE8" w:rsidRDefault="00E57AE8" w:rsidP="00E57AE8">
            <w:pPr>
              <w:pStyle w:val="103"/>
            </w:pPr>
            <w:r w:rsidRPr="00AD187A">
              <w:t>84</w:t>
            </w:r>
          </w:p>
        </w:tc>
        <w:tc>
          <w:tcPr>
            <w:tcW w:w="341" w:type="pct"/>
            <w:shd w:val="clear" w:color="auto" w:fill="auto"/>
            <w:noWrap/>
            <w:vAlign w:val="center"/>
            <w:hideMark/>
          </w:tcPr>
          <w:p w14:paraId="0E77B09C" w14:textId="77777777" w:rsidR="00E57AE8" w:rsidRPr="00E57AE8" w:rsidRDefault="00E57AE8" w:rsidP="00E57AE8">
            <w:pPr>
              <w:pStyle w:val="103"/>
            </w:pPr>
            <w:r w:rsidRPr="00AD187A">
              <w:t>85</w:t>
            </w:r>
          </w:p>
        </w:tc>
        <w:tc>
          <w:tcPr>
            <w:tcW w:w="336" w:type="pct"/>
            <w:shd w:val="clear" w:color="auto" w:fill="auto"/>
            <w:noWrap/>
            <w:vAlign w:val="center"/>
            <w:hideMark/>
          </w:tcPr>
          <w:p w14:paraId="20BEFD1B" w14:textId="77777777" w:rsidR="00E57AE8" w:rsidRPr="00E57AE8" w:rsidRDefault="00E57AE8" w:rsidP="00E57AE8">
            <w:pPr>
              <w:pStyle w:val="103"/>
            </w:pPr>
            <w:r w:rsidRPr="00AD187A">
              <w:t>86</w:t>
            </w:r>
          </w:p>
        </w:tc>
      </w:tr>
    </w:tbl>
    <w:p w14:paraId="3850E395" w14:textId="77777777" w:rsidR="00E57AE8" w:rsidRPr="00AD187A" w:rsidRDefault="00E57AE8" w:rsidP="00E57AE8">
      <w:pPr>
        <w:pStyle w:val="a1"/>
      </w:pPr>
    </w:p>
    <w:p w14:paraId="12379A69" w14:textId="77777777" w:rsidR="00E57AE8" w:rsidRPr="00AD187A" w:rsidRDefault="00E57AE8" w:rsidP="00E57AE8">
      <w:r w:rsidRPr="00AD187A">
        <w:t xml:space="preserve">Таблица </w:t>
      </w:r>
      <w:fldSimple w:instr=" SEQ Таблица \* ARABIC ">
        <w:bookmarkStart w:id="83" w:name="_Ref450637881"/>
        <w:r w:rsidR="00D01E94">
          <w:rPr>
            <w:noProof/>
          </w:rPr>
          <w:t>41</w:t>
        </w:r>
        <w:bookmarkEnd w:id="83"/>
      </w:fldSimple>
      <w:r w:rsidRPr="00AD187A">
        <w:t xml:space="preserve"> </w:t>
      </w:r>
      <w:bookmarkEnd w:id="80"/>
      <w:r w:rsidRPr="00AD187A">
        <w:t>– Нормируемая (базовая) удельная характеристика расхода тепловой энергии на отопление и вентиляцию зданий по СП 50.13330.2012, Вт/(м</w:t>
      </w:r>
      <w:r w:rsidRPr="00AD187A">
        <w:rPr>
          <w:rStyle w:val="aff3"/>
        </w:rPr>
        <w:t>3</w:t>
      </w:r>
      <w:r w:rsidRPr="00AD187A">
        <w:t>* ºС)</w:t>
      </w:r>
      <w:bookmarkEnd w:id="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6"/>
        <w:gridCol w:w="903"/>
        <w:gridCol w:w="903"/>
        <w:gridCol w:w="903"/>
        <w:gridCol w:w="903"/>
        <w:gridCol w:w="903"/>
        <w:gridCol w:w="938"/>
        <w:gridCol w:w="938"/>
        <w:gridCol w:w="938"/>
      </w:tblGrid>
      <w:tr w:rsidR="00E57AE8" w:rsidRPr="00122728" w14:paraId="2FF6045D" w14:textId="77777777" w:rsidTr="00DC2DFA">
        <w:trPr>
          <w:tblHeader/>
        </w:trPr>
        <w:tc>
          <w:tcPr>
            <w:tcW w:w="1079" w:type="pct"/>
            <w:vMerge w:val="restart"/>
            <w:shd w:val="clear" w:color="auto" w:fill="auto"/>
            <w:vAlign w:val="center"/>
            <w:hideMark/>
          </w:tcPr>
          <w:p w14:paraId="7A2B5900" w14:textId="77777777" w:rsidR="00E57AE8" w:rsidRPr="00E57AE8" w:rsidRDefault="00E57AE8" w:rsidP="00E57AE8">
            <w:pPr>
              <w:pStyle w:val="103"/>
            </w:pPr>
            <w:r w:rsidRPr="00AD187A">
              <w:t>Тип здания</w:t>
            </w:r>
          </w:p>
        </w:tc>
        <w:tc>
          <w:tcPr>
            <w:tcW w:w="3921" w:type="pct"/>
            <w:gridSpan w:val="8"/>
            <w:shd w:val="clear" w:color="auto" w:fill="auto"/>
            <w:noWrap/>
            <w:vAlign w:val="center"/>
            <w:hideMark/>
          </w:tcPr>
          <w:p w14:paraId="6C02514E" w14:textId="77777777" w:rsidR="00E57AE8" w:rsidRPr="00E57AE8" w:rsidRDefault="00E57AE8" w:rsidP="00E57AE8">
            <w:pPr>
              <w:pStyle w:val="103"/>
            </w:pPr>
            <w:r w:rsidRPr="00AD187A">
              <w:t>Этажность здания</w:t>
            </w:r>
          </w:p>
        </w:tc>
      </w:tr>
      <w:tr w:rsidR="00E57AE8" w:rsidRPr="00122728" w14:paraId="070660DB" w14:textId="77777777" w:rsidTr="00E57AE8">
        <w:trPr>
          <w:tblHeader/>
        </w:trPr>
        <w:tc>
          <w:tcPr>
            <w:tcW w:w="1079" w:type="pct"/>
            <w:vMerge/>
            <w:shd w:val="clear" w:color="auto" w:fill="auto"/>
            <w:vAlign w:val="center"/>
            <w:hideMark/>
          </w:tcPr>
          <w:p w14:paraId="0C123456" w14:textId="77777777" w:rsidR="00E57AE8" w:rsidRPr="00AD187A" w:rsidRDefault="00E57AE8" w:rsidP="00E57AE8">
            <w:pPr>
              <w:pStyle w:val="103"/>
            </w:pPr>
          </w:p>
        </w:tc>
        <w:tc>
          <w:tcPr>
            <w:tcW w:w="483" w:type="pct"/>
            <w:shd w:val="clear" w:color="auto" w:fill="auto"/>
            <w:noWrap/>
            <w:vAlign w:val="center"/>
            <w:hideMark/>
          </w:tcPr>
          <w:p w14:paraId="316E84D6" w14:textId="77777777" w:rsidR="00E57AE8" w:rsidRPr="00E57AE8" w:rsidRDefault="00E57AE8" w:rsidP="00E57AE8">
            <w:pPr>
              <w:pStyle w:val="103"/>
            </w:pPr>
            <w:r w:rsidRPr="00AD187A">
              <w:t>1</w:t>
            </w:r>
          </w:p>
        </w:tc>
        <w:tc>
          <w:tcPr>
            <w:tcW w:w="483" w:type="pct"/>
            <w:shd w:val="clear" w:color="auto" w:fill="auto"/>
            <w:noWrap/>
            <w:vAlign w:val="center"/>
            <w:hideMark/>
          </w:tcPr>
          <w:p w14:paraId="77EAC50E" w14:textId="77777777" w:rsidR="00E57AE8" w:rsidRPr="00E57AE8" w:rsidRDefault="00E57AE8" w:rsidP="00E57AE8">
            <w:pPr>
              <w:pStyle w:val="103"/>
            </w:pPr>
            <w:r w:rsidRPr="00AD187A">
              <w:t>2</w:t>
            </w:r>
          </w:p>
        </w:tc>
        <w:tc>
          <w:tcPr>
            <w:tcW w:w="483" w:type="pct"/>
            <w:shd w:val="clear" w:color="auto" w:fill="auto"/>
            <w:noWrap/>
            <w:vAlign w:val="center"/>
            <w:hideMark/>
          </w:tcPr>
          <w:p w14:paraId="04969696" w14:textId="77777777" w:rsidR="00E57AE8" w:rsidRPr="00E57AE8" w:rsidRDefault="00E57AE8" w:rsidP="00E57AE8">
            <w:pPr>
              <w:pStyle w:val="103"/>
            </w:pPr>
            <w:r w:rsidRPr="00AD187A">
              <w:t>3</w:t>
            </w:r>
          </w:p>
        </w:tc>
        <w:tc>
          <w:tcPr>
            <w:tcW w:w="483" w:type="pct"/>
            <w:shd w:val="clear" w:color="auto" w:fill="auto"/>
            <w:noWrap/>
            <w:vAlign w:val="center"/>
            <w:hideMark/>
          </w:tcPr>
          <w:p w14:paraId="201BAC92" w14:textId="77777777" w:rsidR="00E57AE8" w:rsidRPr="00E57AE8" w:rsidRDefault="00E57AE8" w:rsidP="00E57AE8">
            <w:pPr>
              <w:pStyle w:val="103"/>
            </w:pPr>
            <w:r w:rsidRPr="00AD187A">
              <w:t>4,5</w:t>
            </w:r>
          </w:p>
        </w:tc>
        <w:tc>
          <w:tcPr>
            <w:tcW w:w="483" w:type="pct"/>
            <w:shd w:val="clear" w:color="auto" w:fill="auto"/>
            <w:noWrap/>
            <w:vAlign w:val="center"/>
            <w:hideMark/>
          </w:tcPr>
          <w:p w14:paraId="60B819BB" w14:textId="77777777" w:rsidR="00E57AE8" w:rsidRPr="00E57AE8" w:rsidRDefault="00E57AE8" w:rsidP="00E57AE8">
            <w:pPr>
              <w:pStyle w:val="103"/>
            </w:pPr>
            <w:r w:rsidRPr="00AD187A">
              <w:t>6,7</w:t>
            </w:r>
          </w:p>
        </w:tc>
        <w:tc>
          <w:tcPr>
            <w:tcW w:w="502" w:type="pct"/>
            <w:shd w:val="clear" w:color="auto" w:fill="auto"/>
            <w:noWrap/>
            <w:vAlign w:val="center"/>
            <w:hideMark/>
          </w:tcPr>
          <w:p w14:paraId="11BFF9B9" w14:textId="77777777" w:rsidR="00E57AE8" w:rsidRPr="00E57AE8" w:rsidRDefault="00E57AE8" w:rsidP="00E57AE8">
            <w:pPr>
              <w:pStyle w:val="103"/>
            </w:pPr>
            <w:r w:rsidRPr="00AD187A">
              <w:t>8,9</w:t>
            </w:r>
          </w:p>
        </w:tc>
        <w:tc>
          <w:tcPr>
            <w:tcW w:w="502" w:type="pct"/>
            <w:shd w:val="clear" w:color="auto" w:fill="auto"/>
            <w:noWrap/>
            <w:vAlign w:val="center"/>
            <w:hideMark/>
          </w:tcPr>
          <w:p w14:paraId="0CDBD912" w14:textId="77777777" w:rsidR="00E57AE8" w:rsidRPr="00E57AE8" w:rsidRDefault="00E57AE8" w:rsidP="00E57AE8">
            <w:pPr>
              <w:pStyle w:val="103"/>
            </w:pPr>
            <w:r w:rsidRPr="00AD187A">
              <w:t>10,11</w:t>
            </w:r>
          </w:p>
        </w:tc>
        <w:tc>
          <w:tcPr>
            <w:tcW w:w="502" w:type="pct"/>
            <w:shd w:val="clear" w:color="auto" w:fill="auto"/>
            <w:noWrap/>
            <w:vAlign w:val="center"/>
            <w:hideMark/>
          </w:tcPr>
          <w:p w14:paraId="6923371E" w14:textId="77777777" w:rsidR="00E57AE8" w:rsidRPr="00E57AE8" w:rsidRDefault="00E57AE8" w:rsidP="00E57AE8">
            <w:pPr>
              <w:pStyle w:val="103"/>
            </w:pPr>
            <w:r w:rsidRPr="00AD187A">
              <w:t>12 и выше</w:t>
            </w:r>
          </w:p>
        </w:tc>
      </w:tr>
      <w:tr w:rsidR="00E57AE8" w:rsidRPr="00122728" w14:paraId="65AAB9CC" w14:textId="77777777" w:rsidTr="00E57AE8">
        <w:tc>
          <w:tcPr>
            <w:tcW w:w="1079" w:type="pct"/>
            <w:shd w:val="clear" w:color="auto" w:fill="auto"/>
            <w:vAlign w:val="center"/>
            <w:hideMark/>
          </w:tcPr>
          <w:p w14:paraId="1ABE54B4" w14:textId="22C72F7F" w:rsidR="00E57AE8" w:rsidRPr="00E57AE8" w:rsidRDefault="00E57AE8" w:rsidP="00E57AE8">
            <w:pPr>
              <w:pStyle w:val="103"/>
            </w:pPr>
            <w:r w:rsidRPr="00AD187A">
              <w:t>Жилые многоквартирные, гостиницы, общежития</w:t>
            </w:r>
          </w:p>
        </w:tc>
        <w:tc>
          <w:tcPr>
            <w:tcW w:w="483" w:type="pct"/>
            <w:shd w:val="clear" w:color="auto" w:fill="auto"/>
            <w:noWrap/>
            <w:vAlign w:val="center"/>
            <w:hideMark/>
          </w:tcPr>
          <w:p w14:paraId="12C43823" w14:textId="77777777" w:rsidR="00E57AE8" w:rsidRPr="00E57AE8" w:rsidRDefault="00E57AE8" w:rsidP="00E57AE8">
            <w:pPr>
              <w:pStyle w:val="103"/>
            </w:pPr>
            <w:r w:rsidRPr="00AD187A">
              <w:t>0,455</w:t>
            </w:r>
          </w:p>
        </w:tc>
        <w:tc>
          <w:tcPr>
            <w:tcW w:w="483" w:type="pct"/>
            <w:shd w:val="clear" w:color="auto" w:fill="auto"/>
            <w:noWrap/>
            <w:vAlign w:val="center"/>
            <w:hideMark/>
          </w:tcPr>
          <w:p w14:paraId="0CAA59C7" w14:textId="77777777" w:rsidR="00E57AE8" w:rsidRPr="00E57AE8" w:rsidRDefault="00E57AE8" w:rsidP="00E57AE8">
            <w:pPr>
              <w:pStyle w:val="103"/>
            </w:pPr>
            <w:r w:rsidRPr="00AD187A">
              <w:t>0,414</w:t>
            </w:r>
          </w:p>
        </w:tc>
        <w:tc>
          <w:tcPr>
            <w:tcW w:w="483" w:type="pct"/>
            <w:shd w:val="clear" w:color="auto" w:fill="auto"/>
            <w:noWrap/>
            <w:vAlign w:val="center"/>
            <w:hideMark/>
          </w:tcPr>
          <w:p w14:paraId="7E42F092" w14:textId="77777777" w:rsidR="00E57AE8" w:rsidRPr="00E57AE8" w:rsidRDefault="00E57AE8" w:rsidP="00E57AE8">
            <w:pPr>
              <w:pStyle w:val="103"/>
            </w:pPr>
            <w:r w:rsidRPr="00AD187A">
              <w:t>0,372</w:t>
            </w:r>
          </w:p>
        </w:tc>
        <w:tc>
          <w:tcPr>
            <w:tcW w:w="483" w:type="pct"/>
            <w:shd w:val="clear" w:color="auto" w:fill="auto"/>
            <w:noWrap/>
            <w:vAlign w:val="center"/>
            <w:hideMark/>
          </w:tcPr>
          <w:p w14:paraId="6914039A" w14:textId="77777777" w:rsidR="00E57AE8" w:rsidRPr="00E57AE8" w:rsidRDefault="00E57AE8" w:rsidP="00E57AE8">
            <w:pPr>
              <w:pStyle w:val="103"/>
            </w:pPr>
            <w:r w:rsidRPr="00AD187A">
              <w:t>0,359</w:t>
            </w:r>
          </w:p>
        </w:tc>
        <w:tc>
          <w:tcPr>
            <w:tcW w:w="483" w:type="pct"/>
            <w:shd w:val="clear" w:color="auto" w:fill="auto"/>
            <w:noWrap/>
            <w:vAlign w:val="center"/>
            <w:hideMark/>
          </w:tcPr>
          <w:p w14:paraId="3FDB20CF" w14:textId="77777777" w:rsidR="00E57AE8" w:rsidRPr="00E57AE8" w:rsidRDefault="00E57AE8" w:rsidP="00E57AE8">
            <w:pPr>
              <w:pStyle w:val="103"/>
            </w:pPr>
            <w:r w:rsidRPr="00AD187A">
              <w:t>0,336</w:t>
            </w:r>
          </w:p>
        </w:tc>
        <w:tc>
          <w:tcPr>
            <w:tcW w:w="502" w:type="pct"/>
            <w:shd w:val="clear" w:color="auto" w:fill="auto"/>
            <w:noWrap/>
            <w:vAlign w:val="center"/>
            <w:hideMark/>
          </w:tcPr>
          <w:p w14:paraId="54867453" w14:textId="77777777" w:rsidR="00E57AE8" w:rsidRPr="00E57AE8" w:rsidRDefault="00E57AE8" w:rsidP="00E57AE8">
            <w:pPr>
              <w:pStyle w:val="103"/>
            </w:pPr>
            <w:r w:rsidRPr="00AD187A">
              <w:t>0,319</w:t>
            </w:r>
          </w:p>
        </w:tc>
        <w:tc>
          <w:tcPr>
            <w:tcW w:w="502" w:type="pct"/>
            <w:shd w:val="clear" w:color="auto" w:fill="auto"/>
            <w:noWrap/>
            <w:vAlign w:val="center"/>
            <w:hideMark/>
          </w:tcPr>
          <w:p w14:paraId="452966CC" w14:textId="77777777" w:rsidR="00E57AE8" w:rsidRPr="00E57AE8" w:rsidRDefault="00E57AE8" w:rsidP="00E57AE8">
            <w:pPr>
              <w:pStyle w:val="103"/>
            </w:pPr>
            <w:r w:rsidRPr="00AD187A">
              <w:t>0,301</w:t>
            </w:r>
          </w:p>
        </w:tc>
        <w:tc>
          <w:tcPr>
            <w:tcW w:w="502" w:type="pct"/>
            <w:shd w:val="clear" w:color="auto" w:fill="auto"/>
            <w:noWrap/>
            <w:vAlign w:val="center"/>
            <w:hideMark/>
          </w:tcPr>
          <w:p w14:paraId="6059875C" w14:textId="77777777" w:rsidR="00E57AE8" w:rsidRPr="00E57AE8" w:rsidRDefault="00E57AE8" w:rsidP="00E57AE8">
            <w:pPr>
              <w:pStyle w:val="103"/>
            </w:pPr>
            <w:r w:rsidRPr="00AD187A">
              <w:t>0,29</w:t>
            </w:r>
          </w:p>
        </w:tc>
      </w:tr>
    </w:tbl>
    <w:p w14:paraId="71751144" w14:textId="77777777" w:rsidR="00E57AE8" w:rsidRPr="00AD187A" w:rsidRDefault="00E57AE8" w:rsidP="00E57AE8"/>
    <w:p w14:paraId="332464E0" w14:textId="77777777" w:rsidR="00E57AE8" w:rsidRPr="00AD187A" w:rsidRDefault="00E57AE8" w:rsidP="00E57AE8">
      <w:pPr>
        <w:pStyle w:val="a1"/>
        <w:rPr>
          <w:highlight w:val="yellow"/>
        </w:rPr>
      </w:pPr>
      <w:r w:rsidRPr="00AD187A">
        <w:t xml:space="preserve">Нормы расхода горячей воды потребителями и удельная часовая величина теплоты на её нагрев приведены в таблице </w:t>
      </w:r>
      <w:r>
        <w:fldChar w:fldCharType="begin"/>
      </w:r>
      <w:r>
        <w:instrText xml:space="preserve"> REF _Ref450638055 \h </w:instrText>
      </w:r>
      <w:r>
        <w:fldChar w:fldCharType="separate"/>
      </w:r>
      <w:r w:rsidR="00D01E94">
        <w:rPr>
          <w:noProof/>
        </w:rPr>
        <w:t>42</w:t>
      </w:r>
      <w:r>
        <w:fldChar w:fldCharType="end"/>
      </w:r>
      <w:r w:rsidRPr="00AD187A">
        <w:t>.</w:t>
      </w:r>
    </w:p>
    <w:p w14:paraId="163EB2EE" w14:textId="77777777" w:rsidR="00E57AE8" w:rsidRPr="00AD187A" w:rsidRDefault="00E57AE8" w:rsidP="00E57AE8">
      <w:pPr>
        <w:pStyle w:val="a1"/>
      </w:pPr>
    </w:p>
    <w:p w14:paraId="383173FD" w14:textId="77777777" w:rsidR="00E57AE8" w:rsidRPr="00E3160F" w:rsidRDefault="00E57AE8" w:rsidP="00E57AE8">
      <w:r w:rsidRPr="00E3160F">
        <w:t xml:space="preserve">Таблица </w:t>
      </w:r>
      <w:fldSimple w:instr=" SEQ Таблица \* ARABIC ">
        <w:bookmarkStart w:id="84" w:name="_Ref450638055"/>
        <w:r w:rsidR="00D01E94">
          <w:rPr>
            <w:noProof/>
          </w:rPr>
          <w:t>42</w:t>
        </w:r>
        <w:bookmarkEnd w:id="84"/>
      </w:fldSimple>
      <w:r w:rsidRPr="00E3160F">
        <w:t xml:space="preserve"> – Нормы расхода горячей воды потребителями и удельная часовая величина теплоты на её нагрев</w:t>
      </w:r>
    </w:p>
    <w:tbl>
      <w:tblPr>
        <w:tblW w:w="5000" w:type="pct"/>
        <w:tblLook w:val="04A0" w:firstRow="1" w:lastRow="0" w:firstColumn="1" w:lastColumn="0" w:noHBand="0" w:noVBand="1"/>
      </w:tblPr>
      <w:tblGrid>
        <w:gridCol w:w="438"/>
        <w:gridCol w:w="3362"/>
        <w:gridCol w:w="1548"/>
        <w:gridCol w:w="978"/>
        <w:gridCol w:w="1759"/>
        <w:gridCol w:w="1260"/>
      </w:tblGrid>
      <w:tr w:rsidR="00E57AE8" w:rsidRPr="007B2386" w14:paraId="31796CEC" w14:textId="77777777" w:rsidTr="00E57AE8">
        <w:trPr>
          <w:tblHeader/>
        </w:trPr>
        <w:tc>
          <w:tcPr>
            <w:tcW w:w="23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3B8E7F" w14:textId="77777777" w:rsidR="00E57AE8" w:rsidRPr="00E57AE8" w:rsidRDefault="00E57AE8" w:rsidP="00E57AE8">
            <w:pPr>
              <w:pStyle w:val="103"/>
            </w:pPr>
            <w:r w:rsidRPr="00AD187A">
              <w:t> </w:t>
            </w:r>
          </w:p>
        </w:tc>
        <w:tc>
          <w:tcPr>
            <w:tcW w:w="1799" w:type="pct"/>
            <w:tcBorders>
              <w:top w:val="single" w:sz="4" w:space="0" w:color="auto"/>
              <w:left w:val="nil"/>
              <w:bottom w:val="single" w:sz="4" w:space="0" w:color="auto"/>
              <w:right w:val="single" w:sz="4" w:space="0" w:color="auto"/>
            </w:tcBorders>
            <w:shd w:val="clear" w:color="auto" w:fill="auto"/>
            <w:vAlign w:val="center"/>
            <w:hideMark/>
          </w:tcPr>
          <w:p w14:paraId="73D672F4" w14:textId="77777777" w:rsidR="00E57AE8" w:rsidRPr="00E57AE8" w:rsidRDefault="00E57AE8" w:rsidP="00E57AE8">
            <w:pPr>
              <w:pStyle w:val="103"/>
            </w:pPr>
            <w:r w:rsidRPr="00AD187A">
              <w:t>Потребители</w:t>
            </w:r>
          </w:p>
        </w:tc>
        <w:tc>
          <w:tcPr>
            <w:tcW w:w="828" w:type="pct"/>
            <w:tcBorders>
              <w:top w:val="single" w:sz="4" w:space="0" w:color="auto"/>
              <w:left w:val="nil"/>
              <w:bottom w:val="single" w:sz="4" w:space="0" w:color="auto"/>
              <w:right w:val="single" w:sz="4" w:space="0" w:color="auto"/>
            </w:tcBorders>
            <w:shd w:val="clear" w:color="auto" w:fill="auto"/>
            <w:vAlign w:val="center"/>
            <w:hideMark/>
          </w:tcPr>
          <w:p w14:paraId="0504EC29" w14:textId="77777777" w:rsidR="00E57AE8" w:rsidRPr="00E57AE8" w:rsidRDefault="00E57AE8" w:rsidP="00E57AE8">
            <w:pPr>
              <w:pStyle w:val="103"/>
            </w:pPr>
            <w:r w:rsidRPr="00AD187A">
              <w:t>Измеритель</w:t>
            </w:r>
          </w:p>
        </w:tc>
        <w:tc>
          <w:tcPr>
            <w:tcW w:w="523" w:type="pct"/>
            <w:tcBorders>
              <w:top w:val="single" w:sz="4" w:space="0" w:color="auto"/>
              <w:left w:val="nil"/>
              <w:bottom w:val="single" w:sz="4" w:space="0" w:color="auto"/>
              <w:right w:val="single" w:sz="4" w:space="0" w:color="auto"/>
            </w:tcBorders>
            <w:shd w:val="clear" w:color="auto" w:fill="auto"/>
            <w:vAlign w:val="center"/>
            <w:hideMark/>
          </w:tcPr>
          <w:p w14:paraId="28E49B91" w14:textId="77777777" w:rsidR="00E57AE8" w:rsidRPr="00E57AE8" w:rsidRDefault="00E57AE8" w:rsidP="00E57AE8">
            <w:pPr>
              <w:pStyle w:val="103"/>
            </w:pPr>
            <w:r w:rsidRPr="00AD187A">
              <w:t>Норма</w:t>
            </w:r>
            <w:r w:rsidRPr="00AD187A">
              <w:br/>
              <w:t>расхода</w:t>
            </w:r>
            <w:r w:rsidRPr="00AD187A">
              <w:br/>
              <w:t>горячей</w:t>
            </w:r>
            <w:r w:rsidRPr="00AD187A">
              <w:br/>
              <w:t>воды α,</w:t>
            </w:r>
            <w:r w:rsidRPr="00AD187A">
              <w:br/>
              <w:t>л/сут</w:t>
            </w:r>
          </w:p>
        </w:tc>
        <w:tc>
          <w:tcPr>
            <w:tcW w:w="941" w:type="pct"/>
            <w:tcBorders>
              <w:top w:val="single" w:sz="4" w:space="0" w:color="auto"/>
              <w:left w:val="nil"/>
              <w:bottom w:val="single" w:sz="4" w:space="0" w:color="auto"/>
              <w:right w:val="single" w:sz="4" w:space="0" w:color="auto"/>
            </w:tcBorders>
            <w:shd w:val="clear" w:color="auto" w:fill="auto"/>
            <w:vAlign w:val="center"/>
            <w:hideMark/>
          </w:tcPr>
          <w:p w14:paraId="6530C5C4" w14:textId="77777777" w:rsidR="00E57AE8" w:rsidRPr="00E57AE8" w:rsidRDefault="00E57AE8" w:rsidP="00E57AE8">
            <w:pPr>
              <w:pStyle w:val="103"/>
            </w:pPr>
            <w:r w:rsidRPr="00AD187A">
              <w:t>Норма общей/полезной площади на 1 измеритель Sв, м</w:t>
            </w:r>
            <w:r w:rsidRPr="00E57AE8">
              <w:rPr>
                <w:rStyle w:val="aff3"/>
              </w:rPr>
              <w:t>2</w:t>
            </w:r>
            <w:r w:rsidRPr="00E57AE8">
              <w:t>/чел</w:t>
            </w:r>
          </w:p>
        </w:tc>
        <w:tc>
          <w:tcPr>
            <w:tcW w:w="674" w:type="pct"/>
            <w:tcBorders>
              <w:top w:val="single" w:sz="4" w:space="0" w:color="auto"/>
              <w:left w:val="nil"/>
              <w:bottom w:val="single" w:sz="4" w:space="0" w:color="auto"/>
              <w:right w:val="single" w:sz="4" w:space="0" w:color="auto"/>
            </w:tcBorders>
            <w:shd w:val="clear" w:color="auto" w:fill="auto"/>
            <w:vAlign w:val="center"/>
            <w:hideMark/>
          </w:tcPr>
          <w:p w14:paraId="1B1FE3F8" w14:textId="77777777" w:rsidR="00E57AE8" w:rsidRPr="00E57AE8" w:rsidRDefault="00E57AE8" w:rsidP="00E57AE8">
            <w:pPr>
              <w:pStyle w:val="103"/>
            </w:pPr>
            <w:r w:rsidRPr="00AD187A">
              <w:t>Удельная величина тепловой энергии qhw, Вт/м</w:t>
            </w:r>
            <w:r w:rsidRPr="00E57AE8">
              <w:rPr>
                <w:rStyle w:val="aff3"/>
              </w:rPr>
              <w:t>2</w:t>
            </w:r>
          </w:p>
        </w:tc>
      </w:tr>
      <w:tr w:rsidR="00E57AE8" w:rsidRPr="007B2386" w14:paraId="4FE3B364" w14:textId="77777777" w:rsidTr="00E57AE8">
        <w:trPr>
          <w:trHeight w:val="860"/>
        </w:trPr>
        <w:tc>
          <w:tcPr>
            <w:tcW w:w="235" w:type="pct"/>
            <w:vMerge w:val="restart"/>
            <w:tcBorders>
              <w:top w:val="nil"/>
              <w:left w:val="single" w:sz="4" w:space="0" w:color="auto"/>
              <w:bottom w:val="single" w:sz="4" w:space="0" w:color="auto"/>
              <w:right w:val="single" w:sz="4" w:space="0" w:color="auto"/>
            </w:tcBorders>
            <w:shd w:val="clear" w:color="auto" w:fill="auto"/>
            <w:vAlign w:val="center"/>
            <w:hideMark/>
          </w:tcPr>
          <w:p w14:paraId="1A546CAF" w14:textId="77777777" w:rsidR="00E57AE8" w:rsidRPr="00E57AE8" w:rsidRDefault="00E57AE8" w:rsidP="00E57AE8">
            <w:pPr>
              <w:pStyle w:val="103"/>
            </w:pPr>
            <w:r w:rsidRPr="00AD187A">
              <w:t>1</w:t>
            </w:r>
          </w:p>
        </w:tc>
        <w:tc>
          <w:tcPr>
            <w:tcW w:w="1799" w:type="pct"/>
            <w:vMerge w:val="restart"/>
            <w:tcBorders>
              <w:top w:val="nil"/>
              <w:left w:val="single" w:sz="4" w:space="0" w:color="auto"/>
              <w:bottom w:val="single" w:sz="4" w:space="0" w:color="auto"/>
              <w:right w:val="single" w:sz="4" w:space="0" w:color="auto"/>
            </w:tcBorders>
            <w:shd w:val="clear" w:color="auto" w:fill="auto"/>
            <w:vAlign w:val="center"/>
            <w:hideMark/>
          </w:tcPr>
          <w:p w14:paraId="33DA2BF9" w14:textId="77777777" w:rsidR="00E57AE8" w:rsidRPr="00E57AE8" w:rsidRDefault="00E57AE8" w:rsidP="00E57AE8">
            <w:pPr>
              <w:pStyle w:val="103"/>
            </w:pPr>
            <w:r w:rsidRPr="00AD187A">
              <w:t xml:space="preserve"> Жилые дома независимо от этажности, оборудованные умывальниками, мойками и ваннами, с квартирными регуляторами давления</w:t>
            </w:r>
            <w:r w:rsidRPr="00E57AE8">
              <w:br/>
              <w:t>То же, с заселенностью 20м</w:t>
            </w:r>
            <w:r w:rsidRPr="00E57AE8">
              <w:rPr>
                <w:rStyle w:val="aff3"/>
              </w:rPr>
              <w:t>2</w:t>
            </w:r>
            <w:r w:rsidRPr="00E57AE8">
              <w:t>/чел</w:t>
            </w:r>
          </w:p>
        </w:tc>
        <w:tc>
          <w:tcPr>
            <w:tcW w:w="828" w:type="pct"/>
            <w:tcBorders>
              <w:top w:val="nil"/>
              <w:left w:val="nil"/>
              <w:bottom w:val="single" w:sz="4" w:space="0" w:color="auto"/>
              <w:right w:val="single" w:sz="4" w:space="0" w:color="auto"/>
            </w:tcBorders>
            <w:shd w:val="clear" w:color="auto" w:fill="auto"/>
            <w:vAlign w:val="center"/>
            <w:hideMark/>
          </w:tcPr>
          <w:p w14:paraId="53D5C45A" w14:textId="77777777" w:rsidR="00E57AE8" w:rsidRPr="00E57AE8" w:rsidRDefault="00E57AE8" w:rsidP="00E57AE8">
            <w:pPr>
              <w:pStyle w:val="103"/>
            </w:pPr>
            <w:r w:rsidRPr="00AD187A">
              <w:t>1 житель</w:t>
            </w:r>
          </w:p>
        </w:tc>
        <w:tc>
          <w:tcPr>
            <w:tcW w:w="523" w:type="pct"/>
            <w:tcBorders>
              <w:top w:val="nil"/>
              <w:left w:val="nil"/>
              <w:bottom w:val="single" w:sz="4" w:space="0" w:color="auto"/>
              <w:right w:val="single" w:sz="4" w:space="0" w:color="auto"/>
            </w:tcBorders>
            <w:shd w:val="clear" w:color="auto" w:fill="auto"/>
            <w:vAlign w:val="center"/>
            <w:hideMark/>
          </w:tcPr>
          <w:p w14:paraId="4ADA82D1" w14:textId="77777777" w:rsidR="00E57AE8" w:rsidRPr="00E57AE8" w:rsidRDefault="00E57AE8" w:rsidP="00E57AE8">
            <w:pPr>
              <w:pStyle w:val="103"/>
            </w:pPr>
            <w:r w:rsidRPr="00AD187A">
              <w:t>105</w:t>
            </w:r>
          </w:p>
        </w:tc>
        <w:tc>
          <w:tcPr>
            <w:tcW w:w="941" w:type="pct"/>
            <w:tcBorders>
              <w:top w:val="nil"/>
              <w:left w:val="nil"/>
              <w:bottom w:val="single" w:sz="4" w:space="0" w:color="auto"/>
              <w:right w:val="single" w:sz="4" w:space="0" w:color="auto"/>
            </w:tcBorders>
            <w:shd w:val="clear" w:color="auto" w:fill="auto"/>
            <w:vAlign w:val="center"/>
            <w:hideMark/>
          </w:tcPr>
          <w:p w14:paraId="3BD968C3" w14:textId="77777777" w:rsidR="00E57AE8" w:rsidRPr="00E57AE8" w:rsidRDefault="00E57AE8" w:rsidP="00E57AE8">
            <w:pPr>
              <w:pStyle w:val="103"/>
            </w:pPr>
            <w:r w:rsidRPr="00AD187A">
              <w:t>25</w:t>
            </w:r>
          </w:p>
        </w:tc>
        <w:tc>
          <w:tcPr>
            <w:tcW w:w="674" w:type="pct"/>
            <w:tcBorders>
              <w:top w:val="nil"/>
              <w:left w:val="nil"/>
              <w:bottom w:val="single" w:sz="4" w:space="0" w:color="auto"/>
              <w:right w:val="single" w:sz="4" w:space="0" w:color="auto"/>
            </w:tcBorders>
            <w:shd w:val="clear" w:color="auto" w:fill="auto"/>
            <w:vAlign w:val="center"/>
            <w:hideMark/>
          </w:tcPr>
          <w:p w14:paraId="1E94DCB4" w14:textId="77777777" w:rsidR="00E57AE8" w:rsidRPr="00E57AE8" w:rsidRDefault="00E57AE8" w:rsidP="00E57AE8">
            <w:pPr>
              <w:pStyle w:val="103"/>
            </w:pPr>
            <w:r w:rsidRPr="00AD187A">
              <w:t>12,2</w:t>
            </w:r>
          </w:p>
        </w:tc>
      </w:tr>
      <w:tr w:rsidR="00E57AE8" w:rsidRPr="007B2386" w14:paraId="76683FB5" w14:textId="77777777" w:rsidTr="00E57AE8">
        <w:tc>
          <w:tcPr>
            <w:tcW w:w="235" w:type="pct"/>
            <w:vMerge/>
            <w:tcBorders>
              <w:top w:val="nil"/>
              <w:left w:val="single" w:sz="4" w:space="0" w:color="auto"/>
              <w:bottom w:val="single" w:sz="4" w:space="0" w:color="auto"/>
              <w:right w:val="single" w:sz="4" w:space="0" w:color="auto"/>
            </w:tcBorders>
            <w:vAlign w:val="center"/>
            <w:hideMark/>
          </w:tcPr>
          <w:p w14:paraId="6D65E089" w14:textId="77777777" w:rsidR="00E57AE8" w:rsidRPr="00AD187A" w:rsidRDefault="00E57AE8" w:rsidP="00E57AE8">
            <w:pPr>
              <w:pStyle w:val="103"/>
            </w:pPr>
          </w:p>
        </w:tc>
        <w:tc>
          <w:tcPr>
            <w:tcW w:w="1799" w:type="pct"/>
            <w:vMerge/>
            <w:tcBorders>
              <w:top w:val="nil"/>
              <w:left w:val="single" w:sz="4" w:space="0" w:color="auto"/>
              <w:bottom w:val="single" w:sz="4" w:space="0" w:color="auto"/>
              <w:right w:val="single" w:sz="4" w:space="0" w:color="auto"/>
            </w:tcBorders>
            <w:vAlign w:val="center"/>
            <w:hideMark/>
          </w:tcPr>
          <w:p w14:paraId="7863E678" w14:textId="77777777" w:rsidR="00E57AE8" w:rsidRPr="00AD187A" w:rsidRDefault="00E57AE8" w:rsidP="00E57AE8">
            <w:pPr>
              <w:pStyle w:val="103"/>
            </w:pPr>
          </w:p>
        </w:tc>
        <w:tc>
          <w:tcPr>
            <w:tcW w:w="828" w:type="pct"/>
            <w:tcBorders>
              <w:top w:val="nil"/>
              <w:left w:val="nil"/>
              <w:bottom w:val="single" w:sz="4" w:space="0" w:color="auto"/>
              <w:right w:val="single" w:sz="4" w:space="0" w:color="auto"/>
            </w:tcBorders>
            <w:shd w:val="clear" w:color="auto" w:fill="auto"/>
            <w:vAlign w:val="center"/>
            <w:hideMark/>
          </w:tcPr>
          <w:p w14:paraId="2B8D8FCB" w14:textId="77777777" w:rsidR="00E57AE8" w:rsidRPr="00E57AE8" w:rsidRDefault="00E57AE8" w:rsidP="00E57AE8">
            <w:pPr>
              <w:pStyle w:val="103"/>
            </w:pPr>
            <w:r w:rsidRPr="00AD187A">
              <w:t>1 житель</w:t>
            </w:r>
          </w:p>
        </w:tc>
        <w:tc>
          <w:tcPr>
            <w:tcW w:w="523" w:type="pct"/>
            <w:tcBorders>
              <w:top w:val="nil"/>
              <w:left w:val="nil"/>
              <w:bottom w:val="single" w:sz="4" w:space="0" w:color="auto"/>
              <w:right w:val="single" w:sz="4" w:space="0" w:color="auto"/>
            </w:tcBorders>
            <w:shd w:val="clear" w:color="auto" w:fill="auto"/>
            <w:vAlign w:val="center"/>
            <w:hideMark/>
          </w:tcPr>
          <w:p w14:paraId="70D21E82" w14:textId="77777777" w:rsidR="00E57AE8" w:rsidRPr="00E57AE8" w:rsidRDefault="00E57AE8" w:rsidP="00E57AE8">
            <w:pPr>
              <w:pStyle w:val="103"/>
            </w:pPr>
            <w:r w:rsidRPr="00AD187A">
              <w:t>105</w:t>
            </w:r>
          </w:p>
        </w:tc>
        <w:tc>
          <w:tcPr>
            <w:tcW w:w="941" w:type="pct"/>
            <w:tcBorders>
              <w:top w:val="nil"/>
              <w:left w:val="nil"/>
              <w:bottom w:val="single" w:sz="4" w:space="0" w:color="auto"/>
              <w:right w:val="single" w:sz="4" w:space="0" w:color="auto"/>
            </w:tcBorders>
            <w:shd w:val="clear" w:color="auto" w:fill="auto"/>
            <w:vAlign w:val="center"/>
            <w:hideMark/>
          </w:tcPr>
          <w:p w14:paraId="47E9512B" w14:textId="77777777" w:rsidR="00E57AE8" w:rsidRPr="00E57AE8" w:rsidRDefault="00E57AE8" w:rsidP="00E57AE8">
            <w:pPr>
              <w:pStyle w:val="103"/>
            </w:pPr>
            <w:r w:rsidRPr="00AD187A">
              <w:t>20</w:t>
            </w:r>
          </w:p>
        </w:tc>
        <w:tc>
          <w:tcPr>
            <w:tcW w:w="674" w:type="pct"/>
            <w:tcBorders>
              <w:top w:val="nil"/>
              <w:left w:val="nil"/>
              <w:bottom w:val="single" w:sz="4" w:space="0" w:color="auto"/>
              <w:right w:val="single" w:sz="4" w:space="0" w:color="auto"/>
            </w:tcBorders>
            <w:shd w:val="clear" w:color="auto" w:fill="auto"/>
            <w:vAlign w:val="center"/>
            <w:hideMark/>
          </w:tcPr>
          <w:p w14:paraId="5CDBC6D8" w14:textId="77777777" w:rsidR="00E57AE8" w:rsidRPr="00E57AE8" w:rsidRDefault="00E57AE8" w:rsidP="00E57AE8">
            <w:pPr>
              <w:pStyle w:val="103"/>
            </w:pPr>
            <w:r w:rsidRPr="00AD187A">
              <w:t>15,3</w:t>
            </w:r>
          </w:p>
        </w:tc>
      </w:tr>
      <w:tr w:rsidR="00E57AE8" w:rsidRPr="007B2386" w14:paraId="30F5F2CD" w14:textId="77777777" w:rsidTr="00E57AE8">
        <w:tc>
          <w:tcPr>
            <w:tcW w:w="235" w:type="pct"/>
            <w:tcBorders>
              <w:top w:val="nil"/>
              <w:left w:val="single" w:sz="4" w:space="0" w:color="auto"/>
              <w:bottom w:val="single" w:sz="4" w:space="0" w:color="auto"/>
              <w:right w:val="single" w:sz="4" w:space="0" w:color="auto"/>
            </w:tcBorders>
            <w:shd w:val="clear" w:color="auto" w:fill="auto"/>
            <w:vAlign w:val="center"/>
            <w:hideMark/>
          </w:tcPr>
          <w:p w14:paraId="1860EA88" w14:textId="77777777" w:rsidR="00E57AE8" w:rsidRPr="00E57AE8" w:rsidRDefault="00E57AE8" w:rsidP="00E57AE8">
            <w:pPr>
              <w:pStyle w:val="103"/>
            </w:pPr>
            <w:r w:rsidRPr="00AD187A">
              <w:t>2</w:t>
            </w:r>
          </w:p>
        </w:tc>
        <w:tc>
          <w:tcPr>
            <w:tcW w:w="1799" w:type="pct"/>
            <w:tcBorders>
              <w:top w:val="nil"/>
              <w:left w:val="nil"/>
              <w:bottom w:val="single" w:sz="4" w:space="0" w:color="auto"/>
              <w:right w:val="single" w:sz="4" w:space="0" w:color="auto"/>
            </w:tcBorders>
            <w:shd w:val="clear" w:color="auto" w:fill="auto"/>
            <w:vAlign w:val="center"/>
            <w:hideMark/>
          </w:tcPr>
          <w:p w14:paraId="59122CE9" w14:textId="77777777" w:rsidR="00E57AE8" w:rsidRPr="00E57AE8" w:rsidRDefault="00E57AE8" w:rsidP="00E57AE8">
            <w:pPr>
              <w:pStyle w:val="103"/>
            </w:pPr>
            <w:r w:rsidRPr="00AD187A">
              <w:t>То же, с умывальниками, мойками и душевыми</w:t>
            </w:r>
          </w:p>
        </w:tc>
        <w:tc>
          <w:tcPr>
            <w:tcW w:w="828" w:type="pct"/>
            <w:tcBorders>
              <w:top w:val="nil"/>
              <w:left w:val="nil"/>
              <w:bottom w:val="single" w:sz="4" w:space="0" w:color="auto"/>
              <w:right w:val="single" w:sz="4" w:space="0" w:color="auto"/>
            </w:tcBorders>
            <w:shd w:val="clear" w:color="auto" w:fill="auto"/>
            <w:vAlign w:val="center"/>
            <w:hideMark/>
          </w:tcPr>
          <w:p w14:paraId="2951C7C1" w14:textId="77777777" w:rsidR="00E57AE8" w:rsidRPr="00E57AE8" w:rsidRDefault="00E57AE8" w:rsidP="00E57AE8">
            <w:pPr>
              <w:pStyle w:val="103"/>
            </w:pPr>
            <w:r w:rsidRPr="00AD187A">
              <w:t>1 житель</w:t>
            </w:r>
          </w:p>
        </w:tc>
        <w:tc>
          <w:tcPr>
            <w:tcW w:w="523" w:type="pct"/>
            <w:tcBorders>
              <w:top w:val="nil"/>
              <w:left w:val="nil"/>
              <w:bottom w:val="single" w:sz="4" w:space="0" w:color="auto"/>
              <w:right w:val="single" w:sz="4" w:space="0" w:color="auto"/>
            </w:tcBorders>
            <w:shd w:val="clear" w:color="auto" w:fill="auto"/>
            <w:vAlign w:val="center"/>
            <w:hideMark/>
          </w:tcPr>
          <w:p w14:paraId="4168FA2D" w14:textId="77777777" w:rsidR="00E57AE8" w:rsidRPr="00E57AE8" w:rsidRDefault="00E57AE8" w:rsidP="00E57AE8">
            <w:pPr>
              <w:pStyle w:val="103"/>
            </w:pPr>
            <w:r w:rsidRPr="00AD187A">
              <w:t>85</w:t>
            </w:r>
          </w:p>
        </w:tc>
        <w:tc>
          <w:tcPr>
            <w:tcW w:w="941" w:type="pct"/>
            <w:tcBorders>
              <w:top w:val="nil"/>
              <w:left w:val="nil"/>
              <w:bottom w:val="single" w:sz="4" w:space="0" w:color="auto"/>
              <w:right w:val="single" w:sz="4" w:space="0" w:color="auto"/>
            </w:tcBorders>
            <w:shd w:val="clear" w:color="auto" w:fill="auto"/>
            <w:vAlign w:val="center"/>
            <w:hideMark/>
          </w:tcPr>
          <w:p w14:paraId="735259A0" w14:textId="77777777" w:rsidR="00E57AE8" w:rsidRPr="00E57AE8" w:rsidRDefault="00E57AE8" w:rsidP="00E57AE8">
            <w:pPr>
              <w:pStyle w:val="103"/>
            </w:pPr>
            <w:r w:rsidRPr="00AD187A">
              <w:t>18</w:t>
            </w:r>
          </w:p>
        </w:tc>
        <w:tc>
          <w:tcPr>
            <w:tcW w:w="674" w:type="pct"/>
            <w:tcBorders>
              <w:top w:val="nil"/>
              <w:left w:val="nil"/>
              <w:bottom w:val="single" w:sz="4" w:space="0" w:color="auto"/>
              <w:right w:val="single" w:sz="4" w:space="0" w:color="auto"/>
            </w:tcBorders>
            <w:shd w:val="clear" w:color="auto" w:fill="auto"/>
            <w:vAlign w:val="center"/>
            <w:hideMark/>
          </w:tcPr>
          <w:p w14:paraId="394541B1" w14:textId="77777777" w:rsidR="00E57AE8" w:rsidRPr="00E57AE8" w:rsidRDefault="00E57AE8" w:rsidP="00E57AE8">
            <w:pPr>
              <w:pStyle w:val="103"/>
            </w:pPr>
            <w:r w:rsidRPr="00AD187A">
              <w:t>13,8</w:t>
            </w:r>
          </w:p>
        </w:tc>
      </w:tr>
    </w:tbl>
    <w:p w14:paraId="678DBF55" w14:textId="77777777" w:rsidR="00E57AE8" w:rsidRPr="00AD187A" w:rsidRDefault="00E57AE8" w:rsidP="00E57AE8">
      <w:bookmarkStart w:id="85" w:name="_Toc514927370"/>
    </w:p>
    <w:p w14:paraId="43F1FC31" w14:textId="77777777" w:rsidR="00E57AE8" w:rsidRPr="00E57AE8" w:rsidRDefault="00E57AE8" w:rsidP="00E57AE8">
      <w:pPr>
        <w:pStyle w:val="111"/>
      </w:pPr>
      <w:r w:rsidRPr="00AD187A">
        <w:lastRenderedPageBreak/>
        <w:t>Показатели удельного теплопотребления на 1 м</w:t>
      </w:r>
      <w:r w:rsidRPr="00661A7D">
        <w:rPr>
          <w:rStyle w:val="aff3"/>
        </w:rPr>
        <w:t>2</w:t>
      </w:r>
      <w:r w:rsidRPr="00E57AE8">
        <w:t xml:space="preserve"> площади нового строительства для типов застройки</w:t>
      </w:r>
      <w:bookmarkEnd w:id="85"/>
    </w:p>
    <w:p w14:paraId="3564B540" w14:textId="459D8A3B" w:rsidR="00E57AE8" w:rsidRDefault="00E57AE8" w:rsidP="00E57AE8">
      <w:pPr>
        <w:pStyle w:val="a1"/>
      </w:pPr>
      <w:r w:rsidRPr="00AD187A">
        <w:t xml:space="preserve">Расчетные удельные показатели потребности в тепловой мощности зданий нового строительства на нужды отопления и вентиляции приведены в таблицах </w:t>
      </w:r>
      <w:r>
        <w:fldChar w:fldCharType="begin"/>
      </w:r>
      <w:r>
        <w:instrText xml:space="preserve"> REF _Ref393704213 \h </w:instrText>
      </w:r>
      <w:r>
        <w:fldChar w:fldCharType="separate"/>
      </w:r>
      <w:r w:rsidR="00D01E94">
        <w:rPr>
          <w:noProof/>
        </w:rPr>
        <w:t>43</w:t>
      </w:r>
      <w:r>
        <w:fldChar w:fldCharType="end"/>
      </w:r>
      <w:r>
        <w:t>-</w:t>
      </w:r>
      <w:r>
        <w:fldChar w:fldCharType="begin"/>
      </w:r>
      <w:r>
        <w:instrText xml:space="preserve"> REF _Ref512610963 \h </w:instrText>
      </w:r>
      <w:r>
        <w:fldChar w:fldCharType="separate"/>
      </w:r>
      <w:r w:rsidR="00D01E94">
        <w:rPr>
          <w:noProof/>
        </w:rPr>
        <w:t>44</w:t>
      </w:r>
      <w:r>
        <w:fldChar w:fldCharType="end"/>
      </w:r>
      <w:r>
        <w:t>.</w:t>
      </w:r>
    </w:p>
    <w:p w14:paraId="738A1CBB" w14:textId="77777777" w:rsidR="00E57AE8" w:rsidRPr="00AD187A" w:rsidRDefault="00E57AE8" w:rsidP="00E57AE8">
      <w:pPr>
        <w:pStyle w:val="a1"/>
        <w:rPr>
          <w:highlight w:val="yellow"/>
        </w:rPr>
      </w:pPr>
      <w:bookmarkStart w:id="86" w:name="_Ref385935249"/>
    </w:p>
    <w:p w14:paraId="147D32E3" w14:textId="77777777" w:rsidR="00E57AE8" w:rsidRPr="00AD187A" w:rsidRDefault="00E57AE8" w:rsidP="00E57AE8">
      <w:pPr>
        <w:rPr>
          <w:highlight w:val="yellow"/>
        </w:rPr>
      </w:pPr>
      <w:r w:rsidRPr="00AD187A">
        <w:t xml:space="preserve">Таблица </w:t>
      </w:r>
      <w:fldSimple w:instr=" SEQ Таблица \* ARABIC ">
        <w:bookmarkStart w:id="87" w:name="_Ref393704213"/>
        <w:bookmarkStart w:id="88" w:name="_Toc415477042"/>
        <w:r w:rsidR="00D01E94">
          <w:rPr>
            <w:noProof/>
          </w:rPr>
          <w:t>43</w:t>
        </w:r>
        <w:bookmarkEnd w:id="87"/>
      </w:fldSimple>
      <w:bookmarkEnd w:id="86"/>
      <w:r w:rsidRPr="00AD187A">
        <w:t xml:space="preserve"> – </w:t>
      </w:r>
      <w:bookmarkEnd w:id="88"/>
      <w:r w:rsidRPr="00AD187A">
        <w:t>Удельные показатели максимальной тепловой нагрузки на отопление и вентиляцию жилых домов по СП 124.13330 Приложение В, (ккал/(ч∙м</w:t>
      </w:r>
      <w:r w:rsidRPr="00AD187A">
        <w:rPr>
          <w:rStyle w:val="aff3"/>
        </w:rPr>
        <w:t>2</w:t>
      </w:r>
      <w:r w:rsidRPr="00AD187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837"/>
      </w:tblGrid>
      <w:tr w:rsidR="00E57AE8" w:rsidRPr="007B2386" w14:paraId="11E51A35" w14:textId="77777777" w:rsidTr="00DC2DFA">
        <w:tc>
          <w:tcPr>
            <w:tcW w:w="2412" w:type="pct"/>
            <w:shd w:val="clear" w:color="auto" w:fill="auto"/>
            <w:vAlign w:val="center"/>
            <w:hideMark/>
          </w:tcPr>
          <w:p w14:paraId="2215F92C" w14:textId="77777777" w:rsidR="00E57AE8" w:rsidRPr="00E57AE8" w:rsidRDefault="00E57AE8" w:rsidP="00E57AE8">
            <w:pPr>
              <w:pStyle w:val="103"/>
            </w:pPr>
            <w:r w:rsidRPr="00AD187A">
              <w:t>Этажность</w:t>
            </w:r>
          </w:p>
        </w:tc>
        <w:tc>
          <w:tcPr>
            <w:tcW w:w="2588" w:type="pct"/>
            <w:shd w:val="clear" w:color="auto" w:fill="auto"/>
            <w:vAlign w:val="center"/>
            <w:hideMark/>
          </w:tcPr>
          <w:p w14:paraId="4004C422" w14:textId="77777777" w:rsidR="00E57AE8" w:rsidRPr="00E57AE8" w:rsidRDefault="00E57AE8" w:rsidP="00E57AE8">
            <w:pPr>
              <w:pStyle w:val="103"/>
            </w:pPr>
            <w:r w:rsidRPr="00AD187A">
              <w:t>При расчетной температуре наружного воздуха минус 17 ºС</w:t>
            </w:r>
          </w:p>
        </w:tc>
      </w:tr>
      <w:tr w:rsidR="00E57AE8" w:rsidRPr="00122728" w14:paraId="6C2E221D" w14:textId="77777777" w:rsidTr="00DC2DFA">
        <w:tc>
          <w:tcPr>
            <w:tcW w:w="2412" w:type="pct"/>
            <w:shd w:val="clear" w:color="auto" w:fill="auto"/>
            <w:vAlign w:val="center"/>
            <w:hideMark/>
          </w:tcPr>
          <w:p w14:paraId="1D2B0C2B" w14:textId="77777777" w:rsidR="00E57AE8" w:rsidRPr="00E57AE8" w:rsidRDefault="00E57AE8" w:rsidP="00E57AE8">
            <w:pPr>
              <w:pStyle w:val="103"/>
            </w:pPr>
            <w:r w:rsidRPr="00AD187A">
              <w:t>1-3 эт., однокв., отд. ст</w:t>
            </w:r>
          </w:p>
        </w:tc>
        <w:tc>
          <w:tcPr>
            <w:tcW w:w="2588" w:type="pct"/>
            <w:shd w:val="clear" w:color="auto" w:fill="auto"/>
            <w:noWrap/>
            <w:vAlign w:val="center"/>
            <w:hideMark/>
          </w:tcPr>
          <w:p w14:paraId="177E87D8" w14:textId="77777777" w:rsidR="00E57AE8" w:rsidRPr="00E57AE8" w:rsidRDefault="00E57AE8" w:rsidP="00E57AE8">
            <w:pPr>
              <w:pStyle w:val="103"/>
            </w:pPr>
            <w:r w:rsidRPr="00AD187A">
              <w:t>55,7</w:t>
            </w:r>
          </w:p>
        </w:tc>
      </w:tr>
    </w:tbl>
    <w:p w14:paraId="57EAC351" w14:textId="77777777" w:rsidR="00E57AE8" w:rsidRPr="00AD187A" w:rsidRDefault="00E57AE8" w:rsidP="00E57AE8"/>
    <w:p w14:paraId="6453CFB1" w14:textId="77777777" w:rsidR="00E57AE8" w:rsidRPr="00AD187A" w:rsidRDefault="00E57AE8" w:rsidP="00E57AE8">
      <w:r w:rsidRPr="00AD187A">
        <w:t xml:space="preserve">Таблица </w:t>
      </w:r>
      <w:fldSimple w:instr=" SEQ Таблица \* ARABIC ">
        <w:bookmarkStart w:id="89" w:name="_Ref512610963"/>
        <w:r w:rsidR="00D01E94">
          <w:rPr>
            <w:noProof/>
          </w:rPr>
          <w:t>44</w:t>
        </w:r>
        <w:bookmarkEnd w:id="89"/>
      </w:fldSimple>
      <w:r w:rsidRPr="00AD187A">
        <w:t xml:space="preserve"> – Расчетная удельная характеристика расхода тепловой энергии на отопление и вентиляцию зданий по СП 50.13330.2012, (ккал/(ч∙м</w:t>
      </w:r>
      <w:r w:rsidRPr="00AD187A">
        <w:rPr>
          <w:rStyle w:val="aff3"/>
        </w:rPr>
        <w:t>2</w:t>
      </w:r>
      <w:r w:rsidRPr="00AD187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903"/>
        <w:gridCol w:w="903"/>
        <w:gridCol w:w="903"/>
        <w:gridCol w:w="903"/>
        <w:gridCol w:w="903"/>
        <w:gridCol w:w="938"/>
        <w:gridCol w:w="938"/>
        <w:gridCol w:w="940"/>
      </w:tblGrid>
      <w:tr w:rsidR="00E57AE8" w:rsidRPr="00122728" w14:paraId="24826490" w14:textId="77777777" w:rsidTr="00DC2DFA">
        <w:tc>
          <w:tcPr>
            <w:tcW w:w="1078" w:type="pct"/>
            <w:vMerge w:val="restart"/>
            <w:shd w:val="clear" w:color="auto" w:fill="auto"/>
            <w:vAlign w:val="center"/>
            <w:hideMark/>
          </w:tcPr>
          <w:p w14:paraId="7E53AE43" w14:textId="77777777" w:rsidR="00E57AE8" w:rsidRPr="00E57AE8" w:rsidRDefault="00E57AE8" w:rsidP="00E57AE8">
            <w:pPr>
              <w:pStyle w:val="103"/>
            </w:pPr>
            <w:r w:rsidRPr="00AD187A">
              <w:t>Тип здания</w:t>
            </w:r>
          </w:p>
        </w:tc>
        <w:tc>
          <w:tcPr>
            <w:tcW w:w="3922" w:type="pct"/>
            <w:gridSpan w:val="8"/>
            <w:shd w:val="clear" w:color="auto" w:fill="auto"/>
            <w:noWrap/>
            <w:vAlign w:val="center"/>
            <w:hideMark/>
          </w:tcPr>
          <w:p w14:paraId="6B512EEF" w14:textId="77777777" w:rsidR="00E57AE8" w:rsidRPr="00E57AE8" w:rsidRDefault="00E57AE8" w:rsidP="00E57AE8">
            <w:pPr>
              <w:pStyle w:val="103"/>
            </w:pPr>
            <w:r w:rsidRPr="00AD187A">
              <w:t>Этажность здания</w:t>
            </w:r>
          </w:p>
        </w:tc>
      </w:tr>
      <w:tr w:rsidR="00E57AE8" w:rsidRPr="00122728" w14:paraId="5B892BCA" w14:textId="77777777" w:rsidTr="00DC2DFA">
        <w:tc>
          <w:tcPr>
            <w:tcW w:w="1078" w:type="pct"/>
            <w:vMerge/>
            <w:shd w:val="clear" w:color="auto" w:fill="auto"/>
            <w:vAlign w:val="center"/>
            <w:hideMark/>
          </w:tcPr>
          <w:p w14:paraId="3958A4C8" w14:textId="77777777" w:rsidR="00E57AE8" w:rsidRPr="00AD187A" w:rsidRDefault="00E57AE8" w:rsidP="00E57AE8">
            <w:pPr>
              <w:pStyle w:val="103"/>
            </w:pPr>
          </w:p>
        </w:tc>
        <w:tc>
          <w:tcPr>
            <w:tcW w:w="483" w:type="pct"/>
            <w:shd w:val="clear" w:color="auto" w:fill="auto"/>
            <w:noWrap/>
            <w:vAlign w:val="center"/>
            <w:hideMark/>
          </w:tcPr>
          <w:p w14:paraId="18B6568A" w14:textId="77777777" w:rsidR="00E57AE8" w:rsidRPr="00E57AE8" w:rsidRDefault="00E57AE8" w:rsidP="00E57AE8">
            <w:pPr>
              <w:pStyle w:val="103"/>
            </w:pPr>
            <w:r w:rsidRPr="00AD187A">
              <w:t>1</w:t>
            </w:r>
          </w:p>
        </w:tc>
        <w:tc>
          <w:tcPr>
            <w:tcW w:w="483" w:type="pct"/>
            <w:shd w:val="clear" w:color="auto" w:fill="auto"/>
            <w:noWrap/>
            <w:vAlign w:val="center"/>
            <w:hideMark/>
          </w:tcPr>
          <w:p w14:paraId="2622A35B" w14:textId="77777777" w:rsidR="00E57AE8" w:rsidRPr="00E57AE8" w:rsidRDefault="00E57AE8" w:rsidP="00E57AE8">
            <w:pPr>
              <w:pStyle w:val="103"/>
            </w:pPr>
            <w:r w:rsidRPr="00AD187A">
              <w:t>2</w:t>
            </w:r>
          </w:p>
        </w:tc>
        <w:tc>
          <w:tcPr>
            <w:tcW w:w="483" w:type="pct"/>
            <w:shd w:val="clear" w:color="auto" w:fill="auto"/>
            <w:noWrap/>
            <w:vAlign w:val="center"/>
            <w:hideMark/>
          </w:tcPr>
          <w:p w14:paraId="19E1AEE1" w14:textId="77777777" w:rsidR="00E57AE8" w:rsidRPr="00E57AE8" w:rsidRDefault="00E57AE8" w:rsidP="00E57AE8">
            <w:pPr>
              <w:pStyle w:val="103"/>
            </w:pPr>
            <w:r w:rsidRPr="00AD187A">
              <w:t>3</w:t>
            </w:r>
          </w:p>
        </w:tc>
        <w:tc>
          <w:tcPr>
            <w:tcW w:w="483" w:type="pct"/>
            <w:shd w:val="clear" w:color="auto" w:fill="auto"/>
            <w:noWrap/>
            <w:vAlign w:val="center"/>
            <w:hideMark/>
          </w:tcPr>
          <w:p w14:paraId="01FEB8E5" w14:textId="77777777" w:rsidR="00E57AE8" w:rsidRPr="00E57AE8" w:rsidRDefault="00E57AE8" w:rsidP="00E57AE8">
            <w:pPr>
              <w:pStyle w:val="103"/>
            </w:pPr>
            <w:r w:rsidRPr="00AD187A">
              <w:t>4,5</w:t>
            </w:r>
          </w:p>
        </w:tc>
        <w:tc>
          <w:tcPr>
            <w:tcW w:w="483" w:type="pct"/>
            <w:shd w:val="clear" w:color="auto" w:fill="auto"/>
            <w:noWrap/>
            <w:vAlign w:val="center"/>
            <w:hideMark/>
          </w:tcPr>
          <w:p w14:paraId="2407E3CA" w14:textId="77777777" w:rsidR="00E57AE8" w:rsidRPr="00E57AE8" w:rsidRDefault="00E57AE8" w:rsidP="00E57AE8">
            <w:pPr>
              <w:pStyle w:val="103"/>
            </w:pPr>
            <w:r w:rsidRPr="00AD187A">
              <w:t>6,7</w:t>
            </w:r>
          </w:p>
        </w:tc>
        <w:tc>
          <w:tcPr>
            <w:tcW w:w="502" w:type="pct"/>
            <w:shd w:val="clear" w:color="auto" w:fill="auto"/>
            <w:noWrap/>
            <w:vAlign w:val="center"/>
            <w:hideMark/>
          </w:tcPr>
          <w:p w14:paraId="5DBA7182" w14:textId="77777777" w:rsidR="00E57AE8" w:rsidRPr="00E57AE8" w:rsidRDefault="00E57AE8" w:rsidP="00E57AE8">
            <w:pPr>
              <w:pStyle w:val="103"/>
            </w:pPr>
            <w:r w:rsidRPr="00AD187A">
              <w:t>8,9</w:t>
            </w:r>
          </w:p>
        </w:tc>
        <w:tc>
          <w:tcPr>
            <w:tcW w:w="502" w:type="pct"/>
            <w:shd w:val="clear" w:color="auto" w:fill="auto"/>
            <w:noWrap/>
            <w:vAlign w:val="center"/>
            <w:hideMark/>
          </w:tcPr>
          <w:p w14:paraId="54A170C0" w14:textId="77777777" w:rsidR="00E57AE8" w:rsidRPr="00E57AE8" w:rsidRDefault="00E57AE8" w:rsidP="00E57AE8">
            <w:pPr>
              <w:pStyle w:val="103"/>
            </w:pPr>
            <w:r w:rsidRPr="00AD187A">
              <w:t>10,11</w:t>
            </w:r>
          </w:p>
        </w:tc>
        <w:tc>
          <w:tcPr>
            <w:tcW w:w="503" w:type="pct"/>
            <w:shd w:val="clear" w:color="auto" w:fill="auto"/>
            <w:noWrap/>
            <w:vAlign w:val="center"/>
            <w:hideMark/>
          </w:tcPr>
          <w:p w14:paraId="506F5E80" w14:textId="77777777" w:rsidR="00E57AE8" w:rsidRPr="00E57AE8" w:rsidRDefault="00E57AE8" w:rsidP="00E57AE8">
            <w:pPr>
              <w:pStyle w:val="103"/>
            </w:pPr>
            <w:r w:rsidRPr="00AD187A">
              <w:t>12 и выше</w:t>
            </w:r>
          </w:p>
        </w:tc>
      </w:tr>
      <w:tr w:rsidR="00E57AE8" w:rsidRPr="00122728" w14:paraId="1EBA0F50" w14:textId="77777777" w:rsidTr="00DC2DFA">
        <w:tc>
          <w:tcPr>
            <w:tcW w:w="1078" w:type="pct"/>
            <w:shd w:val="clear" w:color="auto" w:fill="auto"/>
            <w:vAlign w:val="center"/>
            <w:hideMark/>
          </w:tcPr>
          <w:p w14:paraId="3861D5AD" w14:textId="70062368" w:rsidR="00E57AE8" w:rsidRPr="00E57AE8" w:rsidRDefault="00E57AE8" w:rsidP="00E57AE8">
            <w:pPr>
              <w:pStyle w:val="103"/>
            </w:pPr>
            <w:r w:rsidRPr="00AD187A">
              <w:t>Жилые многоквартирные, гостиницы, общежития</w:t>
            </w:r>
          </w:p>
        </w:tc>
        <w:tc>
          <w:tcPr>
            <w:tcW w:w="483" w:type="pct"/>
            <w:shd w:val="clear" w:color="auto" w:fill="auto"/>
            <w:noWrap/>
            <w:vAlign w:val="center"/>
            <w:hideMark/>
          </w:tcPr>
          <w:p w14:paraId="1C4F19E7" w14:textId="77777777" w:rsidR="00E57AE8" w:rsidRPr="00E57AE8" w:rsidRDefault="00E57AE8" w:rsidP="00E57AE8">
            <w:pPr>
              <w:pStyle w:val="103"/>
            </w:pPr>
            <w:r w:rsidRPr="00AD187A">
              <w:t>43,5</w:t>
            </w:r>
          </w:p>
        </w:tc>
        <w:tc>
          <w:tcPr>
            <w:tcW w:w="483" w:type="pct"/>
            <w:shd w:val="clear" w:color="auto" w:fill="auto"/>
            <w:noWrap/>
            <w:vAlign w:val="center"/>
            <w:hideMark/>
          </w:tcPr>
          <w:p w14:paraId="21A17468" w14:textId="77777777" w:rsidR="00E57AE8" w:rsidRPr="00E57AE8" w:rsidRDefault="00E57AE8" w:rsidP="00E57AE8">
            <w:pPr>
              <w:pStyle w:val="103"/>
            </w:pPr>
            <w:r w:rsidRPr="00AD187A">
              <w:t>39,5</w:t>
            </w:r>
          </w:p>
        </w:tc>
        <w:tc>
          <w:tcPr>
            <w:tcW w:w="483" w:type="pct"/>
            <w:shd w:val="clear" w:color="auto" w:fill="auto"/>
            <w:noWrap/>
            <w:vAlign w:val="center"/>
            <w:hideMark/>
          </w:tcPr>
          <w:p w14:paraId="49FB8A2E" w14:textId="77777777" w:rsidR="00E57AE8" w:rsidRPr="00E57AE8" w:rsidRDefault="00E57AE8" w:rsidP="00E57AE8">
            <w:pPr>
              <w:pStyle w:val="103"/>
            </w:pPr>
            <w:r w:rsidRPr="00AD187A">
              <w:t>35,5</w:t>
            </w:r>
          </w:p>
        </w:tc>
        <w:tc>
          <w:tcPr>
            <w:tcW w:w="483" w:type="pct"/>
            <w:shd w:val="clear" w:color="auto" w:fill="auto"/>
            <w:noWrap/>
            <w:vAlign w:val="center"/>
            <w:hideMark/>
          </w:tcPr>
          <w:p w14:paraId="51F0DCBA" w14:textId="77777777" w:rsidR="00E57AE8" w:rsidRPr="00E57AE8" w:rsidRDefault="00E57AE8" w:rsidP="00E57AE8">
            <w:pPr>
              <w:pStyle w:val="103"/>
            </w:pPr>
            <w:r w:rsidRPr="00AD187A">
              <w:t>34,3</w:t>
            </w:r>
          </w:p>
        </w:tc>
        <w:tc>
          <w:tcPr>
            <w:tcW w:w="483" w:type="pct"/>
            <w:shd w:val="clear" w:color="auto" w:fill="auto"/>
            <w:noWrap/>
            <w:vAlign w:val="center"/>
            <w:hideMark/>
          </w:tcPr>
          <w:p w14:paraId="2050B97E" w14:textId="77777777" w:rsidR="00E57AE8" w:rsidRPr="00E57AE8" w:rsidRDefault="00E57AE8" w:rsidP="00E57AE8">
            <w:pPr>
              <w:pStyle w:val="103"/>
            </w:pPr>
            <w:r w:rsidRPr="00AD187A">
              <w:t>32,1</w:t>
            </w:r>
          </w:p>
        </w:tc>
        <w:tc>
          <w:tcPr>
            <w:tcW w:w="502" w:type="pct"/>
            <w:shd w:val="clear" w:color="auto" w:fill="auto"/>
            <w:noWrap/>
            <w:vAlign w:val="center"/>
            <w:hideMark/>
          </w:tcPr>
          <w:p w14:paraId="53E8DC28" w14:textId="77777777" w:rsidR="00E57AE8" w:rsidRPr="00E57AE8" w:rsidRDefault="00E57AE8" w:rsidP="00E57AE8">
            <w:pPr>
              <w:pStyle w:val="103"/>
            </w:pPr>
            <w:r w:rsidRPr="00AD187A">
              <w:t>30,5</w:t>
            </w:r>
          </w:p>
        </w:tc>
        <w:tc>
          <w:tcPr>
            <w:tcW w:w="502" w:type="pct"/>
            <w:shd w:val="clear" w:color="auto" w:fill="auto"/>
            <w:noWrap/>
            <w:vAlign w:val="center"/>
            <w:hideMark/>
          </w:tcPr>
          <w:p w14:paraId="2752CC04" w14:textId="77777777" w:rsidR="00E57AE8" w:rsidRPr="00E57AE8" w:rsidRDefault="00E57AE8" w:rsidP="00E57AE8">
            <w:pPr>
              <w:pStyle w:val="103"/>
            </w:pPr>
            <w:r w:rsidRPr="00AD187A">
              <w:t>28,7</w:t>
            </w:r>
          </w:p>
        </w:tc>
        <w:tc>
          <w:tcPr>
            <w:tcW w:w="503" w:type="pct"/>
            <w:shd w:val="clear" w:color="auto" w:fill="auto"/>
            <w:noWrap/>
            <w:vAlign w:val="center"/>
            <w:hideMark/>
          </w:tcPr>
          <w:p w14:paraId="2E6974FE" w14:textId="77777777" w:rsidR="00E57AE8" w:rsidRPr="00E57AE8" w:rsidRDefault="00E57AE8" w:rsidP="00E57AE8">
            <w:pPr>
              <w:pStyle w:val="103"/>
            </w:pPr>
            <w:r w:rsidRPr="00AD187A">
              <w:t>27,7</w:t>
            </w:r>
          </w:p>
        </w:tc>
      </w:tr>
    </w:tbl>
    <w:p w14:paraId="445BBA31" w14:textId="77777777" w:rsidR="00E57AE8" w:rsidRPr="00AD187A" w:rsidRDefault="00E57AE8" w:rsidP="00E57AE8">
      <w:pPr>
        <w:pStyle w:val="a1"/>
      </w:pPr>
    </w:p>
    <w:p w14:paraId="0E02BF39" w14:textId="77777777" w:rsidR="00E57AE8" w:rsidRDefault="00E57AE8" w:rsidP="00E57AE8">
      <w:pPr>
        <w:pStyle w:val="a1"/>
      </w:pPr>
      <w:r w:rsidRPr="00AD187A">
        <w:t>Расчетная удельная характеристика расхода тепловой энергии на отопление и вентиляцию зданий по СП 50.13330.2012 с учетом требований к энергетической эффективности объектов теплопотребления в период с 2018-2022 гг. представлена в таблице</w:t>
      </w:r>
      <w:r>
        <w:t xml:space="preserve"> </w:t>
      </w:r>
      <w:r>
        <w:fldChar w:fldCharType="begin"/>
      </w:r>
      <w:r>
        <w:instrText xml:space="preserve"> REF _Ref521603488 \h </w:instrText>
      </w:r>
      <w:r>
        <w:fldChar w:fldCharType="separate"/>
      </w:r>
      <w:r w:rsidR="00D01E94">
        <w:rPr>
          <w:noProof/>
        </w:rPr>
        <w:t>45</w:t>
      </w:r>
      <w:r>
        <w:fldChar w:fldCharType="end"/>
      </w:r>
      <w:r w:rsidRPr="00AD187A">
        <w:t>.</w:t>
      </w:r>
    </w:p>
    <w:p w14:paraId="1A6EA3E2" w14:textId="77777777" w:rsidR="00E57AE8" w:rsidRPr="00AD187A" w:rsidRDefault="00E57AE8" w:rsidP="00E57AE8">
      <w:pPr>
        <w:pStyle w:val="a1"/>
      </w:pPr>
    </w:p>
    <w:p w14:paraId="2191D518" w14:textId="77777777" w:rsidR="00E57AE8" w:rsidRPr="00E57AE8" w:rsidRDefault="00E57AE8" w:rsidP="00E57AE8">
      <w:pPr>
        <w:pStyle w:val="a1"/>
      </w:pPr>
      <w:r w:rsidRPr="00AD187A">
        <w:t xml:space="preserve">Таблица </w:t>
      </w:r>
      <w:fldSimple w:instr=" SEQ Таблица \* ARABIC ">
        <w:bookmarkStart w:id="90" w:name="_Ref521603488"/>
        <w:r w:rsidR="00D01E94">
          <w:rPr>
            <w:noProof/>
          </w:rPr>
          <w:t>45</w:t>
        </w:r>
        <w:bookmarkEnd w:id="90"/>
      </w:fldSimple>
      <w:r w:rsidRPr="00E57AE8">
        <w:t xml:space="preserve"> – Расчетная удельная характеристика расхода тепловой энергии на отопление и вентиляцию зданий по СП 50.13330.2012 с учетом требований к энергетической эффективности объектов теплопотребления в период с 2018-</w:t>
      </w:r>
      <w:r w:rsidRPr="00E57AE8">
        <w:br/>
        <w:t>2022 гг., (ккал/(ч∙м</w:t>
      </w:r>
      <w:r w:rsidRPr="00E57AE8">
        <w:rPr>
          <w:rStyle w:val="aff3"/>
        </w:rPr>
        <w:t>2</w:t>
      </w:r>
      <w:r w:rsidRPr="00E57AE8">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903"/>
        <w:gridCol w:w="903"/>
        <w:gridCol w:w="903"/>
        <w:gridCol w:w="903"/>
        <w:gridCol w:w="903"/>
        <w:gridCol w:w="938"/>
        <w:gridCol w:w="938"/>
        <w:gridCol w:w="940"/>
      </w:tblGrid>
      <w:tr w:rsidR="00E57AE8" w:rsidRPr="00122728" w14:paraId="4B7E185A" w14:textId="77777777" w:rsidTr="00DC2DFA">
        <w:trPr>
          <w:tblHeader/>
        </w:trPr>
        <w:tc>
          <w:tcPr>
            <w:tcW w:w="1078" w:type="pct"/>
            <w:vMerge w:val="restart"/>
            <w:shd w:val="clear" w:color="auto" w:fill="auto"/>
            <w:vAlign w:val="center"/>
            <w:hideMark/>
          </w:tcPr>
          <w:p w14:paraId="72A8B1D6" w14:textId="77777777" w:rsidR="00E57AE8" w:rsidRPr="00E57AE8" w:rsidRDefault="00E57AE8" w:rsidP="00E57AE8">
            <w:pPr>
              <w:pStyle w:val="103"/>
            </w:pPr>
            <w:r w:rsidRPr="00AD187A">
              <w:t>Тип здания</w:t>
            </w:r>
          </w:p>
        </w:tc>
        <w:tc>
          <w:tcPr>
            <w:tcW w:w="3922" w:type="pct"/>
            <w:gridSpan w:val="8"/>
            <w:shd w:val="clear" w:color="auto" w:fill="auto"/>
            <w:noWrap/>
            <w:vAlign w:val="center"/>
            <w:hideMark/>
          </w:tcPr>
          <w:p w14:paraId="4CBB60D1" w14:textId="77777777" w:rsidR="00E57AE8" w:rsidRPr="00E57AE8" w:rsidRDefault="00E57AE8" w:rsidP="00E57AE8">
            <w:pPr>
              <w:pStyle w:val="103"/>
            </w:pPr>
            <w:r w:rsidRPr="00AD187A">
              <w:t>Этажность здания</w:t>
            </w:r>
          </w:p>
        </w:tc>
      </w:tr>
      <w:tr w:rsidR="00E57AE8" w:rsidRPr="00122728" w14:paraId="4A967321" w14:textId="77777777" w:rsidTr="00DC2DFA">
        <w:trPr>
          <w:tblHeader/>
        </w:trPr>
        <w:tc>
          <w:tcPr>
            <w:tcW w:w="1078" w:type="pct"/>
            <w:vMerge/>
            <w:shd w:val="clear" w:color="auto" w:fill="auto"/>
            <w:vAlign w:val="center"/>
            <w:hideMark/>
          </w:tcPr>
          <w:p w14:paraId="3F791A26" w14:textId="77777777" w:rsidR="00E57AE8" w:rsidRPr="00AD187A" w:rsidRDefault="00E57AE8" w:rsidP="00E57AE8">
            <w:pPr>
              <w:pStyle w:val="103"/>
            </w:pPr>
          </w:p>
        </w:tc>
        <w:tc>
          <w:tcPr>
            <w:tcW w:w="483" w:type="pct"/>
            <w:shd w:val="clear" w:color="auto" w:fill="auto"/>
            <w:noWrap/>
            <w:vAlign w:val="center"/>
            <w:hideMark/>
          </w:tcPr>
          <w:p w14:paraId="23ECFB66" w14:textId="77777777" w:rsidR="00E57AE8" w:rsidRPr="00E57AE8" w:rsidRDefault="00E57AE8" w:rsidP="00E57AE8">
            <w:pPr>
              <w:pStyle w:val="103"/>
            </w:pPr>
            <w:r w:rsidRPr="00AD187A">
              <w:t>1</w:t>
            </w:r>
          </w:p>
        </w:tc>
        <w:tc>
          <w:tcPr>
            <w:tcW w:w="483" w:type="pct"/>
            <w:shd w:val="clear" w:color="auto" w:fill="auto"/>
            <w:noWrap/>
            <w:vAlign w:val="center"/>
            <w:hideMark/>
          </w:tcPr>
          <w:p w14:paraId="5575387E" w14:textId="77777777" w:rsidR="00E57AE8" w:rsidRPr="00E57AE8" w:rsidRDefault="00E57AE8" w:rsidP="00E57AE8">
            <w:pPr>
              <w:pStyle w:val="103"/>
            </w:pPr>
            <w:r w:rsidRPr="00AD187A">
              <w:t>2</w:t>
            </w:r>
          </w:p>
        </w:tc>
        <w:tc>
          <w:tcPr>
            <w:tcW w:w="483" w:type="pct"/>
            <w:shd w:val="clear" w:color="auto" w:fill="auto"/>
            <w:noWrap/>
            <w:vAlign w:val="center"/>
            <w:hideMark/>
          </w:tcPr>
          <w:p w14:paraId="0D051BB5" w14:textId="77777777" w:rsidR="00E57AE8" w:rsidRPr="00E57AE8" w:rsidRDefault="00E57AE8" w:rsidP="00E57AE8">
            <w:pPr>
              <w:pStyle w:val="103"/>
            </w:pPr>
            <w:r w:rsidRPr="00AD187A">
              <w:t>3</w:t>
            </w:r>
          </w:p>
        </w:tc>
        <w:tc>
          <w:tcPr>
            <w:tcW w:w="483" w:type="pct"/>
            <w:shd w:val="clear" w:color="auto" w:fill="auto"/>
            <w:noWrap/>
            <w:vAlign w:val="center"/>
            <w:hideMark/>
          </w:tcPr>
          <w:p w14:paraId="1804B1BE" w14:textId="77777777" w:rsidR="00E57AE8" w:rsidRPr="00E57AE8" w:rsidRDefault="00E57AE8" w:rsidP="00E57AE8">
            <w:pPr>
              <w:pStyle w:val="103"/>
            </w:pPr>
            <w:r w:rsidRPr="00AD187A">
              <w:t>4,5</w:t>
            </w:r>
          </w:p>
        </w:tc>
        <w:tc>
          <w:tcPr>
            <w:tcW w:w="483" w:type="pct"/>
            <w:shd w:val="clear" w:color="auto" w:fill="auto"/>
            <w:noWrap/>
            <w:vAlign w:val="center"/>
            <w:hideMark/>
          </w:tcPr>
          <w:p w14:paraId="07238857" w14:textId="77777777" w:rsidR="00E57AE8" w:rsidRPr="00E57AE8" w:rsidRDefault="00E57AE8" w:rsidP="00E57AE8">
            <w:pPr>
              <w:pStyle w:val="103"/>
            </w:pPr>
            <w:r w:rsidRPr="00AD187A">
              <w:t>6,7</w:t>
            </w:r>
          </w:p>
        </w:tc>
        <w:tc>
          <w:tcPr>
            <w:tcW w:w="502" w:type="pct"/>
            <w:shd w:val="clear" w:color="auto" w:fill="auto"/>
            <w:noWrap/>
            <w:vAlign w:val="center"/>
            <w:hideMark/>
          </w:tcPr>
          <w:p w14:paraId="79321B90" w14:textId="77777777" w:rsidR="00E57AE8" w:rsidRPr="00E57AE8" w:rsidRDefault="00E57AE8" w:rsidP="00E57AE8">
            <w:pPr>
              <w:pStyle w:val="103"/>
            </w:pPr>
            <w:r w:rsidRPr="00AD187A">
              <w:t>8,9</w:t>
            </w:r>
          </w:p>
        </w:tc>
        <w:tc>
          <w:tcPr>
            <w:tcW w:w="502" w:type="pct"/>
            <w:shd w:val="clear" w:color="auto" w:fill="auto"/>
            <w:noWrap/>
            <w:vAlign w:val="center"/>
            <w:hideMark/>
          </w:tcPr>
          <w:p w14:paraId="125858BA" w14:textId="77777777" w:rsidR="00E57AE8" w:rsidRPr="00E57AE8" w:rsidRDefault="00E57AE8" w:rsidP="00E57AE8">
            <w:pPr>
              <w:pStyle w:val="103"/>
            </w:pPr>
            <w:r w:rsidRPr="00AD187A">
              <w:t>10,11</w:t>
            </w:r>
          </w:p>
        </w:tc>
        <w:tc>
          <w:tcPr>
            <w:tcW w:w="503" w:type="pct"/>
            <w:shd w:val="clear" w:color="auto" w:fill="auto"/>
            <w:noWrap/>
            <w:vAlign w:val="center"/>
            <w:hideMark/>
          </w:tcPr>
          <w:p w14:paraId="6250A352" w14:textId="77777777" w:rsidR="00E57AE8" w:rsidRPr="00E57AE8" w:rsidRDefault="00E57AE8" w:rsidP="00E57AE8">
            <w:pPr>
              <w:pStyle w:val="103"/>
            </w:pPr>
            <w:r w:rsidRPr="00AD187A">
              <w:t>12 и выше</w:t>
            </w:r>
          </w:p>
        </w:tc>
      </w:tr>
      <w:tr w:rsidR="00E57AE8" w:rsidRPr="00122728" w14:paraId="2583FAE2" w14:textId="77777777" w:rsidTr="00DC2DFA">
        <w:tc>
          <w:tcPr>
            <w:tcW w:w="1078" w:type="pct"/>
            <w:shd w:val="clear" w:color="auto" w:fill="auto"/>
            <w:vAlign w:val="center"/>
            <w:hideMark/>
          </w:tcPr>
          <w:p w14:paraId="08CB99E0" w14:textId="6FA612ED" w:rsidR="00E57AE8" w:rsidRPr="00E57AE8" w:rsidRDefault="00E57AE8" w:rsidP="00E57AE8">
            <w:pPr>
              <w:pStyle w:val="103"/>
            </w:pPr>
            <w:r w:rsidRPr="00AD187A">
              <w:t>Жилые многоквартирные, гостиницы, общежития</w:t>
            </w:r>
          </w:p>
        </w:tc>
        <w:tc>
          <w:tcPr>
            <w:tcW w:w="483" w:type="pct"/>
            <w:shd w:val="clear" w:color="auto" w:fill="auto"/>
            <w:noWrap/>
            <w:vAlign w:val="center"/>
          </w:tcPr>
          <w:p w14:paraId="05DAD489" w14:textId="77777777" w:rsidR="00E57AE8" w:rsidRPr="00E57AE8" w:rsidRDefault="00E57AE8" w:rsidP="00E57AE8">
            <w:pPr>
              <w:pStyle w:val="103"/>
            </w:pPr>
            <w:r w:rsidRPr="00AD187A">
              <w:t>34,8</w:t>
            </w:r>
          </w:p>
        </w:tc>
        <w:tc>
          <w:tcPr>
            <w:tcW w:w="483" w:type="pct"/>
            <w:shd w:val="clear" w:color="auto" w:fill="auto"/>
            <w:noWrap/>
            <w:vAlign w:val="center"/>
          </w:tcPr>
          <w:p w14:paraId="37183B0D" w14:textId="77777777" w:rsidR="00E57AE8" w:rsidRPr="00E57AE8" w:rsidRDefault="00E57AE8" w:rsidP="00E57AE8">
            <w:pPr>
              <w:pStyle w:val="103"/>
            </w:pPr>
            <w:r w:rsidRPr="00AD187A">
              <w:t>31,6</w:t>
            </w:r>
          </w:p>
        </w:tc>
        <w:tc>
          <w:tcPr>
            <w:tcW w:w="483" w:type="pct"/>
            <w:shd w:val="clear" w:color="auto" w:fill="auto"/>
            <w:noWrap/>
            <w:vAlign w:val="center"/>
          </w:tcPr>
          <w:p w14:paraId="379E2CCD" w14:textId="77777777" w:rsidR="00E57AE8" w:rsidRPr="00E57AE8" w:rsidRDefault="00E57AE8" w:rsidP="00E57AE8">
            <w:pPr>
              <w:pStyle w:val="103"/>
            </w:pPr>
            <w:r w:rsidRPr="00AD187A">
              <w:t>28,4</w:t>
            </w:r>
          </w:p>
        </w:tc>
        <w:tc>
          <w:tcPr>
            <w:tcW w:w="483" w:type="pct"/>
            <w:shd w:val="clear" w:color="auto" w:fill="auto"/>
            <w:noWrap/>
            <w:vAlign w:val="center"/>
          </w:tcPr>
          <w:p w14:paraId="4A298E76" w14:textId="77777777" w:rsidR="00E57AE8" w:rsidRPr="00E57AE8" w:rsidRDefault="00E57AE8" w:rsidP="00E57AE8">
            <w:pPr>
              <w:pStyle w:val="103"/>
            </w:pPr>
            <w:r w:rsidRPr="00AD187A">
              <w:t>27,4</w:t>
            </w:r>
          </w:p>
        </w:tc>
        <w:tc>
          <w:tcPr>
            <w:tcW w:w="483" w:type="pct"/>
            <w:shd w:val="clear" w:color="auto" w:fill="auto"/>
            <w:noWrap/>
            <w:vAlign w:val="center"/>
          </w:tcPr>
          <w:p w14:paraId="374B247A" w14:textId="77777777" w:rsidR="00E57AE8" w:rsidRPr="00E57AE8" w:rsidRDefault="00E57AE8" w:rsidP="00E57AE8">
            <w:pPr>
              <w:pStyle w:val="103"/>
            </w:pPr>
            <w:r w:rsidRPr="00AD187A">
              <w:t>25,7</w:t>
            </w:r>
          </w:p>
        </w:tc>
        <w:tc>
          <w:tcPr>
            <w:tcW w:w="502" w:type="pct"/>
            <w:shd w:val="clear" w:color="auto" w:fill="auto"/>
            <w:noWrap/>
            <w:vAlign w:val="center"/>
          </w:tcPr>
          <w:p w14:paraId="58C32D77" w14:textId="77777777" w:rsidR="00E57AE8" w:rsidRPr="00E57AE8" w:rsidRDefault="00E57AE8" w:rsidP="00E57AE8">
            <w:pPr>
              <w:pStyle w:val="103"/>
            </w:pPr>
            <w:r w:rsidRPr="00AD187A">
              <w:t>24,4</w:t>
            </w:r>
          </w:p>
        </w:tc>
        <w:tc>
          <w:tcPr>
            <w:tcW w:w="502" w:type="pct"/>
            <w:shd w:val="clear" w:color="auto" w:fill="auto"/>
            <w:noWrap/>
            <w:vAlign w:val="center"/>
          </w:tcPr>
          <w:p w14:paraId="52B42391" w14:textId="77777777" w:rsidR="00E57AE8" w:rsidRPr="00E57AE8" w:rsidRDefault="00E57AE8" w:rsidP="00E57AE8">
            <w:pPr>
              <w:pStyle w:val="103"/>
            </w:pPr>
            <w:r w:rsidRPr="00AD187A">
              <w:t>23,0</w:t>
            </w:r>
          </w:p>
        </w:tc>
        <w:tc>
          <w:tcPr>
            <w:tcW w:w="503" w:type="pct"/>
            <w:shd w:val="clear" w:color="auto" w:fill="auto"/>
            <w:noWrap/>
            <w:vAlign w:val="center"/>
          </w:tcPr>
          <w:p w14:paraId="63C55CBF" w14:textId="77777777" w:rsidR="00E57AE8" w:rsidRPr="00E57AE8" w:rsidRDefault="00E57AE8" w:rsidP="00E57AE8">
            <w:pPr>
              <w:pStyle w:val="103"/>
            </w:pPr>
            <w:r w:rsidRPr="00AD187A">
              <w:t>22,2</w:t>
            </w:r>
          </w:p>
        </w:tc>
      </w:tr>
    </w:tbl>
    <w:p w14:paraId="71E61CB9" w14:textId="77777777" w:rsidR="00E57AE8" w:rsidRPr="00AD187A" w:rsidRDefault="00E57AE8" w:rsidP="00E57AE8">
      <w:pPr>
        <w:pStyle w:val="a1"/>
      </w:pPr>
    </w:p>
    <w:p w14:paraId="23E8C737" w14:textId="77777777" w:rsidR="00E57AE8" w:rsidRPr="00AD187A" w:rsidRDefault="00E57AE8" w:rsidP="00E57AE8">
      <w:pPr>
        <w:pStyle w:val="a1"/>
      </w:pPr>
      <w:r w:rsidRPr="00AD187A">
        <w:t xml:space="preserve">Расчетная удельная характеристика расхода тепловой энергии на отопление и вентиляцию зданий по СП 50.13330.2012 с учетом требований к энергетической </w:t>
      </w:r>
      <w:r w:rsidRPr="00AD187A">
        <w:lastRenderedPageBreak/>
        <w:t>эффективности объектов теплопотребления в период с 2023-2027 гг. представлена в таблице</w:t>
      </w:r>
      <w:r>
        <w:t xml:space="preserve"> </w:t>
      </w:r>
      <w:r>
        <w:fldChar w:fldCharType="begin"/>
      </w:r>
      <w:r>
        <w:instrText xml:space="preserve"> REF _Ref521603496 \h </w:instrText>
      </w:r>
      <w:r>
        <w:fldChar w:fldCharType="separate"/>
      </w:r>
      <w:r w:rsidR="00D01E94">
        <w:rPr>
          <w:noProof/>
        </w:rPr>
        <w:t>46</w:t>
      </w:r>
      <w:r>
        <w:fldChar w:fldCharType="end"/>
      </w:r>
      <w:r w:rsidRPr="00AD187A">
        <w:t>.</w:t>
      </w:r>
    </w:p>
    <w:p w14:paraId="342F52F0" w14:textId="77777777" w:rsidR="00E57AE8" w:rsidRPr="00AD187A" w:rsidRDefault="00E57AE8" w:rsidP="00E57AE8">
      <w:pPr>
        <w:pStyle w:val="a1"/>
      </w:pPr>
    </w:p>
    <w:p w14:paraId="168D7F61" w14:textId="77777777" w:rsidR="00E57AE8" w:rsidRPr="00E57AE8" w:rsidRDefault="00E57AE8" w:rsidP="00E57AE8">
      <w:pPr>
        <w:pStyle w:val="a1"/>
      </w:pPr>
      <w:r w:rsidRPr="00AD187A">
        <w:t xml:space="preserve">Таблица </w:t>
      </w:r>
      <w:fldSimple w:instr=" SEQ Таблица \* ARABIC ">
        <w:bookmarkStart w:id="91" w:name="_Ref521603496"/>
        <w:r w:rsidR="00D01E94">
          <w:rPr>
            <w:noProof/>
          </w:rPr>
          <w:t>46</w:t>
        </w:r>
        <w:bookmarkEnd w:id="91"/>
      </w:fldSimple>
      <w:r w:rsidRPr="00E57AE8">
        <w:t xml:space="preserve"> – Расчетная удельная характеристика расхода тепловой энергии на отопление и вентиляцию зданий по СП 50.13330.2012 с учетом требований к энергетической эффективности объектов теплопотребления в период с 2023-</w:t>
      </w:r>
      <w:r w:rsidRPr="00E57AE8">
        <w:br/>
        <w:t>2027 гг., (ккал/(ч∙м</w:t>
      </w:r>
      <w:r w:rsidRPr="00E57AE8">
        <w:rPr>
          <w:rStyle w:val="aff3"/>
        </w:rPr>
        <w:t>2</w:t>
      </w:r>
      <w:r w:rsidRPr="00E57AE8">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903"/>
        <w:gridCol w:w="903"/>
        <w:gridCol w:w="903"/>
        <w:gridCol w:w="903"/>
        <w:gridCol w:w="903"/>
        <w:gridCol w:w="938"/>
        <w:gridCol w:w="938"/>
        <w:gridCol w:w="940"/>
      </w:tblGrid>
      <w:tr w:rsidR="00E57AE8" w:rsidRPr="00122728" w14:paraId="41D41FEB" w14:textId="77777777" w:rsidTr="00DC2DFA">
        <w:tc>
          <w:tcPr>
            <w:tcW w:w="1078" w:type="pct"/>
            <w:vMerge w:val="restart"/>
            <w:shd w:val="clear" w:color="auto" w:fill="auto"/>
            <w:vAlign w:val="center"/>
            <w:hideMark/>
          </w:tcPr>
          <w:p w14:paraId="4D5C7CF0" w14:textId="77777777" w:rsidR="00E57AE8" w:rsidRPr="00E57AE8" w:rsidRDefault="00E57AE8" w:rsidP="00E57AE8">
            <w:pPr>
              <w:pStyle w:val="103"/>
            </w:pPr>
            <w:r w:rsidRPr="00AD187A">
              <w:t>Тип здания</w:t>
            </w:r>
          </w:p>
        </w:tc>
        <w:tc>
          <w:tcPr>
            <w:tcW w:w="3922" w:type="pct"/>
            <w:gridSpan w:val="8"/>
            <w:shd w:val="clear" w:color="auto" w:fill="auto"/>
            <w:noWrap/>
            <w:vAlign w:val="center"/>
            <w:hideMark/>
          </w:tcPr>
          <w:p w14:paraId="7031CEB6" w14:textId="77777777" w:rsidR="00E57AE8" w:rsidRPr="00E57AE8" w:rsidRDefault="00E57AE8" w:rsidP="00E57AE8">
            <w:pPr>
              <w:pStyle w:val="103"/>
            </w:pPr>
            <w:r w:rsidRPr="00AD187A">
              <w:t>Этажность здания</w:t>
            </w:r>
          </w:p>
        </w:tc>
      </w:tr>
      <w:tr w:rsidR="00E57AE8" w:rsidRPr="00122728" w14:paraId="168E46B0" w14:textId="77777777" w:rsidTr="00DC2DFA">
        <w:tc>
          <w:tcPr>
            <w:tcW w:w="1078" w:type="pct"/>
            <w:vMerge/>
            <w:shd w:val="clear" w:color="auto" w:fill="auto"/>
            <w:vAlign w:val="center"/>
            <w:hideMark/>
          </w:tcPr>
          <w:p w14:paraId="01D94155" w14:textId="77777777" w:rsidR="00E57AE8" w:rsidRPr="00AD187A" w:rsidRDefault="00E57AE8" w:rsidP="00E57AE8">
            <w:pPr>
              <w:pStyle w:val="103"/>
            </w:pPr>
          </w:p>
        </w:tc>
        <w:tc>
          <w:tcPr>
            <w:tcW w:w="483" w:type="pct"/>
            <w:shd w:val="clear" w:color="auto" w:fill="auto"/>
            <w:noWrap/>
            <w:vAlign w:val="center"/>
            <w:hideMark/>
          </w:tcPr>
          <w:p w14:paraId="06AC0DE2" w14:textId="77777777" w:rsidR="00E57AE8" w:rsidRPr="00E57AE8" w:rsidRDefault="00E57AE8" w:rsidP="00E57AE8">
            <w:pPr>
              <w:pStyle w:val="103"/>
            </w:pPr>
            <w:r w:rsidRPr="00AD187A">
              <w:t>1</w:t>
            </w:r>
          </w:p>
        </w:tc>
        <w:tc>
          <w:tcPr>
            <w:tcW w:w="483" w:type="pct"/>
            <w:shd w:val="clear" w:color="auto" w:fill="auto"/>
            <w:noWrap/>
            <w:vAlign w:val="center"/>
            <w:hideMark/>
          </w:tcPr>
          <w:p w14:paraId="119D4CD5" w14:textId="77777777" w:rsidR="00E57AE8" w:rsidRPr="00E57AE8" w:rsidRDefault="00E57AE8" w:rsidP="00E57AE8">
            <w:pPr>
              <w:pStyle w:val="103"/>
            </w:pPr>
            <w:r w:rsidRPr="00AD187A">
              <w:t>2</w:t>
            </w:r>
          </w:p>
        </w:tc>
        <w:tc>
          <w:tcPr>
            <w:tcW w:w="483" w:type="pct"/>
            <w:shd w:val="clear" w:color="auto" w:fill="auto"/>
            <w:noWrap/>
            <w:vAlign w:val="center"/>
            <w:hideMark/>
          </w:tcPr>
          <w:p w14:paraId="5A99348D" w14:textId="77777777" w:rsidR="00E57AE8" w:rsidRPr="00E57AE8" w:rsidRDefault="00E57AE8" w:rsidP="00E57AE8">
            <w:pPr>
              <w:pStyle w:val="103"/>
            </w:pPr>
            <w:r w:rsidRPr="00AD187A">
              <w:t>3</w:t>
            </w:r>
          </w:p>
        </w:tc>
        <w:tc>
          <w:tcPr>
            <w:tcW w:w="483" w:type="pct"/>
            <w:shd w:val="clear" w:color="auto" w:fill="auto"/>
            <w:noWrap/>
            <w:vAlign w:val="center"/>
            <w:hideMark/>
          </w:tcPr>
          <w:p w14:paraId="4281E41F" w14:textId="77777777" w:rsidR="00E57AE8" w:rsidRPr="00E57AE8" w:rsidRDefault="00E57AE8" w:rsidP="00E57AE8">
            <w:pPr>
              <w:pStyle w:val="103"/>
            </w:pPr>
            <w:r w:rsidRPr="00AD187A">
              <w:t>4,5</w:t>
            </w:r>
          </w:p>
        </w:tc>
        <w:tc>
          <w:tcPr>
            <w:tcW w:w="483" w:type="pct"/>
            <w:shd w:val="clear" w:color="auto" w:fill="auto"/>
            <w:noWrap/>
            <w:vAlign w:val="center"/>
            <w:hideMark/>
          </w:tcPr>
          <w:p w14:paraId="0C1941CC" w14:textId="77777777" w:rsidR="00E57AE8" w:rsidRPr="00E57AE8" w:rsidRDefault="00E57AE8" w:rsidP="00E57AE8">
            <w:pPr>
              <w:pStyle w:val="103"/>
            </w:pPr>
            <w:r w:rsidRPr="00AD187A">
              <w:t>6,7</w:t>
            </w:r>
          </w:p>
        </w:tc>
        <w:tc>
          <w:tcPr>
            <w:tcW w:w="502" w:type="pct"/>
            <w:shd w:val="clear" w:color="auto" w:fill="auto"/>
            <w:noWrap/>
            <w:vAlign w:val="center"/>
            <w:hideMark/>
          </w:tcPr>
          <w:p w14:paraId="3FFDDBFE" w14:textId="77777777" w:rsidR="00E57AE8" w:rsidRPr="00E57AE8" w:rsidRDefault="00E57AE8" w:rsidP="00E57AE8">
            <w:pPr>
              <w:pStyle w:val="103"/>
            </w:pPr>
            <w:r w:rsidRPr="00AD187A">
              <w:t>8,9</w:t>
            </w:r>
          </w:p>
        </w:tc>
        <w:tc>
          <w:tcPr>
            <w:tcW w:w="502" w:type="pct"/>
            <w:shd w:val="clear" w:color="auto" w:fill="auto"/>
            <w:noWrap/>
            <w:vAlign w:val="center"/>
            <w:hideMark/>
          </w:tcPr>
          <w:p w14:paraId="08ED718C" w14:textId="77777777" w:rsidR="00E57AE8" w:rsidRPr="00E57AE8" w:rsidRDefault="00E57AE8" w:rsidP="00E57AE8">
            <w:pPr>
              <w:pStyle w:val="103"/>
            </w:pPr>
            <w:r w:rsidRPr="00AD187A">
              <w:t>10,11</w:t>
            </w:r>
          </w:p>
        </w:tc>
        <w:tc>
          <w:tcPr>
            <w:tcW w:w="503" w:type="pct"/>
            <w:shd w:val="clear" w:color="auto" w:fill="auto"/>
            <w:noWrap/>
            <w:vAlign w:val="center"/>
            <w:hideMark/>
          </w:tcPr>
          <w:p w14:paraId="1829CC46" w14:textId="77777777" w:rsidR="00E57AE8" w:rsidRPr="00E57AE8" w:rsidRDefault="00E57AE8" w:rsidP="00E57AE8">
            <w:pPr>
              <w:pStyle w:val="103"/>
            </w:pPr>
            <w:r w:rsidRPr="00AD187A">
              <w:t>12 и выше</w:t>
            </w:r>
          </w:p>
        </w:tc>
      </w:tr>
      <w:tr w:rsidR="00E57AE8" w:rsidRPr="00122728" w14:paraId="18DE4392" w14:textId="77777777" w:rsidTr="00DC2DFA">
        <w:tc>
          <w:tcPr>
            <w:tcW w:w="1078" w:type="pct"/>
            <w:shd w:val="clear" w:color="auto" w:fill="auto"/>
            <w:vAlign w:val="center"/>
            <w:hideMark/>
          </w:tcPr>
          <w:p w14:paraId="6B3A9CAF" w14:textId="14A150AA" w:rsidR="00E57AE8" w:rsidRPr="00E57AE8" w:rsidRDefault="00E57AE8" w:rsidP="00E57AE8">
            <w:pPr>
              <w:pStyle w:val="103"/>
            </w:pPr>
            <w:r w:rsidRPr="00AD187A">
              <w:t>Жилые многоквартирные, гостиницы, общежития</w:t>
            </w:r>
          </w:p>
        </w:tc>
        <w:tc>
          <w:tcPr>
            <w:tcW w:w="483" w:type="pct"/>
            <w:shd w:val="clear" w:color="auto" w:fill="auto"/>
            <w:noWrap/>
            <w:vAlign w:val="center"/>
          </w:tcPr>
          <w:p w14:paraId="4299E21B" w14:textId="77777777" w:rsidR="00E57AE8" w:rsidRPr="00E57AE8" w:rsidRDefault="00E57AE8" w:rsidP="00E57AE8">
            <w:pPr>
              <w:pStyle w:val="103"/>
            </w:pPr>
            <w:r w:rsidRPr="00AD187A">
              <w:t>26,1</w:t>
            </w:r>
          </w:p>
        </w:tc>
        <w:tc>
          <w:tcPr>
            <w:tcW w:w="483" w:type="pct"/>
            <w:shd w:val="clear" w:color="auto" w:fill="auto"/>
            <w:noWrap/>
            <w:vAlign w:val="center"/>
          </w:tcPr>
          <w:p w14:paraId="2483FB74" w14:textId="77777777" w:rsidR="00E57AE8" w:rsidRPr="00E57AE8" w:rsidRDefault="00E57AE8" w:rsidP="00E57AE8">
            <w:pPr>
              <w:pStyle w:val="103"/>
            </w:pPr>
            <w:r w:rsidRPr="00AD187A">
              <w:t>23,7</w:t>
            </w:r>
          </w:p>
        </w:tc>
        <w:tc>
          <w:tcPr>
            <w:tcW w:w="483" w:type="pct"/>
            <w:shd w:val="clear" w:color="auto" w:fill="auto"/>
            <w:noWrap/>
            <w:vAlign w:val="center"/>
          </w:tcPr>
          <w:p w14:paraId="76525C37" w14:textId="77777777" w:rsidR="00E57AE8" w:rsidRPr="00E57AE8" w:rsidRDefault="00E57AE8" w:rsidP="00E57AE8">
            <w:pPr>
              <w:pStyle w:val="103"/>
            </w:pPr>
            <w:r w:rsidRPr="00AD187A">
              <w:t>21,3</w:t>
            </w:r>
          </w:p>
        </w:tc>
        <w:tc>
          <w:tcPr>
            <w:tcW w:w="483" w:type="pct"/>
            <w:shd w:val="clear" w:color="auto" w:fill="auto"/>
            <w:noWrap/>
            <w:vAlign w:val="center"/>
          </w:tcPr>
          <w:p w14:paraId="50A8AA55" w14:textId="77777777" w:rsidR="00E57AE8" w:rsidRPr="00E57AE8" w:rsidRDefault="00E57AE8" w:rsidP="00E57AE8">
            <w:pPr>
              <w:pStyle w:val="103"/>
            </w:pPr>
            <w:r w:rsidRPr="00AD187A">
              <w:t>20,6</w:t>
            </w:r>
          </w:p>
        </w:tc>
        <w:tc>
          <w:tcPr>
            <w:tcW w:w="483" w:type="pct"/>
            <w:shd w:val="clear" w:color="auto" w:fill="auto"/>
            <w:noWrap/>
            <w:vAlign w:val="center"/>
          </w:tcPr>
          <w:p w14:paraId="719B5E8F" w14:textId="77777777" w:rsidR="00E57AE8" w:rsidRPr="00E57AE8" w:rsidRDefault="00E57AE8" w:rsidP="00E57AE8">
            <w:pPr>
              <w:pStyle w:val="103"/>
            </w:pPr>
            <w:r w:rsidRPr="00AD187A">
              <w:t>19,3</w:t>
            </w:r>
          </w:p>
        </w:tc>
        <w:tc>
          <w:tcPr>
            <w:tcW w:w="502" w:type="pct"/>
            <w:shd w:val="clear" w:color="auto" w:fill="auto"/>
            <w:noWrap/>
            <w:vAlign w:val="center"/>
          </w:tcPr>
          <w:p w14:paraId="7087926D" w14:textId="77777777" w:rsidR="00E57AE8" w:rsidRPr="00E57AE8" w:rsidRDefault="00E57AE8" w:rsidP="00E57AE8">
            <w:pPr>
              <w:pStyle w:val="103"/>
            </w:pPr>
            <w:r w:rsidRPr="00AD187A">
              <w:t>18,3</w:t>
            </w:r>
          </w:p>
        </w:tc>
        <w:tc>
          <w:tcPr>
            <w:tcW w:w="502" w:type="pct"/>
            <w:shd w:val="clear" w:color="auto" w:fill="auto"/>
            <w:noWrap/>
            <w:vAlign w:val="center"/>
          </w:tcPr>
          <w:p w14:paraId="1C0950D1" w14:textId="77777777" w:rsidR="00E57AE8" w:rsidRPr="00E57AE8" w:rsidRDefault="00E57AE8" w:rsidP="00E57AE8">
            <w:pPr>
              <w:pStyle w:val="103"/>
            </w:pPr>
            <w:r w:rsidRPr="00AD187A">
              <w:t>17,2</w:t>
            </w:r>
          </w:p>
        </w:tc>
        <w:tc>
          <w:tcPr>
            <w:tcW w:w="503" w:type="pct"/>
            <w:shd w:val="clear" w:color="auto" w:fill="auto"/>
            <w:noWrap/>
            <w:vAlign w:val="center"/>
          </w:tcPr>
          <w:p w14:paraId="2C6E2716" w14:textId="77777777" w:rsidR="00E57AE8" w:rsidRPr="00E57AE8" w:rsidRDefault="00E57AE8" w:rsidP="00E57AE8">
            <w:pPr>
              <w:pStyle w:val="103"/>
            </w:pPr>
            <w:r w:rsidRPr="00AD187A">
              <w:t>16,6</w:t>
            </w:r>
          </w:p>
        </w:tc>
      </w:tr>
    </w:tbl>
    <w:p w14:paraId="5DA1197E" w14:textId="77777777" w:rsidR="00E57AE8" w:rsidRPr="00AD187A" w:rsidRDefault="00E57AE8" w:rsidP="00E57AE8">
      <w:pPr>
        <w:pStyle w:val="a1"/>
      </w:pPr>
    </w:p>
    <w:p w14:paraId="085BDCD4" w14:textId="77777777" w:rsidR="00E57AE8" w:rsidRPr="00AD187A" w:rsidRDefault="00E57AE8" w:rsidP="00E57AE8">
      <w:pPr>
        <w:pStyle w:val="a1"/>
      </w:pPr>
      <w:r w:rsidRPr="00AD187A">
        <w:t>Расчетная удельная характеристика расхода тепловой энергии на отопление и вентиляцию зданий по СП 50.13330.2012 с учетом требований к энергетической эффективности объектов теплопотребления в период с 2028 г. представлена в таблице</w:t>
      </w:r>
      <w:r>
        <w:t xml:space="preserve"> </w:t>
      </w:r>
      <w:r>
        <w:fldChar w:fldCharType="begin"/>
      </w:r>
      <w:r>
        <w:instrText xml:space="preserve"> REF _Ref521603506 \h </w:instrText>
      </w:r>
      <w:r>
        <w:fldChar w:fldCharType="separate"/>
      </w:r>
      <w:r w:rsidR="00D01E94">
        <w:rPr>
          <w:noProof/>
        </w:rPr>
        <w:t>47</w:t>
      </w:r>
      <w:r>
        <w:fldChar w:fldCharType="end"/>
      </w:r>
      <w:r w:rsidRPr="00AD187A">
        <w:t>.</w:t>
      </w:r>
    </w:p>
    <w:p w14:paraId="473373A0" w14:textId="77777777" w:rsidR="00E57AE8" w:rsidRPr="00AD187A" w:rsidRDefault="00E57AE8" w:rsidP="00E57AE8">
      <w:pPr>
        <w:pStyle w:val="a1"/>
      </w:pPr>
    </w:p>
    <w:p w14:paraId="1BE7AD53" w14:textId="77777777" w:rsidR="00E57AE8" w:rsidRPr="00E57AE8" w:rsidRDefault="00E57AE8" w:rsidP="00E57AE8">
      <w:pPr>
        <w:pStyle w:val="a1"/>
      </w:pPr>
      <w:r w:rsidRPr="00AD187A">
        <w:t xml:space="preserve">Таблица </w:t>
      </w:r>
      <w:fldSimple w:instr=" SEQ Таблица \* ARABIC ">
        <w:bookmarkStart w:id="92" w:name="_Ref521603506"/>
        <w:r w:rsidR="00D01E94">
          <w:rPr>
            <w:noProof/>
          </w:rPr>
          <w:t>47</w:t>
        </w:r>
        <w:bookmarkEnd w:id="92"/>
      </w:fldSimple>
      <w:r w:rsidRPr="00E57AE8">
        <w:t xml:space="preserve"> – Расчетная удельная характеристика расхода тепловой энергии на отопление и вентиляцию зданий по СП 50.13330.2012 с учетом требований к энергетической эффективности объектов теплопотребления в период с 2028 г., (ккал/(ч∙м</w:t>
      </w:r>
      <w:r w:rsidRPr="00E57AE8">
        <w:rPr>
          <w:rStyle w:val="aff3"/>
        </w:rPr>
        <w:t>2</w:t>
      </w:r>
      <w:r w:rsidRPr="00E57AE8">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903"/>
        <w:gridCol w:w="903"/>
        <w:gridCol w:w="903"/>
        <w:gridCol w:w="903"/>
        <w:gridCol w:w="903"/>
        <w:gridCol w:w="938"/>
        <w:gridCol w:w="938"/>
        <w:gridCol w:w="940"/>
      </w:tblGrid>
      <w:tr w:rsidR="00E57AE8" w:rsidRPr="00122728" w14:paraId="4861FC1A" w14:textId="77777777" w:rsidTr="00DC2DFA">
        <w:tc>
          <w:tcPr>
            <w:tcW w:w="1078" w:type="pct"/>
            <w:vMerge w:val="restart"/>
            <w:shd w:val="clear" w:color="auto" w:fill="auto"/>
            <w:vAlign w:val="center"/>
            <w:hideMark/>
          </w:tcPr>
          <w:p w14:paraId="21F107B8" w14:textId="77777777" w:rsidR="00E57AE8" w:rsidRPr="00E57AE8" w:rsidRDefault="00E57AE8" w:rsidP="00E57AE8">
            <w:pPr>
              <w:pStyle w:val="103"/>
            </w:pPr>
            <w:r w:rsidRPr="00AD187A">
              <w:t>Тип здания</w:t>
            </w:r>
          </w:p>
        </w:tc>
        <w:tc>
          <w:tcPr>
            <w:tcW w:w="3922" w:type="pct"/>
            <w:gridSpan w:val="8"/>
            <w:shd w:val="clear" w:color="auto" w:fill="auto"/>
            <w:noWrap/>
            <w:vAlign w:val="center"/>
            <w:hideMark/>
          </w:tcPr>
          <w:p w14:paraId="36C1EB05" w14:textId="77777777" w:rsidR="00E57AE8" w:rsidRPr="00E57AE8" w:rsidRDefault="00E57AE8" w:rsidP="00E57AE8">
            <w:pPr>
              <w:pStyle w:val="103"/>
            </w:pPr>
            <w:r w:rsidRPr="00AD187A">
              <w:t>Этажность здания</w:t>
            </w:r>
          </w:p>
        </w:tc>
      </w:tr>
      <w:tr w:rsidR="00E57AE8" w:rsidRPr="00122728" w14:paraId="27D09299" w14:textId="77777777" w:rsidTr="00DC2DFA">
        <w:tc>
          <w:tcPr>
            <w:tcW w:w="1078" w:type="pct"/>
            <w:vMerge/>
            <w:shd w:val="clear" w:color="auto" w:fill="auto"/>
            <w:vAlign w:val="center"/>
            <w:hideMark/>
          </w:tcPr>
          <w:p w14:paraId="721150C0" w14:textId="77777777" w:rsidR="00E57AE8" w:rsidRPr="00AD187A" w:rsidRDefault="00E57AE8" w:rsidP="00E57AE8">
            <w:pPr>
              <w:pStyle w:val="103"/>
            </w:pPr>
          </w:p>
        </w:tc>
        <w:tc>
          <w:tcPr>
            <w:tcW w:w="483" w:type="pct"/>
            <w:shd w:val="clear" w:color="auto" w:fill="auto"/>
            <w:noWrap/>
            <w:vAlign w:val="center"/>
            <w:hideMark/>
          </w:tcPr>
          <w:p w14:paraId="1D53D7C1" w14:textId="77777777" w:rsidR="00E57AE8" w:rsidRPr="00E57AE8" w:rsidRDefault="00E57AE8" w:rsidP="00E57AE8">
            <w:pPr>
              <w:pStyle w:val="103"/>
            </w:pPr>
            <w:r w:rsidRPr="00AD187A">
              <w:t>1</w:t>
            </w:r>
          </w:p>
        </w:tc>
        <w:tc>
          <w:tcPr>
            <w:tcW w:w="483" w:type="pct"/>
            <w:shd w:val="clear" w:color="auto" w:fill="auto"/>
            <w:noWrap/>
            <w:vAlign w:val="center"/>
            <w:hideMark/>
          </w:tcPr>
          <w:p w14:paraId="3488C049" w14:textId="77777777" w:rsidR="00E57AE8" w:rsidRPr="00E57AE8" w:rsidRDefault="00E57AE8" w:rsidP="00E57AE8">
            <w:pPr>
              <w:pStyle w:val="103"/>
            </w:pPr>
            <w:r w:rsidRPr="00AD187A">
              <w:t>2</w:t>
            </w:r>
          </w:p>
        </w:tc>
        <w:tc>
          <w:tcPr>
            <w:tcW w:w="483" w:type="pct"/>
            <w:shd w:val="clear" w:color="auto" w:fill="auto"/>
            <w:noWrap/>
            <w:vAlign w:val="center"/>
            <w:hideMark/>
          </w:tcPr>
          <w:p w14:paraId="7D457AB2" w14:textId="77777777" w:rsidR="00E57AE8" w:rsidRPr="00E57AE8" w:rsidRDefault="00E57AE8" w:rsidP="00E57AE8">
            <w:pPr>
              <w:pStyle w:val="103"/>
            </w:pPr>
            <w:r w:rsidRPr="00AD187A">
              <w:t>3</w:t>
            </w:r>
          </w:p>
        </w:tc>
        <w:tc>
          <w:tcPr>
            <w:tcW w:w="483" w:type="pct"/>
            <w:shd w:val="clear" w:color="auto" w:fill="auto"/>
            <w:noWrap/>
            <w:vAlign w:val="center"/>
            <w:hideMark/>
          </w:tcPr>
          <w:p w14:paraId="6D80F81F" w14:textId="77777777" w:rsidR="00E57AE8" w:rsidRPr="00E57AE8" w:rsidRDefault="00E57AE8" w:rsidP="00E57AE8">
            <w:pPr>
              <w:pStyle w:val="103"/>
            </w:pPr>
            <w:r w:rsidRPr="00AD187A">
              <w:t>4,5</w:t>
            </w:r>
          </w:p>
        </w:tc>
        <w:tc>
          <w:tcPr>
            <w:tcW w:w="483" w:type="pct"/>
            <w:shd w:val="clear" w:color="auto" w:fill="auto"/>
            <w:noWrap/>
            <w:vAlign w:val="center"/>
            <w:hideMark/>
          </w:tcPr>
          <w:p w14:paraId="07BBA80A" w14:textId="77777777" w:rsidR="00E57AE8" w:rsidRPr="00E57AE8" w:rsidRDefault="00E57AE8" w:rsidP="00E57AE8">
            <w:pPr>
              <w:pStyle w:val="103"/>
            </w:pPr>
            <w:r w:rsidRPr="00AD187A">
              <w:t>6,7</w:t>
            </w:r>
          </w:p>
        </w:tc>
        <w:tc>
          <w:tcPr>
            <w:tcW w:w="502" w:type="pct"/>
            <w:shd w:val="clear" w:color="auto" w:fill="auto"/>
            <w:noWrap/>
            <w:vAlign w:val="center"/>
            <w:hideMark/>
          </w:tcPr>
          <w:p w14:paraId="452A34F7" w14:textId="77777777" w:rsidR="00E57AE8" w:rsidRPr="00E57AE8" w:rsidRDefault="00E57AE8" w:rsidP="00E57AE8">
            <w:pPr>
              <w:pStyle w:val="103"/>
            </w:pPr>
            <w:r w:rsidRPr="00AD187A">
              <w:t>8,9</w:t>
            </w:r>
          </w:p>
        </w:tc>
        <w:tc>
          <w:tcPr>
            <w:tcW w:w="502" w:type="pct"/>
            <w:shd w:val="clear" w:color="auto" w:fill="auto"/>
            <w:noWrap/>
            <w:vAlign w:val="center"/>
            <w:hideMark/>
          </w:tcPr>
          <w:p w14:paraId="7F3EBD72" w14:textId="77777777" w:rsidR="00E57AE8" w:rsidRPr="00E57AE8" w:rsidRDefault="00E57AE8" w:rsidP="00E57AE8">
            <w:pPr>
              <w:pStyle w:val="103"/>
            </w:pPr>
            <w:r w:rsidRPr="00AD187A">
              <w:t>10,11</w:t>
            </w:r>
          </w:p>
        </w:tc>
        <w:tc>
          <w:tcPr>
            <w:tcW w:w="503" w:type="pct"/>
            <w:shd w:val="clear" w:color="auto" w:fill="auto"/>
            <w:noWrap/>
            <w:vAlign w:val="center"/>
            <w:hideMark/>
          </w:tcPr>
          <w:p w14:paraId="24F6B6D3" w14:textId="77777777" w:rsidR="00E57AE8" w:rsidRPr="00E57AE8" w:rsidRDefault="00E57AE8" w:rsidP="00E57AE8">
            <w:pPr>
              <w:pStyle w:val="103"/>
            </w:pPr>
            <w:r w:rsidRPr="00AD187A">
              <w:t>12 и выше</w:t>
            </w:r>
          </w:p>
        </w:tc>
      </w:tr>
      <w:tr w:rsidR="00E57AE8" w:rsidRPr="00122728" w14:paraId="29B8DA67" w14:textId="77777777" w:rsidTr="00DC2DFA">
        <w:tc>
          <w:tcPr>
            <w:tcW w:w="1078" w:type="pct"/>
            <w:shd w:val="clear" w:color="auto" w:fill="auto"/>
            <w:vAlign w:val="center"/>
            <w:hideMark/>
          </w:tcPr>
          <w:p w14:paraId="0794B82D" w14:textId="40CCDDD1" w:rsidR="00E57AE8" w:rsidRPr="00E57AE8" w:rsidRDefault="00E57AE8" w:rsidP="00E57AE8">
            <w:pPr>
              <w:pStyle w:val="103"/>
            </w:pPr>
            <w:r w:rsidRPr="00AD187A">
              <w:t>Жилые многоквартирные, гостиницы, общежития</w:t>
            </w:r>
          </w:p>
        </w:tc>
        <w:tc>
          <w:tcPr>
            <w:tcW w:w="483" w:type="pct"/>
            <w:shd w:val="clear" w:color="auto" w:fill="auto"/>
            <w:noWrap/>
            <w:vAlign w:val="center"/>
          </w:tcPr>
          <w:p w14:paraId="6F6A397D" w14:textId="77777777" w:rsidR="00E57AE8" w:rsidRPr="00E57AE8" w:rsidRDefault="00E57AE8" w:rsidP="00E57AE8">
            <w:pPr>
              <w:pStyle w:val="103"/>
            </w:pPr>
            <w:r w:rsidRPr="00AD187A">
              <w:t>21,7</w:t>
            </w:r>
          </w:p>
        </w:tc>
        <w:tc>
          <w:tcPr>
            <w:tcW w:w="483" w:type="pct"/>
            <w:shd w:val="clear" w:color="auto" w:fill="auto"/>
            <w:noWrap/>
            <w:vAlign w:val="center"/>
          </w:tcPr>
          <w:p w14:paraId="592C5184" w14:textId="77777777" w:rsidR="00E57AE8" w:rsidRPr="00E57AE8" w:rsidRDefault="00E57AE8" w:rsidP="00E57AE8">
            <w:pPr>
              <w:pStyle w:val="103"/>
            </w:pPr>
            <w:r w:rsidRPr="00AD187A">
              <w:t>19,8</w:t>
            </w:r>
          </w:p>
        </w:tc>
        <w:tc>
          <w:tcPr>
            <w:tcW w:w="483" w:type="pct"/>
            <w:shd w:val="clear" w:color="auto" w:fill="auto"/>
            <w:noWrap/>
            <w:vAlign w:val="center"/>
          </w:tcPr>
          <w:p w14:paraId="14401E61" w14:textId="77777777" w:rsidR="00E57AE8" w:rsidRPr="00E57AE8" w:rsidRDefault="00E57AE8" w:rsidP="00E57AE8">
            <w:pPr>
              <w:pStyle w:val="103"/>
            </w:pPr>
            <w:r w:rsidRPr="00AD187A">
              <w:t>17,8</w:t>
            </w:r>
          </w:p>
        </w:tc>
        <w:tc>
          <w:tcPr>
            <w:tcW w:w="483" w:type="pct"/>
            <w:shd w:val="clear" w:color="auto" w:fill="auto"/>
            <w:noWrap/>
            <w:vAlign w:val="center"/>
          </w:tcPr>
          <w:p w14:paraId="7ADA3884" w14:textId="77777777" w:rsidR="00E57AE8" w:rsidRPr="00E57AE8" w:rsidRDefault="00E57AE8" w:rsidP="00E57AE8">
            <w:pPr>
              <w:pStyle w:val="103"/>
            </w:pPr>
            <w:r w:rsidRPr="00AD187A">
              <w:t>17,1</w:t>
            </w:r>
          </w:p>
        </w:tc>
        <w:tc>
          <w:tcPr>
            <w:tcW w:w="483" w:type="pct"/>
            <w:shd w:val="clear" w:color="auto" w:fill="auto"/>
            <w:noWrap/>
            <w:vAlign w:val="center"/>
          </w:tcPr>
          <w:p w14:paraId="20B71285" w14:textId="77777777" w:rsidR="00E57AE8" w:rsidRPr="00E57AE8" w:rsidRDefault="00E57AE8" w:rsidP="00E57AE8">
            <w:pPr>
              <w:pStyle w:val="103"/>
            </w:pPr>
            <w:r w:rsidRPr="00AD187A">
              <w:t>16,0</w:t>
            </w:r>
          </w:p>
        </w:tc>
        <w:tc>
          <w:tcPr>
            <w:tcW w:w="502" w:type="pct"/>
            <w:shd w:val="clear" w:color="auto" w:fill="auto"/>
            <w:noWrap/>
            <w:vAlign w:val="center"/>
          </w:tcPr>
          <w:p w14:paraId="2A4E47D1" w14:textId="77777777" w:rsidR="00E57AE8" w:rsidRPr="00E57AE8" w:rsidRDefault="00E57AE8" w:rsidP="00E57AE8">
            <w:pPr>
              <w:pStyle w:val="103"/>
            </w:pPr>
            <w:r w:rsidRPr="00AD187A">
              <w:t>15,2</w:t>
            </w:r>
          </w:p>
        </w:tc>
        <w:tc>
          <w:tcPr>
            <w:tcW w:w="502" w:type="pct"/>
            <w:shd w:val="clear" w:color="auto" w:fill="auto"/>
            <w:noWrap/>
            <w:vAlign w:val="center"/>
          </w:tcPr>
          <w:p w14:paraId="1825EC0E" w14:textId="77777777" w:rsidR="00E57AE8" w:rsidRPr="00E57AE8" w:rsidRDefault="00E57AE8" w:rsidP="00E57AE8">
            <w:pPr>
              <w:pStyle w:val="103"/>
            </w:pPr>
            <w:r w:rsidRPr="00AD187A">
              <w:t>14,4</w:t>
            </w:r>
          </w:p>
        </w:tc>
        <w:tc>
          <w:tcPr>
            <w:tcW w:w="503" w:type="pct"/>
            <w:shd w:val="clear" w:color="auto" w:fill="auto"/>
            <w:noWrap/>
            <w:vAlign w:val="center"/>
          </w:tcPr>
          <w:p w14:paraId="01DD815F" w14:textId="77777777" w:rsidR="00E57AE8" w:rsidRPr="00E57AE8" w:rsidRDefault="00E57AE8" w:rsidP="00E57AE8">
            <w:pPr>
              <w:pStyle w:val="103"/>
            </w:pPr>
            <w:r w:rsidRPr="00AD187A">
              <w:t>13,8</w:t>
            </w:r>
          </w:p>
        </w:tc>
      </w:tr>
    </w:tbl>
    <w:p w14:paraId="424FE357" w14:textId="77777777" w:rsidR="00E57AE8" w:rsidRPr="00AD187A" w:rsidRDefault="00E57AE8" w:rsidP="00E57AE8">
      <w:pPr>
        <w:pStyle w:val="a1"/>
      </w:pPr>
    </w:p>
    <w:p w14:paraId="0DD15833" w14:textId="335EA042" w:rsidR="00E57AE8" w:rsidRPr="00AD187A" w:rsidRDefault="00E57AE8" w:rsidP="00E57AE8">
      <w:pPr>
        <w:pStyle w:val="a1"/>
        <w:rPr>
          <w:highlight w:val="yellow"/>
        </w:rPr>
      </w:pPr>
      <w:r w:rsidRPr="00AD187A">
        <w:t xml:space="preserve">Нормы расхода горячей воды потребителями и удельная часовая величина теплоты на </w:t>
      </w:r>
      <w:r w:rsidR="00D758AF">
        <w:t xml:space="preserve">ее </w:t>
      </w:r>
      <w:r w:rsidRPr="00AD187A">
        <w:t>нагрев приведены в таблице</w:t>
      </w:r>
      <w:r>
        <w:t xml:space="preserve"> </w:t>
      </w:r>
      <w:r>
        <w:fldChar w:fldCharType="begin"/>
      </w:r>
      <w:r>
        <w:instrText xml:space="preserve"> REF _Ref512611800 \h </w:instrText>
      </w:r>
      <w:r>
        <w:fldChar w:fldCharType="separate"/>
      </w:r>
      <w:r w:rsidR="00D01E94">
        <w:rPr>
          <w:noProof/>
        </w:rPr>
        <w:t>48</w:t>
      </w:r>
      <w:r>
        <w:fldChar w:fldCharType="end"/>
      </w:r>
      <w:r>
        <w:t>.</w:t>
      </w:r>
    </w:p>
    <w:p w14:paraId="33315CF7" w14:textId="77777777" w:rsidR="00E57AE8" w:rsidRPr="00AD187A" w:rsidRDefault="00E57AE8" w:rsidP="00E57AE8">
      <w:pPr>
        <w:pStyle w:val="a1"/>
        <w:rPr>
          <w:highlight w:val="yellow"/>
        </w:rPr>
      </w:pPr>
    </w:p>
    <w:p w14:paraId="07C851AA" w14:textId="32955C2E" w:rsidR="00E57AE8" w:rsidRPr="00AD187A" w:rsidRDefault="00E57AE8" w:rsidP="00E57AE8">
      <w:r w:rsidRPr="00AD187A">
        <w:t xml:space="preserve">Таблица </w:t>
      </w:r>
      <w:fldSimple w:instr=" SEQ Таблица \* ARABIC ">
        <w:bookmarkStart w:id="93" w:name="_Ref512611800"/>
        <w:r w:rsidR="00D01E94">
          <w:rPr>
            <w:noProof/>
          </w:rPr>
          <w:t>48</w:t>
        </w:r>
        <w:bookmarkEnd w:id="93"/>
      </w:fldSimple>
      <w:r w:rsidRPr="00AD187A">
        <w:t xml:space="preserve"> – Удельная часовая величина теплоты на нагрев</w:t>
      </w:r>
      <w:r w:rsidR="00D758AF">
        <w:t xml:space="preserve"> </w:t>
      </w:r>
      <w:r w:rsidR="00D758AF" w:rsidRPr="00D758AF">
        <w:t>воды</w:t>
      </w:r>
      <w:r w:rsidRPr="00AD187A">
        <w:t xml:space="preserve"> по СП 124.13330 Приложение Г, ккал/(ч×м</w:t>
      </w:r>
      <w:r w:rsidRPr="00AD187A">
        <w:rPr>
          <w:rStyle w:val="aff3"/>
        </w:rPr>
        <w:t>2</w:t>
      </w:r>
      <w:r w:rsidRPr="00AD187A">
        <w:t>)</w:t>
      </w:r>
    </w:p>
    <w:tbl>
      <w:tblPr>
        <w:tblW w:w="5000" w:type="pct"/>
        <w:tblLook w:val="04A0" w:firstRow="1" w:lastRow="0" w:firstColumn="1" w:lastColumn="0" w:noHBand="0" w:noVBand="1"/>
      </w:tblPr>
      <w:tblGrid>
        <w:gridCol w:w="4534"/>
        <w:gridCol w:w="4811"/>
      </w:tblGrid>
      <w:tr w:rsidR="00E57AE8" w:rsidRPr="001B5706" w14:paraId="56189159" w14:textId="77777777" w:rsidTr="00DC2DFA">
        <w:tc>
          <w:tcPr>
            <w:tcW w:w="24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F1A9BF" w14:textId="77777777" w:rsidR="00E57AE8" w:rsidRPr="00E57AE8" w:rsidRDefault="00E57AE8" w:rsidP="00E57AE8">
            <w:pPr>
              <w:pStyle w:val="103"/>
            </w:pPr>
            <w:r w:rsidRPr="00AD187A">
              <w:t>Потребители</w:t>
            </w:r>
          </w:p>
        </w:tc>
        <w:tc>
          <w:tcPr>
            <w:tcW w:w="2574" w:type="pct"/>
            <w:tcBorders>
              <w:top w:val="single" w:sz="4" w:space="0" w:color="auto"/>
              <w:left w:val="nil"/>
              <w:bottom w:val="single" w:sz="4" w:space="0" w:color="auto"/>
              <w:right w:val="single" w:sz="4" w:space="0" w:color="auto"/>
            </w:tcBorders>
            <w:shd w:val="clear" w:color="auto" w:fill="auto"/>
            <w:vAlign w:val="center"/>
            <w:hideMark/>
          </w:tcPr>
          <w:p w14:paraId="1409C6B4" w14:textId="77777777" w:rsidR="00E57AE8" w:rsidRPr="00E57AE8" w:rsidRDefault="00E57AE8" w:rsidP="00E57AE8">
            <w:pPr>
              <w:pStyle w:val="103"/>
            </w:pPr>
            <w:r w:rsidRPr="00AD187A">
              <w:t>Удельная величина тепловой энергии, ккал/(ч∙м²)</w:t>
            </w:r>
          </w:p>
        </w:tc>
      </w:tr>
      <w:tr w:rsidR="00E57AE8" w:rsidRPr="001B5706" w14:paraId="27C3E830" w14:textId="77777777" w:rsidTr="00DC2DFA">
        <w:tc>
          <w:tcPr>
            <w:tcW w:w="2426" w:type="pct"/>
            <w:tcBorders>
              <w:top w:val="nil"/>
              <w:left w:val="single" w:sz="4" w:space="0" w:color="auto"/>
              <w:bottom w:val="single" w:sz="4" w:space="0" w:color="auto"/>
              <w:right w:val="single" w:sz="4" w:space="0" w:color="auto"/>
            </w:tcBorders>
            <w:shd w:val="clear" w:color="auto" w:fill="auto"/>
            <w:noWrap/>
            <w:vAlign w:val="bottom"/>
            <w:hideMark/>
          </w:tcPr>
          <w:p w14:paraId="078CF8C0" w14:textId="77777777" w:rsidR="00E57AE8" w:rsidRPr="00E57AE8" w:rsidRDefault="00E57AE8" w:rsidP="00E57AE8">
            <w:pPr>
              <w:pStyle w:val="103"/>
            </w:pPr>
            <w:r w:rsidRPr="00AD187A">
              <w:t>Жил</w:t>
            </w:r>
          </w:p>
        </w:tc>
        <w:tc>
          <w:tcPr>
            <w:tcW w:w="2574" w:type="pct"/>
            <w:tcBorders>
              <w:top w:val="nil"/>
              <w:left w:val="nil"/>
              <w:bottom w:val="single" w:sz="4" w:space="0" w:color="auto"/>
              <w:right w:val="single" w:sz="4" w:space="0" w:color="auto"/>
            </w:tcBorders>
            <w:shd w:val="clear" w:color="auto" w:fill="auto"/>
            <w:noWrap/>
            <w:vAlign w:val="center"/>
          </w:tcPr>
          <w:p w14:paraId="462F8310" w14:textId="1EA50DF7" w:rsidR="00E57AE8" w:rsidRPr="00E57AE8" w:rsidRDefault="00B442B8" w:rsidP="00E57AE8">
            <w:pPr>
              <w:pStyle w:val="103"/>
            </w:pPr>
            <w:r>
              <w:t>13,2</w:t>
            </w:r>
          </w:p>
        </w:tc>
      </w:tr>
    </w:tbl>
    <w:p w14:paraId="13BE8C9E" w14:textId="77777777" w:rsidR="00E57AE8" w:rsidRDefault="00E57AE8" w:rsidP="00E57AE8">
      <w:pPr>
        <w:pStyle w:val="a1"/>
      </w:pPr>
    </w:p>
    <w:p w14:paraId="791DEFEB" w14:textId="77777777" w:rsidR="00E57AE8" w:rsidRPr="00E57AE8" w:rsidRDefault="00E57AE8" w:rsidP="00E57AE8">
      <w:pPr>
        <w:pStyle w:val="111"/>
      </w:pPr>
      <w:bookmarkStart w:id="94" w:name="_Toc524538417"/>
      <w:bookmarkStart w:id="95" w:name="_Toc524705378"/>
      <w:bookmarkStart w:id="96" w:name="_Toc524705864"/>
      <w:bookmarkStart w:id="97" w:name="_Toc527104448"/>
      <w:bookmarkStart w:id="98" w:name="_Toc527384559"/>
      <w:bookmarkStart w:id="99" w:name="_Toc527387566"/>
      <w:bookmarkStart w:id="100" w:name="_Toc527389918"/>
      <w:bookmarkStart w:id="101" w:name="_Toc527559746"/>
      <w:r w:rsidRPr="006E158D">
        <w:lastRenderedPageBreak/>
        <w:t>Прогнозы перспективных удельных расходов тепловой энергии для обеспечения технологических процессов</w:t>
      </w:r>
      <w:bookmarkEnd w:id="94"/>
      <w:bookmarkEnd w:id="95"/>
      <w:bookmarkEnd w:id="96"/>
      <w:bookmarkEnd w:id="97"/>
      <w:bookmarkEnd w:id="98"/>
      <w:bookmarkEnd w:id="99"/>
      <w:bookmarkEnd w:id="100"/>
      <w:bookmarkEnd w:id="101"/>
    </w:p>
    <w:p w14:paraId="0C8A112C" w14:textId="77777777" w:rsidR="00E57AE8" w:rsidRPr="006E158D" w:rsidRDefault="00E57AE8" w:rsidP="00E57AE8">
      <w:pPr>
        <w:pStyle w:val="a1"/>
      </w:pPr>
    </w:p>
    <w:p w14:paraId="27C16FC5" w14:textId="15BE6E63" w:rsidR="00E57AE8" w:rsidRDefault="00E57AE8" w:rsidP="00E57AE8">
      <w:pPr>
        <w:pStyle w:val="a1"/>
      </w:pPr>
      <w:r w:rsidRPr="006E158D">
        <w:t xml:space="preserve">Приростов площадей промышленных предприятий в </w:t>
      </w:r>
      <w:r>
        <w:t>Еремизино-Борисовском СП</w:t>
      </w:r>
      <w:r w:rsidRPr="006E158D">
        <w:t xml:space="preserve"> на период до 2033 г. не выявлено, в связи с этим прогнозы перспективных удельных расходов для обеспечения технологических процессов не рассчитываются.</w:t>
      </w:r>
    </w:p>
    <w:p w14:paraId="6D4F7533" w14:textId="77777777" w:rsidR="00E57AE8" w:rsidRPr="00E57AE8" w:rsidRDefault="00E57AE8" w:rsidP="00E57AE8">
      <w:pPr>
        <w:pStyle w:val="a1"/>
      </w:pPr>
    </w:p>
    <w:p w14:paraId="09DC3B85" w14:textId="77777777" w:rsidR="0080215E" w:rsidRDefault="0080215E" w:rsidP="006A3FBC">
      <w:pPr>
        <w:pStyle w:val="11"/>
      </w:pPr>
      <w: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14:paraId="64B4B25B" w14:textId="2B4A7849" w:rsidR="00E57AE8" w:rsidRDefault="00E57AE8" w:rsidP="00E57AE8">
      <w:pPr>
        <w:pStyle w:val="a1"/>
      </w:pPr>
    </w:p>
    <w:p w14:paraId="62F561C2" w14:textId="238A50CB" w:rsidR="00E57AE8" w:rsidRDefault="00A647FD" w:rsidP="00E57AE8">
      <w:pPr>
        <w:pStyle w:val="a1"/>
      </w:pPr>
      <w:r>
        <w:t>Приросты</w:t>
      </w:r>
      <w:r w:rsidRPr="006E158D">
        <w:t xml:space="preserve"> площадей нового строительства </w:t>
      </w:r>
      <w:r w:rsidR="00E57AE8" w:rsidRPr="006E158D">
        <w:t xml:space="preserve">в зонах действия существующих источников тепловой энергии в </w:t>
      </w:r>
      <w:r w:rsidR="00E57AE8" w:rsidRPr="00AD187A">
        <w:t>Еремизино-Борисовск</w:t>
      </w:r>
      <w:r w:rsidR="00E57AE8">
        <w:t>ом СП</w:t>
      </w:r>
      <w:r>
        <w:t xml:space="preserve"> отсутствуют. В этой связи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не рассчитываются.</w:t>
      </w:r>
    </w:p>
    <w:p w14:paraId="4BC8F08C" w14:textId="77777777" w:rsidR="00E57AE8" w:rsidRPr="00E57AE8" w:rsidRDefault="00E57AE8" w:rsidP="00E57AE8">
      <w:pPr>
        <w:pStyle w:val="a1"/>
      </w:pPr>
    </w:p>
    <w:p w14:paraId="09DC3B86" w14:textId="77777777" w:rsidR="0080215E" w:rsidRDefault="0080215E" w:rsidP="006A3FBC">
      <w:pPr>
        <w:pStyle w:val="11"/>
      </w:pPr>
      <w: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14:paraId="055C9F62" w14:textId="1F3A55F0" w:rsidR="00DC2DFA" w:rsidRDefault="00DC2DFA" w:rsidP="00DC2DFA">
      <w:pPr>
        <w:pStyle w:val="a1"/>
      </w:pPr>
    </w:p>
    <w:p w14:paraId="468E10C2" w14:textId="13A272FD" w:rsidR="00DC2DFA" w:rsidRPr="008735C1" w:rsidRDefault="00DC2DFA" w:rsidP="00DC2DFA">
      <w:pPr>
        <w:pStyle w:val="a1"/>
      </w:pPr>
      <w:r w:rsidRPr="008735C1">
        <w:t xml:space="preserve">Прогнозы приростов спроса на тепловую мощность для децентрализованного теплоснабжения с разделением по видам теплопотребления, сгруппированные по кадастровым кварталам </w:t>
      </w:r>
      <w:r>
        <w:t>Еремизино-Борисовского</w:t>
      </w:r>
      <w:r w:rsidRPr="008735C1">
        <w:t xml:space="preserve"> СП на период до 2033 г., приведены в таблице </w:t>
      </w:r>
      <w:r w:rsidRPr="008735C1">
        <w:fldChar w:fldCharType="begin"/>
      </w:r>
      <w:r w:rsidRPr="008735C1">
        <w:instrText xml:space="preserve"> REF _Ref524602787 \h </w:instrText>
      </w:r>
      <w:r w:rsidRPr="008735C1">
        <w:fldChar w:fldCharType="separate"/>
      </w:r>
      <w:r w:rsidR="00D01E94">
        <w:rPr>
          <w:noProof/>
        </w:rPr>
        <w:t>49</w:t>
      </w:r>
      <w:r w:rsidRPr="008735C1">
        <w:fldChar w:fldCharType="end"/>
      </w:r>
      <w:r w:rsidRPr="008735C1">
        <w:t xml:space="preserve">. Суммарный прирост спроса на тепловую мощность для децентрализованного теплоснабжения составит </w:t>
      </w:r>
      <w:r>
        <w:lastRenderedPageBreak/>
        <w:t>0,2</w:t>
      </w:r>
      <w:r w:rsidR="00661A7D">
        <w:t>3</w:t>
      </w:r>
      <w:r>
        <w:t>3 </w:t>
      </w:r>
      <w:r w:rsidRPr="008735C1">
        <w:t xml:space="preserve">Гкал/ч, в т. ч. на отопление и вентиляцию – </w:t>
      </w:r>
      <w:r>
        <w:t>0,152</w:t>
      </w:r>
      <w:r w:rsidRPr="008735C1">
        <w:t xml:space="preserve"> Гкал/ч, ГВСсрч. – </w:t>
      </w:r>
      <w:r>
        <w:t>0,0</w:t>
      </w:r>
      <w:r w:rsidR="00661A7D">
        <w:t>82</w:t>
      </w:r>
      <w:r>
        <w:t> </w:t>
      </w:r>
      <w:r w:rsidRPr="008735C1">
        <w:t>Гкал/ч.</w:t>
      </w:r>
    </w:p>
    <w:p w14:paraId="5E96A78F" w14:textId="663887D5" w:rsidR="00DC2DFA" w:rsidRPr="00DC2DFA" w:rsidRDefault="00DC2DFA" w:rsidP="00F568A6">
      <w:pPr>
        <w:pStyle w:val="a1"/>
      </w:pPr>
      <w:r w:rsidRPr="008735C1">
        <w:t xml:space="preserve">Прогнозы приростов спроса на тепловую энергию для децентрализованного теплоснабжения с разделением по видам теплопотребления, сгруппированные по кадастровым кварталам </w:t>
      </w:r>
      <w:r w:rsidR="005B086F" w:rsidRPr="005B086F">
        <w:t>Еремизино-Борисовск</w:t>
      </w:r>
      <w:r w:rsidR="005B086F">
        <w:t>ого</w:t>
      </w:r>
      <w:r w:rsidRPr="008735C1">
        <w:t xml:space="preserve"> СП на период до 2033 г., приведены в таблице </w:t>
      </w:r>
      <w:r w:rsidRPr="008735C1">
        <w:fldChar w:fldCharType="begin"/>
      </w:r>
      <w:r w:rsidRPr="008735C1">
        <w:instrText xml:space="preserve"> REF _Ref524602794 \h </w:instrText>
      </w:r>
      <w:r w:rsidRPr="008735C1">
        <w:fldChar w:fldCharType="separate"/>
      </w:r>
      <w:r w:rsidR="00D01E94">
        <w:rPr>
          <w:noProof/>
        </w:rPr>
        <w:t>50</w:t>
      </w:r>
      <w:r w:rsidRPr="008735C1">
        <w:fldChar w:fldCharType="end"/>
      </w:r>
      <w:r w:rsidRPr="008735C1">
        <w:t xml:space="preserve">. Суммарный прирост спроса на тепловую энергию составит </w:t>
      </w:r>
      <w:r w:rsidR="00661A7D">
        <w:t>856,3</w:t>
      </w:r>
      <w:r w:rsidRPr="008735C1">
        <w:t xml:space="preserve"> Гкал/год, в т. ч. на отопление и вентиляцию – </w:t>
      </w:r>
      <w:r w:rsidR="005B086F">
        <w:t>288,7</w:t>
      </w:r>
      <w:r w:rsidRPr="008735C1">
        <w:t xml:space="preserve"> Гкал/год, ГВС – </w:t>
      </w:r>
      <w:r w:rsidR="00661A7D">
        <w:t>567,6</w:t>
      </w:r>
      <w:r w:rsidRPr="008735C1">
        <w:t xml:space="preserve"> Гкал/год. </w:t>
      </w:r>
      <w:r>
        <w:br w:type="page"/>
      </w:r>
    </w:p>
    <w:p w14:paraId="54A70E5C" w14:textId="77777777" w:rsidR="00DC2DFA" w:rsidRDefault="00DC2DFA" w:rsidP="00DC2DFA">
      <w:pPr>
        <w:pStyle w:val="a1"/>
        <w:sectPr w:rsidR="00DC2DFA">
          <w:pgSz w:w="11906" w:h="16838"/>
          <w:pgMar w:top="1134" w:right="850" w:bottom="1134" w:left="1701" w:header="708" w:footer="708" w:gutter="0"/>
          <w:cols w:space="708"/>
          <w:docGrid w:linePitch="360"/>
        </w:sectPr>
      </w:pPr>
    </w:p>
    <w:p w14:paraId="27DED177" w14:textId="248A8F90" w:rsidR="00DC2DFA" w:rsidRPr="008735C1" w:rsidRDefault="00DC2DFA" w:rsidP="00DC2DFA">
      <w:pPr>
        <w:pStyle w:val="af8"/>
      </w:pPr>
      <w:r w:rsidRPr="008735C1">
        <w:lastRenderedPageBreak/>
        <w:t xml:space="preserve">Таблица </w:t>
      </w:r>
      <w:fldSimple w:instr=" SEQ Таблица \* ARABIC ">
        <w:bookmarkStart w:id="102" w:name="_Ref524602787"/>
        <w:r w:rsidR="00D01E94">
          <w:rPr>
            <w:noProof/>
          </w:rPr>
          <w:t>49</w:t>
        </w:r>
        <w:bookmarkEnd w:id="102"/>
      </w:fldSimple>
      <w:r w:rsidRPr="008735C1">
        <w:t xml:space="preserve"> – Прогнозы приростов спроса на тепловую мощность (нарастающим итогом) для децентрализованного теплоснабжения с разделением по видам теплопотребления, сгруппированные по кадастровым кварталам </w:t>
      </w:r>
      <w:r w:rsidR="000F4B86" w:rsidRPr="000F4B86">
        <w:t>Еремизино-Борисовского</w:t>
      </w:r>
      <w:r w:rsidR="000F4B86">
        <w:t xml:space="preserve"> СП</w:t>
      </w:r>
      <w:r w:rsidRPr="008735C1">
        <w:t xml:space="preserve"> на период до 2033 г., Гкал/ч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9"/>
        <w:gridCol w:w="1417"/>
        <w:gridCol w:w="739"/>
        <w:gridCol w:w="742"/>
        <w:gridCol w:w="742"/>
        <w:gridCol w:w="742"/>
        <w:gridCol w:w="742"/>
        <w:gridCol w:w="743"/>
        <w:gridCol w:w="743"/>
        <w:gridCol w:w="743"/>
        <w:gridCol w:w="743"/>
        <w:gridCol w:w="743"/>
        <w:gridCol w:w="743"/>
        <w:gridCol w:w="743"/>
        <w:gridCol w:w="743"/>
        <w:gridCol w:w="743"/>
        <w:gridCol w:w="743"/>
        <w:gridCol w:w="737"/>
      </w:tblGrid>
      <w:tr w:rsidR="00DC2DFA" w:rsidRPr="00266DE2" w14:paraId="1D7CA247" w14:textId="77777777" w:rsidTr="00F568A6">
        <w:tc>
          <w:tcPr>
            <w:tcW w:w="436" w:type="pct"/>
            <w:shd w:val="clear" w:color="auto" w:fill="auto"/>
            <w:noWrap/>
            <w:vAlign w:val="center"/>
            <w:hideMark/>
          </w:tcPr>
          <w:p w14:paraId="2A16873E" w14:textId="77777777" w:rsidR="00DC2DFA" w:rsidRPr="00DC2DFA" w:rsidRDefault="00DC2DFA" w:rsidP="00DC2DFA">
            <w:pPr>
              <w:pStyle w:val="103"/>
            </w:pPr>
            <w:r w:rsidRPr="00CE51D3">
              <w:t>Кадастровый квартал</w:t>
            </w:r>
          </w:p>
        </w:tc>
        <w:tc>
          <w:tcPr>
            <w:tcW w:w="487" w:type="pct"/>
            <w:shd w:val="clear" w:color="auto" w:fill="auto"/>
            <w:vAlign w:val="center"/>
            <w:hideMark/>
          </w:tcPr>
          <w:p w14:paraId="3D4F142A" w14:textId="77777777" w:rsidR="00DC2DFA" w:rsidRPr="00DC2DFA" w:rsidRDefault="00DC2DFA" w:rsidP="00DC2DFA">
            <w:pPr>
              <w:pStyle w:val="103"/>
            </w:pPr>
            <w:r w:rsidRPr="00CE51D3">
              <w:t>Тип нагрузки</w:t>
            </w:r>
          </w:p>
        </w:tc>
        <w:tc>
          <w:tcPr>
            <w:tcW w:w="254" w:type="pct"/>
            <w:shd w:val="clear" w:color="auto" w:fill="auto"/>
            <w:vAlign w:val="center"/>
            <w:hideMark/>
          </w:tcPr>
          <w:p w14:paraId="1DC56368" w14:textId="77777777" w:rsidR="00DC2DFA" w:rsidRPr="00DC2DFA" w:rsidRDefault="00DC2DFA" w:rsidP="00DC2DFA">
            <w:pPr>
              <w:pStyle w:val="103"/>
            </w:pPr>
            <w:r w:rsidRPr="00CE51D3">
              <w:t>2018 г.</w:t>
            </w:r>
          </w:p>
        </w:tc>
        <w:tc>
          <w:tcPr>
            <w:tcW w:w="255" w:type="pct"/>
            <w:shd w:val="clear" w:color="auto" w:fill="auto"/>
            <w:vAlign w:val="center"/>
            <w:hideMark/>
          </w:tcPr>
          <w:p w14:paraId="38833F95" w14:textId="77777777" w:rsidR="00DC2DFA" w:rsidRPr="00DC2DFA" w:rsidRDefault="00DC2DFA" w:rsidP="00DC2DFA">
            <w:pPr>
              <w:pStyle w:val="103"/>
            </w:pPr>
            <w:r w:rsidRPr="00CE51D3">
              <w:t>2019 г.</w:t>
            </w:r>
          </w:p>
        </w:tc>
        <w:tc>
          <w:tcPr>
            <w:tcW w:w="255" w:type="pct"/>
            <w:shd w:val="clear" w:color="auto" w:fill="auto"/>
            <w:vAlign w:val="center"/>
            <w:hideMark/>
          </w:tcPr>
          <w:p w14:paraId="1E2B16D1" w14:textId="77777777" w:rsidR="00DC2DFA" w:rsidRPr="00DC2DFA" w:rsidRDefault="00DC2DFA" w:rsidP="00DC2DFA">
            <w:pPr>
              <w:pStyle w:val="103"/>
            </w:pPr>
            <w:r w:rsidRPr="00CE51D3">
              <w:t>2020 г.</w:t>
            </w:r>
          </w:p>
        </w:tc>
        <w:tc>
          <w:tcPr>
            <w:tcW w:w="255" w:type="pct"/>
            <w:shd w:val="clear" w:color="auto" w:fill="auto"/>
            <w:vAlign w:val="center"/>
            <w:hideMark/>
          </w:tcPr>
          <w:p w14:paraId="761701AD" w14:textId="77777777" w:rsidR="00DC2DFA" w:rsidRPr="00DC2DFA" w:rsidRDefault="00DC2DFA" w:rsidP="00DC2DFA">
            <w:pPr>
              <w:pStyle w:val="103"/>
            </w:pPr>
            <w:r w:rsidRPr="00CE51D3">
              <w:t>2021 г.</w:t>
            </w:r>
          </w:p>
        </w:tc>
        <w:tc>
          <w:tcPr>
            <w:tcW w:w="255" w:type="pct"/>
            <w:shd w:val="clear" w:color="auto" w:fill="auto"/>
            <w:vAlign w:val="center"/>
            <w:hideMark/>
          </w:tcPr>
          <w:p w14:paraId="6BA83B10" w14:textId="77777777" w:rsidR="00DC2DFA" w:rsidRPr="00DC2DFA" w:rsidRDefault="00DC2DFA" w:rsidP="00DC2DFA">
            <w:pPr>
              <w:pStyle w:val="103"/>
            </w:pPr>
            <w:r w:rsidRPr="00CE51D3">
              <w:t>2022 г.</w:t>
            </w:r>
          </w:p>
        </w:tc>
        <w:tc>
          <w:tcPr>
            <w:tcW w:w="255" w:type="pct"/>
            <w:shd w:val="clear" w:color="auto" w:fill="auto"/>
            <w:vAlign w:val="center"/>
            <w:hideMark/>
          </w:tcPr>
          <w:p w14:paraId="2FEEC056" w14:textId="77777777" w:rsidR="00DC2DFA" w:rsidRPr="00DC2DFA" w:rsidRDefault="00DC2DFA" w:rsidP="00DC2DFA">
            <w:pPr>
              <w:pStyle w:val="103"/>
            </w:pPr>
            <w:r w:rsidRPr="00CE51D3">
              <w:t>2023 г.</w:t>
            </w:r>
          </w:p>
        </w:tc>
        <w:tc>
          <w:tcPr>
            <w:tcW w:w="255" w:type="pct"/>
            <w:shd w:val="clear" w:color="auto" w:fill="auto"/>
            <w:vAlign w:val="center"/>
            <w:hideMark/>
          </w:tcPr>
          <w:p w14:paraId="75556FE4" w14:textId="77777777" w:rsidR="00DC2DFA" w:rsidRPr="00DC2DFA" w:rsidRDefault="00DC2DFA" w:rsidP="00DC2DFA">
            <w:pPr>
              <w:pStyle w:val="103"/>
            </w:pPr>
            <w:r w:rsidRPr="00CE51D3">
              <w:t>2024 г.</w:t>
            </w:r>
          </w:p>
        </w:tc>
        <w:tc>
          <w:tcPr>
            <w:tcW w:w="255" w:type="pct"/>
            <w:shd w:val="clear" w:color="auto" w:fill="auto"/>
            <w:vAlign w:val="center"/>
            <w:hideMark/>
          </w:tcPr>
          <w:p w14:paraId="69B2770F" w14:textId="77777777" w:rsidR="00DC2DFA" w:rsidRPr="00DC2DFA" w:rsidRDefault="00DC2DFA" w:rsidP="00DC2DFA">
            <w:pPr>
              <w:pStyle w:val="103"/>
            </w:pPr>
            <w:r w:rsidRPr="00CE51D3">
              <w:t>2025 г.</w:t>
            </w:r>
          </w:p>
        </w:tc>
        <w:tc>
          <w:tcPr>
            <w:tcW w:w="255" w:type="pct"/>
            <w:shd w:val="clear" w:color="auto" w:fill="auto"/>
            <w:vAlign w:val="center"/>
            <w:hideMark/>
          </w:tcPr>
          <w:p w14:paraId="7E8E76C0" w14:textId="77777777" w:rsidR="00DC2DFA" w:rsidRPr="00DC2DFA" w:rsidRDefault="00DC2DFA" w:rsidP="00DC2DFA">
            <w:pPr>
              <w:pStyle w:val="103"/>
            </w:pPr>
            <w:r w:rsidRPr="00CE51D3">
              <w:t>2026 г.</w:t>
            </w:r>
          </w:p>
        </w:tc>
        <w:tc>
          <w:tcPr>
            <w:tcW w:w="255" w:type="pct"/>
            <w:shd w:val="clear" w:color="auto" w:fill="auto"/>
            <w:vAlign w:val="center"/>
            <w:hideMark/>
          </w:tcPr>
          <w:p w14:paraId="3A6EB111" w14:textId="77777777" w:rsidR="00DC2DFA" w:rsidRPr="00DC2DFA" w:rsidRDefault="00DC2DFA" w:rsidP="00DC2DFA">
            <w:pPr>
              <w:pStyle w:val="103"/>
            </w:pPr>
            <w:r w:rsidRPr="00CE51D3">
              <w:t>2027 г.</w:t>
            </w:r>
          </w:p>
        </w:tc>
        <w:tc>
          <w:tcPr>
            <w:tcW w:w="255" w:type="pct"/>
            <w:shd w:val="clear" w:color="auto" w:fill="auto"/>
            <w:vAlign w:val="center"/>
            <w:hideMark/>
          </w:tcPr>
          <w:p w14:paraId="438BA2D5" w14:textId="77777777" w:rsidR="00DC2DFA" w:rsidRPr="00DC2DFA" w:rsidRDefault="00DC2DFA" w:rsidP="00DC2DFA">
            <w:pPr>
              <w:pStyle w:val="103"/>
            </w:pPr>
            <w:r w:rsidRPr="00CE51D3">
              <w:t>2028 г.</w:t>
            </w:r>
          </w:p>
        </w:tc>
        <w:tc>
          <w:tcPr>
            <w:tcW w:w="255" w:type="pct"/>
            <w:shd w:val="clear" w:color="auto" w:fill="auto"/>
            <w:vAlign w:val="center"/>
            <w:hideMark/>
          </w:tcPr>
          <w:p w14:paraId="5EF28E0F" w14:textId="77777777" w:rsidR="00DC2DFA" w:rsidRPr="00DC2DFA" w:rsidRDefault="00DC2DFA" w:rsidP="00DC2DFA">
            <w:pPr>
              <w:pStyle w:val="103"/>
            </w:pPr>
            <w:r w:rsidRPr="00CE51D3">
              <w:t>2029 г.</w:t>
            </w:r>
          </w:p>
        </w:tc>
        <w:tc>
          <w:tcPr>
            <w:tcW w:w="255" w:type="pct"/>
            <w:shd w:val="clear" w:color="auto" w:fill="auto"/>
            <w:vAlign w:val="center"/>
            <w:hideMark/>
          </w:tcPr>
          <w:p w14:paraId="1A40B6A2" w14:textId="77777777" w:rsidR="00DC2DFA" w:rsidRPr="00DC2DFA" w:rsidRDefault="00DC2DFA" w:rsidP="00DC2DFA">
            <w:pPr>
              <w:pStyle w:val="103"/>
            </w:pPr>
            <w:r w:rsidRPr="00CE51D3">
              <w:t>2030 г.</w:t>
            </w:r>
          </w:p>
        </w:tc>
        <w:tc>
          <w:tcPr>
            <w:tcW w:w="255" w:type="pct"/>
            <w:shd w:val="clear" w:color="auto" w:fill="auto"/>
            <w:vAlign w:val="center"/>
            <w:hideMark/>
          </w:tcPr>
          <w:p w14:paraId="3FAB2EE2" w14:textId="77777777" w:rsidR="00DC2DFA" w:rsidRPr="00DC2DFA" w:rsidRDefault="00DC2DFA" w:rsidP="00DC2DFA">
            <w:pPr>
              <w:pStyle w:val="103"/>
            </w:pPr>
            <w:r w:rsidRPr="00CE51D3">
              <w:t>2031 г.</w:t>
            </w:r>
          </w:p>
        </w:tc>
        <w:tc>
          <w:tcPr>
            <w:tcW w:w="255" w:type="pct"/>
            <w:shd w:val="clear" w:color="auto" w:fill="auto"/>
            <w:vAlign w:val="center"/>
            <w:hideMark/>
          </w:tcPr>
          <w:p w14:paraId="25325943" w14:textId="77777777" w:rsidR="00DC2DFA" w:rsidRPr="00DC2DFA" w:rsidRDefault="00DC2DFA" w:rsidP="00DC2DFA">
            <w:pPr>
              <w:pStyle w:val="103"/>
            </w:pPr>
            <w:r w:rsidRPr="00CE51D3">
              <w:t>2032</w:t>
            </w:r>
            <w:r w:rsidRPr="00DC2DFA">
              <w:t xml:space="preserve"> г.</w:t>
            </w:r>
          </w:p>
        </w:tc>
        <w:tc>
          <w:tcPr>
            <w:tcW w:w="255" w:type="pct"/>
            <w:shd w:val="clear" w:color="auto" w:fill="auto"/>
            <w:vAlign w:val="center"/>
            <w:hideMark/>
          </w:tcPr>
          <w:p w14:paraId="17972BEB" w14:textId="77777777" w:rsidR="00DC2DFA" w:rsidRPr="00DC2DFA" w:rsidRDefault="00DC2DFA" w:rsidP="00DC2DFA">
            <w:pPr>
              <w:pStyle w:val="103"/>
            </w:pPr>
            <w:r w:rsidRPr="00CE51D3">
              <w:t>2033 г.</w:t>
            </w:r>
          </w:p>
        </w:tc>
      </w:tr>
      <w:tr w:rsidR="00DC2DFA" w:rsidRPr="00266DE2" w14:paraId="53C2BC78" w14:textId="77777777" w:rsidTr="00F568A6">
        <w:tc>
          <w:tcPr>
            <w:tcW w:w="436" w:type="pct"/>
            <w:vMerge w:val="restart"/>
            <w:shd w:val="clear" w:color="auto" w:fill="auto"/>
            <w:noWrap/>
            <w:vAlign w:val="center"/>
            <w:hideMark/>
          </w:tcPr>
          <w:p w14:paraId="516A3158" w14:textId="7180F7E4" w:rsidR="00DC2DFA" w:rsidRPr="00DC2DFA" w:rsidRDefault="00DC2DFA" w:rsidP="00DC2DFA">
            <w:pPr>
              <w:pStyle w:val="103"/>
            </w:pPr>
            <w:r w:rsidRPr="00E426D5">
              <w:t>23:32:1102005</w:t>
            </w:r>
          </w:p>
        </w:tc>
        <w:tc>
          <w:tcPr>
            <w:tcW w:w="487" w:type="pct"/>
            <w:shd w:val="clear" w:color="auto" w:fill="auto"/>
            <w:vAlign w:val="center"/>
            <w:hideMark/>
          </w:tcPr>
          <w:p w14:paraId="71F3D59B" w14:textId="77777777" w:rsidR="00DC2DFA" w:rsidRPr="00DC2DFA" w:rsidRDefault="00DC2DFA" w:rsidP="00DC2DFA">
            <w:pPr>
              <w:pStyle w:val="103"/>
            </w:pPr>
            <w:r w:rsidRPr="008735C1">
              <w:t>Всего, в т.ч.:</w:t>
            </w:r>
          </w:p>
        </w:tc>
        <w:tc>
          <w:tcPr>
            <w:tcW w:w="254" w:type="pct"/>
            <w:shd w:val="clear" w:color="auto" w:fill="auto"/>
            <w:noWrap/>
            <w:vAlign w:val="center"/>
          </w:tcPr>
          <w:p w14:paraId="325696F1" w14:textId="6B52FDEA" w:rsidR="00DC2DFA" w:rsidRPr="00DC2DFA" w:rsidRDefault="00DC2DFA" w:rsidP="00DC2DFA">
            <w:pPr>
              <w:pStyle w:val="103"/>
            </w:pPr>
            <w:r w:rsidRPr="00E426D5">
              <w:t>0,000</w:t>
            </w:r>
          </w:p>
        </w:tc>
        <w:tc>
          <w:tcPr>
            <w:tcW w:w="255" w:type="pct"/>
            <w:shd w:val="clear" w:color="auto" w:fill="auto"/>
            <w:noWrap/>
            <w:vAlign w:val="center"/>
          </w:tcPr>
          <w:p w14:paraId="3EE96A4D" w14:textId="43CD4437" w:rsidR="00DC2DFA" w:rsidRPr="00DC2DFA" w:rsidRDefault="00DC2DFA" w:rsidP="00DC2DFA">
            <w:pPr>
              <w:pStyle w:val="103"/>
            </w:pPr>
            <w:r w:rsidRPr="00E426D5">
              <w:t>0,</w:t>
            </w:r>
            <w:r w:rsidR="00F568A6" w:rsidRPr="00F568A6">
              <w:t>017</w:t>
            </w:r>
          </w:p>
        </w:tc>
        <w:tc>
          <w:tcPr>
            <w:tcW w:w="255" w:type="pct"/>
            <w:shd w:val="clear" w:color="auto" w:fill="auto"/>
            <w:noWrap/>
            <w:vAlign w:val="center"/>
          </w:tcPr>
          <w:p w14:paraId="1B9FE225" w14:textId="16A98872" w:rsidR="00DC2DFA" w:rsidRPr="00DC2DFA" w:rsidRDefault="00DC2DFA" w:rsidP="00DC2DFA">
            <w:pPr>
              <w:pStyle w:val="103"/>
            </w:pPr>
            <w:r w:rsidRPr="00E426D5">
              <w:t>0,</w:t>
            </w:r>
            <w:r w:rsidR="00F568A6" w:rsidRPr="00F568A6">
              <w:t>034</w:t>
            </w:r>
          </w:p>
        </w:tc>
        <w:tc>
          <w:tcPr>
            <w:tcW w:w="255" w:type="pct"/>
            <w:shd w:val="clear" w:color="auto" w:fill="auto"/>
            <w:noWrap/>
            <w:vAlign w:val="center"/>
          </w:tcPr>
          <w:p w14:paraId="5FB35492" w14:textId="506A8783" w:rsidR="00DC2DFA" w:rsidRPr="00DC2DFA" w:rsidRDefault="00DC2DFA" w:rsidP="00DC2DFA">
            <w:pPr>
              <w:pStyle w:val="103"/>
            </w:pPr>
            <w:r w:rsidRPr="00E426D5">
              <w:t>0,</w:t>
            </w:r>
            <w:r w:rsidR="00F568A6" w:rsidRPr="00F568A6">
              <w:t>052</w:t>
            </w:r>
          </w:p>
        </w:tc>
        <w:tc>
          <w:tcPr>
            <w:tcW w:w="255" w:type="pct"/>
            <w:shd w:val="clear" w:color="auto" w:fill="auto"/>
            <w:noWrap/>
            <w:vAlign w:val="center"/>
          </w:tcPr>
          <w:p w14:paraId="7DC0488A" w14:textId="4C01F582" w:rsidR="00DC2DFA" w:rsidRPr="00DC2DFA" w:rsidRDefault="00DC2DFA" w:rsidP="00DC2DFA">
            <w:pPr>
              <w:pStyle w:val="103"/>
            </w:pPr>
            <w:r w:rsidRPr="00E426D5">
              <w:t>0,</w:t>
            </w:r>
            <w:r w:rsidR="00F568A6" w:rsidRPr="00F568A6">
              <w:t>069</w:t>
            </w:r>
          </w:p>
        </w:tc>
        <w:tc>
          <w:tcPr>
            <w:tcW w:w="255" w:type="pct"/>
            <w:shd w:val="clear" w:color="auto" w:fill="auto"/>
            <w:noWrap/>
            <w:vAlign w:val="center"/>
          </w:tcPr>
          <w:p w14:paraId="54ABDEBA" w14:textId="2DD0B099" w:rsidR="00DC2DFA" w:rsidRPr="00DC2DFA" w:rsidRDefault="00DC2DFA" w:rsidP="00DC2DFA">
            <w:pPr>
              <w:pStyle w:val="103"/>
            </w:pPr>
            <w:r w:rsidRPr="00E426D5">
              <w:t>0,</w:t>
            </w:r>
            <w:r w:rsidR="00F568A6" w:rsidRPr="00F568A6">
              <w:t>083</w:t>
            </w:r>
          </w:p>
        </w:tc>
        <w:tc>
          <w:tcPr>
            <w:tcW w:w="255" w:type="pct"/>
            <w:shd w:val="clear" w:color="auto" w:fill="auto"/>
            <w:noWrap/>
            <w:vAlign w:val="center"/>
          </w:tcPr>
          <w:p w14:paraId="608C6481" w14:textId="1F628A94" w:rsidR="00DC2DFA" w:rsidRPr="00DC2DFA" w:rsidRDefault="00DC2DFA" w:rsidP="00DC2DFA">
            <w:pPr>
              <w:pStyle w:val="103"/>
            </w:pPr>
            <w:r w:rsidRPr="00E426D5">
              <w:t>0,</w:t>
            </w:r>
            <w:r w:rsidR="00F568A6" w:rsidRPr="00F568A6">
              <w:t>097</w:t>
            </w:r>
          </w:p>
        </w:tc>
        <w:tc>
          <w:tcPr>
            <w:tcW w:w="255" w:type="pct"/>
            <w:shd w:val="clear" w:color="auto" w:fill="auto"/>
            <w:noWrap/>
            <w:vAlign w:val="center"/>
          </w:tcPr>
          <w:p w14:paraId="04F88807" w14:textId="00C3D80B" w:rsidR="00DC2DFA" w:rsidRPr="00DC2DFA" w:rsidRDefault="00DC2DFA" w:rsidP="00DC2DFA">
            <w:pPr>
              <w:pStyle w:val="103"/>
            </w:pPr>
            <w:r w:rsidRPr="00E426D5">
              <w:t>0,</w:t>
            </w:r>
            <w:r w:rsidR="00F568A6" w:rsidRPr="00F568A6">
              <w:t>111</w:t>
            </w:r>
          </w:p>
        </w:tc>
        <w:tc>
          <w:tcPr>
            <w:tcW w:w="255" w:type="pct"/>
            <w:shd w:val="clear" w:color="auto" w:fill="auto"/>
            <w:noWrap/>
            <w:vAlign w:val="center"/>
          </w:tcPr>
          <w:p w14:paraId="4D871BE1" w14:textId="65808664" w:rsidR="00DC2DFA" w:rsidRPr="00DC2DFA" w:rsidRDefault="00DC2DFA" w:rsidP="00DC2DFA">
            <w:pPr>
              <w:pStyle w:val="103"/>
            </w:pPr>
            <w:r w:rsidRPr="00E426D5">
              <w:t>0,</w:t>
            </w:r>
            <w:r w:rsidR="00F568A6" w:rsidRPr="00F568A6">
              <w:t>125</w:t>
            </w:r>
          </w:p>
        </w:tc>
        <w:tc>
          <w:tcPr>
            <w:tcW w:w="255" w:type="pct"/>
            <w:shd w:val="clear" w:color="auto" w:fill="auto"/>
            <w:noWrap/>
            <w:vAlign w:val="center"/>
          </w:tcPr>
          <w:p w14:paraId="53456E70" w14:textId="28910BD7" w:rsidR="00DC2DFA" w:rsidRPr="00DC2DFA" w:rsidRDefault="00DC2DFA" w:rsidP="00DC2DFA">
            <w:pPr>
              <w:pStyle w:val="103"/>
            </w:pPr>
            <w:r w:rsidRPr="00E426D5">
              <w:t>0,</w:t>
            </w:r>
            <w:r w:rsidR="00F568A6" w:rsidRPr="00F568A6">
              <w:t>139</w:t>
            </w:r>
          </w:p>
        </w:tc>
        <w:tc>
          <w:tcPr>
            <w:tcW w:w="255" w:type="pct"/>
            <w:shd w:val="clear" w:color="auto" w:fill="auto"/>
            <w:noWrap/>
            <w:vAlign w:val="center"/>
          </w:tcPr>
          <w:p w14:paraId="29AAA784" w14:textId="4E7BAC92" w:rsidR="00DC2DFA" w:rsidRPr="00DC2DFA" w:rsidRDefault="00DC2DFA" w:rsidP="00DC2DFA">
            <w:pPr>
              <w:pStyle w:val="103"/>
            </w:pPr>
            <w:r w:rsidRPr="00E426D5">
              <w:t>0,</w:t>
            </w:r>
            <w:r w:rsidR="00F568A6" w:rsidRPr="00F568A6">
              <w:t>152</w:t>
            </w:r>
          </w:p>
        </w:tc>
        <w:tc>
          <w:tcPr>
            <w:tcW w:w="255" w:type="pct"/>
            <w:shd w:val="clear" w:color="auto" w:fill="auto"/>
            <w:noWrap/>
            <w:vAlign w:val="center"/>
          </w:tcPr>
          <w:p w14:paraId="12E92ADA" w14:textId="5E47B560" w:rsidR="00DC2DFA" w:rsidRPr="00DC2DFA" w:rsidRDefault="00DC2DFA" w:rsidP="00DC2DFA">
            <w:pPr>
              <w:pStyle w:val="103"/>
            </w:pPr>
            <w:r w:rsidRPr="00E426D5">
              <w:t>0,</w:t>
            </w:r>
            <w:r w:rsidR="00F568A6" w:rsidRPr="00F568A6">
              <w:t>165</w:t>
            </w:r>
          </w:p>
        </w:tc>
        <w:tc>
          <w:tcPr>
            <w:tcW w:w="255" w:type="pct"/>
            <w:shd w:val="clear" w:color="auto" w:fill="auto"/>
            <w:noWrap/>
            <w:vAlign w:val="center"/>
          </w:tcPr>
          <w:p w14:paraId="161DB401" w14:textId="044CFFD7" w:rsidR="00DC2DFA" w:rsidRPr="00DC2DFA" w:rsidRDefault="00DC2DFA" w:rsidP="00DC2DFA">
            <w:pPr>
              <w:pStyle w:val="103"/>
            </w:pPr>
            <w:r w:rsidRPr="00E426D5">
              <w:t>0,</w:t>
            </w:r>
            <w:r w:rsidR="00F568A6" w:rsidRPr="00F568A6">
              <w:t>177</w:t>
            </w:r>
          </w:p>
        </w:tc>
        <w:tc>
          <w:tcPr>
            <w:tcW w:w="255" w:type="pct"/>
            <w:shd w:val="clear" w:color="auto" w:fill="auto"/>
            <w:noWrap/>
            <w:vAlign w:val="center"/>
          </w:tcPr>
          <w:p w14:paraId="0C8F56CB" w14:textId="20F67379" w:rsidR="00DC2DFA" w:rsidRPr="00DC2DFA" w:rsidRDefault="00DC2DFA" w:rsidP="00DC2DFA">
            <w:pPr>
              <w:pStyle w:val="103"/>
            </w:pPr>
            <w:r w:rsidRPr="00E426D5">
              <w:t>0,</w:t>
            </w:r>
            <w:r w:rsidR="00F568A6" w:rsidRPr="00F568A6">
              <w:t>190</w:t>
            </w:r>
          </w:p>
        </w:tc>
        <w:tc>
          <w:tcPr>
            <w:tcW w:w="255" w:type="pct"/>
            <w:shd w:val="clear" w:color="auto" w:fill="auto"/>
            <w:noWrap/>
            <w:vAlign w:val="center"/>
          </w:tcPr>
          <w:p w14:paraId="720167B6" w14:textId="2DAC9189" w:rsidR="00DC2DFA" w:rsidRPr="00DC2DFA" w:rsidRDefault="00DC2DFA" w:rsidP="00DC2DFA">
            <w:pPr>
              <w:pStyle w:val="103"/>
            </w:pPr>
            <w:r w:rsidRPr="00E426D5">
              <w:t>0,</w:t>
            </w:r>
            <w:r w:rsidR="00F568A6" w:rsidRPr="00F568A6">
              <w:t>203</w:t>
            </w:r>
          </w:p>
        </w:tc>
        <w:tc>
          <w:tcPr>
            <w:tcW w:w="255" w:type="pct"/>
            <w:shd w:val="clear" w:color="auto" w:fill="auto"/>
            <w:noWrap/>
            <w:vAlign w:val="center"/>
          </w:tcPr>
          <w:p w14:paraId="3AF49346" w14:textId="5D468791" w:rsidR="00DC2DFA" w:rsidRPr="00DC2DFA" w:rsidRDefault="00DC2DFA" w:rsidP="00DC2DFA">
            <w:pPr>
              <w:pStyle w:val="103"/>
            </w:pPr>
            <w:r w:rsidRPr="00E426D5">
              <w:t>0,</w:t>
            </w:r>
            <w:r w:rsidR="00F568A6" w:rsidRPr="00F568A6">
              <w:t>215</w:t>
            </w:r>
          </w:p>
        </w:tc>
      </w:tr>
      <w:tr w:rsidR="00DC2DFA" w:rsidRPr="00266DE2" w14:paraId="0F7E5D32" w14:textId="77777777" w:rsidTr="00F568A6">
        <w:tc>
          <w:tcPr>
            <w:tcW w:w="436" w:type="pct"/>
            <w:vMerge/>
            <w:vAlign w:val="center"/>
            <w:hideMark/>
          </w:tcPr>
          <w:p w14:paraId="70C531D7" w14:textId="77777777" w:rsidR="00DC2DFA" w:rsidRPr="008735C1" w:rsidRDefault="00DC2DFA" w:rsidP="00DC2DFA">
            <w:pPr>
              <w:pStyle w:val="103"/>
            </w:pPr>
          </w:p>
        </w:tc>
        <w:tc>
          <w:tcPr>
            <w:tcW w:w="487" w:type="pct"/>
            <w:shd w:val="clear" w:color="auto" w:fill="auto"/>
            <w:vAlign w:val="center"/>
            <w:hideMark/>
          </w:tcPr>
          <w:p w14:paraId="5815F4AC" w14:textId="77777777" w:rsidR="00DC2DFA" w:rsidRPr="00DC2DFA" w:rsidRDefault="00DC2DFA" w:rsidP="00DC2DFA">
            <w:pPr>
              <w:pStyle w:val="103"/>
            </w:pPr>
            <w:r w:rsidRPr="008735C1">
              <w:t>ОВ</w:t>
            </w:r>
          </w:p>
        </w:tc>
        <w:tc>
          <w:tcPr>
            <w:tcW w:w="254" w:type="pct"/>
            <w:shd w:val="clear" w:color="auto" w:fill="auto"/>
            <w:noWrap/>
            <w:vAlign w:val="center"/>
          </w:tcPr>
          <w:p w14:paraId="5D585628" w14:textId="546380FC" w:rsidR="00DC2DFA" w:rsidRPr="00DC2DFA" w:rsidRDefault="00DC2DFA" w:rsidP="00DC2DFA">
            <w:pPr>
              <w:pStyle w:val="103"/>
            </w:pPr>
            <w:r w:rsidRPr="00E426D5">
              <w:t>0,000</w:t>
            </w:r>
          </w:p>
        </w:tc>
        <w:tc>
          <w:tcPr>
            <w:tcW w:w="255" w:type="pct"/>
            <w:shd w:val="clear" w:color="auto" w:fill="auto"/>
            <w:noWrap/>
            <w:vAlign w:val="center"/>
          </w:tcPr>
          <w:p w14:paraId="20EE170C" w14:textId="08583119" w:rsidR="00DC2DFA" w:rsidRPr="00DC2DFA" w:rsidRDefault="00DC2DFA" w:rsidP="00DC2DFA">
            <w:pPr>
              <w:pStyle w:val="103"/>
            </w:pPr>
            <w:r w:rsidRPr="00E426D5">
              <w:t>0,012</w:t>
            </w:r>
          </w:p>
        </w:tc>
        <w:tc>
          <w:tcPr>
            <w:tcW w:w="255" w:type="pct"/>
            <w:shd w:val="clear" w:color="auto" w:fill="auto"/>
            <w:noWrap/>
            <w:vAlign w:val="center"/>
          </w:tcPr>
          <w:p w14:paraId="68F6EB04" w14:textId="3A602EA0" w:rsidR="00DC2DFA" w:rsidRPr="00DC2DFA" w:rsidRDefault="00DC2DFA" w:rsidP="00DC2DFA">
            <w:pPr>
              <w:pStyle w:val="103"/>
            </w:pPr>
            <w:r w:rsidRPr="00E426D5">
              <w:t>0,024</w:t>
            </w:r>
          </w:p>
        </w:tc>
        <w:tc>
          <w:tcPr>
            <w:tcW w:w="255" w:type="pct"/>
            <w:shd w:val="clear" w:color="auto" w:fill="auto"/>
            <w:noWrap/>
            <w:vAlign w:val="center"/>
          </w:tcPr>
          <w:p w14:paraId="63A2F97A" w14:textId="16E97FDA" w:rsidR="00DC2DFA" w:rsidRPr="00DC2DFA" w:rsidRDefault="00DC2DFA" w:rsidP="00DC2DFA">
            <w:pPr>
              <w:pStyle w:val="103"/>
            </w:pPr>
            <w:r w:rsidRPr="00E426D5">
              <w:t>0,036</w:t>
            </w:r>
          </w:p>
        </w:tc>
        <w:tc>
          <w:tcPr>
            <w:tcW w:w="255" w:type="pct"/>
            <w:shd w:val="clear" w:color="auto" w:fill="auto"/>
            <w:noWrap/>
            <w:vAlign w:val="center"/>
          </w:tcPr>
          <w:p w14:paraId="7E49B547" w14:textId="16DA8BDD" w:rsidR="00DC2DFA" w:rsidRPr="00DC2DFA" w:rsidRDefault="00DC2DFA" w:rsidP="00DC2DFA">
            <w:pPr>
              <w:pStyle w:val="103"/>
            </w:pPr>
            <w:r w:rsidRPr="00E426D5">
              <w:t>0,049</w:t>
            </w:r>
          </w:p>
        </w:tc>
        <w:tc>
          <w:tcPr>
            <w:tcW w:w="255" w:type="pct"/>
            <w:shd w:val="clear" w:color="auto" w:fill="auto"/>
            <w:noWrap/>
            <w:vAlign w:val="center"/>
          </w:tcPr>
          <w:p w14:paraId="6CBC5D93" w14:textId="59346391" w:rsidR="00DC2DFA" w:rsidRPr="00DC2DFA" w:rsidRDefault="00DC2DFA" w:rsidP="00DC2DFA">
            <w:pPr>
              <w:pStyle w:val="103"/>
            </w:pPr>
            <w:r w:rsidRPr="00E426D5">
              <w:t>0,058</w:t>
            </w:r>
          </w:p>
        </w:tc>
        <w:tc>
          <w:tcPr>
            <w:tcW w:w="255" w:type="pct"/>
            <w:shd w:val="clear" w:color="auto" w:fill="auto"/>
            <w:noWrap/>
            <w:vAlign w:val="center"/>
          </w:tcPr>
          <w:p w14:paraId="115EC91D" w14:textId="49DC9A0D" w:rsidR="00DC2DFA" w:rsidRPr="00DC2DFA" w:rsidRDefault="00DC2DFA" w:rsidP="00DC2DFA">
            <w:pPr>
              <w:pStyle w:val="103"/>
            </w:pPr>
            <w:r w:rsidRPr="00E426D5">
              <w:t>0,067</w:t>
            </w:r>
          </w:p>
        </w:tc>
        <w:tc>
          <w:tcPr>
            <w:tcW w:w="255" w:type="pct"/>
            <w:shd w:val="clear" w:color="auto" w:fill="auto"/>
            <w:noWrap/>
            <w:vAlign w:val="center"/>
          </w:tcPr>
          <w:p w14:paraId="7C5628FC" w14:textId="2F0EBF89" w:rsidR="00DC2DFA" w:rsidRPr="00DC2DFA" w:rsidRDefault="00DC2DFA" w:rsidP="00DC2DFA">
            <w:pPr>
              <w:pStyle w:val="103"/>
            </w:pPr>
            <w:r w:rsidRPr="00E426D5">
              <w:t>0,076</w:t>
            </w:r>
          </w:p>
        </w:tc>
        <w:tc>
          <w:tcPr>
            <w:tcW w:w="255" w:type="pct"/>
            <w:shd w:val="clear" w:color="auto" w:fill="auto"/>
            <w:noWrap/>
            <w:vAlign w:val="center"/>
          </w:tcPr>
          <w:p w14:paraId="106F4861" w14:textId="63D6CA4D" w:rsidR="00DC2DFA" w:rsidRPr="00DC2DFA" w:rsidRDefault="00DC2DFA" w:rsidP="00DC2DFA">
            <w:pPr>
              <w:pStyle w:val="103"/>
            </w:pPr>
            <w:r w:rsidRPr="00E426D5">
              <w:t>0,085</w:t>
            </w:r>
          </w:p>
        </w:tc>
        <w:tc>
          <w:tcPr>
            <w:tcW w:w="255" w:type="pct"/>
            <w:shd w:val="clear" w:color="auto" w:fill="auto"/>
            <w:noWrap/>
            <w:vAlign w:val="center"/>
          </w:tcPr>
          <w:p w14:paraId="18387C65" w14:textId="421BDC84" w:rsidR="00DC2DFA" w:rsidRPr="00DC2DFA" w:rsidRDefault="00DC2DFA" w:rsidP="00DC2DFA">
            <w:pPr>
              <w:pStyle w:val="103"/>
            </w:pPr>
            <w:r w:rsidRPr="00E426D5">
              <w:t>0,094</w:t>
            </w:r>
          </w:p>
        </w:tc>
        <w:tc>
          <w:tcPr>
            <w:tcW w:w="255" w:type="pct"/>
            <w:shd w:val="clear" w:color="auto" w:fill="auto"/>
            <w:noWrap/>
            <w:vAlign w:val="center"/>
          </w:tcPr>
          <w:p w14:paraId="4A08E949" w14:textId="41E7870C" w:rsidR="00DC2DFA" w:rsidRPr="00DC2DFA" w:rsidRDefault="00DC2DFA" w:rsidP="00DC2DFA">
            <w:pPr>
              <w:pStyle w:val="103"/>
            </w:pPr>
            <w:r w:rsidRPr="00E426D5">
              <w:t>0,102</w:t>
            </w:r>
          </w:p>
        </w:tc>
        <w:tc>
          <w:tcPr>
            <w:tcW w:w="255" w:type="pct"/>
            <w:shd w:val="clear" w:color="auto" w:fill="auto"/>
            <w:noWrap/>
            <w:vAlign w:val="center"/>
          </w:tcPr>
          <w:p w14:paraId="52EA7102" w14:textId="6A34C20E" w:rsidR="00DC2DFA" w:rsidRPr="00DC2DFA" w:rsidRDefault="00DC2DFA" w:rsidP="00DC2DFA">
            <w:pPr>
              <w:pStyle w:val="103"/>
            </w:pPr>
            <w:r w:rsidRPr="00E426D5">
              <w:t>0,109</w:t>
            </w:r>
          </w:p>
        </w:tc>
        <w:tc>
          <w:tcPr>
            <w:tcW w:w="255" w:type="pct"/>
            <w:shd w:val="clear" w:color="auto" w:fill="auto"/>
            <w:noWrap/>
            <w:vAlign w:val="center"/>
          </w:tcPr>
          <w:p w14:paraId="06FE2B41" w14:textId="0505861B" w:rsidR="00DC2DFA" w:rsidRPr="00DC2DFA" w:rsidRDefault="00DC2DFA" w:rsidP="00DC2DFA">
            <w:pPr>
              <w:pStyle w:val="103"/>
            </w:pPr>
            <w:r w:rsidRPr="00E426D5">
              <w:t>0,117</w:t>
            </w:r>
          </w:p>
        </w:tc>
        <w:tc>
          <w:tcPr>
            <w:tcW w:w="255" w:type="pct"/>
            <w:shd w:val="clear" w:color="auto" w:fill="auto"/>
            <w:noWrap/>
            <w:vAlign w:val="center"/>
          </w:tcPr>
          <w:p w14:paraId="5FCE01B4" w14:textId="3FF66651" w:rsidR="00DC2DFA" w:rsidRPr="00DC2DFA" w:rsidRDefault="00DC2DFA" w:rsidP="00DC2DFA">
            <w:pPr>
              <w:pStyle w:val="103"/>
            </w:pPr>
            <w:r w:rsidRPr="00E426D5">
              <w:t>0,124</w:t>
            </w:r>
          </w:p>
        </w:tc>
        <w:tc>
          <w:tcPr>
            <w:tcW w:w="255" w:type="pct"/>
            <w:shd w:val="clear" w:color="auto" w:fill="auto"/>
            <w:noWrap/>
            <w:vAlign w:val="center"/>
          </w:tcPr>
          <w:p w14:paraId="7D242CDB" w14:textId="6AC00737" w:rsidR="00DC2DFA" w:rsidRPr="00DC2DFA" w:rsidRDefault="00DC2DFA" w:rsidP="00DC2DFA">
            <w:pPr>
              <w:pStyle w:val="103"/>
            </w:pPr>
            <w:r w:rsidRPr="00E426D5">
              <w:t>0,132</w:t>
            </w:r>
          </w:p>
        </w:tc>
        <w:tc>
          <w:tcPr>
            <w:tcW w:w="255" w:type="pct"/>
            <w:shd w:val="clear" w:color="auto" w:fill="auto"/>
            <w:noWrap/>
            <w:vAlign w:val="center"/>
          </w:tcPr>
          <w:p w14:paraId="6FD9BEEC" w14:textId="63E1C85B" w:rsidR="00DC2DFA" w:rsidRPr="00DC2DFA" w:rsidRDefault="00DC2DFA" w:rsidP="00DC2DFA">
            <w:pPr>
              <w:pStyle w:val="103"/>
            </w:pPr>
            <w:r w:rsidRPr="00E426D5">
              <w:t>0,140</w:t>
            </w:r>
          </w:p>
        </w:tc>
      </w:tr>
      <w:tr w:rsidR="00DC2DFA" w:rsidRPr="00266DE2" w14:paraId="301D6796" w14:textId="77777777" w:rsidTr="00F568A6">
        <w:tc>
          <w:tcPr>
            <w:tcW w:w="436" w:type="pct"/>
            <w:vMerge/>
            <w:vAlign w:val="center"/>
            <w:hideMark/>
          </w:tcPr>
          <w:p w14:paraId="7DCA0B92" w14:textId="77777777" w:rsidR="00DC2DFA" w:rsidRPr="008735C1" w:rsidRDefault="00DC2DFA" w:rsidP="00DC2DFA">
            <w:pPr>
              <w:pStyle w:val="103"/>
            </w:pPr>
          </w:p>
        </w:tc>
        <w:tc>
          <w:tcPr>
            <w:tcW w:w="487" w:type="pct"/>
            <w:shd w:val="clear" w:color="auto" w:fill="auto"/>
            <w:vAlign w:val="center"/>
            <w:hideMark/>
          </w:tcPr>
          <w:p w14:paraId="4B2ADA06" w14:textId="77777777" w:rsidR="00DC2DFA" w:rsidRPr="00DC2DFA" w:rsidRDefault="00DC2DFA" w:rsidP="00DC2DFA">
            <w:pPr>
              <w:pStyle w:val="103"/>
            </w:pPr>
            <w:r w:rsidRPr="008735C1">
              <w:t>ГВСсрч.</w:t>
            </w:r>
          </w:p>
        </w:tc>
        <w:tc>
          <w:tcPr>
            <w:tcW w:w="254" w:type="pct"/>
            <w:shd w:val="clear" w:color="auto" w:fill="auto"/>
            <w:noWrap/>
            <w:vAlign w:val="center"/>
          </w:tcPr>
          <w:p w14:paraId="45FAE6EE" w14:textId="67D0432B" w:rsidR="00DC2DFA" w:rsidRPr="00DC2DFA" w:rsidRDefault="00DC2DFA" w:rsidP="00DC2DFA">
            <w:pPr>
              <w:pStyle w:val="103"/>
            </w:pPr>
            <w:r w:rsidRPr="00E426D5">
              <w:t>0,000</w:t>
            </w:r>
          </w:p>
        </w:tc>
        <w:tc>
          <w:tcPr>
            <w:tcW w:w="255" w:type="pct"/>
            <w:shd w:val="clear" w:color="auto" w:fill="auto"/>
            <w:noWrap/>
            <w:vAlign w:val="center"/>
          </w:tcPr>
          <w:p w14:paraId="457A0EA1" w14:textId="04E54C6F" w:rsidR="00DC2DFA" w:rsidRPr="00DC2DFA" w:rsidRDefault="00DC2DFA" w:rsidP="00DC2DFA">
            <w:pPr>
              <w:pStyle w:val="103"/>
            </w:pPr>
            <w:r w:rsidRPr="00E426D5">
              <w:t>0,</w:t>
            </w:r>
            <w:r w:rsidR="00F568A6" w:rsidRPr="00F568A6">
              <w:t>005</w:t>
            </w:r>
          </w:p>
        </w:tc>
        <w:tc>
          <w:tcPr>
            <w:tcW w:w="255" w:type="pct"/>
            <w:shd w:val="clear" w:color="auto" w:fill="auto"/>
            <w:noWrap/>
            <w:vAlign w:val="center"/>
          </w:tcPr>
          <w:p w14:paraId="76900BFA" w14:textId="22FDE983" w:rsidR="00DC2DFA" w:rsidRPr="00DC2DFA" w:rsidRDefault="00DC2DFA" w:rsidP="00DC2DFA">
            <w:pPr>
              <w:pStyle w:val="103"/>
            </w:pPr>
            <w:r w:rsidRPr="00E426D5">
              <w:t>0,</w:t>
            </w:r>
            <w:r w:rsidR="00F568A6" w:rsidRPr="00F568A6">
              <w:t>010</w:t>
            </w:r>
          </w:p>
        </w:tc>
        <w:tc>
          <w:tcPr>
            <w:tcW w:w="255" w:type="pct"/>
            <w:shd w:val="clear" w:color="auto" w:fill="auto"/>
            <w:noWrap/>
            <w:vAlign w:val="center"/>
          </w:tcPr>
          <w:p w14:paraId="0F287FB1" w14:textId="09319FD1" w:rsidR="00DC2DFA" w:rsidRPr="00DC2DFA" w:rsidRDefault="00DC2DFA" w:rsidP="00DC2DFA">
            <w:pPr>
              <w:pStyle w:val="103"/>
            </w:pPr>
            <w:r w:rsidRPr="00E426D5">
              <w:t>0,</w:t>
            </w:r>
            <w:r w:rsidR="00F568A6" w:rsidRPr="00F568A6">
              <w:t>015</w:t>
            </w:r>
          </w:p>
        </w:tc>
        <w:tc>
          <w:tcPr>
            <w:tcW w:w="255" w:type="pct"/>
            <w:shd w:val="clear" w:color="auto" w:fill="auto"/>
            <w:noWrap/>
            <w:vAlign w:val="center"/>
          </w:tcPr>
          <w:p w14:paraId="1FB7652C" w14:textId="7C485611" w:rsidR="00DC2DFA" w:rsidRPr="00DC2DFA" w:rsidRDefault="00DC2DFA" w:rsidP="00DC2DFA">
            <w:pPr>
              <w:pStyle w:val="103"/>
            </w:pPr>
            <w:r w:rsidRPr="00E426D5">
              <w:t>0,</w:t>
            </w:r>
            <w:r w:rsidR="00F568A6" w:rsidRPr="00F568A6">
              <w:t>020</w:t>
            </w:r>
          </w:p>
        </w:tc>
        <w:tc>
          <w:tcPr>
            <w:tcW w:w="255" w:type="pct"/>
            <w:shd w:val="clear" w:color="auto" w:fill="auto"/>
            <w:noWrap/>
            <w:vAlign w:val="center"/>
          </w:tcPr>
          <w:p w14:paraId="59B1017B" w14:textId="629C7689" w:rsidR="00DC2DFA" w:rsidRPr="00DC2DFA" w:rsidRDefault="00DC2DFA" w:rsidP="00DC2DFA">
            <w:pPr>
              <w:pStyle w:val="103"/>
            </w:pPr>
            <w:r w:rsidRPr="00E426D5">
              <w:t>0,</w:t>
            </w:r>
            <w:r w:rsidR="00F568A6" w:rsidRPr="00F568A6">
              <w:t>025</w:t>
            </w:r>
          </w:p>
        </w:tc>
        <w:tc>
          <w:tcPr>
            <w:tcW w:w="255" w:type="pct"/>
            <w:shd w:val="clear" w:color="auto" w:fill="auto"/>
            <w:noWrap/>
            <w:vAlign w:val="center"/>
          </w:tcPr>
          <w:p w14:paraId="7692A3DF" w14:textId="6797F333" w:rsidR="00DC2DFA" w:rsidRPr="00DC2DFA" w:rsidRDefault="00DC2DFA" w:rsidP="00DC2DFA">
            <w:pPr>
              <w:pStyle w:val="103"/>
            </w:pPr>
            <w:r w:rsidRPr="00E426D5">
              <w:t>0,</w:t>
            </w:r>
            <w:r w:rsidR="00F568A6" w:rsidRPr="00F568A6">
              <w:t>030</w:t>
            </w:r>
          </w:p>
        </w:tc>
        <w:tc>
          <w:tcPr>
            <w:tcW w:w="255" w:type="pct"/>
            <w:shd w:val="clear" w:color="auto" w:fill="auto"/>
            <w:noWrap/>
            <w:vAlign w:val="center"/>
          </w:tcPr>
          <w:p w14:paraId="72A59A32" w14:textId="51930F2D" w:rsidR="00DC2DFA" w:rsidRPr="00DC2DFA" w:rsidRDefault="00DC2DFA" w:rsidP="00DC2DFA">
            <w:pPr>
              <w:pStyle w:val="103"/>
            </w:pPr>
            <w:r w:rsidRPr="00E426D5">
              <w:t>0,</w:t>
            </w:r>
            <w:r w:rsidR="00F568A6" w:rsidRPr="00F568A6">
              <w:t>035</w:t>
            </w:r>
          </w:p>
        </w:tc>
        <w:tc>
          <w:tcPr>
            <w:tcW w:w="255" w:type="pct"/>
            <w:shd w:val="clear" w:color="auto" w:fill="auto"/>
            <w:noWrap/>
            <w:vAlign w:val="center"/>
          </w:tcPr>
          <w:p w14:paraId="5619577D" w14:textId="2B9667BA" w:rsidR="00DC2DFA" w:rsidRPr="00DC2DFA" w:rsidRDefault="00DC2DFA" w:rsidP="00DC2DFA">
            <w:pPr>
              <w:pStyle w:val="103"/>
            </w:pPr>
            <w:r w:rsidRPr="00E426D5">
              <w:t>0,</w:t>
            </w:r>
            <w:r w:rsidR="00F568A6" w:rsidRPr="00F568A6">
              <w:t>040</w:t>
            </w:r>
          </w:p>
        </w:tc>
        <w:tc>
          <w:tcPr>
            <w:tcW w:w="255" w:type="pct"/>
            <w:shd w:val="clear" w:color="auto" w:fill="auto"/>
            <w:noWrap/>
            <w:vAlign w:val="center"/>
          </w:tcPr>
          <w:p w14:paraId="253E42D5" w14:textId="20ECDCE7" w:rsidR="00DC2DFA" w:rsidRPr="00DC2DFA" w:rsidRDefault="00DC2DFA" w:rsidP="00DC2DFA">
            <w:pPr>
              <w:pStyle w:val="103"/>
            </w:pPr>
            <w:r w:rsidRPr="00E426D5">
              <w:t>0,</w:t>
            </w:r>
            <w:r w:rsidR="00F568A6" w:rsidRPr="00F568A6">
              <w:t>045</w:t>
            </w:r>
          </w:p>
        </w:tc>
        <w:tc>
          <w:tcPr>
            <w:tcW w:w="255" w:type="pct"/>
            <w:shd w:val="clear" w:color="auto" w:fill="auto"/>
            <w:noWrap/>
            <w:vAlign w:val="center"/>
          </w:tcPr>
          <w:p w14:paraId="6096B8D9" w14:textId="62ECE15B" w:rsidR="00DC2DFA" w:rsidRPr="00DC2DFA" w:rsidRDefault="00DC2DFA" w:rsidP="00DC2DFA">
            <w:pPr>
              <w:pStyle w:val="103"/>
            </w:pPr>
            <w:r w:rsidRPr="00E426D5">
              <w:t>0,</w:t>
            </w:r>
            <w:r w:rsidR="00F568A6" w:rsidRPr="00F568A6">
              <w:t>051</w:t>
            </w:r>
          </w:p>
        </w:tc>
        <w:tc>
          <w:tcPr>
            <w:tcW w:w="255" w:type="pct"/>
            <w:shd w:val="clear" w:color="auto" w:fill="auto"/>
            <w:noWrap/>
            <w:vAlign w:val="center"/>
          </w:tcPr>
          <w:p w14:paraId="113E4403" w14:textId="5024B4A8" w:rsidR="00DC2DFA" w:rsidRPr="00DC2DFA" w:rsidRDefault="00DC2DFA" w:rsidP="00DC2DFA">
            <w:pPr>
              <w:pStyle w:val="103"/>
            </w:pPr>
            <w:r w:rsidRPr="00E426D5">
              <w:t>0,</w:t>
            </w:r>
            <w:r w:rsidR="00F568A6" w:rsidRPr="00F568A6">
              <w:t>056</w:t>
            </w:r>
          </w:p>
        </w:tc>
        <w:tc>
          <w:tcPr>
            <w:tcW w:w="255" w:type="pct"/>
            <w:shd w:val="clear" w:color="auto" w:fill="auto"/>
            <w:noWrap/>
            <w:vAlign w:val="center"/>
          </w:tcPr>
          <w:p w14:paraId="1CC3DF24" w14:textId="6ED13C18" w:rsidR="00DC2DFA" w:rsidRPr="00DC2DFA" w:rsidRDefault="00DC2DFA" w:rsidP="00DC2DFA">
            <w:pPr>
              <w:pStyle w:val="103"/>
            </w:pPr>
            <w:r w:rsidRPr="00E426D5">
              <w:t>0,</w:t>
            </w:r>
            <w:r w:rsidR="00F568A6" w:rsidRPr="00F568A6">
              <w:t>061</w:t>
            </w:r>
          </w:p>
        </w:tc>
        <w:tc>
          <w:tcPr>
            <w:tcW w:w="255" w:type="pct"/>
            <w:shd w:val="clear" w:color="auto" w:fill="auto"/>
            <w:noWrap/>
            <w:vAlign w:val="center"/>
          </w:tcPr>
          <w:p w14:paraId="21541676" w14:textId="256FCE16" w:rsidR="00DC2DFA" w:rsidRPr="00DC2DFA" w:rsidRDefault="00DC2DFA" w:rsidP="00DC2DFA">
            <w:pPr>
              <w:pStyle w:val="103"/>
            </w:pPr>
            <w:r w:rsidRPr="00E426D5">
              <w:t>0,</w:t>
            </w:r>
            <w:r w:rsidR="00F568A6" w:rsidRPr="00F568A6">
              <w:t>066</w:t>
            </w:r>
          </w:p>
        </w:tc>
        <w:tc>
          <w:tcPr>
            <w:tcW w:w="255" w:type="pct"/>
            <w:shd w:val="clear" w:color="auto" w:fill="auto"/>
            <w:noWrap/>
            <w:vAlign w:val="center"/>
          </w:tcPr>
          <w:p w14:paraId="31EE710E" w14:textId="774A2D57" w:rsidR="00DC2DFA" w:rsidRPr="00DC2DFA" w:rsidRDefault="00DC2DFA" w:rsidP="00DC2DFA">
            <w:pPr>
              <w:pStyle w:val="103"/>
            </w:pPr>
            <w:r w:rsidRPr="00E426D5">
              <w:t>0,</w:t>
            </w:r>
            <w:r w:rsidR="00F568A6" w:rsidRPr="00F568A6">
              <w:t>071</w:t>
            </w:r>
          </w:p>
        </w:tc>
        <w:tc>
          <w:tcPr>
            <w:tcW w:w="255" w:type="pct"/>
            <w:shd w:val="clear" w:color="auto" w:fill="auto"/>
            <w:noWrap/>
            <w:vAlign w:val="center"/>
          </w:tcPr>
          <w:p w14:paraId="2373E4CE" w14:textId="50C96CCF" w:rsidR="00DC2DFA" w:rsidRPr="00DC2DFA" w:rsidRDefault="00DC2DFA" w:rsidP="00DC2DFA">
            <w:pPr>
              <w:pStyle w:val="103"/>
            </w:pPr>
            <w:r w:rsidRPr="00E426D5">
              <w:t>0,</w:t>
            </w:r>
            <w:r w:rsidR="00F568A6" w:rsidRPr="00F568A6">
              <w:t>076</w:t>
            </w:r>
          </w:p>
        </w:tc>
      </w:tr>
      <w:tr w:rsidR="00DC2DFA" w:rsidRPr="00266DE2" w14:paraId="05202343" w14:textId="77777777" w:rsidTr="00F568A6">
        <w:tc>
          <w:tcPr>
            <w:tcW w:w="436" w:type="pct"/>
            <w:vMerge w:val="restart"/>
            <w:shd w:val="clear" w:color="auto" w:fill="auto"/>
            <w:noWrap/>
            <w:vAlign w:val="center"/>
            <w:hideMark/>
          </w:tcPr>
          <w:p w14:paraId="731BBA88" w14:textId="150AE274" w:rsidR="00DC2DFA" w:rsidRPr="00DC2DFA" w:rsidRDefault="00DC2DFA" w:rsidP="00DC2DFA">
            <w:pPr>
              <w:pStyle w:val="103"/>
            </w:pPr>
            <w:r w:rsidRPr="00E426D5">
              <w:t>23:32:1101003</w:t>
            </w:r>
          </w:p>
        </w:tc>
        <w:tc>
          <w:tcPr>
            <w:tcW w:w="487" w:type="pct"/>
            <w:shd w:val="clear" w:color="auto" w:fill="auto"/>
            <w:vAlign w:val="center"/>
            <w:hideMark/>
          </w:tcPr>
          <w:p w14:paraId="09CFF9D5" w14:textId="77777777" w:rsidR="00DC2DFA" w:rsidRPr="00DC2DFA" w:rsidRDefault="00DC2DFA" w:rsidP="00DC2DFA">
            <w:pPr>
              <w:pStyle w:val="103"/>
            </w:pPr>
            <w:r w:rsidRPr="008735C1">
              <w:t>Всего, в т.ч.:</w:t>
            </w:r>
          </w:p>
        </w:tc>
        <w:tc>
          <w:tcPr>
            <w:tcW w:w="254" w:type="pct"/>
            <w:shd w:val="clear" w:color="auto" w:fill="auto"/>
            <w:noWrap/>
            <w:vAlign w:val="center"/>
          </w:tcPr>
          <w:p w14:paraId="0AB00EC3" w14:textId="7E54351A" w:rsidR="00DC2DFA" w:rsidRPr="00DC2DFA" w:rsidRDefault="00DC2DFA" w:rsidP="00DC2DFA">
            <w:pPr>
              <w:pStyle w:val="103"/>
            </w:pPr>
            <w:r w:rsidRPr="00E426D5">
              <w:t>0,000</w:t>
            </w:r>
          </w:p>
        </w:tc>
        <w:tc>
          <w:tcPr>
            <w:tcW w:w="255" w:type="pct"/>
            <w:shd w:val="clear" w:color="auto" w:fill="auto"/>
            <w:noWrap/>
            <w:vAlign w:val="center"/>
          </w:tcPr>
          <w:p w14:paraId="1F331307" w14:textId="2FE0F738" w:rsidR="00DC2DFA" w:rsidRPr="00DC2DFA" w:rsidRDefault="00DC2DFA" w:rsidP="00DC2DFA">
            <w:pPr>
              <w:pStyle w:val="103"/>
            </w:pPr>
            <w:r w:rsidRPr="00E426D5">
              <w:t>0,</w:t>
            </w:r>
            <w:r w:rsidR="00F568A6" w:rsidRPr="00F568A6">
              <w:t>005</w:t>
            </w:r>
          </w:p>
        </w:tc>
        <w:tc>
          <w:tcPr>
            <w:tcW w:w="255" w:type="pct"/>
            <w:shd w:val="clear" w:color="auto" w:fill="auto"/>
            <w:noWrap/>
            <w:vAlign w:val="center"/>
          </w:tcPr>
          <w:p w14:paraId="056DB243" w14:textId="10A8C9FD" w:rsidR="00DC2DFA" w:rsidRPr="00DC2DFA" w:rsidRDefault="00DC2DFA" w:rsidP="00DC2DFA">
            <w:pPr>
              <w:pStyle w:val="103"/>
            </w:pPr>
            <w:r w:rsidRPr="00E426D5">
              <w:t>0,</w:t>
            </w:r>
            <w:r w:rsidR="00F568A6" w:rsidRPr="00F568A6">
              <w:t>005</w:t>
            </w:r>
          </w:p>
        </w:tc>
        <w:tc>
          <w:tcPr>
            <w:tcW w:w="255" w:type="pct"/>
            <w:shd w:val="clear" w:color="auto" w:fill="auto"/>
            <w:noWrap/>
            <w:vAlign w:val="center"/>
          </w:tcPr>
          <w:p w14:paraId="5C5C6917" w14:textId="2AD69DB0" w:rsidR="00DC2DFA" w:rsidRPr="00DC2DFA" w:rsidRDefault="00DC2DFA" w:rsidP="00DC2DFA">
            <w:pPr>
              <w:pStyle w:val="103"/>
            </w:pPr>
            <w:r w:rsidRPr="00E426D5">
              <w:t>0,</w:t>
            </w:r>
            <w:r w:rsidR="00F568A6" w:rsidRPr="00F568A6">
              <w:t>010</w:t>
            </w:r>
          </w:p>
        </w:tc>
        <w:tc>
          <w:tcPr>
            <w:tcW w:w="255" w:type="pct"/>
            <w:shd w:val="clear" w:color="auto" w:fill="auto"/>
            <w:noWrap/>
            <w:vAlign w:val="center"/>
          </w:tcPr>
          <w:p w14:paraId="60386C66" w14:textId="7D42D7E6" w:rsidR="00DC2DFA" w:rsidRPr="00DC2DFA" w:rsidRDefault="00DC2DFA" w:rsidP="00DC2DFA">
            <w:pPr>
              <w:pStyle w:val="103"/>
            </w:pPr>
            <w:r w:rsidRPr="00E426D5">
              <w:t>0,</w:t>
            </w:r>
            <w:r w:rsidR="00F568A6" w:rsidRPr="00F568A6">
              <w:t>010</w:t>
            </w:r>
          </w:p>
        </w:tc>
        <w:tc>
          <w:tcPr>
            <w:tcW w:w="255" w:type="pct"/>
            <w:shd w:val="clear" w:color="auto" w:fill="auto"/>
            <w:noWrap/>
            <w:vAlign w:val="center"/>
          </w:tcPr>
          <w:p w14:paraId="6FA3651C" w14:textId="22EEA6B9" w:rsidR="00DC2DFA" w:rsidRPr="00DC2DFA" w:rsidRDefault="00DC2DFA" w:rsidP="00DC2DFA">
            <w:pPr>
              <w:pStyle w:val="103"/>
            </w:pPr>
            <w:r w:rsidRPr="00E426D5">
              <w:t>0,</w:t>
            </w:r>
            <w:r w:rsidR="00F568A6" w:rsidRPr="00F568A6">
              <w:t>014</w:t>
            </w:r>
          </w:p>
        </w:tc>
        <w:tc>
          <w:tcPr>
            <w:tcW w:w="255" w:type="pct"/>
            <w:shd w:val="clear" w:color="auto" w:fill="auto"/>
            <w:noWrap/>
            <w:vAlign w:val="center"/>
          </w:tcPr>
          <w:p w14:paraId="6A6ADE20" w14:textId="76333F0A" w:rsidR="00DC2DFA" w:rsidRPr="00DC2DFA" w:rsidRDefault="00DC2DFA" w:rsidP="00DC2DFA">
            <w:pPr>
              <w:pStyle w:val="103"/>
            </w:pPr>
            <w:r w:rsidRPr="00E426D5">
              <w:t>0,</w:t>
            </w:r>
            <w:r w:rsidR="00F568A6" w:rsidRPr="00F568A6">
              <w:t>014</w:t>
            </w:r>
          </w:p>
        </w:tc>
        <w:tc>
          <w:tcPr>
            <w:tcW w:w="255" w:type="pct"/>
            <w:shd w:val="clear" w:color="auto" w:fill="auto"/>
            <w:noWrap/>
            <w:vAlign w:val="center"/>
          </w:tcPr>
          <w:p w14:paraId="20D874AD" w14:textId="371F4AB3" w:rsidR="00DC2DFA" w:rsidRPr="00DC2DFA" w:rsidRDefault="00DC2DFA" w:rsidP="00DC2DFA">
            <w:pPr>
              <w:pStyle w:val="103"/>
            </w:pPr>
            <w:r w:rsidRPr="00E426D5">
              <w:t>0,</w:t>
            </w:r>
            <w:r w:rsidR="00F568A6" w:rsidRPr="00F568A6">
              <w:t>018</w:t>
            </w:r>
          </w:p>
        </w:tc>
        <w:tc>
          <w:tcPr>
            <w:tcW w:w="255" w:type="pct"/>
            <w:shd w:val="clear" w:color="auto" w:fill="auto"/>
            <w:noWrap/>
            <w:vAlign w:val="center"/>
          </w:tcPr>
          <w:p w14:paraId="2B00DEC6" w14:textId="7269D6CB" w:rsidR="00DC2DFA" w:rsidRPr="00DC2DFA" w:rsidRDefault="00DC2DFA" w:rsidP="00DC2DFA">
            <w:pPr>
              <w:pStyle w:val="103"/>
            </w:pPr>
            <w:r w:rsidRPr="00E426D5">
              <w:t>0,</w:t>
            </w:r>
            <w:r w:rsidR="00F568A6" w:rsidRPr="00F568A6">
              <w:t>018</w:t>
            </w:r>
          </w:p>
        </w:tc>
        <w:tc>
          <w:tcPr>
            <w:tcW w:w="255" w:type="pct"/>
            <w:shd w:val="clear" w:color="auto" w:fill="auto"/>
            <w:noWrap/>
            <w:vAlign w:val="center"/>
          </w:tcPr>
          <w:p w14:paraId="5B6F282C" w14:textId="0C271584" w:rsidR="00DC2DFA" w:rsidRPr="00DC2DFA" w:rsidRDefault="00DC2DFA" w:rsidP="00DC2DFA">
            <w:pPr>
              <w:pStyle w:val="103"/>
            </w:pPr>
            <w:r w:rsidRPr="00E426D5">
              <w:t>0,</w:t>
            </w:r>
            <w:r w:rsidR="00F568A6" w:rsidRPr="00F568A6">
              <w:t>018</w:t>
            </w:r>
          </w:p>
        </w:tc>
        <w:tc>
          <w:tcPr>
            <w:tcW w:w="255" w:type="pct"/>
            <w:shd w:val="clear" w:color="auto" w:fill="auto"/>
            <w:noWrap/>
            <w:vAlign w:val="center"/>
          </w:tcPr>
          <w:p w14:paraId="5264FC72" w14:textId="58C1151B" w:rsidR="00DC2DFA" w:rsidRPr="00DC2DFA" w:rsidRDefault="00DC2DFA" w:rsidP="00DC2DFA">
            <w:pPr>
              <w:pStyle w:val="103"/>
            </w:pPr>
            <w:r w:rsidRPr="00E426D5">
              <w:t>0,</w:t>
            </w:r>
            <w:r w:rsidR="00F568A6" w:rsidRPr="00F568A6">
              <w:t>018</w:t>
            </w:r>
          </w:p>
        </w:tc>
        <w:tc>
          <w:tcPr>
            <w:tcW w:w="255" w:type="pct"/>
            <w:shd w:val="clear" w:color="auto" w:fill="auto"/>
            <w:noWrap/>
            <w:vAlign w:val="center"/>
          </w:tcPr>
          <w:p w14:paraId="073580CD" w14:textId="5AB1B0D8" w:rsidR="00DC2DFA" w:rsidRPr="00DC2DFA" w:rsidRDefault="00DC2DFA" w:rsidP="00DC2DFA">
            <w:pPr>
              <w:pStyle w:val="103"/>
            </w:pPr>
            <w:r w:rsidRPr="00E426D5">
              <w:t>0,</w:t>
            </w:r>
            <w:r w:rsidR="00F568A6" w:rsidRPr="00F568A6">
              <w:t>018</w:t>
            </w:r>
          </w:p>
        </w:tc>
        <w:tc>
          <w:tcPr>
            <w:tcW w:w="255" w:type="pct"/>
            <w:shd w:val="clear" w:color="auto" w:fill="auto"/>
            <w:noWrap/>
            <w:vAlign w:val="center"/>
          </w:tcPr>
          <w:p w14:paraId="2A9AF4B7" w14:textId="67B34B91" w:rsidR="00DC2DFA" w:rsidRPr="00DC2DFA" w:rsidRDefault="00DC2DFA" w:rsidP="00DC2DFA">
            <w:pPr>
              <w:pStyle w:val="103"/>
            </w:pPr>
            <w:r w:rsidRPr="00E426D5">
              <w:t>0,</w:t>
            </w:r>
            <w:r w:rsidR="00F568A6" w:rsidRPr="00F568A6">
              <w:t>018</w:t>
            </w:r>
          </w:p>
        </w:tc>
        <w:tc>
          <w:tcPr>
            <w:tcW w:w="255" w:type="pct"/>
            <w:shd w:val="clear" w:color="auto" w:fill="auto"/>
            <w:noWrap/>
            <w:vAlign w:val="center"/>
          </w:tcPr>
          <w:p w14:paraId="15AAEBD2" w14:textId="5B93152C" w:rsidR="00DC2DFA" w:rsidRPr="00DC2DFA" w:rsidRDefault="00DC2DFA" w:rsidP="00DC2DFA">
            <w:pPr>
              <w:pStyle w:val="103"/>
            </w:pPr>
            <w:r w:rsidRPr="00E426D5">
              <w:t>0,</w:t>
            </w:r>
            <w:r w:rsidR="00F568A6" w:rsidRPr="00F568A6">
              <w:t>018</w:t>
            </w:r>
          </w:p>
        </w:tc>
        <w:tc>
          <w:tcPr>
            <w:tcW w:w="255" w:type="pct"/>
            <w:shd w:val="clear" w:color="auto" w:fill="auto"/>
            <w:noWrap/>
            <w:vAlign w:val="center"/>
          </w:tcPr>
          <w:p w14:paraId="59259AE0" w14:textId="7B63C14E" w:rsidR="00DC2DFA" w:rsidRPr="00DC2DFA" w:rsidRDefault="00DC2DFA" w:rsidP="00DC2DFA">
            <w:pPr>
              <w:pStyle w:val="103"/>
            </w:pPr>
            <w:r w:rsidRPr="00E426D5">
              <w:t>0,</w:t>
            </w:r>
            <w:r w:rsidR="00F568A6" w:rsidRPr="00F568A6">
              <w:t>018</w:t>
            </w:r>
          </w:p>
        </w:tc>
        <w:tc>
          <w:tcPr>
            <w:tcW w:w="255" w:type="pct"/>
            <w:shd w:val="clear" w:color="auto" w:fill="auto"/>
            <w:noWrap/>
            <w:vAlign w:val="center"/>
          </w:tcPr>
          <w:p w14:paraId="12B35713" w14:textId="21D286D9" w:rsidR="00DC2DFA" w:rsidRPr="00DC2DFA" w:rsidRDefault="00DC2DFA" w:rsidP="00DC2DFA">
            <w:pPr>
              <w:pStyle w:val="103"/>
            </w:pPr>
            <w:r w:rsidRPr="00E426D5">
              <w:t>0,</w:t>
            </w:r>
            <w:r w:rsidR="00F568A6" w:rsidRPr="00F568A6">
              <w:t>018</w:t>
            </w:r>
          </w:p>
        </w:tc>
      </w:tr>
      <w:tr w:rsidR="00DC2DFA" w:rsidRPr="00266DE2" w14:paraId="21CF6F3B" w14:textId="77777777" w:rsidTr="00F568A6">
        <w:tc>
          <w:tcPr>
            <w:tcW w:w="436" w:type="pct"/>
            <w:vMerge/>
            <w:vAlign w:val="center"/>
            <w:hideMark/>
          </w:tcPr>
          <w:p w14:paraId="3CF56D06" w14:textId="77777777" w:rsidR="00DC2DFA" w:rsidRPr="008735C1" w:rsidRDefault="00DC2DFA" w:rsidP="00DC2DFA">
            <w:pPr>
              <w:pStyle w:val="103"/>
            </w:pPr>
          </w:p>
        </w:tc>
        <w:tc>
          <w:tcPr>
            <w:tcW w:w="487" w:type="pct"/>
            <w:shd w:val="clear" w:color="auto" w:fill="auto"/>
            <w:vAlign w:val="center"/>
            <w:hideMark/>
          </w:tcPr>
          <w:p w14:paraId="2E64550D" w14:textId="77777777" w:rsidR="00DC2DFA" w:rsidRPr="00DC2DFA" w:rsidRDefault="00DC2DFA" w:rsidP="00DC2DFA">
            <w:pPr>
              <w:pStyle w:val="103"/>
            </w:pPr>
            <w:r w:rsidRPr="008735C1">
              <w:t>ОВ</w:t>
            </w:r>
          </w:p>
        </w:tc>
        <w:tc>
          <w:tcPr>
            <w:tcW w:w="254" w:type="pct"/>
            <w:shd w:val="clear" w:color="auto" w:fill="auto"/>
            <w:noWrap/>
            <w:vAlign w:val="center"/>
          </w:tcPr>
          <w:p w14:paraId="5A1F8D57" w14:textId="51AAF578" w:rsidR="00DC2DFA" w:rsidRPr="00DC2DFA" w:rsidRDefault="00DC2DFA" w:rsidP="00DC2DFA">
            <w:pPr>
              <w:pStyle w:val="103"/>
            </w:pPr>
            <w:r w:rsidRPr="00E426D5">
              <w:t>0,000</w:t>
            </w:r>
          </w:p>
        </w:tc>
        <w:tc>
          <w:tcPr>
            <w:tcW w:w="255" w:type="pct"/>
            <w:shd w:val="clear" w:color="auto" w:fill="auto"/>
            <w:noWrap/>
            <w:vAlign w:val="center"/>
          </w:tcPr>
          <w:p w14:paraId="077E3699" w14:textId="2697DE9A" w:rsidR="00DC2DFA" w:rsidRPr="00DC2DFA" w:rsidRDefault="00DC2DFA" w:rsidP="00DC2DFA">
            <w:pPr>
              <w:pStyle w:val="103"/>
            </w:pPr>
            <w:r w:rsidRPr="00E426D5">
              <w:t>0,004</w:t>
            </w:r>
          </w:p>
        </w:tc>
        <w:tc>
          <w:tcPr>
            <w:tcW w:w="255" w:type="pct"/>
            <w:shd w:val="clear" w:color="auto" w:fill="auto"/>
            <w:noWrap/>
            <w:vAlign w:val="center"/>
          </w:tcPr>
          <w:p w14:paraId="100145F4" w14:textId="2B4383E7" w:rsidR="00DC2DFA" w:rsidRPr="00DC2DFA" w:rsidRDefault="00DC2DFA" w:rsidP="00DC2DFA">
            <w:pPr>
              <w:pStyle w:val="103"/>
            </w:pPr>
            <w:r w:rsidRPr="00E426D5">
              <w:t>0,004</w:t>
            </w:r>
          </w:p>
        </w:tc>
        <w:tc>
          <w:tcPr>
            <w:tcW w:w="255" w:type="pct"/>
            <w:shd w:val="clear" w:color="auto" w:fill="auto"/>
            <w:noWrap/>
            <w:vAlign w:val="center"/>
          </w:tcPr>
          <w:p w14:paraId="1BE5683A" w14:textId="5827F31B" w:rsidR="00DC2DFA" w:rsidRPr="00DC2DFA" w:rsidRDefault="00DC2DFA" w:rsidP="00DC2DFA">
            <w:pPr>
              <w:pStyle w:val="103"/>
            </w:pPr>
            <w:r w:rsidRPr="00E426D5">
              <w:t>0,007</w:t>
            </w:r>
          </w:p>
        </w:tc>
        <w:tc>
          <w:tcPr>
            <w:tcW w:w="255" w:type="pct"/>
            <w:shd w:val="clear" w:color="auto" w:fill="auto"/>
            <w:noWrap/>
            <w:vAlign w:val="center"/>
          </w:tcPr>
          <w:p w14:paraId="4ADC3098" w14:textId="0FA649DF" w:rsidR="00DC2DFA" w:rsidRPr="00DC2DFA" w:rsidRDefault="00DC2DFA" w:rsidP="00DC2DFA">
            <w:pPr>
              <w:pStyle w:val="103"/>
            </w:pPr>
            <w:r w:rsidRPr="00E426D5">
              <w:t>0,007</w:t>
            </w:r>
          </w:p>
        </w:tc>
        <w:tc>
          <w:tcPr>
            <w:tcW w:w="255" w:type="pct"/>
            <w:shd w:val="clear" w:color="auto" w:fill="auto"/>
            <w:noWrap/>
            <w:vAlign w:val="center"/>
          </w:tcPr>
          <w:p w14:paraId="7C41018B" w14:textId="796CBB89" w:rsidR="00DC2DFA" w:rsidRPr="00DC2DFA" w:rsidRDefault="00DC2DFA" w:rsidP="00DC2DFA">
            <w:pPr>
              <w:pStyle w:val="103"/>
            </w:pPr>
            <w:r w:rsidRPr="00E426D5">
              <w:t>0,010</w:t>
            </w:r>
          </w:p>
        </w:tc>
        <w:tc>
          <w:tcPr>
            <w:tcW w:w="255" w:type="pct"/>
            <w:shd w:val="clear" w:color="auto" w:fill="auto"/>
            <w:noWrap/>
            <w:vAlign w:val="center"/>
          </w:tcPr>
          <w:p w14:paraId="64E538E4" w14:textId="5B637A91" w:rsidR="00DC2DFA" w:rsidRPr="00DC2DFA" w:rsidRDefault="00DC2DFA" w:rsidP="00DC2DFA">
            <w:pPr>
              <w:pStyle w:val="103"/>
            </w:pPr>
            <w:r w:rsidRPr="00E426D5">
              <w:t>0,010</w:t>
            </w:r>
          </w:p>
        </w:tc>
        <w:tc>
          <w:tcPr>
            <w:tcW w:w="255" w:type="pct"/>
            <w:shd w:val="clear" w:color="auto" w:fill="auto"/>
            <w:noWrap/>
            <w:vAlign w:val="center"/>
          </w:tcPr>
          <w:p w14:paraId="48C4655C" w14:textId="1261FA00" w:rsidR="00DC2DFA" w:rsidRPr="00DC2DFA" w:rsidRDefault="00DC2DFA" w:rsidP="00DC2DFA">
            <w:pPr>
              <w:pStyle w:val="103"/>
            </w:pPr>
            <w:r w:rsidRPr="00E426D5">
              <w:t>0,012</w:t>
            </w:r>
          </w:p>
        </w:tc>
        <w:tc>
          <w:tcPr>
            <w:tcW w:w="255" w:type="pct"/>
            <w:shd w:val="clear" w:color="auto" w:fill="auto"/>
            <w:noWrap/>
            <w:vAlign w:val="center"/>
          </w:tcPr>
          <w:p w14:paraId="31714ECB" w14:textId="53C08600" w:rsidR="00DC2DFA" w:rsidRPr="00DC2DFA" w:rsidRDefault="00DC2DFA" w:rsidP="00DC2DFA">
            <w:pPr>
              <w:pStyle w:val="103"/>
            </w:pPr>
            <w:r w:rsidRPr="00E426D5">
              <w:t>0,012</w:t>
            </w:r>
          </w:p>
        </w:tc>
        <w:tc>
          <w:tcPr>
            <w:tcW w:w="255" w:type="pct"/>
            <w:shd w:val="clear" w:color="auto" w:fill="auto"/>
            <w:noWrap/>
            <w:vAlign w:val="center"/>
          </w:tcPr>
          <w:p w14:paraId="62E88973" w14:textId="1BE18A17" w:rsidR="00DC2DFA" w:rsidRPr="00DC2DFA" w:rsidRDefault="00DC2DFA" w:rsidP="00DC2DFA">
            <w:pPr>
              <w:pStyle w:val="103"/>
            </w:pPr>
            <w:r w:rsidRPr="00E426D5">
              <w:t>0,012</w:t>
            </w:r>
          </w:p>
        </w:tc>
        <w:tc>
          <w:tcPr>
            <w:tcW w:w="255" w:type="pct"/>
            <w:shd w:val="clear" w:color="auto" w:fill="auto"/>
            <w:noWrap/>
            <w:vAlign w:val="center"/>
          </w:tcPr>
          <w:p w14:paraId="0DEDFA77" w14:textId="367B50E6" w:rsidR="00DC2DFA" w:rsidRPr="00DC2DFA" w:rsidRDefault="00DC2DFA" w:rsidP="00DC2DFA">
            <w:pPr>
              <w:pStyle w:val="103"/>
            </w:pPr>
            <w:r w:rsidRPr="00E426D5">
              <w:t>0,012</w:t>
            </w:r>
          </w:p>
        </w:tc>
        <w:tc>
          <w:tcPr>
            <w:tcW w:w="255" w:type="pct"/>
            <w:shd w:val="clear" w:color="auto" w:fill="auto"/>
            <w:noWrap/>
            <w:vAlign w:val="center"/>
          </w:tcPr>
          <w:p w14:paraId="7DAE5A1A" w14:textId="33DB5867" w:rsidR="00DC2DFA" w:rsidRPr="00DC2DFA" w:rsidRDefault="00DC2DFA" w:rsidP="00DC2DFA">
            <w:pPr>
              <w:pStyle w:val="103"/>
            </w:pPr>
            <w:r w:rsidRPr="00E426D5">
              <w:t>0,012</w:t>
            </w:r>
          </w:p>
        </w:tc>
        <w:tc>
          <w:tcPr>
            <w:tcW w:w="255" w:type="pct"/>
            <w:shd w:val="clear" w:color="auto" w:fill="auto"/>
            <w:noWrap/>
            <w:vAlign w:val="center"/>
          </w:tcPr>
          <w:p w14:paraId="24C3A476" w14:textId="00DB40E3" w:rsidR="00DC2DFA" w:rsidRPr="00DC2DFA" w:rsidRDefault="00DC2DFA" w:rsidP="00DC2DFA">
            <w:pPr>
              <w:pStyle w:val="103"/>
            </w:pPr>
            <w:r w:rsidRPr="00E426D5">
              <w:t>0,012</w:t>
            </w:r>
          </w:p>
        </w:tc>
        <w:tc>
          <w:tcPr>
            <w:tcW w:w="255" w:type="pct"/>
            <w:shd w:val="clear" w:color="auto" w:fill="auto"/>
            <w:noWrap/>
            <w:vAlign w:val="center"/>
          </w:tcPr>
          <w:p w14:paraId="00891704" w14:textId="7654F34B" w:rsidR="00DC2DFA" w:rsidRPr="00DC2DFA" w:rsidRDefault="00DC2DFA" w:rsidP="00DC2DFA">
            <w:pPr>
              <w:pStyle w:val="103"/>
            </w:pPr>
            <w:r w:rsidRPr="00E426D5">
              <w:t>0,012</w:t>
            </w:r>
          </w:p>
        </w:tc>
        <w:tc>
          <w:tcPr>
            <w:tcW w:w="255" w:type="pct"/>
            <w:shd w:val="clear" w:color="auto" w:fill="auto"/>
            <w:noWrap/>
            <w:vAlign w:val="center"/>
          </w:tcPr>
          <w:p w14:paraId="2644A742" w14:textId="3406723E" w:rsidR="00DC2DFA" w:rsidRPr="00DC2DFA" w:rsidRDefault="00DC2DFA" w:rsidP="00DC2DFA">
            <w:pPr>
              <w:pStyle w:val="103"/>
            </w:pPr>
            <w:r w:rsidRPr="00E426D5">
              <w:t>0,012</w:t>
            </w:r>
          </w:p>
        </w:tc>
        <w:tc>
          <w:tcPr>
            <w:tcW w:w="255" w:type="pct"/>
            <w:shd w:val="clear" w:color="auto" w:fill="auto"/>
            <w:noWrap/>
            <w:vAlign w:val="center"/>
          </w:tcPr>
          <w:p w14:paraId="32D1484D" w14:textId="76598C69" w:rsidR="00DC2DFA" w:rsidRPr="00DC2DFA" w:rsidRDefault="00DC2DFA" w:rsidP="00DC2DFA">
            <w:pPr>
              <w:pStyle w:val="103"/>
            </w:pPr>
            <w:r w:rsidRPr="00E426D5">
              <w:t>0,012</w:t>
            </w:r>
          </w:p>
        </w:tc>
      </w:tr>
      <w:tr w:rsidR="00DC2DFA" w:rsidRPr="00266DE2" w14:paraId="19C1FC69" w14:textId="77777777" w:rsidTr="00F568A6">
        <w:tc>
          <w:tcPr>
            <w:tcW w:w="436" w:type="pct"/>
            <w:vMerge/>
            <w:vAlign w:val="center"/>
            <w:hideMark/>
          </w:tcPr>
          <w:p w14:paraId="2DEADD93" w14:textId="77777777" w:rsidR="00DC2DFA" w:rsidRPr="008735C1" w:rsidRDefault="00DC2DFA" w:rsidP="00DC2DFA">
            <w:pPr>
              <w:pStyle w:val="103"/>
            </w:pPr>
          </w:p>
        </w:tc>
        <w:tc>
          <w:tcPr>
            <w:tcW w:w="487" w:type="pct"/>
            <w:shd w:val="clear" w:color="auto" w:fill="auto"/>
            <w:vAlign w:val="center"/>
            <w:hideMark/>
          </w:tcPr>
          <w:p w14:paraId="264315E6" w14:textId="77777777" w:rsidR="00DC2DFA" w:rsidRPr="00DC2DFA" w:rsidRDefault="00DC2DFA" w:rsidP="00DC2DFA">
            <w:pPr>
              <w:pStyle w:val="103"/>
            </w:pPr>
            <w:r w:rsidRPr="008735C1">
              <w:t>ГВСсрч.</w:t>
            </w:r>
          </w:p>
        </w:tc>
        <w:tc>
          <w:tcPr>
            <w:tcW w:w="254" w:type="pct"/>
            <w:shd w:val="clear" w:color="auto" w:fill="auto"/>
            <w:noWrap/>
            <w:vAlign w:val="center"/>
          </w:tcPr>
          <w:p w14:paraId="76ABF14E" w14:textId="646C9AD1" w:rsidR="00DC2DFA" w:rsidRPr="00DC2DFA" w:rsidRDefault="00DC2DFA" w:rsidP="00DC2DFA">
            <w:pPr>
              <w:pStyle w:val="103"/>
            </w:pPr>
            <w:r w:rsidRPr="00E426D5">
              <w:t>0,000</w:t>
            </w:r>
          </w:p>
        </w:tc>
        <w:tc>
          <w:tcPr>
            <w:tcW w:w="255" w:type="pct"/>
            <w:shd w:val="clear" w:color="auto" w:fill="auto"/>
            <w:noWrap/>
            <w:vAlign w:val="center"/>
          </w:tcPr>
          <w:p w14:paraId="3D55303D" w14:textId="56AAAE93" w:rsidR="00DC2DFA" w:rsidRPr="00DC2DFA" w:rsidRDefault="00DC2DFA" w:rsidP="00DC2DFA">
            <w:pPr>
              <w:pStyle w:val="103"/>
            </w:pPr>
            <w:r w:rsidRPr="00E426D5">
              <w:t>0,</w:t>
            </w:r>
            <w:r w:rsidR="00F568A6" w:rsidRPr="00F568A6">
              <w:t>001</w:t>
            </w:r>
          </w:p>
        </w:tc>
        <w:tc>
          <w:tcPr>
            <w:tcW w:w="255" w:type="pct"/>
            <w:shd w:val="clear" w:color="auto" w:fill="auto"/>
            <w:noWrap/>
            <w:vAlign w:val="center"/>
          </w:tcPr>
          <w:p w14:paraId="08286FCD" w14:textId="03C60107" w:rsidR="00DC2DFA" w:rsidRPr="00DC2DFA" w:rsidRDefault="00DC2DFA" w:rsidP="00DC2DFA">
            <w:pPr>
              <w:pStyle w:val="103"/>
            </w:pPr>
            <w:r w:rsidRPr="00E426D5">
              <w:t>0,</w:t>
            </w:r>
            <w:r w:rsidR="00F568A6" w:rsidRPr="00F568A6">
              <w:t>001</w:t>
            </w:r>
          </w:p>
        </w:tc>
        <w:tc>
          <w:tcPr>
            <w:tcW w:w="255" w:type="pct"/>
            <w:shd w:val="clear" w:color="auto" w:fill="auto"/>
            <w:noWrap/>
            <w:vAlign w:val="center"/>
          </w:tcPr>
          <w:p w14:paraId="1255C492" w14:textId="5EA61024" w:rsidR="00DC2DFA" w:rsidRPr="00DC2DFA" w:rsidRDefault="00DC2DFA" w:rsidP="00DC2DFA">
            <w:pPr>
              <w:pStyle w:val="103"/>
            </w:pPr>
            <w:r w:rsidRPr="00E426D5">
              <w:t>0,</w:t>
            </w:r>
            <w:r w:rsidR="00F568A6" w:rsidRPr="00F568A6">
              <w:t>003</w:t>
            </w:r>
          </w:p>
        </w:tc>
        <w:tc>
          <w:tcPr>
            <w:tcW w:w="255" w:type="pct"/>
            <w:shd w:val="clear" w:color="auto" w:fill="auto"/>
            <w:noWrap/>
            <w:vAlign w:val="center"/>
          </w:tcPr>
          <w:p w14:paraId="7F62D83F" w14:textId="027BC4EC" w:rsidR="00DC2DFA" w:rsidRPr="00DC2DFA" w:rsidRDefault="00DC2DFA" w:rsidP="00DC2DFA">
            <w:pPr>
              <w:pStyle w:val="103"/>
            </w:pPr>
            <w:r w:rsidRPr="00E426D5">
              <w:t>0,</w:t>
            </w:r>
            <w:r w:rsidR="00F568A6" w:rsidRPr="00F568A6">
              <w:t>003</w:t>
            </w:r>
          </w:p>
        </w:tc>
        <w:tc>
          <w:tcPr>
            <w:tcW w:w="255" w:type="pct"/>
            <w:shd w:val="clear" w:color="auto" w:fill="auto"/>
            <w:noWrap/>
            <w:vAlign w:val="center"/>
          </w:tcPr>
          <w:p w14:paraId="0E0EE678" w14:textId="2E9B6727" w:rsidR="00DC2DFA" w:rsidRPr="00DC2DFA" w:rsidRDefault="00DC2DFA" w:rsidP="00DC2DFA">
            <w:pPr>
              <w:pStyle w:val="103"/>
            </w:pPr>
            <w:r w:rsidRPr="00E426D5">
              <w:t>0,</w:t>
            </w:r>
            <w:r w:rsidR="00F568A6" w:rsidRPr="00F568A6">
              <w:t>004</w:t>
            </w:r>
          </w:p>
        </w:tc>
        <w:tc>
          <w:tcPr>
            <w:tcW w:w="255" w:type="pct"/>
            <w:shd w:val="clear" w:color="auto" w:fill="auto"/>
            <w:noWrap/>
            <w:vAlign w:val="center"/>
          </w:tcPr>
          <w:p w14:paraId="6CAC4D8D" w14:textId="61899BF6" w:rsidR="00DC2DFA" w:rsidRPr="00DC2DFA" w:rsidRDefault="00DC2DFA" w:rsidP="00DC2DFA">
            <w:pPr>
              <w:pStyle w:val="103"/>
            </w:pPr>
            <w:r w:rsidRPr="00E426D5">
              <w:t>0,</w:t>
            </w:r>
            <w:r w:rsidR="00F568A6" w:rsidRPr="00F568A6">
              <w:t>004</w:t>
            </w:r>
          </w:p>
        </w:tc>
        <w:tc>
          <w:tcPr>
            <w:tcW w:w="255" w:type="pct"/>
            <w:shd w:val="clear" w:color="auto" w:fill="auto"/>
            <w:noWrap/>
            <w:vAlign w:val="center"/>
          </w:tcPr>
          <w:p w14:paraId="292810C3" w14:textId="2F2C8C67" w:rsidR="00DC2DFA" w:rsidRPr="00DC2DFA" w:rsidRDefault="00DC2DFA" w:rsidP="00DC2DFA">
            <w:pPr>
              <w:pStyle w:val="103"/>
            </w:pPr>
            <w:r w:rsidRPr="00E426D5">
              <w:t>0,</w:t>
            </w:r>
            <w:r w:rsidR="00F568A6" w:rsidRPr="00F568A6">
              <w:t>006</w:t>
            </w:r>
          </w:p>
        </w:tc>
        <w:tc>
          <w:tcPr>
            <w:tcW w:w="255" w:type="pct"/>
            <w:shd w:val="clear" w:color="auto" w:fill="auto"/>
            <w:noWrap/>
            <w:vAlign w:val="center"/>
          </w:tcPr>
          <w:p w14:paraId="0117CA1B" w14:textId="041C999B" w:rsidR="00DC2DFA" w:rsidRPr="00DC2DFA" w:rsidRDefault="00DC2DFA" w:rsidP="00DC2DFA">
            <w:pPr>
              <w:pStyle w:val="103"/>
            </w:pPr>
            <w:r w:rsidRPr="00E426D5">
              <w:t>0,</w:t>
            </w:r>
            <w:r w:rsidR="00F568A6" w:rsidRPr="00F568A6">
              <w:t>006</w:t>
            </w:r>
          </w:p>
        </w:tc>
        <w:tc>
          <w:tcPr>
            <w:tcW w:w="255" w:type="pct"/>
            <w:shd w:val="clear" w:color="auto" w:fill="auto"/>
            <w:noWrap/>
            <w:vAlign w:val="center"/>
          </w:tcPr>
          <w:p w14:paraId="08B1294E" w14:textId="4C9B1600" w:rsidR="00DC2DFA" w:rsidRPr="00DC2DFA" w:rsidRDefault="00DC2DFA" w:rsidP="00DC2DFA">
            <w:pPr>
              <w:pStyle w:val="103"/>
            </w:pPr>
            <w:r w:rsidRPr="00E426D5">
              <w:t>0,</w:t>
            </w:r>
            <w:r w:rsidR="00F568A6" w:rsidRPr="00F568A6">
              <w:t>006</w:t>
            </w:r>
          </w:p>
        </w:tc>
        <w:tc>
          <w:tcPr>
            <w:tcW w:w="255" w:type="pct"/>
            <w:shd w:val="clear" w:color="auto" w:fill="auto"/>
            <w:noWrap/>
            <w:vAlign w:val="center"/>
          </w:tcPr>
          <w:p w14:paraId="0F8A515C" w14:textId="64EAF1F7" w:rsidR="00DC2DFA" w:rsidRPr="00DC2DFA" w:rsidRDefault="00DC2DFA" w:rsidP="00DC2DFA">
            <w:pPr>
              <w:pStyle w:val="103"/>
            </w:pPr>
            <w:r w:rsidRPr="00E426D5">
              <w:t>0,</w:t>
            </w:r>
            <w:r w:rsidR="00F568A6" w:rsidRPr="00F568A6">
              <w:t>006</w:t>
            </w:r>
          </w:p>
        </w:tc>
        <w:tc>
          <w:tcPr>
            <w:tcW w:w="255" w:type="pct"/>
            <w:shd w:val="clear" w:color="auto" w:fill="auto"/>
            <w:noWrap/>
            <w:vAlign w:val="center"/>
          </w:tcPr>
          <w:p w14:paraId="485FE1FE" w14:textId="67E1761D" w:rsidR="00DC2DFA" w:rsidRPr="00DC2DFA" w:rsidRDefault="00DC2DFA" w:rsidP="00DC2DFA">
            <w:pPr>
              <w:pStyle w:val="103"/>
            </w:pPr>
            <w:r w:rsidRPr="00E426D5">
              <w:t>0,</w:t>
            </w:r>
            <w:r w:rsidR="00F568A6" w:rsidRPr="00F568A6">
              <w:t>006</w:t>
            </w:r>
          </w:p>
        </w:tc>
        <w:tc>
          <w:tcPr>
            <w:tcW w:w="255" w:type="pct"/>
            <w:shd w:val="clear" w:color="auto" w:fill="auto"/>
            <w:noWrap/>
            <w:vAlign w:val="center"/>
          </w:tcPr>
          <w:p w14:paraId="216DABDF" w14:textId="11A40298" w:rsidR="00DC2DFA" w:rsidRPr="00DC2DFA" w:rsidRDefault="00DC2DFA" w:rsidP="00DC2DFA">
            <w:pPr>
              <w:pStyle w:val="103"/>
            </w:pPr>
            <w:r w:rsidRPr="00E426D5">
              <w:t>0,</w:t>
            </w:r>
            <w:r w:rsidR="00F568A6" w:rsidRPr="00F568A6">
              <w:t>006</w:t>
            </w:r>
          </w:p>
        </w:tc>
        <w:tc>
          <w:tcPr>
            <w:tcW w:w="255" w:type="pct"/>
            <w:shd w:val="clear" w:color="auto" w:fill="auto"/>
            <w:noWrap/>
            <w:vAlign w:val="center"/>
          </w:tcPr>
          <w:p w14:paraId="07675D09" w14:textId="299154E3" w:rsidR="00DC2DFA" w:rsidRPr="00DC2DFA" w:rsidRDefault="00DC2DFA" w:rsidP="00DC2DFA">
            <w:pPr>
              <w:pStyle w:val="103"/>
            </w:pPr>
            <w:r w:rsidRPr="00E426D5">
              <w:t>0,</w:t>
            </w:r>
            <w:r w:rsidR="00F568A6" w:rsidRPr="00F568A6">
              <w:t>006</w:t>
            </w:r>
          </w:p>
        </w:tc>
        <w:tc>
          <w:tcPr>
            <w:tcW w:w="255" w:type="pct"/>
            <w:shd w:val="clear" w:color="auto" w:fill="auto"/>
            <w:noWrap/>
            <w:vAlign w:val="center"/>
          </w:tcPr>
          <w:p w14:paraId="2368DFA3" w14:textId="0923E82B" w:rsidR="00DC2DFA" w:rsidRPr="00DC2DFA" w:rsidRDefault="00DC2DFA" w:rsidP="00DC2DFA">
            <w:pPr>
              <w:pStyle w:val="103"/>
            </w:pPr>
            <w:r w:rsidRPr="00E426D5">
              <w:t>0,</w:t>
            </w:r>
            <w:r w:rsidR="00F568A6" w:rsidRPr="00F568A6">
              <w:t>006</w:t>
            </w:r>
          </w:p>
        </w:tc>
        <w:tc>
          <w:tcPr>
            <w:tcW w:w="255" w:type="pct"/>
            <w:shd w:val="clear" w:color="auto" w:fill="auto"/>
            <w:noWrap/>
            <w:vAlign w:val="center"/>
          </w:tcPr>
          <w:p w14:paraId="095840FE" w14:textId="107AA411" w:rsidR="00DC2DFA" w:rsidRPr="00DC2DFA" w:rsidRDefault="00DC2DFA" w:rsidP="00DC2DFA">
            <w:pPr>
              <w:pStyle w:val="103"/>
            </w:pPr>
            <w:r w:rsidRPr="00E426D5">
              <w:t>0,</w:t>
            </w:r>
            <w:r w:rsidR="00F568A6" w:rsidRPr="00F568A6">
              <w:t>006</w:t>
            </w:r>
          </w:p>
        </w:tc>
      </w:tr>
      <w:tr w:rsidR="00DC2DFA" w:rsidRPr="00266DE2" w14:paraId="38F1E931" w14:textId="77777777" w:rsidTr="00F568A6">
        <w:tc>
          <w:tcPr>
            <w:tcW w:w="436" w:type="pct"/>
            <w:vMerge w:val="restart"/>
            <w:shd w:val="clear" w:color="auto" w:fill="auto"/>
            <w:noWrap/>
            <w:vAlign w:val="center"/>
            <w:hideMark/>
          </w:tcPr>
          <w:p w14:paraId="41FCFB19" w14:textId="77777777" w:rsidR="00DC2DFA" w:rsidRPr="00DC2DFA" w:rsidRDefault="00DC2DFA" w:rsidP="00DC2DFA">
            <w:pPr>
              <w:pStyle w:val="103"/>
            </w:pPr>
            <w:r w:rsidRPr="00DC2DFA">
              <w:t>Всего</w:t>
            </w:r>
          </w:p>
        </w:tc>
        <w:tc>
          <w:tcPr>
            <w:tcW w:w="487" w:type="pct"/>
            <w:shd w:val="clear" w:color="auto" w:fill="auto"/>
            <w:vAlign w:val="center"/>
            <w:hideMark/>
          </w:tcPr>
          <w:p w14:paraId="2139B557" w14:textId="77777777" w:rsidR="00DC2DFA" w:rsidRPr="00DC2DFA" w:rsidRDefault="00DC2DFA" w:rsidP="00DC2DFA">
            <w:pPr>
              <w:pStyle w:val="103"/>
            </w:pPr>
            <w:r w:rsidRPr="00DC2DFA">
              <w:t>Всего, в т.ч.:</w:t>
            </w:r>
          </w:p>
        </w:tc>
        <w:tc>
          <w:tcPr>
            <w:tcW w:w="254" w:type="pct"/>
            <w:shd w:val="clear" w:color="auto" w:fill="auto"/>
            <w:noWrap/>
            <w:vAlign w:val="center"/>
          </w:tcPr>
          <w:p w14:paraId="3DEE9A7B" w14:textId="5D74BDB7" w:rsidR="00DC2DFA" w:rsidRPr="00DC2DFA" w:rsidRDefault="00DC2DFA" w:rsidP="00DC2DFA">
            <w:pPr>
              <w:pStyle w:val="103"/>
            </w:pPr>
            <w:r w:rsidRPr="00DC2DFA">
              <w:t>0,000</w:t>
            </w:r>
          </w:p>
        </w:tc>
        <w:tc>
          <w:tcPr>
            <w:tcW w:w="255" w:type="pct"/>
            <w:shd w:val="clear" w:color="auto" w:fill="auto"/>
            <w:noWrap/>
            <w:vAlign w:val="center"/>
          </w:tcPr>
          <w:p w14:paraId="05A92C4A" w14:textId="313F271C" w:rsidR="00DC2DFA" w:rsidRPr="00DC2DFA" w:rsidRDefault="00DC2DFA" w:rsidP="00DC2DFA">
            <w:pPr>
              <w:pStyle w:val="103"/>
            </w:pPr>
            <w:r w:rsidRPr="00DC2DFA">
              <w:t>0,</w:t>
            </w:r>
            <w:r w:rsidR="00F568A6" w:rsidRPr="00F568A6">
              <w:t>022</w:t>
            </w:r>
          </w:p>
        </w:tc>
        <w:tc>
          <w:tcPr>
            <w:tcW w:w="255" w:type="pct"/>
            <w:shd w:val="clear" w:color="auto" w:fill="auto"/>
            <w:noWrap/>
            <w:vAlign w:val="center"/>
          </w:tcPr>
          <w:p w14:paraId="4614D0EC" w14:textId="56EC535D" w:rsidR="00DC2DFA" w:rsidRPr="00DC2DFA" w:rsidRDefault="00DC2DFA" w:rsidP="00DC2DFA">
            <w:pPr>
              <w:pStyle w:val="103"/>
            </w:pPr>
            <w:r w:rsidRPr="00DC2DFA">
              <w:t>0,</w:t>
            </w:r>
            <w:r w:rsidR="00F568A6" w:rsidRPr="00F568A6">
              <w:t>039</w:t>
            </w:r>
          </w:p>
        </w:tc>
        <w:tc>
          <w:tcPr>
            <w:tcW w:w="255" w:type="pct"/>
            <w:shd w:val="clear" w:color="auto" w:fill="auto"/>
            <w:noWrap/>
            <w:vAlign w:val="center"/>
          </w:tcPr>
          <w:p w14:paraId="279FD6DC" w14:textId="12ACA5C2" w:rsidR="00DC2DFA" w:rsidRPr="00DC2DFA" w:rsidRDefault="00DC2DFA" w:rsidP="00DC2DFA">
            <w:pPr>
              <w:pStyle w:val="103"/>
            </w:pPr>
            <w:r w:rsidRPr="00DC2DFA">
              <w:t>0,</w:t>
            </w:r>
            <w:r w:rsidR="00F568A6" w:rsidRPr="00F568A6">
              <w:t>061</w:t>
            </w:r>
          </w:p>
        </w:tc>
        <w:tc>
          <w:tcPr>
            <w:tcW w:w="255" w:type="pct"/>
            <w:shd w:val="clear" w:color="auto" w:fill="auto"/>
            <w:noWrap/>
            <w:vAlign w:val="center"/>
          </w:tcPr>
          <w:p w14:paraId="3A0289B1" w14:textId="6878CF1C" w:rsidR="00DC2DFA" w:rsidRPr="00DC2DFA" w:rsidRDefault="00DC2DFA" w:rsidP="00DC2DFA">
            <w:pPr>
              <w:pStyle w:val="103"/>
            </w:pPr>
            <w:r w:rsidRPr="00DC2DFA">
              <w:t>0,</w:t>
            </w:r>
            <w:r w:rsidR="00F568A6" w:rsidRPr="00F568A6">
              <w:t>079</w:t>
            </w:r>
          </w:p>
        </w:tc>
        <w:tc>
          <w:tcPr>
            <w:tcW w:w="255" w:type="pct"/>
            <w:shd w:val="clear" w:color="auto" w:fill="auto"/>
            <w:noWrap/>
            <w:vAlign w:val="center"/>
          </w:tcPr>
          <w:p w14:paraId="0E6927FE" w14:textId="24BC1956" w:rsidR="00DC2DFA" w:rsidRPr="00DC2DFA" w:rsidRDefault="00DC2DFA" w:rsidP="00DC2DFA">
            <w:pPr>
              <w:pStyle w:val="103"/>
            </w:pPr>
            <w:r w:rsidRPr="00DC2DFA">
              <w:t>0,</w:t>
            </w:r>
            <w:r w:rsidR="00F568A6" w:rsidRPr="00F568A6">
              <w:t>097</w:t>
            </w:r>
          </w:p>
        </w:tc>
        <w:tc>
          <w:tcPr>
            <w:tcW w:w="255" w:type="pct"/>
            <w:shd w:val="clear" w:color="auto" w:fill="auto"/>
            <w:noWrap/>
            <w:vAlign w:val="center"/>
          </w:tcPr>
          <w:p w14:paraId="732FE2D5" w14:textId="1F4F2753" w:rsidR="00DC2DFA" w:rsidRPr="00DC2DFA" w:rsidRDefault="00DC2DFA" w:rsidP="00DC2DFA">
            <w:pPr>
              <w:pStyle w:val="103"/>
            </w:pPr>
            <w:r w:rsidRPr="00DC2DFA">
              <w:t>0,</w:t>
            </w:r>
            <w:r w:rsidR="00F568A6" w:rsidRPr="00F568A6">
              <w:t>111</w:t>
            </w:r>
          </w:p>
        </w:tc>
        <w:tc>
          <w:tcPr>
            <w:tcW w:w="255" w:type="pct"/>
            <w:shd w:val="clear" w:color="auto" w:fill="auto"/>
            <w:noWrap/>
            <w:vAlign w:val="center"/>
          </w:tcPr>
          <w:p w14:paraId="0F1E01FD" w14:textId="4FB0A265" w:rsidR="00DC2DFA" w:rsidRPr="00DC2DFA" w:rsidRDefault="00DC2DFA" w:rsidP="00DC2DFA">
            <w:pPr>
              <w:pStyle w:val="103"/>
            </w:pPr>
            <w:r w:rsidRPr="00DC2DFA">
              <w:t>0,</w:t>
            </w:r>
            <w:r w:rsidR="00F568A6" w:rsidRPr="00F568A6">
              <w:t>129</w:t>
            </w:r>
          </w:p>
        </w:tc>
        <w:tc>
          <w:tcPr>
            <w:tcW w:w="255" w:type="pct"/>
            <w:shd w:val="clear" w:color="auto" w:fill="auto"/>
            <w:noWrap/>
            <w:vAlign w:val="center"/>
          </w:tcPr>
          <w:p w14:paraId="0D3EFD16" w14:textId="768F07F3" w:rsidR="00DC2DFA" w:rsidRPr="00DC2DFA" w:rsidRDefault="00DC2DFA" w:rsidP="00DC2DFA">
            <w:pPr>
              <w:pStyle w:val="103"/>
            </w:pPr>
            <w:r w:rsidRPr="00DC2DFA">
              <w:t>0,</w:t>
            </w:r>
            <w:r w:rsidR="00F568A6" w:rsidRPr="00F568A6">
              <w:t>143</w:t>
            </w:r>
          </w:p>
        </w:tc>
        <w:tc>
          <w:tcPr>
            <w:tcW w:w="255" w:type="pct"/>
            <w:shd w:val="clear" w:color="auto" w:fill="auto"/>
            <w:noWrap/>
            <w:vAlign w:val="center"/>
          </w:tcPr>
          <w:p w14:paraId="447FF4FB" w14:textId="38494CD0" w:rsidR="00DC2DFA" w:rsidRPr="00DC2DFA" w:rsidRDefault="00DC2DFA" w:rsidP="00DC2DFA">
            <w:pPr>
              <w:pStyle w:val="103"/>
            </w:pPr>
            <w:r w:rsidRPr="00DC2DFA">
              <w:t>0,</w:t>
            </w:r>
            <w:r w:rsidR="00F568A6" w:rsidRPr="00F568A6">
              <w:t>158</w:t>
            </w:r>
          </w:p>
        </w:tc>
        <w:tc>
          <w:tcPr>
            <w:tcW w:w="255" w:type="pct"/>
            <w:shd w:val="clear" w:color="auto" w:fill="auto"/>
            <w:noWrap/>
            <w:vAlign w:val="center"/>
          </w:tcPr>
          <w:p w14:paraId="7BE61FAA" w14:textId="0355F70E" w:rsidR="00DC2DFA" w:rsidRPr="00DC2DFA" w:rsidRDefault="00DC2DFA" w:rsidP="00DC2DFA">
            <w:pPr>
              <w:pStyle w:val="103"/>
            </w:pPr>
            <w:r w:rsidRPr="00DC2DFA">
              <w:t>0,</w:t>
            </w:r>
            <w:r w:rsidR="00F568A6" w:rsidRPr="00F568A6">
              <w:t>170</w:t>
            </w:r>
          </w:p>
        </w:tc>
        <w:tc>
          <w:tcPr>
            <w:tcW w:w="255" w:type="pct"/>
            <w:shd w:val="clear" w:color="auto" w:fill="auto"/>
            <w:noWrap/>
            <w:vAlign w:val="center"/>
          </w:tcPr>
          <w:p w14:paraId="4659BED5" w14:textId="7F0C4358" w:rsidR="00DC2DFA" w:rsidRPr="00DC2DFA" w:rsidRDefault="00DC2DFA" w:rsidP="00DC2DFA">
            <w:pPr>
              <w:pStyle w:val="103"/>
            </w:pPr>
            <w:r w:rsidRPr="00DC2DFA">
              <w:t>0,</w:t>
            </w:r>
            <w:r w:rsidR="00F568A6" w:rsidRPr="00F568A6">
              <w:t>183</w:t>
            </w:r>
          </w:p>
        </w:tc>
        <w:tc>
          <w:tcPr>
            <w:tcW w:w="255" w:type="pct"/>
            <w:shd w:val="clear" w:color="auto" w:fill="auto"/>
            <w:noWrap/>
            <w:vAlign w:val="center"/>
          </w:tcPr>
          <w:p w14:paraId="7BFAD7CD" w14:textId="2332E4B2" w:rsidR="00DC2DFA" w:rsidRPr="00DC2DFA" w:rsidRDefault="00DC2DFA" w:rsidP="00DC2DFA">
            <w:pPr>
              <w:pStyle w:val="103"/>
            </w:pPr>
            <w:r w:rsidRPr="00DC2DFA">
              <w:t>0,</w:t>
            </w:r>
            <w:r w:rsidR="00F568A6" w:rsidRPr="00F568A6">
              <w:t>195</w:t>
            </w:r>
          </w:p>
        </w:tc>
        <w:tc>
          <w:tcPr>
            <w:tcW w:w="255" w:type="pct"/>
            <w:shd w:val="clear" w:color="auto" w:fill="auto"/>
            <w:noWrap/>
            <w:vAlign w:val="center"/>
          </w:tcPr>
          <w:p w14:paraId="6135DF4A" w14:textId="26CB827F" w:rsidR="00DC2DFA" w:rsidRPr="00DC2DFA" w:rsidRDefault="00DC2DFA" w:rsidP="00DC2DFA">
            <w:pPr>
              <w:pStyle w:val="103"/>
            </w:pPr>
            <w:r w:rsidRPr="00DC2DFA">
              <w:t>0,</w:t>
            </w:r>
            <w:r w:rsidR="00F568A6" w:rsidRPr="00F568A6">
              <w:t>208</w:t>
            </w:r>
          </w:p>
        </w:tc>
        <w:tc>
          <w:tcPr>
            <w:tcW w:w="255" w:type="pct"/>
            <w:shd w:val="clear" w:color="auto" w:fill="auto"/>
            <w:noWrap/>
            <w:vAlign w:val="center"/>
          </w:tcPr>
          <w:p w14:paraId="6AC3F19F" w14:textId="5FB18860" w:rsidR="00DC2DFA" w:rsidRPr="00DC2DFA" w:rsidRDefault="00DC2DFA" w:rsidP="00DC2DFA">
            <w:pPr>
              <w:pStyle w:val="103"/>
            </w:pPr>
            <w:r w:rsidRPr="00DC2DFA">
              <w:t>0,</w:t>
            </w:r>
            <w:r w:rsidR="00F568A6" w:rsidRPr="00F568A6">
              <w:t>221</w:t>
            </w:r>
          </w:p>
        </w:tc>
        <w:tc>
          <w:tcPr>
            <w:tcW w:w="255" w:type="pct"/>
            <w:shd w:val="clear" w:color="auto" w:fill="auto"/>
            <w:noWrap/>
            <w:vAlign w:val="center"/>
          </w:tcPr>
          <w:p w14:paraId="7A19557F" w14:textId="2E2AAAD7" w:rsidR="00DC2DFA" w:rsidRPr="00DC2DFA" w:rsidRDefault="00DC2DFA" w:rsidP="00DC2DFA">
            <w:pPr>
              <w:pStyle w:val="103"/>
            </w:pPr>
            <w:r w:rsidRPr="00DC2DFA">
              <w:t>0,</w:t>
            </w:r>
            <w:r w:rsidR="00F568A6" w:rsidRPr="00F568A6">
              <w:t>233</w:t>
            </w:r>
          </w:p>
        </w:tc>
      </w:tr>
      <w:tr w:rsidR="00DC2DFA" w:rsidRPr="00266DE2" w14:paraId="26313764" w14:textId="77777777" w:rsidTr="00F568A6">
        <w:tc>
          <w:tcPr>
            <w:tcW w:w="436" w:type="pct"/>
            <w:vMerge/>
            <w:shd w:val="clear" w:color="auto" w:fill="auto"/>
            <w:noWrap/>
            <w:vAlign w:val="center"/>
            <w:hideMark/>
          </w:tcPr>
          <w:p w14:paraId="338BC09D" w14:textId="77777777" w:rsidR="00DC2DFA" w:rsidRPr="00DC2DFA" w:rsidRDefault="00DC2DFA" w:rsidP="00DC2DFA">
            <w:pPr>
              <w:pStyle w:val="103"/>
            </w:pPr>
          </w:p>
        </w:tc>
        <w:tc>
          <w:tcPr>
            <w:tcW w:w="487" w:type="pct"/>
            <w:shd w:val="clear" w:color="auto" w:fill="auto"/>
            <w:vAlign w:val="center"/>
            <w:hideMark/>
          </w:tcPr>
          <w:p w14:paraId="13690946" w14:textId="77777777" w:rsidR="00DC2DFA" w:rsidRPr="00DC2DFA" w:rsidRDefault="00DC2DFA" w:rsidP="00DC2DFA">
            <w:pPr>
              <w:pStyle w:val="103"/>
            </w:pPr>
            <w:r w:rsidRPr="00DC2DFA">
              <w:t>ОВ</w:t>
            </w:r>
          </w:p>
        </w:tc>
        <w:tc>
          <w:tcPr>
            <w:tcW w:w="254" w:type="pct"/>
            <w:shd w:val="clear" w:color="auto" w:fill="auto"/>
            <w:noWrap/>
            <w:vAlign w:val="center"/>
          </w:tcPr>
          <w:p w14:paraId="3F958BC9" w14:textId="1DB5063A" w:rsidR="00DC2DFA" w:rsidRPr="00DC2DFA" w:rsidRDefault="00DC2DFA" w:rsidP="00DC2DFA">
            <w:pPr>
              <w:pStyle w:val="103"/>
            </w:pPr>
            <w:r w:rsidRPr="00DC2DFA">
              <w:t>0,000</w:t>
            </w:r>
          </w:p>
        </w:tc>
        <w:tc>
          <w:tcPr>
            <w:tcW w:w="255" w:type="pct"/>
            <w:shd w:val="clear" w:color="auto" w:fill="auto"/>
            <w:noWrap/>
            <w:vAlign w:val="center"/>
          </w:tcPr>
          <w:p w14:paraId="67207130" w14:textId="44BC941F" w:rsidR="00DC2DFA" w:rsidRPr="00DC2DFA" w:rsidRDefault="00DC2DFA" w:rsidP="00DC2DFA">
            <w:pPr>
              <w:pStyle w:val="103"/>
            </w:pPr>
            <w:r w:rsidRPr="00DC2DFA">
              <w:t>0,016</w:t>
            </w:r>
          </w:p>
        </w:tc>
        <w:tc>
          <w:tcPr>
            <w:tcW w:w="255" w:type="pct"/>
            <w:shd w:val="clear" w:color="auto" w:fill="auto"/>
            <w:noWrap/>
            <w:vAlign w:val="center"/>
          </w:tcPr>
          <w:p w14:paraId="62A3301A" w14:textId="118B33D2" w:rsidR="00DC2DFA" w:rsidRPr="00DC2DFA" w:rsidRDefault="00DC2DFA" w:rsidP="00DC2DFA">
            <w:pPr>
              <w:pStyle w:val="103"/>
            </w:pPr>
            <w:r w:rsidRPr="00DC2DFA">
              <w:t>0,028</w:t>
            </w:r>
          </w:p>
        </w:tc>
        <w:tc>
          <w:tcPr>
            <w:tcW w:w="255" w:type="pct"/>
            <w:shd w:val="clear" w:color="auto" w:fill="auto"/>
            <w:noWrap/>
            <w:vAlign w:val="center"/>
          </w:tcPr>
          <w:p w14:paraId="29794457" w14:textId="244FA880" w:rsidR="00DC2DFA" w:rsidRPr="00DC2DFA" w:rsidRDefault="00DC2DFA" w:rsidP="00DC2DFA">
            <w:pPr>
              <w:pStyle w:val="103"/>
            </w:pPr>
            <w:r w:rsidRPr="00DC2DFA">
              <w:t>0,043</w:t>
            </w:r>
          </w:p>
        </w:tc>
        <w:tc>
          <w:tcPr>
            <w:tcW w:w="255" w:type="pct"/>
            <w:shd w:val="clear" w:color="auto" w:fill="auto"/>
            <w:noWrap/>
            <w:vAlign w:val="center"/>
          </w:tcPr>
          <w:p w14:paraId="2C3F90DA" w14:textId="1F000C98" w:rsidR="00DC2DFA" w:rsidRPr="00DC2DFA" w:rsidRDefault="00DC2DFA" w:rsidP="00DC2DFA">
            <w:pPr>
              <w:pStyle w:val="103"/>
            </w:pPr>
            <w:r w:rsidRPr="00DC2DFA">
              <w:t>0,056</w:t>
            </w:r>
          </w:p>
        </w:tc>
        <w:tc>
          <w:tcPr>
            <w:tcW w:w="255" w:type="pct"/>
            <w:shd w:val="clear" w:color="auto" w:fill="auto"/>
            <w:noWrap/>
            <w:vAlign w:val="center"/>
          </w:tcPr>
          <w:p w14:paraId="1DA4CD78" w14:textId="5FEFF1BE" w:rsidR="00DC2DFA" w:rsidRPr="00DC2DFA" w:rsidRDefault="00DC2DFA" w:rsidP="00DC2DFA">
            <w:pPr>
              <w:pStyle w:val="103"/>
            </w:pPr>
            <w:r w:rsidRPr="00DC2DFA">
              <w:t>0,067</w:t>
            </w:r>
          </w:p>
        </w:tc>
        <w:tc>
          <w:tcPr>
            <w:tcW w:w="255" w:type="pct"/>
            <w:shd w:val="clear" w:color="auto" w:fill="auto"/>
            <w:noWrap/>
            <w:vAlign w:val="center"/>
          </w:tcPr>
          <w:p w14:paraId="566B3901" w14:textId="1319EDA7" w:rsidR="00DC2DFA" w:rsidRPr="00DC2DFA" w:rsidRDefault="00DC2DFA" w:rsidP="00DC2DFA">
            <w:pPr>
              <w:pStyle w:val="103"/>
            </w:pPr>
            <w:r w:rsidRPr="00DC2DFA">
              <w:t>0,076</w:t>
            </w:r>
          </w:p>
        </w:tc>
        <w:tc>
          <w:tcPr>
            <w:tcW w:w="255" w:type="pct"/>
            <w:shd w:val="clear" w:color="auto" w:fill="auto"/>
            <w:noWrap/>
            <w:vAlign w:val="center"/>
          </w:tcPr>
          <w:p w14:paraId="6A76AEFB" w14:textId="64BEDB29" w:rsidR="00DC2DFA" w:rsidRPr="00DC2DFA" w:rsidRDefault="00DC2DFA" w:rsidP="00DC2DFA">
            <w:pPr>
              <w:pStyle w:val="103"/>
            </w:pPr>
            <w:r w:rsidRPr="00DC2DFA">
              <w:t>0,088</w:t>
            </w:r>
          </w:p>
        </w:tc>
        <w:tc>
          <w:tcPr>
            <w:tcW w:w="255" w:type="pct"/>
            <w:shd w:val="clear" w:color="auto" w:fill="auto"/>
            <w:noWrap/>
            <w:vAlign w:val="center"/>
          </w:tcPr>
          <w:p w14:paraId="6623C84B" w14:textId="08EA9647" w:rsidR="00DC2DFA" w:rsidRPr="00DC2DFA" w:rsidRDefault="00DC2DFA" w:rsidP="00DC2DFA">
            <w:pPr>
              <w:pStyle w:val="103"/>
            </w:pPr>
            <w:r w:rsidRPr="00DC2DFA">
              <w:t>0,097</w:t>
            </w:r>
          </w:p>
        </w:tc>
        <w:tc>
          <w:tcPr>
            <w:tcW w:w="255" w:type="pct"/>
            <w:shd w:val="clear" w:color="auto" w:fill="auto"/>
            <w:noWrap/>
            <w:vAlign w:val="center"/>
          </w:tcPr>
          <w:p w14:paraId="05C7E1C8" w14:textId="2A93E83A" w:rsidR="00DC2DFA" w:rsidRPr="00DC2DFA" w:rsidRDefault="00DC2DFA" w:rsidP="00DC2DFA">
            <w:pPr>
              <w:pStyle w:val="103"/>
            </w:pPr>
            <w:r w:rsidRPr="00DC2DFA">
              <w:t>0,106</w:t>
            </w:r>
          </w:p>
        </w:tc>
        <w:tc>
          <w:tcPr>
            <w:tcW w:w="255" w:type="pct"/>
            <w:shd w:val="clear" w:color="auto" w:fill="auto"/>
            <w:noWrap/>
            <w:vAlign w:val="center"/>
          </w:tcPr>
          <w:p w14:paraId="602D64C9" w14:textId="0740C906" w:rsidR="00DC2DFA" w:rsidRPr="00DC2DFA" w:rsidRDefault="00DC2DFA" w:rsidP="00DC2DFA">
            <w:pPr>
              <w:pStyle w:val="103"/>
            </w:pPr>
            <w:r w:rsidRPr="00DC2DFA">
              <w:t>0,114</w:t>
            </w:r>
          </w:p>
        </w:tc>
        <w:tc>
          <w:tcPr>
            <w:tcW w:w="255" w:type="pct"/>
            <w:shd w:val="clear" w:color="auto" w:fill="auto"/>
            <w:noWrap/>
            <w:vAlign w:val="center"/>
          </w:tcPr>
          <w:p w14:paraId="48805686" w14:textId="5B6C9763" w:rsidR="00DC2DFA" w:rsidRPr="00DC2DFA" w:rsidRDefault="00DC2DFA" w:rsidP="00DC2DFA">
            <w:pPr>
              <w:pStyle w:val="103"/>
            </w:pPr>
            <w:r w:rsidRPr="00DC2DFA">
              <w:t>0,121</w:t>
            </w:r>
          </w:p>
        </w:tc>
        <w:tc>
          <w:tcPr>
            <w:tcW w:w="255" w:type="pct"/>
            <w:shd w:val="clear" w:color="auto" w:fill="auto"/>
            <w:noWrap/>
            <w:vAlign w:val="center"/>
          </w:tcPr>
          <w:p w14:paraId="7E8434E8" w14:textId="6FF8913F" w:rsidR="00DC2DFA" w:rsidRPr="00DC2DFA" w:rsidRDefault="00DC2DFA" w:rsidP="00DC2DFA">
            <w:pPr>
              <w:pStyle w:val="103"/>
            </w:pPr>
            <w:r w:rsidRPr="00DC2DFA">
              <w:t>0,129</w:t>
            </w:r>
          </w:p>
        </w:tc>
        <w:tc>
          <w:tcPr>
            <w:tcW w:w="255" w:type="pct"/>
            <w:shd w:val="clear" w:color="auto" w:fill="auto"/>
            <w:noWrap/>
            <w:vAlign w:val="center"/>
          </w:tcPr>
          <w:p w14:paraId="30EEAD81" w14:textId="2DE90763" w:rsidR="00DC2DFA" w:rsidRPr="00DC2DFA" w:rsidRDefault="00DC2DFA" w:rsidP="00DC2DFA">
            <w:pPr>
              <w:pStyle w:val="103"/>
            </w:pPr>
            <w:r w:rsidRPr="00DC2DFA">
              <w:t>0,137</w:t>
            </w:r>
          </w:p>
        </w:tc>
        <w:tc>
          <w:tcPr>
            <w:tcW w:w="255" w:type="pct"/>
            <w:shd w:val="clear" w:color="auto" w:fill="auto"/>
            <w:noWrap/>
            <w:vAlign w:val="center"/>
          </w:tcPr>
          <w:p w14:paraId="4F830634" w14:textId="5FCD3136" w:rsidR="00DC2DFA" w:rsidRPr="00DC2DFA" w:rsidRDefault="00DC2DFA" w:rsidP="00DC2DFA">
            <w:pPr>
              <w:pStyle w:val="103"/>
            </w:pPr>
            <w:r w:rsidRPr="00DC2DFA">
              <w:t>0,144</w:t>
            </w:r>
          </w:p>
        </w:tc>
        <w:tc>
          <w:tcPr>
            <w:tcW w:w="255" w:type="pct"/>
            <w:shd w:val="clear" w:color="auto" w:fill="auto"/>
            <w:noWrap/>
            <w:vAlign w:val="center"/>
          </w:tcPr>
          <w:p w14:paraId="7091D8A5" w14:textId="5DE5D30F" w:rsidR="00DC2DFA" w:rsidRPr="00DC2DFA" w:rsidRDefault="00DC2DFA" w:rsidP="00DC2DFA">
            <w:pPr>
              <w:pStyle w:val="103"/>
            </w:pPr>
            <w:r w:rsidRPr="00DC2DFA">
              <w:t>0,152</w:t>
            </w:r>
          </w:p>
        </w:tc>
      </w:tr>
      <w:tr w:rsidR="00DC2DFA" w:rsidRPr="00266DE2" w14:paraId="4AB27252" w14:textId="77777777" w:rsidTr="00F568A6">
        <w:tc>
          <w:tcPr>
            <w:tcW w:w="436" w:type="pct"/>
            <w:vMerge/>
            <w:shd w:val="clear" w:color="auto" w:fill="auto"/>
            <w:noWrap/>
            <w:vAlign w:val="center"/>
            <w:hideMark/>
          </w:tcPr>
          <w:p w14:paraId="4926BE23" w14:textId="77777777" w:rsidR="00DC2DFA" w:rsidRPr="00DC2DFA" w:rsidRDefault="00DC2DFA" w:rsidP="00DC2DFA">
            <w:pPr>
              <w:pStyle w:val="103"/>
            </w:pPr>
          </w:p>
        </w:tc>
        <w:tc>
          <w:tcPr>
            <w:tcW w:w="487" w:type="pct"/>
            <w:shd w:val="clear" w:color="auto" w:fill="auto"/>
            <w:vAlign w:val="center"/>
            <w:hideMark/>
          </w:tcPr>
          <w:p w14:paraId="6E591124" w14:textId="77777777" w:rsidR="00DC2DFA" w:rsidRPr="00DC2DFA" w:rsidRDefault="00DC2DFA" w:rsidP="00DC2DFA">
            <w:pPr>
              <w:pStyle w:val="103"/>
            </w:pPr>
            <w:r w:rsidRPr="00DC2DFA">
              <w:t>ГВСсрч.</w:t>
            </w:r>
          </w:p>
        </w:tc>
        <w:tc>
          <w:tcPr>
            <w:tcW w:w="254" w:type="pct"/>
            <w:shd w:val="clear" w:color="auto" w:fill="auto"/>
            <w:noWrap/>
            <w:vAlign w:val="center"/>
          </w:tcPr>
          <w:p w14:paraId="69F37668" w14:textId="54DEDC9C" w:rsidR="00DC2DFA" w:rsidRPr="00DC2DFA" w:rsidRDefault="00DC2DFA" w:rsidP="00DC2DFA">
            <w:pPr>
              <w:pStyle w:val="103"/>
            </w:pPr>
            <w:r w:rsidRPr="00DC2DFA">
              <w:t>0,000</w:t>
            </w:r>
          </w:p>
        </w:tc>
        <w:tc>
          <w:tcPr>
            <w:tcW w:w="255" w:type="pct"/>
            <w:shd w:val="clear" w:color="auto" w:fill="auto"/>
            <w:noWrap/>
            <w:vAlign w:val="center"/>
          </w:tcPr>
          <w:p w14:paraId="3C125603" w14:textId="190EB9CE" w:rsidR="00DC2DFA" w:rsidRPr="00DC2DFA" w:rsidRDefault="00DC2DFA" w:rsidP="00DC2DFA">
            <w:pPr>
              <w:pStyle w:val="103"/>
            </w:pPr>
            <w:r w:rsidRPr="00DC2DFA">
              <w:t>0,</w:t>
            </w:r>
            <w:r w:rsidR="00F568A6" w:rsidRPr="00F568A6">
              <w:t>007</w:t>
            </w:r>
          </w:p>
        </w:tc>
        <w:tc>
          <w:tcPr>
            <w:tcW w:w="255" w:type="pct"/>
            <w:shd w:val="clear" w:color="auto" w:fill="auto"/>
            <w:noWrap/>
            <w:vAlign w:val="center"/>
          </w:tcPr>
          <w:p w14:paraId="267A8FF3" w14:textId="04CE2D74" w:rsidR="00DC2DFA" w:rsidRPr="00DC2DFA" w:rsidRDefault="00DC2DFA" w:rsidP="00DC2DFA">
            <w:pPr>
              <w:pStyle w:val="103"/>
            </w:pPr>
            <w:r w:rsidRPr="00DC2DFA">
              <w:t>0,</w:t>
            </w:r>
            <w:r w:rsidR="00F568A6" w:rsidRPr="00F568A6">
              <w:t>012</w:t>
            </w:r>
          </w:p>
        </w:tc>
        <w:tc>
          <w:tcPr>
            <w:tcW w:w="255" w:type="pct"/>
            <w:shd w:val="clear" w:color="auto" w:fill="auto"/>
            <w:noWrap/>
            <w:vAlign w:val="center"/>
          </w:tcPr>
          <w:p w14:paraId="46F13578" w14:textId="7B0B636C" w:rsidR="00DC2DFA" w:rsidRPr="00DC2DFA" w:rsidRDefault="00DC2DFA" w:rsidP="00DC2DFA">
            <w:pPr>
              <w:pStyle w:val="103"/>
            </w:pPr>
            <w:r w:rsidRPr="00DC2DFA">
              <w:t>0,</w:t>
            </w:r>
            <w:r w:rsidR="00F568A6" w:rsidRPr="00F568A6">
              <w:t>018</w:t>
            </w:r>
          </w:p>
        </w:tc>
        <w:tc>
          <w:tcPr>
            <w:tcW w:w="255" w:type="pct"/>
            <w:shd w:val="clear" w:color="auto" w:fill="auto"/>
            <w:noWrap/>
            <w:vAlign w:val="center"/>
          </w:tcPr>
          <w:p w14:paraId="2E9D0E6B" w14:textId="2A3AEE20" w:rsidR="00DC2DFA" w:rsidRPr="00DC2DFA" w:rsidRDefault="00DC2DFA" w:rsidP="00DC2DFA">
            <w:pPr>
              <w:pStyle w:val="103"/>
            </w:pPr>
            <w:r w:rsidRPr="00DC2DFA">
              <w:t>0,</w:t>
            </w:r>
            <w:r w:rsidR="00F568A6" w:rsidRPr="00F568A6">
              <w:t>023</w:t>
            </w:r>
          </w:p>
        </w:tc>
        <w:tc>
          <w:tcPr>
            <w:tcW w:w="255" w:type="pct"/>
            <w:shd w:val="clear" w:color="auto" w:fill="auto"/>
            <w:noWrap/>
            <w:vAlign w:val="center"/>
          </w:tcPr>
          <w:p w14:paraId="5A3EDFD5" w14:textId="4A6AFCA0" w:rsidR="00DC2DFA" w:rsidRPr="00DC2DFA" w:rsidRDefault="00DC2DFA" w:rsidP="00DC2DFA">
            <w:pPr>
              <w:pStyle w:val="103"/>
            </w:pPr>
            <w:r w:rsidRPr="00DC2DFA">
              <w:t>0,</w:t>
            </w:r>
            <w:r w:rsidR="00F568A6" w:rsidRPr="00F568A6">
              <w:t>030</w:t>
            </w:r>
          </w:p>
        </w:tc>
        <w:tc>
          <w:tcPr>
            <w:tcW w:w="255" w:type="pct"/>
            <w:shd w:val="clear" w:color="auto" w:fill="auto"/>
            <w:noWrap/>
            <w:vAlign w:val="center"/>
          </w:tcPr>
          <w:p w14:paraId="391DDABA" w14:textId="603D7261" w:rsidR="00DC2DFA" w:rsidRPr="00DC2DFA" w:rsidRDefault="00DC2DFA" w:rsidP="00DC2DFA">
            <w:pPr>
              <w:pStyle w:val="103"/>
            </w:pPr>
            <w:r w:rsidRPr="00DC2DFA">
              <w:t>0,</w:t>
            </w:r>
            <w:r w:rsidR="00F568A6" w:rsidRPr="00F568A6">
              <w:t>035</w:t>
            </w:r>
          </w:p>
        </w:tc>
        <w:tc>
          <w:tcPr>
            <w:tcW w:w="255" w:type="pct"/>
            <w:shd w:val="clear" w:color="auto" w:fill="auto"/>
            <w:noWrap/>
            <w:vAlign w:val="center"/>
          </w:tcPr>
          <w:p w14:paraId="495CDE12" w14:textId="02732F0B" w:rsidR="00DC2DFA" w:rsidRPr="00DC2DFA" w:rsidRDefault="00DC2DFA" w:rsidP="00DC2DFA">
            <w:pPr>
              <w:pStyle w:val="103"/>
            </w:pPr>
            <w:r w:rsidRPr="00DC2DFA">
              <w:t>0,</w:t>
            </w:r>
            <w:r w:rsidR="00F568A6" w:rsidRPr="00F568A6">
              <w:t>041</w:t>
            </w:r>
          </w:p>
        </w:tc>
        <w:tc>
          <w:tcPr>
            <w:tcW w:w="255" w:type="pct"/>
            <w:shd w:val="clear" w:color="auto" w:fill="auto"/>
            <w:noWrap/>
            <w:vAlign w:val="center"/>
          </w:tcPr>
          <w:p w14:paraId="0AC043D7" w14:textId="15A3072C" w:rsidR="00DC2DFA" w:rsidRPr="00DC2DFA" w:rsidRDefault="00DC2DFA" w:rsidP="00DC2DFA">
            <w:pPr>
              <w:pStyle w:val="103"/>
            </w:pPr>
            <w:r w:rsidRPr="00DC2DFA">
              <w:t>0,</w:t>
            </w:r>
            <w:r w:rsidR="00F568A6" w:rsidRPr="00F568A6">
              <w:t>046</w:t>
            </w:r>
          </w:p>
        </w:tc>
        <w:tc>
          <w:tcPr>
            <w:tcW w:w="255" w:type="pct"/>
            <w:shd w:val="clear" w:color="auto" w:fill="auto"/>
            <w:noWrap/>
            <w:vAlign w:val="center"/>
          </w:tcPr>
          <w:p w14:paraId="0CF746C8" w14:textId="613A555B" w:rsidR="00DC2DFA" w:rsidRPr="00DC2DFA" w:rsidRDefault="00DC2DFA" w:rsidP="00DC2DFA">
            <w:pPr>
              <w:pStyle w:val="103"/>
            </w:pPr>
            <w:r w:rsidRPr="00DC2DFA">
              <w:t>0,</w:t>
            </w:r>
            <w:r w:rsidR="00F568A6" w:rsidRPr="00F568A6">
              <w:t>051</w:t>
            </w:r>
          </w:p>
        </w:tc>
        <w:tc>
          <w:tcPr>
            <w:tcW w:w="255" w:type="pct"/>
            <w:shd w:val="clear" w:color="auto" w:fill="auto"/>
            <w:noWrap/>
            <w:vAlign w:val="center"/>
          </w:tcPr>
          <w:p w14:paraId="05631890" w14:textId="36D7DA4D" w:rsidR="00DC2DFA" w:rsidRPr="00DC2DFA" w:rsidRDefault="00DC2DFA" w:rsidP="00DC2DFA">
            <w:pPr>
              <w:pStyle w:val="103"/>
            </w:pPr>
            <w:r w:rsidRPr="00DC2DFA">
              <w:t>0,</w:t>
            </w:r>
            <w:r w:rsidR="00F568A6" w:rsidRPr="00F568A6">
              <w:t>056</w:t>
            </w:r>
          </w:p>
        </w:tc>
        <w:tc>
          <w:tcPr>
            <w:tcW w:w="255" w:type="pct"/>
            <w:shd w:val="clear" w:color="auto" w:fill="auto"/>
            <w:noWrap/>
            <w:vAlign w:val="center"/>
          </w:tcPr>
          <w:p w14:paraId="45B1FEBD" w14:textId="23CFB69B" w:rsidR="00DC2DFA" w:rsidRPr="00DC2DFA" w:rsidRDefault="00DC2DFA" w:rsidP="00DC2DFA">
            <w:pPr>
              <w:pStyle w:val="103"/>
            </w:pPr>
            <w:r w:rsidRPr="00DC2DFA">
              <w:t>0,</w:t>
            </w:r>
            <w:r w:rsidR="00F568A6" w:rsidRPr="00F568A6">
              <w:t>061</w:t>
            </w:r>
          </w:p>
        </w:tc>
        <w:tc>
          <w:tcPr>
            <w:tcW w:w="255" w:type="pct"/>
            <w:shd w:val="clear" w:color="auto" w:fill="auto"/>
            <w:noWrap/>
            <w:vAlign w:val="center"/>
          </w:tcPr>
          <w:p w14:paraId="58867BDD" w14:textId="119724A1" w:rsidR="00DC2DFA" w:rsidRPr="00DC2DFA" w:rsidRDefault="00DC2DFA" w:rsidP="00DC2DFA">
            <w:pPr>
              <w:pStyle w:val="103"/>
            </w:pPr>
            <w:r w:rsidRPr="00DC2DFA">
              <w:t>0,</w:t>
            </w:r>
            <w:r w:rsidR="00F568A6" w:rsidRPr="00F568A6">
              <w:t>066</w:t>
            </w:r>
          </w:p>
        </w:tc>
        <w:tc>
          <w:tcPr>
            <w:tcW w:w="255" w:type="pct"/>
            <w:shd w:val="clear" w:color="auto" w:fill="auto"/>
            <w:noWrap/>
            <w:vAlign w:val="center"/>
          </w:tcPr>
          <w:p w14:paraId="3A4ABA02" w14:textId="3165B1EB" w:rsidR="00DC2DFA" w:rsidRPr="00DC2DFA" w:rsidRDefault="00DC2DFA" w:rsidP="00DC2DFA">
            <w:pPr>
              <w:pStyle w:val="103"/>
            </w:pPr>
            <w:r w:rsidRPr="00DC2DFA">
              <w:t>0,</w:t>
            </w:r>
            <w:r w:rsidR="00F568A6" w:rsidRPr="00F568A6">
              <w:t>072</w:t>
            </w:r>
          </w:p>
        </w:tc>
        <w:tc>
          <w:tcPr>
            <w:tcW w:w="255" w:type="pct"/>
            <w:shd w:val="clear" w:color="auto" w:fill="auto"/>
            <w:noWrap/>
            <w:vAlign w:val="center"/>
          </w:tcPr>
          <w:p w14:paraId="5FCEA7B5" w14:textId="095C91E1" w:rsidR="00DC2DFA" w:rsidRPr="00DC2DFA" w:rsidRDefault="00DC2DFA" w:rsidP="00DC2DFA">
            <w:pPr>
              <w:pStyle w:val="103"/>
            </w:pPr>
            <w:r w:rsidRPr="00DC2DFA">
              <w:t>0,</w:t>
            </w:r>
            <w:r w:rsidR="00F568A6" w:rsidRPr="00F568A6">
              <w:t>077</w:t>
            </w:r>
          </w:p>
        </w:tc>
        <w:tc>
          <w:tcPr>
            <w:tcW w:w="255" w:type="pct"/>
            <w:shd w:val="clear" w:color="auto" w:fill="auto"/>
            <w:noWrap/>
            <w:vAlign w:val="center"/>
          </w:tcPr>
          <w:p w14:paraId="1604A173" w14:textId="3F57FE9A" w:rsidR="00DC2DFA" w:rsidRPr="00DC2DFA" w:rsidRDefault="00DC2DFA" w:rsidP="00DC2DFA">
            <w:pPr>
              <w:pStyle w:val="103"/>
            </w:pPr>
            <w:r w:rsidRPr="00DC2DFA">
              <w:t>0,</w:t>
            </w:r>
            <w:r w:rsidR="00F568A6" w:rsidRPr="00F568A6">
              <w:t>082</w:t>
            </w:r>
          </w:p>
        </w:tc>
      </w:tr>
    </w:tbl>
    <w:p w14:paraId="3AD8A0CF" w14:textId="77777777" w:rsidR="00DC2DFA" w:rsidRDefault="00DC2DFA" w:rsidP="00DC2DFA">
      <w:pPr>
        <w:pStyle w:val="a1"/>
      </w:pPr>
    </w:p>
    <w:p w14:paraId="239E0A0E" w14:textId="3D9CA57E" w:rsidR="00DC2DFA" w:rsidRPr="008735C1" w:rsidRDefault="00DC2DFA" w:rsidP="00DC2DFA">
      <w:pPr>
        <w:pStyle w:val="af8"/>
      </w:pPr>
      <w:r w:rsidRPr="008735C1">
        <w:t xml:space="preserve">Таблица </w:t>
      </w:r>
      <w:fldSimple w:instr=" SEQ Таблица \* ARABIC ">
        <w:bookmarkStart w:id="103" w:name="_Ref524602794"/>
        <w:r w:rsidR="00D01E94">
          <w:rPr>
            <w:noProof/>
          </w:rPr>
          <w:t>50</w:t>
        </w:r>
        <w:bookmarkEnd w:id="103"/>
      </w:fldSimple>
      <w:r w:rsidRPr="008735C1">
        <w:t xml:space="preserve"> – Прогнозы приростов спроса на тепловую энергию (нарастающим итогом) для децентрализованного теплоснабжения с разделением по видам теплопотребления, сгруппированные по кадастровым кварталам </w:t>
      </w:r>
      <w:r w:rsidR="000F4B86" w:rsidRPr="000F4B86">
        <w:t>Еремизино-Борисовского</w:t>
      </w:r>
      <w:r w:rsidRPr="008735C1">
        <w:t xml:space="preserve"> СП на период до 2033 г., Гкал/год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9"/>
        <w:gridCol w:w="1414"/>
        <w:gridCol w:w="742"/>
        <w:gridCol w:w="742"/>
        <w:gridCol w:w="742"/>
        <w:gridCol w:w="742"/>
        <w:gridCol w:w="742"/>
        <w:gridCol w:w="743"/>
        <w:gridCol w:w="743"/>
        <w:gridCol w:w="743"/>
        <w:gridCol w:w="743"/>
        <w:gridCol w:w="743"/>
        <w:gridCol w:w="743"/>
        <w:gridCol w:w="743"/>
        <w:gridCol w:w="743"/>
        <w:gridCol w:w="743"/>
        <w:gridCol w:w="743"/>
        <w:gridCol w:w="737"/>
      </w:tblGrid>
      <w:tr w:rsidR="00DC2DFA" w:rsidRPr="00266DE2" w14:paraId="6717588D" w14:textId="77777777" w:rsidTr="00F568A6">
        <w:tc>
          <w:tcPr>
            <w:tcW w:w="436" w:type="pct"/>
            <w:shd w:val="clear" w:color="auto" w:fill="auto"/>
            <w:noWrap/>
            <w:vAlign w:val="center"/>
            <w:hideMark/>
          </w:tcPr>
          <w:p w14:paraId="00F4814C" w14:textId="77777777" w:rsidR="00DC2DFA" w:rsidRPr="00DC2DFA" w:rsidRDefault="00DC2DFA" w:rsidP="00DC2DFA">
            <w:pPr>
              <w:pStyle w:val="103"/>
            </w:pPr>
            <w:r w:rsidRPr="008735C1">
              <w:t>Кадастровый квартал</w:t>
            </w:r>
          </w:p>
        </w:tc>
        <w:tc>
          <w:tcPr>
            <w:tcW w:w="486" w:type="pct"/>
            <w:shd w:val="clear" w:color="auto" w:fill="auto"/>
            <w:vAlign w:val="center"/>
            <w:hideMark/>
          </w:tcPr>
          <w:p w14:paraId="3F10FBA7" w14:textId="77777777" w:rsidR="00DC2DFA" w:rsidRPr="00DC2DFA" w:rsidRDefault="00DC2DFA" w:rsidP="00DC2DFA">
            <w:pPr>
              <w:pStyle w:val="103"/>
            </w:pPr>
            <w:r w:rsidRPr="008735C1">
              <w:t>Тип нагрузки</w:t>
            </w:r>
          </w:p>
        </w:tc>
        <w:tc>
          <w:tcPr>
            <w:tcW w:w="255" w:type="pct"/>
            <w:shd w:val="clear" w:color="auto" w:fill="auto"/>
            <w:vAlign w:val="center"/>
            <w:hideMark/>
          </w:tcPr>
          <w:p w14:paraId="0993149B" w14:textId="77777777" w:rsidR="00DC2DFA" w:rsidRPr="00DC2DFA" w:rsidRDefault="00DC2DFA" w:rsidP="00DC2DFA">
            <w:pPr>
              <w:pStyle w:val="103"/>
            </w:pPr>
            <w:r w:rsidRPr="008735C1">
              <w:t>2018 г.</w:t>
            </w:r>
          </w:p>
        </w:tc>
        <w:tc>
          <w:tcPr>
            <w:tcW w:w="255" w:type="pct"/>
            <w:shd w:val="clear" w:color="auto" w:fill="auto"/>
            <w:vAlign w:val="center"/>
            <w:hideMark/>
          </w:tcPr>
          <w:p w14:paraId="6A8A4291" w14:textId="77777777" w:rsidR="00DC2DFA" w:rsidRPr="00DC2DFA" w:rsidRDefault="00DC2DFA" w:rsidP="00DC2DFA">
            <w:pPr>
              <w:pStyle w:val="103"/>
            </w:pPr>
            <w:r w:rsidRPr="008735C1">
              <w:t>2019 г.</w:t>
            </w:r>
          </w:p>
        </w:tc>
        <w:tc>
          <w:tcPr>
            <w:tcW w:w="255" w:type="pct"/>
            <w:shd w:val="clear" w:color="auto" w:fill="auto"/>
            <w:vAlign w:val="center"/>
            <w:hideMark/>
          </w:tcPr>
          <w:p w14:paraId="5528A0B9" w14:textId="77777777" w:rsidR="00DC2DFA" w:rsidRPr="00DC2DFA" w:rsidRDefault="00DC2DFA" w:rsidP="00DC2DFA">
            <w:pPr>
              <w:pStyle w:val="103"/>
            </w:pPr>
            <w:r w:rsidRPr="008735C1">
              <w:t>2020 г.</w:t>
            </w:r>
          </w:p>
        </w:tc>
        <w:tc>
          <w:tcPr>
            <w:tcW w:w="255" w:type="pct"/>
            <w:shd w:val="clear" w:color="auto" w:fill="auto"/>
            <w:vAlign w:val="center"/>
            <w:hideMark/>
          </w:tcPr>
          <w:p w14:paraId="12AAB034" w14:textId="77777777" w:rsidR="00DC2DFA" w:rsidRPr="00DC2DFA" w:rsidRDefault="00DC2DFA" w:rsidP="00DC2DFA">
            <w:pPr>
              <w:pStyle w:val="103"/>
            </w:pPr>
            <w:r w:rsidRPr="008735C1">
              <w:t>2021 г.</w:t>
            </w:r>
          </w:p>
        </w:tc>
        <w:tc>
          <w:tcPr>
            <w:tcW w:w="255" w:type="pct"/>
            <w:shd w:val="clear" w:color="auto" w:fill="auto"/>
            <w:vAlign w:val="center"/>
            <w:hideMark/>
          </w:tcPr>
          <w:p w14:paraId="393669F2" w14:textId="77777777" w:rsidR="00DC2DFA" w:rsidRPr="00DC2DFA" w:rsidRDefault="00DC2DFA" w:rsidP="00DC2DFA">
            <w:pPr>
              <w:pStyle w:val="103"/>
            </w:pPr>
            <w:r w:rsidRPr="008735C1">
              <w:t>2022 г.</w:t>
            </w:r>
          </w:p>
        </w:tc>
        <w:tc>
          <w:tcPr>
            <w:tcW w:w="255" w:type="pct"/>
            <w:shd w:val="clear" w:color="auto" w:fill="auto"/>
            <w:vAlign w:val="center"/>
            <w:hideMark/>
          </w:tcPr>
          <w:p w14:paraId="778B4573" w14:textId="77777777" w:rsidR="00DC2DFA" w:rsidRPr="00DC2DFA" w:rsidRDefault="00DC2DFA" w:rsidP="00DC2DFA">
            <w:pPr>
              <w:pStyle w:val="103"/>
            </w:pPr>
            <w:r w:rsidRPr="008735C1">
              <w:t>2023 г.</w:t>
            </w:r>
          </w:p>
        </w:tc>
        <w:tc>
          <w:tcPr>
            <w:tcW w:w="255" w:type="pct"/>
            <w:shd w:val="clear" w:color="auto" w:fill="auto"/>
            <w:vAlign w:val="center"/>
            <w:hideMark/>
          </w:tcPr>
          <w:p w14:paraId="34F43321" w14:textId="77777777" w:rsidR="00DC2DFA" w:rsidRPr="00DC2DFA" w:rsidRDefault="00DC2DFA" w:rsidP="00DC2DFA">
            <w:pPr>
              <w:pStyle w:val="103"/>
            </w:pPr>
            <w:r w:rsidRPr="008735C1">
              <w:t>2024 г.</w:t>
            </w:r>
          </w:p>
        </w:tc>
        <w:tc>
          <w:tcPr>
            <w:tcW w:w="255" w:type="pct"/>
            <w:shd w:val="clear" w:color="auto" w:fill="auto"/>
            <w:vAlign w:val="center"/>
            <w:hideMark/>
          </w:tcPr>
          <w:p w14:paraId="175A57A0" w14:textId="77777777" w:rsidR="00DC2DFA" w:rsidRPr="00DC2DFA" w:rsidRDefault="00DC2DFA" w:rsidP="00DC2DFA">
            <w:pPr>
              <w:pStyle w:val="103"/>
            </w:pPr>
            <w:r w:rsidRPr="008735C1">
              <w:t>2025 г.</w:t>
            </w:r>
          </w:p>
        </w:tc>
        <w:tc>
          <w:tcPr>
            <w:tcW w:w="255" w:type="pct"/>
            <w:shd w:val="clear" w:color="auto" w:fill="auto"/>
            <w:vAlign w:val="center"/>
            <w:hideMark/>
          </w:tcPr>
          <w:p w14:paraId="7FE05868" w14:textId="77777777" w:rsidR="00DC2DFA" w:rsidRPr="00DC2DFA" w:rsidRDefault="00DC2DFA" w:rsidP="00DC2DFA">
            <w:pPr>
              <w:pStyle w:val="103"/>
            </w:pPr>
            <w:r w:rsidRPr="008735C1">
              <w:t>2026 г.</w:t>
            </w:r>
          </w:p>
        </w:tc>
        <w:tc>
          <w:tcPr>
            <w:tcW w:w="255" w:type="pct"/>
            <w:shd w:val="clear" w:color="auto" w:fill="auto"/>
            <w:vAlign w:val="center"/>
            <w:hideMark/>
          </w:tcPr>
          <w:p w14:paraId="5CAC9254" w14:textId="77777777" w:rsidR="00DC2DFA" w:rsidRPr="00DC2DFA" w:rsidRDefault="00DC2DFA" w:rsidP="00DC2DFA">
            <w:pPr>
              <w:pStyle w:val="103"/>
            </w:pPr>
            <w:r w:rsidRPr="008735C1">
              <w:t>2027 г.</w:t>
            </w:r>
          </w:p>
        </w:tc>
        <w:tc>
          <w:tcPr>
            <w:tcW w:w="255" w:type="pct"/>
            <w:shd w:val="clear" w:color="auto" w:fill="auto"/>
            <w:vAlign w:val="center"/>
            <w:hideMark/>
          </w:tcPr>
          <w:p w14:paraId="637686CA" w14:textId="77777777" w:rsidR="00DC2DFA" w:rsidRPr="00DC2DFA" w:rsidRDefault="00DC2DFA" w:rsidP="00DC2DFA">
            <w:pPr>
              <w:pStyle w:val="103"/>
            </w:pPr>
            <w:r w:rsidRPr="008735C1">
              <w:t>2028 г.</w:t>
            </w:r>
          </w:p>
        </w:tc>
        <w:tc>
          <w:tcPr>
            <w:tcW w:w="255" w:type="pct"/>
            <w:shd w:val="clear" w:color="auto" w:fill="auto"/>
            <w:vAlign w:val="center"/>
            <w:hideMark/>
          </w:tcPr>
          <w:p w14:paraId="551DF143" w14:textId="77777777" w:rsidR="00DC2DFA" w:rsidRPr="00DC2DFA" w:rsidRDefault="00DC2DFA" w:rsidP="00DC2DFA">
            <w:pPr>
              <w:pStyle w:val="103"/>
            </w:pPr>
            <w:r w:rsidRPr="008735C1">
              <w:t>2029 г.</w:t>
            </w:r>
          </w:p>
        </w:tc>
        <w:tc>
          <w:tcPr>
            <w:tcW w:w="255" w:type="pct"/>
            <w:shd w:val="clear" w:color="auto" w:fill="auto"/>
            <w:vAlign w:val="center"/>
            <w:hideMark/>
          </w:tcPr>
          <w:p w14:paraId="78BD772C" w14:textId="77777777" w:rsidR="00DC2DFA" w:rsidRPr="00DC2DFA" w:rsidRDefault="00DC2DFA" w:rsidP="00DC2DFA">
            <w:pPr>
              <w:pStyle w:val="103"/>
            </w:pPr>
            <w:r w:rsidRPr="008735C1">
              <w:t>2030 г.</w:t>
            </w:r>
          </w:p>
        </w:tc>
        <w:tc>
          <w:tcPr>
            <w:tcW w:w="255" w:type="pct"/>
            <w:shd w:val="clear" w:color="auto" w:fill="auto"/>
            <w:vAlign w:val="center"/>
            <w:hideMark/>
          </w:tcPr>
          <w:p w14:paraId="1791B90A" w14:textId="77777777" w:rsidR="00DC2DFA" w:rsidRPr="00DC2DFA" w:rsidRDefault="00DC2DFA" w:rsidP="00DC2DFA">
            <w:pPr>
              <w:pStyle w:val="103"/>
            </w:pPr>
            <w:r w:rsidRPr="008735C1">
              <w:t>2031 г.</w:t>
            </w:r>
          </w:p>
        </w:tc>
        <w:tc>
          <w:tcPr>
            <w:tcW w:w="255" w:type="pct"/>
            <w:shd w:val="clear" w:color="auto" w:fill="auto"/>
            <w:vAlign w:val="center"/>
            <w:hideMark/>
          </w:tcPr>
          <w:p w14:paraId="4C747765" w14:textId="77777777" w:rsidR="00DC2DFA" w:rsidRPr="00DC2DFA" w:rsidRDefault="00DC2DFA" w:rsidP="00DC2DFA">
            <w:pPr>
              <w:pStyle w:val="103"/>
            </w:pPr>
            <w:r w:rsidRPr="008735C1">
              <w:t>2032 г.</w:t>
            </w:r>
          </w:p>
        </w:tc>
        <w:tc>
          <w:tcPr>
            <w:tcW w:w="255" w:type="pct"/>
            <w:shd w:val="clear" w:color="auto" w:fill="auto"/>
            <w:vAlign w:val="center"/>
            <w:hideMark/>
          </w:tcPr>
          <w:p w14:paraId="2B153176" w14:textId="77777777" w:rsidR="00DC2DFA" w:rsidRPr="00DC2DFA" w:rsidRDefault="00DC2DFA" w:rsidP="00DC2DFA">
            <w:pPr>
              <w:pStyle w:val="103"/>
            </w:pPr>
            <w:r w:rsidRPr="008735C1">
              <w:t>2033 г.</w:t>
            </w:r>
          </w:p>
        </w:tc>
      </w:tr>
      <w:tr w:rsidR="00DC2DFA" w:rsidRPr="00266DE2" w14:paraId="73E51BEF" w14:textId="77777777" w:rsidTr="00F568A6">
        <w:tc>
          <w:tcPr>
            <w:tcW w:w="436" w:type="pct"/>
            <w:vMerge w:val="restart"/>
            <w:shd w:val="clear" w:color="auto" w:fill="auto"/>
            <w:noWrap/>
            <w:vAlign w:val="center"/>
          </w:tcPr>
          <w:p w14:paraId="05AD0D84" w14:textId="74D1E845" w:rsidR="00DC2DFA" w:rsidRPr="00DC2DFA" w:rsidRDefault="00DC2DFA" w:rsidP="00DC2DFA">
            <w:pPr>
              <w:pStyle w:val="103"/>
            </w:pPr>
            <w:r w:rsidRPr="00E426D5">
              <w:t>23:32:1102005</w:t>
            </w:r>
          </w:p>
        </w:tc>
        <w:tc>
          <w:tcPr>
            <w:tcW w:w="486" w:type="pct"/>
            <w:shd w:val="clear" w:color="auto" w:fill="auto"/>
            <w:vAlign w:val="center"/>
            <w:hideMark/>
          </w:tcPr>
          <w:p w14:paraId="5AEC30D5" w14:textId="77777777" w:rsidR="00DC2DFA" w:rsidRPr="00DC2DFA" w:rsidRDefault="00DC2DFA" w:rsidP="00DC2DFA">
            <w:pPr>
              <w:pStyle w:val="103"/>
            </w:pPr>
            <w:r w:rsidRPr="008735C1">
              <w:t>Всего, в т.ч.:</w:t>
            </w:r>
          </w:p>
        </w:tc>
        <w:tc>
          <w:tcPr>
            <w:tcW w:w="255" w:type="pct"/>
            <w:shd w:val="clear" w:color="auto" w:fill="auto"/>
            <w:noWrap/>
            <w:vAlign w:val="center"/>
          </w:tcPr>
          <w:p w14:paraId="321A37D7" w14:textId="15E3165C" w:rsidR="00DC2DFA" w:rsidRPr="00DC2DFA" w:rsidRDefault="00DC2DFA" w:rsidP="00DC2DFA">
            <w:pPr>
              <w:pStyle w:val="103"/>
            </w:pPr>
            <w:r w:rsidRPr="00E426D5">
              <w:t>0,0</w:t>
            </w:r>
          </w:p>
        </w:tc>
        <w:tc>
          <w:tcPr>
            <w:tcW w:w="255" w:type="pct"/>
            <w:shd w:val="clear" w:color="auto" w:fill="auto"/>
            <w:noWrap/>
            <w:vAlign w:val="center"/>
          </w:tcPr>
          <w:p w14:paraId="32DD127E" w14:textId="7D5846C1" w:rsidR="00DC2DFA" w:rsidRPr="00DC2DFA" w:rsidRDefault="00F568A6" w:rsidP="00DC2DFA">
            <w:pPr>
              <w:pStyle w:val="103"/>
            </w:pPr>
            <w:r w:rsidRPr="00F568A6">
              <w:t>58,2</w:t>
            </w:r>
          </w:p>
        </w:tc>
        <w:tc>
          <w:tcPr>
            <w:tcW w:w="255" w:type="pct"/>
            <w:shd w:val="clear" w:color="auto" w:fill="auto"/>
            <w:noWrap/>
            <w:vAlign w:val="center"/>
          </w:tcPr>
          <w:p w14:paraId="661B2804" w14:textId="00E2F7FD" w:rsidR="00DC2DFA" w:rsidRPr="00DC2DFA" w:rsidRDefault="00F568A6" w:rsidP="00DC2DFA">
            <w:pPr>
              <w:pStyle w:val="103"/>
            </w:pPr>
            <w:r w:rsidRPr="00F568A6">
              <w:t>116,4</w:t>
            </w:r>
          </w:p>
        </w:tc>
        <w:tc>
          <w:tcPr>
            <w:tcW w:w="255" w:type="pct"/>
            <w:shd w:val="clear" w:color="auto" w:fill="auto"/>
            <w:noWrap/>
            <w:vAlign w:val="center"/>
          </w:tcPr>
          <w:p w14:paraId="3ADAFCCB" w14:textId="0C21F6B8" w:rsidR="00DC2DFA" w:rsidRPr="00DC2DFA" w:rsidRDefault="00F568A6" w:rsidP="00DC2DFA">
            <w:pPr>
              <w:pStyle w:val="103"/>
            </w:pPr>
            <w:r w:rsidRPr="00F568A6">
              <w:t>174,6</w:t>
            </w:r>
          </w:p>
        </w:tc>
        <w:tc>
          <w:tcPr>
            <w:tcW w:w="255" w:type="pct"/>
            <w:shd w:val="clear" w:color="auto" w:fill="auto"/>
            <w:noWrap/>
            <w:vAlign w:val="center"/>
          </w:tcPr>
          <w:p w14:paraId="7E20BB54" w14:textId="15B027AD" w:rsidR="00DC2DFA" w:rsidRPr="00DC2DFA" w:rsidRDefault="00F568A6" w:rsidP="00DC2DFA">
            <w:pPr>
              <w:pStyle w:val="103"/>
            </w:pPr>
            <w:r w:rsidRPr="00F568A6">
              <w:t>232,9</w:t>
            </w:r>
          </w:p>
        </w:tc>
        <w:tc>
          <w:tcPr>
            <w:tcW w:w="255" w:type="pct"/>
            <w:shd w:val="clear" w:color="auto" w:fill="auto"/>
            <w:noWrap/>
            <w:vAlign w:val="center"/>
          </w:tcPr>
          <w:p w14:paraId="48BF7F93" w14:textId="62C29C53" w:rsidR="00DC2DFA" w:rsidRPr="00DC2DFA" w:rsidRDefault="00F568A6" w:rsidP="00DC2DFA">
            <w:pPr>
              <w:pStyle w:val="103"/>
            </w:pPr>
            <w:r w:rsidRPr="00F568A6">
              <w:t>285,3</w:t>
            </w:r>
          </w:p>
        </w:tc>
        <w:tc>
          <w:tcPr>
            <w:tcW w:w="255" w:type="pct"/>
            <w:shd w:val="clear" w:color="auto" w:fill="auto"/>
            <w:noWrap/>
            <w:vAlign w:val="center"/>
          </w:tcPr>
          <w:p w14:paraId="758E0031" w14:textId="52D8B452" w:rsidR="00DC2DFA" w:rsidRPr="00DC2DFA" w:rsidRDefault="00F568A6" w:rsidP="00DC2DFA">
            <w:pPr>
              <w:pStyle w:val="103"/>
            </w:pPr>
            <w:r w:rsidRPr="00F568A6">
              <w:t>337</w:t>
            </w:r>
            <w:r w:rsidR="00DC2DFA" w:rsidRPr="00E426D5">
              <w:t>,7</w:t>
            </w:r>
          </w:p>
        </w:tc>
        <w:tc>
          <w:tcPr>
            <w:tcW w:w="255" w:type="pct"/>
            <w:shd w:val="clear" w:color="auto" w:fill="auto"/>
            <w:noWrap/>
            <w:vAlign w:val="center"/>
          </w:tcPr>
          <w:p w14:paraId="63AA572D" w14:textId="06565C93" w:rsidR="00DC2DFA" w:rsidRPr="00DC2DFA" w:rsidRDefault="00F568A6" w:rsidP="00DC2DFA">
            <w:pPr>
              <w:pStyle w:val="103"/>
            </w:pPr>
            <w:r w:rsidRPr="00F568A6">
              <w:t>390,2</w:t>
            </w:r>
          </w:p>
        </w:tc>
        <w:tc>
          <w:tcPr>
            <w:tcW w:w="255" w:type="pct"/>
            <w:shd w:val="clear" w:color="auto" w:fill="auto"/>
            <w:noWrap/>
            <w:vAlign w:val="center"/>
          </w:tcPr>
          <w:p w14:paraId="18DF5176" w14:textId="7DA99CD7" w:rsidR="00DC2DFA" w:rsidRPr="00DC2DFA" w:rsidRDefault="00F568A6" w:rsidP="00DC2DFA">
            <w:pPr>
              <w:pStyle w:val="103"/>
            </w:pPr>
            <w:r w:rsidRPr="00F568A6">
              <w:t>442,6</w:t>
            </w:r>
          </w:p>
        </w:tc>
        <w:tc>
          <w:tcPr>
            <w:tcW w:w="255" w:type="pct"/>
            <w:shd w:val="clear" w:color="auto" w:fill="auto"/>
            <w:noWrap/>
            <w:vAlign w:val="center"/>
          </w:tcPr>
          <w:p w14:paraId="4A44D5DD" w14:textId="744D9D8D" w:rsidR="00DC2DFA" w:rsidRPr="00DC2DFA" w:rsidRDefault="00F568A6" w:rsidP="00DC2DFA">
            <w:pPr>
              <w:pStyle w:val="103"/>
            </w:pPr>
            <w:r w:rsidRPr="00F568A6">
              <w:t>495,1</w:t>
            </w:r>
          </w:p>
        </w:tc>
        <w:tc>
          <w:tcPr>
            <w:tcW w:w="255" w:type="pct"/>
            <w:shd w:val="clear" w:color="auto" w:fill="auto"/>
            <w:noWrap/>
            <w:vAlign w:val="center"/>
          </w:tcPr>
          <w:p w14:paraId="4DCD4964" w14:textId="465F7F12" w:rsidR="00DC2DFA" w:rsidRPr="00DC2DFA" w:rsidRDefault="00F568A6" w:rsidP="00DC2DFA">
            <w:pPr>
              <w:pStyle w:val="103"/>
            </w:pPr>
            <w:r w:rsidRPr="00F568A6">
              <w:t>544,6</w:t>
            </w:r>
          </w:p>
        </w:tc>
        <w:tc>
          <w:tcPr>
            <w:tcW w:w="255" w:type="pct"/>
            <w:shd w:val="clear" w:color="auto" w:fill="auto"/>
            <w:noWrap/>
            <w:vAlign w:val="center"/>
          </w:tcPr>
          <w:p w14:paraId="57854D74" w14:textId="4285FF8E" w:rsidR="00DC2DFA" w:rsidRPr="00DC2DFA" w:rsidRDefault="00F568A6" w:rsidP="00DC2DFA">
            <w:pPr>
              <w:pStyle w:val="103"/>
            </w:pPr>
            <w:r w:rsidRPr="00F568A6">
              <w:t>594,2</w:t>
            </w:r>
          </w:p>
        </w:tc>
        <w:tc>
          <w:tcPr>
            <w:tcW w:w="255" w:type="pct"/>
            <w:shd w:val="clear" w:color="auto" w:fill="auto"/>
            <w:noWrap/>
            <w:vAlign w:val="center"/>
          </w:tcPr>
          <w:p w14:paraId="2FF949F6" w14:textId="71403700" w:rsidR="00DC2DFA" w:rsidRPr="00DC2DFA" w:rsidRDefault="00F568A6" w:rsidP="00DC2DFA">
            <w:pPr>
              <w:pStyle w:val="103"/>
            </w:pPr>
            <w:r w:rsidRPr="00F568A6">
              <w:t>643,8</w:t>
            </w:r>
          </w:p>
        </w:tc>
        <w:tc>
          <w:tcPr>
            <w:tcW w:w="255" w:type="pct"/>
            <w:shd w:val="clear" w:color="auto" w:fill="auto"/>
            <w:noWrap/>
            <w:vAlign w:val="center"/>
          </w:tcPr>
          <w:p w14:paraId="09972EA6" w14:textId="36A09092" w:rsidR="00DC2DFA" w:rsidRPr="00DC2DFA" w:rsidRDefault="00F568A6" w:rsidP="00DC2DFA">
            <w:pPr>
              <w:pStyle w:val="103"/>
            </w:pPr>
            <w:r w:rsidRPr="00F568A6">
              <w:t>693</w:t>
            </w:r>
            <w:r w:rsidR="00DC2DFA" w:rsidRPr="00E426D5">
              <w:t>,3</w:t>
            </w:r>
          </w:p>
        </w:tc>
        <w:tc>
          <w:tcPr>
            <w:tcW w:w="255" w:type="pct"/>
            <w:shd w:val="clear" w:color="auto" w:fill="auto"/>
            <w:noWrap/>
            <w:vAlign w:val="center"/>
          </w:tcPr>
          <w:p w14:paraId="07E54656" w14:textId="7C984D9B" w:rsidR="00DC2DFA" w:rsidRPr="00DC2DFA" w:rsidRDefault="00F568A6" w:rsidP="00DC2DFA">
            <w:pPr>
              <w:pStyle w:val="103"/>
            </w:pPr>
            <w:r w:rsidRPr="00F568A6">
              <w:t>742,9</w:t>
            </w:r>
          </w:p>
        </w:tc>
        <w:tc>
          <w:tcPr>
            <w:tcW w:w="255" w:type="pct"/>
            <w:shd w:val="clear" w:color="auto" w:fill="auto"/>
            <w:noWrap/>
            <w:vAlign w:val="center"/>
          </w:tcPr>
          <w:p w14:paraId="01C81548" w14:textId="0E41E68D" w:rsidR="00DC2DFA" w:rsidRPr="00DC2DFA" w:rsidRDefault="00F568A6" w:rsidP="00DC2DFA">
            <w:pPr>
              <w:pStyle w:val="103"/>
            </w:pPr>
            <w:r w:rsidRPr="00F568A6">
              <w:t>792,4</w:t>
            </w:r>
          </w:p>
        </w:tc>
      </w:tr>
      <w:tr w:rsidR="00DC2DFA" w:rsidRPr="00266DE2" w14:paraId="574BF028" w14:textId="77777777" w:rsidTr="00F568A6">
        <w:tc>
          <w:tcPr>
            <w:tcW w:w="436" w:type="pct"/>
            <w:vMerge/>
            <w:vAlign w:val="center"/>
          </w:tcPr>
          <w:p w14:paraId="376D832F" w14:textId="77777777" w:rsidR="00DC2DFA" w:rsidRPr="008735C1" w:rsidRDefault="00DC2DFA" w:rsidP="00DC2DFA">
            <w:pPr>
              <w:pStyle w:val="103"/>
            </w:pPr>
          </w:p>
        </w:tc>
        <w:tc>
          <w:tcPr>
            <w:tcW w:w="486" w:type="pct"/>
            <w:shd w:val="clear" w:color="auto" w:fill="auto"/>
            <w:vAlign w:val="center"/>
            <w:hideMark/>
          </w:tcPr>
          <w:p w14:paraId="7F4E6714" w14:textId="77777777" w:rsidR="00DC2DFA" w:rsidRPr="00DC2DFA" w:rsidRDefault="00DC2DFA" w:rsidP="00DC2DFA">
            <w:pPr>
              <w:pStyle w:val="103"/>
            </w:pPr>
            <w:r w:rsidRPr="008735C1">
              <w:t>ОВ</w:t>
            </w:r>
          </w:p>
        </w:tc>
        <w:tc>
          <w:tcPr>
            <w:tcW w:w="255" w:type="pct"/>
            <w:shd w:val="clear" w:color="auto" w:fill="auto"/>
            <w:noWrap/>
            <w:vAlign w:val="center"/>
          </w:tcPr>
          <w:p w14:paraId="7DD575A1" w14:textId="599F39DB" w:rsidR="00DC2DFA" w:rsidRPr="00DC2DFA" w:rsidRDefault="00DC2DFA" w:rsidP="00DC2DFA">
            <w:pPr>
              <w:pStyle w:val="103"/>
            </w:pPr>
            <w:r w:rsidRPr="00E426D5">
              <w:t>0,0</w:t>
            </w:r>
          </w:p>
        </w:tc>
        <w:tc>
          <w:tcPr>
            <w:tcW w:w="255" w:type="pct"/>
            <w:shd w:val="clear" w:color="auto" w:fill="auto"/>
            <w:noWrap/>
            <w:vAlign w:val="center"/>
          </w:tcPr>
          <w:p w14:paraId="010E9C00" w14:textId="348FB655" w:rsidR="00DC2DFA" w:rsidRPr="00DC2DFA" w:rsidRDefault="00DC2DFA" w:rsidP="00DC2DFA">
            <w:pPr>
              <w:pStyle w:val="103"/>
            </w:pPr>
            <w:r w:rsidRPr="00E426D5">
              <w:t>23,1</w:t>
            </w:r>
          </w:p>
        </w:tc>
        <w:tc>
          <w:tcPr>
            <w:tcW w:w="255" w:type="pct"/>
            <w:shd w:val="clear" w:color="auto" w:fill="auto"/>
            <w:noWrap/>
            <w:vAlign w:val="center"/>
          </w:tcPr>
          <w:p w14:paraId="28835EE1" w14:textId="641A747C" w:rsidR="00DC2DFA" w:rsidRPr="00DC2DFA" w:rsidRDefault="00DC2DFA" w:rsidP="00DC2DFA">
            <w:pPr>
              <w:pStyle w:val="103"/>
            </w:pPr>
            <w:r w:rsidRPr="00E426D5">
              <w:t>46,2</w:t>
            </w:r>
          </w:p>
        </w:tc>
        <w:tc>
          <w:tcPr>
            <w:tcW w:w="255" w:type="pct"/>
            <w:shd w:val="clear" w:color="auto" w:fill="auto"/>
            <w:noWrap/>
            <w:vAlign w:val="center"/>
          </w:tcPr>
          <w:p w14:paraId="52DB9E07" w14:textId="4F47FE41" w:rsidR="00DC2DFA" w:rsidRPr="00DC2DFA" w:rsidRDefault="00DC2DFA" w:rsidP="00DC2DFA">
            <w:pPr>
              <w:pStyle w:val="103"/>
            </w:pPr>
            <w:r w:rsidRPr="00E426D5">
              <w:t>69,2</w:t>
            </w:r>
          </w:p>
        </w:tc>
        <w:tc>
          <w:tcPr>
            <w:tcW w:w="255" w:type="pct"/>
            <w:shd w:val="clear" w:color="auto" w:fill="auto"/>
            <w:noWrap/>
            <w:vAlign w:val="center"/>
          </w:tcPr>
          <w:p w14:paraId="4E4A520A" w14:textId="33E38729" w:rsidR="00DC2DFA" w:rsidRPr="00DC2DFA" w:rsidRDefault="00DC2DFA" w:rsidP="00DC2DFA">
            <w:pPr>
              <w:pStyle w:val="103"/>
            </w:pPr>
            <w:r w:rsidRPr="00E426D5">
              <w:t>92,3</w:t>
            </w:r>
          </w:p>
        </w:tc>
        <w:tc>
          <w:tcPr>
            <w:tcW w:w="255" w:type="pct"/>
            <w:shd w:val="clear" w:color="auto" w:fill="auto"/>
            <w:noWrap/>
            <w:vAlign w:val="center"/>
          </w:tcPr>
          <w:p w14:paraId="143A238D" w14:textId="31AC1EA5" w:rsidR="00DC2DFA" w:rsidRPr="00DC2DFA" w:rsidRDefault="00DC2DFA" w:rsidP="00DC2DFA">
            <w:pPr>
              <w:pStyle w:val="103"/>
            </w:pPr>
            <w:r w:rsidRPr="00E426D5">
              <w:t>109,6</w:t>
            </w:r>
          </w:p>
        </w:tc>
        <w:tc>
          <w:tcPr>
            <w:tcW w:w="255" w:type="pct"/>
            <w:shd w:val="clear" w:color="auto" w:fill="auto"/>
            <w:noWrap/>
            <w:vAlign w:val="center"/>
          </w:tcPr>
          <w:p w14:paraId="15728A81" w14:textId="7FCA40E0" w:rsidR="00DC2DFA" w:rsidRPr="00DC2DFA" w:rsidRDefault="00DC2DFA" w:rsidP="00DC2DFA">
            <w:pPr>
              <w:pStyle w:val="103"/>
            </w:pPr>
            <w:r w:rsidRPr="00E426D5">
              <w:t>126,9</w:t>
            </w:r>
          </w:p>
        </w:tc>
        <w:tc>
          <w:tcPr>
            <w:tcW w:w="255" w:type="pct"/>
            <w:shd w:val="clear" w:color="auto" w:fill="auto"/>
            <w:noWrap/>
            <w:vAlign w:val="center"/>
          </w:tcPr>
          <w:p w14:paraId="663825C4" w14:textId="4D381A26" w:rsidR="00DC2DFA" w:rsidRPr="00DC2DFA" w:rsidRDefault="00DC2DFA" w:rsidP="00DC2DFA">
            <w:pPr>
              <w:pStyle w:val="103"/>
            </w:pPr>
            <w:r w:rsidRPr="00E426D5">
              <w:t>144,2</w:t>
            </w:r>
          </w:p>
        </w:tc>
        <w:tc>
          <w:tcPr>
            <w:tcW w:w="255" w:type="pct"/>
            <w:shd w:val="clear" w:color="auto" w:fill="auto"/>
            <w:noWrap/>
            <w:vAlign w:val="center"/>
          </w:tcPr>
          <w:p w14:paraId="130DC52B" w14:textId="2346DA2D" w:rsidR="00DC2DFA" w:rsidRPr="00DC2DFA" w:rsidRDefault="00DC2DFA" w:rsidP="00DC2DFA">
            <w:pPr>
              <w:pStyle w:val="103"/>
            </w:pPr>
            <w:r w:rsidRPr="00E426D5">
              <w:t>161,5</w:t>
            </w:r>
          </w:p>
        </w:tc>
        <w:tc>
          <w:tcPr>
            <w:tcW w:w="255" w:type="pct"/>
            <w:shd w:val="clear" w:color="auto" w:fill="auto"/>
            <w:noWrap/>
            <w:vAlign w:val="center"/>
          </w:tcPr>
          <w:p w14:paraId="1251CADB" w14:textId="7F167EF9" w:rsidR="00DC2DFA" w:rsidRPr="00DC2DFA" w:rsidRDefault="00DC2DFA" w:rsidP="00DC2DFA">
            <w:pPr>
              <w:pStyle w:val="103"/>
            </w:pPr>
            <w:r w:rsidRPr="00E426D5">
              <w:t>178,8</w:t>
            </w:r>
          </w:p>
        </w:tc>
        <w:tc>
          <w:tcPr>
            <w:tcW w:w="255" w:type="pct"/>
            <w:shd w:val="clear" w:color="auto" w:fill="auto"/>
            <w:noWrap/>
            <w:vAlign w:val="center"/>
          </w:tcPr>
          <w:p w14:paraId="66DFEAEE" w14:textId="56F9C5CD" w:rsidR="00DC2DFA" w:rsidRPr="00DC2DFA" w:rsidRDefault="00DC2DFA" w:rsidP="00DC2DFA">
            <w:pPr>
              <w:pStyle w:val="103"/>
            </w:pPr>
            <w:r w:rsidRPr="00E426D5">
              <w:t>193,3</w:t>
            </w:r>
          </w:p>
        </w:tc>
        <w:tc>
          <w:tcPr>
            <w:tcW w:w="255" w:type="pct"/>
            <w:shd w:val="clear" w:color="auto" w:fill="auto"/>
            <w:noWrap/>
            <w:vAlign w:val="center"/>
          </w:tcPr>
          <w:p w14:paraId="37448F38" w14:textId="1CE92874" w:rsidR="00DC2DFA" w:rsidRPr="00DC2DFA" w:rsidRDefault="00DC2DFA" w:rsidP="00DC2DFA">
            <w:pPr>
              <w:pStyle w:val="103"/>
            </w:pPr>
            <w:r w:rsidRPr="00E426D5">
              <w:t>207,7</w:t>
            </w:r>
          </w:p>
        </w:tc>
        <w:tc>
          <w:tcPr>
            <w:tcW w:w="255" w:type="pct"/>
            <w:shd w:val="clear" w:color="auto" w:fill="auto"/>
            <w:noWrap/>
            <w:vAlign w:val="center"/>
          </w:tcPr>
          <w:p w14:paraId="5C371A41" w14:textId="1B2FD7E8" w:rsidR="00DC2DFA" w:rsidRPr="00DC2DFA" w:rsidRDefault="00DC2DFA" w:rsidP="00DC2DFA">
            <w:pPr>
              <w:pStyle w:val="103"/>
            </w:pPr>
            <w:r w:rsidRPr="00E426D5">
              <w:t>222,1</w:t>
            </w:r>
          </w:p>
        </w:tc>
        <w:tc>
          <w:tcPr>
            <w:tcW w:w="255" w:type="pct"/>
            <w:shd w:val="clear" w:color="auto" w:fill="auto"/>
            <w:noWrap/>
            <w:vAlign w:val="center"/>
          </w:tcPr>
          <w:p w14:paraId="48F71152" w14:textId="1D95E909" w:rsidR="00DC2DFA" w:rsidRPr="00DC2DFA" w:rsidRDefault="00DC2DFA" w:rsidP="00DC2DFA">
            <w:pPr>
              <w:pStyle w:val="103"/>
            </w:pPr>
            <w:r w:rsidRPr="00E426D5">
              <w:t>236,5</w:t>
            </w:r>
          </w:p>
        </w:tc>
        <w:tc>
          <w:tcPr>
            <w:tcW w:w="255" w:type="pct"/>
            <w:shd w:val="clear" w:color="auto" w:fill="auto"/>
            <w:noWrap/>
            <w:vAlign w:val="center"/>
          </w:tcPr>
          <w:p w14:paraId="49604B3C" w14:textId="44AD9395" w:rsidR="00DC2DFA" w:rsidRPr="00DC2DFA" w:rsidRDefault="00DC2DFA" w:rsidP="00DC2DFA">
            <w:pPr>
              <w:pStyle w:val="103"/>
            </w:pPr>
            <w:r w:rsidRPr="00E426D5">
              <w:t>251,0</w:t>
            </w:r>
          </w:p>
        </w:tc>
        <w:tc>
          <w:tcPr>
            <w:tcW w:w="255" w:type="pct"/>
            <w:shd w:val="clear" w:color="auto" w:fill="auto"/>
            <w:noWrap/>
            <w:vAlign w:val="center"/>
          </w:tcPr>
          <w:p w14:paraId="0E330B7A" w14:textId="701D4CC1" w:rsidR="00DC2DFA" w:rsidRPr="00DC2DFA" w:rsidRDefault="00DC2DFA" w:rsidP="00DC2DFA">
            <w:pPr>
              <w:pStyle w:val="103"/>
            </w:pPr>
            <w:r w:rsidRPr="00E426D5">
              <w:t>265,4</w:t>
            </w:r>
          </w:p>
        </w:tc>
      </w:tr>
      <w:tr w:rsidR="00DC2DFA" w:rsidRPr="00266DE2" w14:paraId="1C8952C1" w14:textId="77777777" w:rsidTr="00F568A6">
        <w:tc>
          <w:tcPr>
            <w:tcW w:w="436" w:type="pct"/>
            <w:vMerge/>
            <w:vAlign w:val="center"/>
          </w:tcPr>
          <w:p w14:paraId="17490826" w14:textId="77777777" w:rsidR="00DC2DFA" w:rsidRPr="008735C1" w:rsidRDefault="00DC2DFA" w:rsidP="00DC2DFA">
            <w:pPr>
              <w:pStyle w:val="103"/>
            </w:pPr>
          </w:p>
        </w:tc>
        <w:tc>
          <w:tcPr>
            <w:tcW w:w="486" w:type="pct"/>
            <w:shd w:val="clear" w:color="auto" w:fill="auto"/>
            <w:vAlign w:val="center"/>
            <w:hideMark/>
          </w:tcPr>
          <w:p w14:paraId="67CA5692" w14:textId="77777777" w:rsidR="00DC2DFA" w:rsidRPr="00DC2DFA" w:rsidRDefault="00DC2DFA" w:rsidP="00DC2DFA">
            <w:pPr>
              <w:pStyle w:val="103"/>
            </w:pPr>
            <w:r>
              <w:t>ГВС</w:t>
            </w:r>
          </w:p>
        </w:tc>
        <w:tc>
          <w:tcPr>
            <w:tcW w:w="255" w:type="pct"/>
            <w:shd w:val="clear" w:color="auto" w:fill="auto"/>
            <w:noWrap/>
            <w:vAlign w:val="center"/>
          </w:tcPr>
          <w:p w14:paraId="586804CA" w14:textId="09DAF241" w:rsidR="00DC2DFA" w:rsidRPr="00DC2DFA" w:rsidRDefault="00DC2DFA" w:rsidP="00DC2DFA">
            <w:pPr>
              <w:pStyle w:val="103"/>
            </w:pPr>
            <w:r w:rsidRPr="00E426D5">
              <w:t>0,0</w:t>
            </w:r>
          </w:p>
        </w:tc>
        <w:tc>
          <w:tcPr>
            <w:tcW w:w="255" w:type="pct"/>
            <w:shd w:val="clear" w:color="auto" w:fill="auto"/>
            <w:noWrap/>
            <w:vAlign w:val="center"/>
          </w:tcPr>
          <w:p w14:paraId="298CACD9" w14:textId="51D222CF" w:rsidR="00DC2DFA" w:rsidRPr="00DC2DFA" w:rsidRDefault="00F568A6" w:rsidP="00DC2DFA">
            <w:pPr>
              <w:pStyle w:val="103"/>
            </w:pPr>
            <w:r w:rsidRPr="00F568A6">
              <w:t>35,1</w:t>
            </w:r>
          </w:p>
        </w:tc>
        <w:tc>
          <w:tcPr>
            <w:tcW w:w="255" w:type="pct"/>
            <w:shd w:val="clear" w:color="auto" w:fill="auto"/>
            <w:noWrap/>
            <w:vAlign w:val="center"/>
          </w:tcPr>
          <w:p w14:paraId="14CFD727" w14:textId="40005A56" w:rsidR="00DC2DFA" w:rsidRPr="00DC2DFA" w:rsidRDefault="00F568A6" w:rsidP="00DC2DFA">
            <w:pPr>
              <w:pStyle w:val="103"/>
            </w:pPr>
            <w:r w:rsidRPr="00F568A6">
              <w:t>70,3</w:t>
            </w:r>
          </w:p>
        </w:tc>
        <w:tc>
          <w:tcPr>
            <w:tcW w:w="255" w:type="pct"/>
            <w:shd w:val="clear" w:color="auto" w:fill="auto"/>
            <w:noWrap/>
            <w:vAlign w:val="center"/>
          </w:tcPr>
          <w:p w14:paraId="047DB03D" w14:textId="6B1CADBC" w:rsidR="00DC2DFA" w:rsidRPr="00DC2DFA" w:rsidRDefault="00F568A6" w:rsidP="00DC2DFA">
            <w:pPr>
              <w:pStyle w:val="103"/>
            </w:pPr>
            <w:r w:rsidRPr="00F568A6">
              <w:t>105,4</w:t>
            </w:r>
          </w:p>
        </w:tc>
        <w:tc>
          <w:tcPr>
            <w:tcW w:w="255" w:type="pct"/>
            <w:shd w:val="clear" w:color="auto" w:fill="auto"/>
            <w:noWrap/>
            <w:vAlign w:val="center"/>
          </w:tcPr>
          <w:p w14:paraId="64DEC90F" w14:textId="6A86F786" w:rsidR="00DC2DFA" w:rsidRPr="00DC2DFA" w:rsidRDefault="00F568A6" w:rsidP="00DC2DFA">
            <w:pPr>
              <w:pStyle w:val="103"/>
            </w:pPr>
            <w:r w:rsidRPr="00F568A6">
              <w:t>140,5</w:t>
            </w:r>
          </w:p>
        </w:tc>
        <w:tc>
          <w:tcPr>
            <w:tcW w:w="255" w:type="pct"/>
            <w:shd w:val="clear" w:color="auto" w:fill="auto"/>
            <w:noWrap/>
            <w:vAlign w:val="center"/>
          </w:tcPr>
          <w:p w14:paraId="51D4276E" w14:textId="704D04F8" w:rsidR="00DC2DFA" w:rsidRPr="00DC2DFA" w:rsidRDefault="00F568A6" w:rsidP="00DC2DFA">
            <w:pPr>
              <w:pStyle w:val="103"/>
            </w:pPr>
            <w:r w:rsidRPr="00F568A6">
              <w:t>175,7</w:t>
            </w:r>
          </w:p>
        </w:tc>
        <w:tc>
          <w:tcPr>
            <w:tcW w:w="255" w:type="pct"/>
            <w:shd w:val="clear" w:color="auto" w:fill="auto"/>
            <w:noWrap/>
            <w:vAlign w:val="center"/>
          </w:tcPr>
          <w:p w14:paraId="52F97EC7" w14:textId="71E88790" w:rsidR="00DC2DFA" w:rsidRPr="00DC2DFA" w:rsidRDefault="00F568A6" w:rsidP="00DC2DFA">
            <w:pPr>
              <w:pStyle w:val="103"/>
            </w:pPr>
            <w:r w:rsidRPr="00F568A6">
              <w:t>210,8</w:t>
            </w:r>
          </w:p>
        </w:tc>
        <w:tc>
          <w:tcPr>
            <w:tcW w:w="255" w:type="pct"/>
            <w:shd w:val="clear" w:color="auto" w:fill="auto"/>
            <w:noWrap/>
            <w:vAlign w:val="center"/>
          </w:tcPr>
          <w:p w14:paraId="48816DA3" w14:textId="6E01EFF8" w:rsidR="00DC2DFA" w:rsidRPr="00DC2DFA" w:rsidRDefault="00F568A6" w:rsidP="00DC2DFA">
            <w:pPr>
              <w:pStyle w:val="103"/>
            </w:pPr>
            <w:r w:rsidRPr="00F568A6">
              <w:t>246,0</w:t>
            </w:r>
          </w:p>
        </w:tc>
        <w:tc>
          <w:tcPr>
            <w:tcW w:w="255" w:type="pct"/>
            <w:shd w:val="clear" w:color="auto" w:fill="auto"/>
            <w:noWrap/>
            <w:vAlign w:val="center"/>
          </w:tcPr>
          <w:p w14:paraId="2857DBC9" w14:textId="0AE45C93" w:rsidR="00DC2DFA" w:rsidRPr="00DC2DFA" w:rsidRDefault="00F568A6" w:rsidP="00DC2DFA">
            <w:pPr>
              <w:pStyle w:val="103"/>
            </w:pPr>
            <w:r w:rsidRPr="00F568A6">
              <w:t>281,1</w:t>
            </w:r>
          </w:p>
        </w:tc>
        <w:tc>
          <w:tcPr>
            <w:tcW w:w="255" w:type="pct"/>
            <w:shd w:val="clear" w:color="auto" w:fill="auto"/>
            <w:noWrap/>
            <w:vAlign w:val="center"/>
          </w:tcPr>
          <w:p w14:paraId="4D977221" w14:textId="6AB6D3D8" w:rsidR="00DC2DFA" w:rsidRPr="00DC2DFA" w:rsidRDefault="00F568A6" w:rsidP="00DC2DFA">
            <w:pPr>
              <w:pStyle w:val="103"/>
            </w:pPr>
            <w:r w:rsidRPr="00F568A6">
              <w:t>316,2</w:t>
            </w:r>
          </w:p>
        </w:tc>
        <w:tc>
          <w:tcPr>
            <w:tcW w:w="255" w:type="pct"/>
            <w:shd w:val="clear" w:color="auto" w:fill="auto"/>
            <w:noWrap/>
            <w:vAlign w:val="center"/>
          </w:tcPr>
          <w:p w14:paraId="46023A19" w14:textId="63BDCDA0" w:rsidR="00DC2DFA" w:rsidRPr="00DC2DFA" w:rsidRDefault="00F568A6" w:rsidP="00DC2DFA">
            <w:pPr>
              <w:pStyle w:val="103"/>
            </w:pPr>
            <w:r w:rsidRPr="00F568A6">
              <w:t>351,4</w:t>
            </w:r>
          </w:p>
        </w:tc>
        <w:tc>
          <w:tcPr>
            <w:tcW w:w="255" w:type="pct"/>
            <w:shd w:val="clear" w:color="auto" w:fill="auto"/>
            <w:noWrap/>
            <w:vAlign w:val="center"/>
          </w:tcPr>
          <w:p w14:paraId="5E7BB050" w14:textId="53E175C8" w:rsidR="00DC2DFA" w:rsidRPr="00DC2DFA" w:rsidRDefault="00F568A6" w:rsidP="00DC2DFA">
            <w:pPr>
              <w:pStyle w:val="103"/>
            </w:pPr>
            <w:r w:rsidRPr="00F568A6">
              <w:t>386,5</w:t>
            </w:r>
          </w:p>
        </w:tc>
        <w:tc>
          <w:tcPr>
            <w:tcW w:w="255" w:type="pct"/>
            <w:shd w:val="clear" w:color="auto" w:fill="auto"/>
            <w:noWrap/>
            <w:vAlign w:val="center"/>
          </w:tcPr>
          <w:p w14:paraId="4A27E818" w14:textId="70E0CE0E" w:rsidR="00DC2DFA" w:rsidRPr="00DC2DFA" w:rsidRDefault="00F568A6" w:rsidP="00DC2DFA">
            <w:pPr>
              <w:pStyle w:val="103"/>
            </w:pPr>
            <w:r w:rsidRPr="00F568A6">
              <w:t>421,6</w:t>
            </w:r>
          </w:p>
        </w:tc>
        <w:tc>
          <w:tcPr>
            <w:tcW w:w="255" w:type="pct"/>
            <w:shd w:val="clear" w:color="auto" w:fill="auto"/>
            <w:noWrap/>
            <w:vAlign w:val="center"/>
          </w:tcPr>
          <w:p w14:paraId="77FFC44C" w14:textId="748082A1" w:rsidR="00DC2DFA" w:rsidRPr="00DC2DFA" w:rsidRDefault="00F568A6" w:rsidP="00DC2DFA">
            <w:pPr>
              <w:pStyle w:val="103"/>
            </w:pPr>
            <w:r w:rsidRPr="00F568A6">
              <w:t>456</w:t>
            </w:r>
            <w:r w:rsidR="00DC2DFA" w:rsidRPr="00E426D5">
              <w:t>,8</w:t>
            </w:r>
          </w:p>
        </w:tc>
        <w:tc>
          <w:tcPr>
            <w:tcW w:w="255" w:type="pct"/>
            <w:shd w:val="clear" w:color="auto" w:fill="auto"/>
            <w:noWrap/>
            <w:vAlign w:val="center"/>
          </w:tcPr>
          <w:p w14:paraId="2A1A80CF" w14:textId="4F781EBD" w:rsidR="00DC2DFA" w:rsidRPr="00DC2DFA" w:rsidRDefault="00F568A6" w:rsidP="00DC2DFA">
            <w:pPr>
              <w:pStyle w:val="103"/>
            </w:pPr>
            <w:r w:rsidRPr="00F568A6">
              <w:t>491,9</w:t>
            </w:r>
          </w:p>
        </w:tc>
        <w:tc>
          <w:tcPr>
            <w:tcW w:w="255" w:type="pct"/>
            <w:shd w:val="clear" w:color="auto" w:fill="auto"/>
            <w:noWrap/>
            <w:vAlign w:val="center"/>
          </w:tcPr>
          <w:p w14:paraId="55CC5FF0" w14:textId="0D209DF9" w:rsidR="00DC2DFA" w:rsidRPr="00DC2DFA" w:rsidRDefault="00F568A6" w:rsidP="00DC2DFA">
            <w:pPr>
              <w:pStyle w:val="103"/>
            </w:pPr>
            <w:r w:rsidRPr="00F568A6">
              <w:t>527,0</w:t>
            </w:r>
          </w:p>
        </w:tc>
      </w:tr>
      <w:tr w:rsidR="00DC2DFA" w:rsidRPr="00266DE2" w14:paraId="2294D52B" w14:textId="77777777" w:rsidTr="00F568A6">
        <w:tc>
          <w:tcPr>
            <w:tcW w:w="436" w:type="pct"/>
            <w:vMerge w:val="restart"/>
            <w:shd w:val="clear" w:color="auto" w:fill="auto"/>
            <w:noWrap/>
            <w:vAlign w:val="center"/>
          </w:tcPr>
          <w:p w14:paraId="5B388469" w14:textId="33C88CD6" w:rsidR="00DC2DFA" w:rsidRPr="00DC2DFA" w:rsidRDefault="00DC2DFA" w:rsidP="00DC2DFA">
            <w:pPr>
              <w:pStyle w:val="103"/>
            </w:pPr>
            <w:r w:rsidRPr="00E426D5">
              <w:t>23:32:1101003</w:t>
            </w:r>
          </w:p>
        </w:tc>
        <w:tc>
          <w:tcPr>
            <w:tcW w:w="486" w:type="pct"/>
            <w:shd w:val="clear" w:color="auto" w:fill="auto"/>
            <w:vAlign w:val="center"/>
            <w:hideMark/>
          </w:tcPr>
          <w:p w14:paraId="223CA93B" w14:textId="77777777" w:rsidR="00DC2DFA" w:rsidRPr="00DC2DFA" w:rsidRDefault="00DC2DFA" w:rsidP="00DC2DFA">
            <w:pPr>
              <w:pStyle w:val="103"/>
            </w:pPr>
            <w:r w:rsidRPr="008735C1">
              <w:t>Всего, в т.ч.:</w:t>
            </w:r>
          </w:p>
        </w:tc>
        <w:tc>
          <w:tcPr>
            <w:tcW w:w="255" w:type="pct"/>
            <w:shd w:val="clear" w:color="auto" w:fill="auto"/>
            <w:noWrap/>
            <w:vAlign w:val="center"/>
          </w:tcPr>
          <w:p w14:paraId="0C35044B" w14:textId="09BB07E7" w:rsidR="00DC2DFA" w:rsidRPr="00DC2DFA" w:rsidRDefault="00DC2DFA" w:rsidP="00DC2DFA">
            <w:pPr>
              <w:pStyle w:val="103"/>
            </w:pPr>
            <w:r w:rsidRPr="00E426D5">
              <w:t>0,0</w:t>
            </w:r>
          </w:p>
        </w:tc>
        <w:tc>
          <w:tcPr>
            <w:tcW w:w="255" w:type="pct"/>
            <w:shd w:val="clear" w:color="auto" w:fill="auto"/>
            <w:noWrap/>
            <w:vAlign w:val="center"/>
          </w:tcPr>
          <w:p w14:paraId="68F26C23" w14:textId="267DA0EB" w:rsidR="00DC2DFA" w:rsidRPr="00DC2DFA" w:rsidRDefault="00F568A6" w:rsidP="00DC2DFA">
            <w:pPr>
              <w:pStyle w:val="103"/>
            </w:pPr>
            <w:r w:rsidRPr="00F568A6">
              <w:t>16,8</w:t>
            </w:r>
          </w:p>
        </w:tc>
        <w:tc>
          <w:tcPr>
            <w:tcW w:w="255" w:type="pct"/>
            <w:shd w:val="clear" w:color="auto" w:fill="auto"/>
            <w:noWrap/>
            <w:vAlign w:val="center"/>
          </w:tcPr>
          <w:p w14:paraId="372B7214" w14:textId="70C9105B" w:rsidR="00DC2DFA" w:rsidRPr="00DC2DFA" w:rsidRDefault="00F568A6" w:rsidP="00DC2DFA">
            <w:pPr>
              <w:pStyle w:val="103"/>
            </w:pPr>
            <w:r w:rsidRPr="00F568A6">
              <w:t>16,8</w:t>
            </w:r>
          </w:p>
        </w:tc>
        <w:tc>
          <w:tcPr>
            <w:tcW w:w="255" w:type="pct"/>
            <w:shd w:val="clear" w:color="auto" w:fill="auto"/>
            <w:noWrap/>
            <w:vAlign w:val="center"/>
          </w:tcPr>
          <w:p w14:paraId="18C42A4E" w14:textId="5228B69D" w:rsidR="00DC2DFA" w:rsidRPr="00DC2DFA" w:rsidRDefault="00F568A6" w:rsidP="00DC2DFA">
            <w:pPr>
              <w:pStyle w:val="103"/>
            </w:pPr>
            <w:r w:rsidRPr="00F568A6">
              <w:t>33,6</w:t>
            </w:r>
          </w:p>
        </w:tc>
        <w:tc>
          <w:tcPr>
            <w:tcW w:w="255" w:type="pct"/>
            <w:shd w:val="clear" w:color="auto" w:fill="auto"/>
            <w:noWrap/>
            <w:vAlign w:val="center"/>
          </w:tcPr>
          <w:p w14:paraId="3897BF4A" w14:textId="371FB2E0" w:rsidR="00DC2DFA" w:rsidRPr="00DC2DFA" w:rsidRDefault="00F568A6" w:rsidP="00DC2DFA">
            <w:pPr>
              <w:pStyle w:val="103"/>
            </w:pPr>
            <w:r w:rsidRPr="00F568A6">
              <w:t>33,6</w:t>
            </w:r>
          </w:p>
        </w:tc>
        <w:tc>
          <w:tcPr>
            <w:tcW w:w="255" w:type="pct"/>
            <w:shd w:val="clear" w:color="auto" w:fill="auto"/>
            <w:noWrap/>
            <w:vAlign w:val="center"/>
          </w:tcPr>
          <w:p w14:paraId="30924244" w14:textId="5C06A64E" w:rsidR="00DC2DFA" w:rsidRPr="00DC2DFA" w:rsidRDefault="00F568A6" w:rsidP="00DC2DFA">
            <w:pPr>
              <w:pStyle w:val="103"/>
            </w:pPr>
            <w:r w:rsidRPr="00F568A6">
              <w:t>48,7</w:t>
            </w:r>
          </w:p>
        </w:tc>
        <w:tc>
          <w:tcPr>
            <w:tcW w:w="255" w:type="pct"/>
            <w:shd w:val="clear" w:color="auto" w:fill="auto"/>
            <w:noWrap/>
            <w:vAlign w:val="center"/>
          </w:tcPr>
          <w:p w14:paraId="7604F002" w14:textId="1D84ADE6" w:rsidR="00DC2DFA" w:rsidRPr="00DC2DFA" w:rsidRDefault="00F568A6" w:rsidP="00DC2DFA">
            <w:pPr>
              <w:pStyle w:val="103"/>
            </w:pPr>
            <w:r w:rsidRPr="00F568A6">
              <w:t>48,7</w:t>
            </w:r>
          </w:p>
        </w:tc>
        <w:tc>
          <w:tcPr>
            <w:tcW w:w="255" w:type="pct"/>
            <w:shd w:val="clear" w:color="auto" w:fill="auto"/>
            <w:noWrap/>
            <w:vAlign w:val="center"/>
          </w:tcPr>
          <w:p w14:paraId="36787D9B" w14:textId="3120E570" w:rsidR="00DC2DFA" w:rsidRPr="00DC2DFA" w:rsidRDefault="00F568A6" w:rsidP="00DC2DFA">
            <w:pPr>
              <w:pStyle w:val="103"/>
            </w:pPr>
            <w:r w:rsidRPr="00F568A6">
              <w:t>63,9</w:t>
            </w:r>
          </w:p>
        </w:tc>
        <w:tc>
          <w:tcPr>
            <w:tcW w:w="255" w:type="pct"/>
            <w:shd w:val="clear" w:color="auto" w:fill="auto"/>
            <w:noWrap/>
            <w:vAlign w:val="center"/>
          </w:tcPr>
          <w:p w14:paraId="477766F8" w14:textId="1259EDC5" w:rsidR="00DC2DFA" w:rsidRPr="00DC2DFA" w:rsidRDefault="00F568A6" w:rsidP="00DC2DFA">
            <w:pPr>
              <w:pStyle w:val="103"/>
            </w:pPr>
            <w:r w:rsidRPr="00F568A6">
              <w:t>63,9</w:t>
            </w:r>
          </w:p>
        </w:tc>
        <w:tc>
          <w:tcPr>
            <w:tcW w:w="255" w:type="pct"/>
            <w:shd w:val="clear" w:color="auto" w:fill="auto"/>
            <w:noWrap/>
            <w:vAlign w:val="center"/>
          </w:tcPr>
          <w:p w14:paraId="4AB612C2" w14:textId="5DB43E90" w:rsidR="00DC2DFA" w:rsidRPr="00DC2DFA" w:rsidRDefault="00F568A6" w:rsidP="00DC2DFA">
            <w:pPr>
              <w:pStyle w:val="103"/>
            </w:pPr>
            <w:r w:rsidRPr="00F568A6">
              <w:t>63,9</w:t>
            </w:r>
          </w:p>
        </w:tc>
        <w:tc>
          <w:tcPr>
            <w:tcW w:w="255" w:type="pct"/>
            <w:shd w:val="clear" w:color="auto" w:fill="auto"/>
            <w:noWrap/>
            <w:vAlign w:val="center"/>
          </w:tcPr>
          <w:p w14:paraId="45FA6E13" w14:textId="7B8EF2AE" w:rsidR="00DC2DFA" w:rsidRPr="00DC2DFA" w:rsidRDefault="00F568A6" w:rsidP="00DC2DFA">
            <w:pPr>
              <w:pStyle w:val="103"/>
            </w:pPr>
            <w:r w:rsidRPr="00F568A6">
              <w:t>63,9</w:t>
            </w:r>
          </w:p>
        </w:tc>
        <w:tc>
          <w:tcPr>
            <w:tcW w:w="255" w:type="pct"/>
            <w:shd w:val="clear" w:color="auto" w:fill="auto"/>
            <w:noWrap/>
            <w:vAlign w:val="center"/>
          </w:tcPr>
          <w:p w14:paraId="335DA153" w14:textId="5BBF4304" w:rsidR="00DC2DFA" w:rsidRPr="00DC2DFA" w:rsidRDefault="00F568A6" w:rsidP="00DC2DFA">
            <w:pPr>
              <w:pStyle w:val="103"/>
            </w:pPr>
            <w:r w:rsidRPr="00F568A6">
              <w:t>63,9</w:t>
            </w:r>
          </w:p>
        </w:tc>
        <w:tc>
          <w:tcPr>
            <w:tcW w:w="255" w:type="pct"/>
            <w:shd w:val="clear" w:color="auto" w:fill="auto"/>
            <w:noWrap/>
            <w:vAlign w:val="center"/>
          </w:tcPr>
          <w:p w14:paraId="2A02BF80" w14:textId="2BC5ED5B" w:rsidR="00DC2DFA" w:rsidRPr="00DC2DFA" w:rsidRDefault="00F568A6" w:rsidP="00DC2DFA">
            <w:pPr>
              <w:pStyle w:val="103"/>
            </w:pPr>
            <w:r w:rsidRPr="00F568A6">
              <w:t>63,9</w:t>
            </w:r>
          </w:p>
        </w:tc>
        <w:tc>
          <w:tcPr>
            <w:tcW w:w="255" w:type="pct"/>
            <w:shd w:val="clear" w:color="auto" w:fill="auto"/>
            <w:noWrap/>
            <w:vAlign w:val="center"/>
          </w:tcPr>
          <w:p w14:paraId="46795CE1" w14:textId="3068EED4" w:rsidR="00DC2DFA" w:rsidRPr="00DC2DFA" w:rsidRDefault="00F568A6" w:rsidP="00DC2DFA">
            <w:pPr>
              <w:pStyle w:val="103"/>
            </w:pPr>
            <w:r w:rsidRPr="00F568A6">
              <w:t>63,9</w:t>
            </w:r>
          </w:p>
        </w:tc>
        <w:tc>
          <w:tcPr>
            <w:tcW w:w="255" w:type="pct"/>
            <w:shd w:val="clear" w:color="auto" w:fill="auto"/>
            <w:noWrap/>
            <w:vAlign w:val="center"/>
          </w:tcPr>
          <w:p w14:paraId="38ECF33D" w14:textId="226C2FB6" w:rsidR="00DC2DFA" w:rsidRPr="00DC2DFA" w:rsidRDefault="00F568A6" w:rsidP="00DC2DFA">
            <w:pPr>
              <w:pStyle w:val="103"/>
            </w:pPr>
            <w:r w:rsidRPr="00F568A6">
              <w:t>63,9</w:t>
            </w:r>
          </w:p>
        </w:tc>
        <w:tc>
          <w:tcPr>
            <w:tcW w:w="255" w:type="pct"/>
            <w:shd w:val="clear" w:color="auto" w:fill="auto"/>
            <w:noWrap/>
            <w:vAlign w:val="center"/>
          </w:tcPr>
          <w:p w14:paraId="753C3A48" w14:textId="61C6AC69" w:rsidR="00DC2DFA" w:rsidRPr="00DC2DFA" w:rsidRDefault="00F568A6" w:rsidP="00DC2DFA">
            <w:pPr>
              <w:pStyle w:val="103"/>
            </w:pPr>
            <w:r w:rsidRPr="00F568A6">
              <w:t>63,9</w:t>
            </w:r>
          </w:p>
        </w:tc>
      </w:tr>
      <w:tr w:rsidR="00DC2DFA" w:rsidRPr="00266DE2" w14:paraId="04637AA4" w14:textId="77777777" w:rsidTr="00F568A6">
        <w:tc>
          <w:tcPr>
            <w:tcW w:w="436" w:type="pct"/>
            <w:vMerge/>
            <w:vAlign w:val="center"/>
          </w:tcPr>
          <w:p w14:paraId="42C29396" w14:textId="77777777" w:rsidR="00DC2DFA" w:rsidRPr="008735C1" w:rsidRDefault="00DC2DFA" w:rsidP="00DC2DFA">
            <w:pPr>
              <w:pStyle w:val="103"/>
            </w:pPr>
          </w:p>
        </w:tc>
        <w:tc>
          <w:tcPr>
            <w:tcW w:w="486" w:type="pct"/>
            <w:shd w:val="clear" w:color="auto" w:fill="auto"/>
            <w:vAlign w:val="center"/>
            <w:hideMark/>
          </w:tcPr>
          <w:p w14:paraId="3DA4A77A" w14:textId="77777777" w:rsidR="00DC2DFA" w:rsidRPr="00DC2DFA" w:rsidRDefault="00DC2DFA" w:rsidP="00DC2DFA">
            <w:pPr>
              <w:pStyle w:val="103"/>
            </w:pPr>
            <w:r w:rsidRPr="008735C1">
              <w:t>ОВ</w:t>
            </w:r>
          </w:p>
        </w:tc>
        <w:tc>
          <w:tcPr>
            <w:tcW w:w="255" w:type="pct"/>
            <w:shd w:val="clear" w:color="auto" w:fill="auto"/>
            <w:noWrap/>
            <w:vAlign w:val="center"/>
          </w:tcPr>
          <w:p w14:paraId="70B9BFD2" w14:textId="4F3CB993" w:rsidR="00DC2DFA" w:rsidRPr="00DC2DFA" w:rsidRDefault="00DC2DFA" w:rsidP="00DC2DFA">
            <w:pPr>
              <w:pStyle w:val="103"/>
            </w:pPr>
            <w:r w:rsidRPr="00E426D5">
              <w:t>0,0</w:t>
            </w:r>
          </w:p>
        </w:tc>
        <w:tc>
          <w:tcPr>
            <w:tcW w:w="255" w:type="pct"/>
            <w:shd w:val="clear" w:color="auto" w:fill="auto"/>
            <w:noWrap/>
            <w:vAlign w:val="center"/>
          </w:tcPr>
          <w:p w14:paraId="2100C697" w14:textId="349E2EE3" w:rsidR="00DC2DFA" w:rsidRPr="00DC2DFA" w:rsidRDefault="00DC2DFA" w:rsidP="00DC2DFA">
            <w:pPr>
              <w:pStyle w:val="103"/>
            </w:pPr>
            <w:r w:rsidRPr="00E426D5">
              <w:t>6,7</w:t>
            </w:r>
          </w:p>
        </w:tc>
        <w:tc>
          <w:tcPr>
            <w:tcW w:w="255" w:type="pct"/>
            <w:shd w:val="clear" w:color="auto" w:fill="auto"/>
            <w:noWrap/>
            <w:vAlign w:val="center"/>
          </w:tcPr>
          <w:p w14:paraId="35CF4687" w14:textId="5B3DFA5E" w:rsidR="00DC2DFA" w:rsidRPr="00DC2DFA" w:rsidRDefault="00DC2DFA" w:rsidP="00DC2DFA">
            <w:pPr>
              <w:pStyle w:val="103"/>
            </w:pPr>
            <w:r w:rsidRPr="00E426D5">
              <w:t>6,7</w:t>
            </w:r>
          </w:p>
        </w:tc>
        <w:tc>
          <w:tcPr>
            <w:tcW w:w="255" w:type="pct"/>
            <w:shd w:val="clear" w:color="auto" w:fill="auto"/>
            <w:noWrap/>
            <w:vAlign w:val="center"/>
          </w:tcPr>
          <w:p w14:paraId="6BD1814E" w14:textId="6088435F" w:rsidR="00DC2DFA" w:rsidRPr="00DC2DFA" w:rsidRDefault="00DC2DFA" w:rsidP="00DC2DFA">
            <w:pPr>
              <w:pStyle w:val="103"/>
            </w:pPr>
            <w:r w:rsidRPr="00E426D5">
              <w:t>13,3</w:t>
            </w:r>
          </w:p>
        </w:tc>
        <w:tc>
          <w:tcPr>
            <w:tcW w:w="255" w:type="pct"/>
            <w:shd w:val="clear" w:color="auto" w:fill="auto"/>
            <w:noWrap/>
            <w:vAlign w:val="center"/>
          </w:tcPr>
          <w:p w14:paraId="5F5A8C7D" w14:textId="5CD0CE89" w:rsidR="00DC2DFA" w:rsidRPr="00DC2DFA" w:rsidRDefault="00DC2DFA" w:rsidP="00DC2DFA">
            <w:pPr>
              <w:pStyle w:val="103"/>
            </w:pPr>
            <w:r w:rsidRPr="00E426D5">
              <w:t>13,3</w:t>
            </w:r>
          </w:p>
        </w:tc>
        <w:tc>
          <w:tcPr>
            <w:tcW w:w="255" w:type="pct"/>
            <w:shd w:val="clear" w:color="auto" w:fill="auto"/>
            <w:noWrap/>
            <w:vAlign w:val="center"/>
          </w:tcPr>
          <w:p w14:paraId="2FCC7AB1" w14:textId="26C8D54A" w:rsidR="00DC2DFA" w:rsidRPr="00DC2DFA" w:rsidRDefault="00DC2DFA" w:rsidP="00DC2DFA">
            <w:pPr>
              <w:pStyle w:val="103"/>
            </w:pPr>
            <w:r w:rsidRPr="00E426D5">
              <w:t>18,3</w:t>
            </w:r>
          </w:p>
        </w:tc>
        <w:tc>
          <w:tcPr>
            <w:tcW w:w="255" w:type="pct"/>
            <w:shd w:val="clear" w:color="auto" w:fill="auto"/>
            <w:noWrap/>
            <w:vAlign w:val="center"/>
          </w:tcPr>
          <w:p w14:paraId="528BA5A0" w14:textId="2476775D" w:rsidR="00DC2DFA" w:rsidRPr="00DC2DFA" w:rsidRDefault="00DC2DFA" w:rsidP="00DC2DFA">
            <w:pPr>
              <w:pStyle w:val="103"/>
            </w:pPr>
            <w:r w:rsidRPr="00E426D5">
              <w:t>18,3</w:t>
            </w:r>
          </w:p>
        </w:tc>
        <w:tc>
          <w:tcPr>
            <w:tcW w:w="255" w:type="pct"/>
            <w:shd w:val="clear" w:color="auto" w:fill="auto"/>
            <w:noWrap/>
            <w:vAlign w:val="center"/>
          </w:tcPr>
          <w:p w14:paraId="525DD659" w14:textId="4B0AB407" w:rsidR="00DC2DFA" w:rsidRPr="00DC2DFA" w:rsidRDefault="00DC2DFA" w:rsidP="00DC2DFA">
            <w:pPr>
              <w:pStyle w:val="103"/>
            </w:pPr>
            <w:r w:rsidRPr="00E426D5">
              <w:t>23,3</w:t>
            </w:r>
          </w:p>
        </w:tc>
        <w:tc>
          <w:tcPr>
            <w:tcW w:w="255" w:type="pct"/>
            <w:shd w:val="clear" w:color="auto" w:fill="auto"/>
            <w:noWrap/>
            <w:vAlign w:val="center"/>
          </w:tcPr>
          <w:p w14:paraId="74F4EB65" w14:textId="1DC56135" w:rsidR="00DC2DFA" w:rsidRPr="00DC2DFA" w:rsidRDefault="00DC2DFA" w:rsidP="00DC2DFA">
            <w:pPr>
              <w:pStyle w:val="103"/>
            </w:pPr>
            <w:r w:rsidRPr="00E426D5">
              <w:t>23,3</w:t>
            </w:r>
          </w:p>
        </w:tc>
        <w:tc>
          <w:tcPr>
            <w:tcW w:w="255" w:type="pct"/>
            <w:shd w:val="clear" w:color="auto" w:fill="auto"/>
            <w:noWrap/>
            <w:vAlign w:val="center"/>
          </w:tcPr>
          <w:p w14:paraId="72F78470" w14:textId="7B29027F" w:rsidR="00DC2DFA" w:rsidRPr="00DC2DFA" w:rsidRDefault="00DC2DFA" w:rsidP="00DC2DFA">
            <w:pPr>
              <w:pStyle w:val="103"/>
            </w:pPr>
            <w:r w:rsidRPr="00E426D5">
              <w:t>23,3</w:t>
            </w:r>
          </w:p>
        </w:tc>
        <w:tc>
          <w:tcPr>
            <w:tcW w:w="255" w:type="pct"/>
            <w:shd w:val="clear" w:color="auto" w:fill="auto"/>
            <w:noWrap/>
            <w:vAlign w:val="center"/>
          </w:tcPr>
          <w:p w14:paraId="1CA0BB8B" w14:textId="2E4E98B7" w:rsidR="00DC2DFA" w:rsidRPr="00DC2DFA" w:rsidRDefault="00DC2DFA" w:rsidP="00DC2DFA">
            <w:pPr>
              <w:pStyle w:val="103"/>
            </w:pPr>
            <w:r w:rsidRPr="00E426D5">
              <w:t>23,3</w:t>
            </w:r>
          </w:p>
        </w:tc>
        <w:tc>
          <w:tcPr>
            <w:tcW w:w="255" w:type="pct"/>
            <w:shd w:val="clear" w:color="auto" w:fill="auto"/>
            <w:noWrap/>
            <w:vAlign w:val="center"/>
          </w:tcPr>
          <w:p w14:paraId="5D478AE7" w14:textId="3CD823CA" w:rsidR="00DC2DFA" w:rsidRPr="00DC2DFA" w:rsidRDefault="00DC2DFA" w:rsidP="00DC2DFA">
            <w:pPr>
              <w:pStyle w:val="103"/>
            </w:pPr>
            <w:r w:rsidRPr="00E426D5">
              <w:t>23,3</w:t>
            </w:r>
          </w:p>
        </w:tc>
        <w:tc>
          <w:tcPr>
            <w:tcW w:w="255" w:type="pct"/>
            <w:shd w:val="clear" w:color="auto" w:fill="auto"/>
            <w:noWrap/>
            <w:vAlign w:val="center"/>
          </w:tcPr>
          <w:p w14:paraId="1CA89DBB" w14:textId="54711F8D" w:rsidR="00DC2DFA" w:rsidRPr="00DC2DFA" w:rsidRDefault="00DC2DFA" w:rsidP="00DC2DFA">
            <w:pPr>
              <w:pStyle w:val="103"/>
            </w:pPr>
            <w:r w:rsidRPr="00E426D5">
              <w:t>23,3</w:t>
            </w:r>
          </w:p>
        </w:tc>
        <w:tc>
          <w:tcPr>
            <w:tcW w:w="255" w:type="pct"/>
            <w:shd w:val="clear" w:color="auto" w:fill="auto"/>
            <w:noWrap/>
            <w:vAlign w:val="center"/>
          </w:tcPr>
          <w:p w14:paraId="0BB7D24C" w14:textId="75016A9A" w:rsidR="00DC2DFA" w:rsidRPr="00DC2DFA" w:rsidRDefault="00DC2DFA" w:rsidP="00DC2DFA">
            <w:pPr>
              <w:pStyle w:val="103"/>
            </w:pPr>
            <w:r w:rsidRPr="00E426D5">
              <w:t>23,3</w:t>
            </w:r>
          </w:p>
        </w:tc>
        <w:tc>
          <w:tcPr>
            <w:tcW w:w="255" w:type="pct"/>
            <w:shd w:val="clear" w:color="auto" w:fill="auto"/>
            <w:noWrap/>
            <w:vAlign w:val="center"/>
          </w:tcPr>
          <w:p w14:paraId="260B6C67" w14:textId="4D84AF97" w:rsidR="00DC2DFA" w:rsidRPr="00DC2DFA" w:rsidRDefault="00DC2DFA" w:rsidP="00DC2DFA">
            <w:pPr>
              <w:pStyle w:val="103"/>
            </w:pPr>
            <w:r w:rsidRPr="00E426D5">
              <w:t>23,3</w:t>
            </w:r>
          </w:p>
        </w:tc>
        <w:tc>
          <w:tcPr>
            <w:tcW w:w="255" w:type="pct"/>
            <w:shd w:val="clear" w:color="auto" w:fill="auto"/>
            <w:noWrap/>
            <w:vAlign w:val="center"/>
          </w:tcPr>
          <w:p w14:paraId="1F4A6723" w14:textId="20E5BC0D" w:rsidR="00DC2DFA" w:rsidRPr="00DC2DFA" w:rsidRDefault="00DC2DFA" w:rsidP="00DC2DFA">
            <w:pPr>
              <w:pStyle w:val="103"/>
            </w:pPr>
            <w:r w:rsidRPr="00E426D5">
              <w:t>23,3</w:t>
            </w:r>
          </w:p>
        </w:tc>
      </w:tr>
      <w:tr w:rsidR="00DC2DFA" w:rsidRPr="00266DE2" w14:paraId="041FB237" w14:textId="77777777" w:rsidTr="00F568A6">
        <w:tc>
          <w:tcPr>
            <w:tcW w:w="436" w:type="pct"/>
            <w:vMerge/>
            <w:vAlign w:val="center"/>
          </w:tcPr>
          <w:p w14:paraId="77649FA5" w14:textId="77777777" w:rsidR="00DC2DFA" w:rsidRPr="008735C1" w:rsidRDefault="00DC2DFA" w:rsidP="00DC2DFA">
            <w:pPr>
              <w:pStyle w:val="103"/>
            </w:pPr>
          </w:p>
        </w:tc>
        <w:tc>
          <w:tcPr>
            <w:tcW w:w="486" w:type="pct"/>
            <w:shd w:val="clear" w:color="auto" w:fill="auto"/>
            <w:vAlign w:val="center"/>
            <w:hideMark/>
          </w:tcPr>
          <w:p w14:paraId="6A4D7460" w14:textId="77777777" w:rsidR="00DC2DFA" w:rsidRPr="00DC2DFA" w:rsidRDefault="00DC2DFA" w:rsidP="00DC2DFA">
            <w:pPr>
              <w:pStyle w:val="103"/>
            </w:pPr>
            <w:r>
              <w:t>ГВС</w:t>
            </w:r>
          </w:p>
        </w:tc>
        <w:tc>
          <w:tcPr>
            <w:tcW w:w="255" w:type="pct"/>
            <w:shd w:val="clear" w:color="auto" w:fill="auto"/>
            <w:noWrap/>
            <w:vAlign w:val="center"/>
          </w:tcPr>
          <w:p w14:paraId="38767565" w14:textId="52148ABB" w:rsidR="00DC2DFA" w:rsidRPr="00DC2DFA" w:rsidRDefault="00DC2DFA" w:rsidP="00DC2DFA">
            <w:pPr>
              <w:pStyle w:val="103"/>
            </w:pPr>
            <w:r w:rsidRPr="00E426D5">
              <w:t>0,0</w:t>
            </w:r>
          </w:p>
        </w:tc>
        <w:tc>
          <w:tcPr>
            <w:tcW w:w="255" w:type="pct"/>
            <w:shd w:val="clear" w:color="auto" w:fill="auto"/>
            <w:noWrap/>
            <w:vAlign w:val="center"/>
          </w:tcPr>
          <w:p w14:paraId="33827A76" w14:textId="6F4265BD" w:rsidR="00DC2DFA" w:rsidRPr="00DC2DFA" w:rsidRDefault="00F568A6" w:rsidP="00DC2DFA">
            <w:pPr>
              <w:pStyle w:val="103"/>
            </w:pPr>
            <w:r w:rsidRPr="00F568A6">
              <w:t>10,1</w:t>
            </w:r>
          </w:p>
        </w:tc>
        <w:tc>
          <w:tcPr>
            <w:tcW w:w="255" w:type="pct"/>
            <w:shd w:val="clear" w:color="auto" w:fill="auto"/>
            <w:noWrap/>
            <w:vAlign w:val="center"/>
          </w:tcPr>
          <w:p w14:paraId="2FA0C162" w14:textId="542EFC8E" w:rsidR="00DC2DFA" w:rsidRPr="00DC2DFA" w:rsidRDefault="00F568A6" w:rsidP="00DC2DFA">
            <w:pPr>
              <w:pStyle w:val="103"/>
            </w:pPr>
            <w:r w:rsidRPr="00F568A6">
              <w:t>10,1</w:t>
            </w:r>
          </w:p>
        </w:tc>
        <w:tc>
          <w:tcPr>
            <w:tcW w:w="255" w:type="pct"/>
            <w:shd w:val="clear" w:color="auto" w:fill="auto"/>
            <w:noWrap/>
            <w:vAlign w:val="center"/>
          </w:tcPr>
          <w:p w14:paraId="45278F23" w14:textId="53EEA50E" w:rsidR="00DC2DFA" w:rsidRPr="00DC2DFA" w:rsidRDefault="00F568A6" w:rsidP="00DC2DFA">
            <w:pPr>
              <w:pStyle w:val="103"/>
            </w:pPr>
            <w:r w:rsidRPr="00F568A6">
              <w:t>20,3</w:t>
            </w:r>
          </w:p>
        </w:tc>
        <w:tc>
          <w:tcPr>
            <w:tcW w:w="255" w:type="pct"/>
            <w:shd w:val="clear" w:color="auto" w:fill="auto"/>
            <w:noWrap/>
            <w:vAlign w:val="center"/>
          </w:tcPr>
          <w:p w14:paraId="19AB16F2" w14:textId="58842F3A" w:rsidR="00DC2DFA" w:rsidRPr="00DC2DFA" w:rsidRDefault="00F568A6" w:rsidP="00DC2DFA">
            <w:pPr>
              <w:pStyle w:val="103"/>
            </w:pPr>
            <w:r w:rsidRPr="00F568A6">
              <w:t>20,3</w:t>
            </w:r>
          </w:p>
        </w:tc>
        <w:tc>
          <w:tcPr>
            <w:tcW w:w="255" w:type="pct"/>
            <w:shd w:val="clear" w:color="auto" w:fill="auto"/>
            <w:noWrap/>
            <w:vAlign w:val="center"/>
          </w:tcPr>
          <w:p w14:paraId="539C0499" w14:textId="4C25E360" w:rsidR="00DC2DFA" w:rsidRPr="00DC2DFA" w:rsidRDefault="00F568A6" w:rsidP="00DC2DFA">
            <w:pPr>
              <w:pStyle w:val="103"/>
            </w:pPr>
            <w:r w:rsidRPr="00F568A6">
              <w:t>30,4</w:t>
            </w:r>
          </w:p>
        </w:tc>
        <w:tc>
          <w:tcPr>
            <w:tcW w:w="255" w:type="pct"/>
            <w:shd w:val="clear" w:color="auto" w:fill="auto"/>
            <w:noWrap/>
            <w:vAlign w:val="center"/>
          </w:tcPr>
          <w:p w14:paraId="236954C0" w14:textId="20760C32" w:rsidR="00DC2DFA" w:rsidRPr="00DC2DFA" w:rsidRDefault="00F568A6" w:rsidP="00DC2DFA">
            <w:pPr>
              <w:pStyle w:val="103"/>
            </w:pPr>
            <w:r w:rsidRPr="00F568A6">
              <w:t>30,4</w:t>
            </w:r>
          </w:p>
        </w:tc>
        <w:tc>
          <w:tcPr>
            <w:tcW w:w="255" w:type="pct"/>
            <w:shd w:val="clear" w:color="auto" w:fill="auto"/>
            <w:noWrap/>
            <w:vAlign w:val="center"/>
          </w:tcPr>
          <w:p w14:paraId="1AE50432" w14:textId="09C52D50" w:rsidR="00DC2DFA" w:rsidRPr="00DC2DFA" w:rsidRDefault="00F568A6" w:rsidP="00DC2DFA">
            <w:pPr>
              <w:pStyle w:val="103"/>
            </w:pPr>
            <w:r w:rsidRPr="00F568A6">
              <w:t>40,6</w:t>
            </w:r>
          </w:p>
        </w:tc>
        <w:tc>
          <w:tcPr>
            <w:tcW w:w="255" w:type="pct"/>
            <w:shd w:val="clear" w:color="auto" w:fill="auto"/>
            <w:noWrap/>
            <w:vAlign w:val="center"/>
          </w:tcPr>
          <w:p w14:paraId="5EDEBFB7" w14:textId="6DCA0A3C" w:rsidR="00DC2DFA" w:rsidRPr="00DC2DFA" w:rsidRDefault="00F568A6" w:rsidP="00DC2DFA">
            <w:pPr>
              <w:pStyle w:val="103"/>
            </w:pPr>
            <w:r w:rsidRPr="00F568A6">
              <w:t>40,6</w:t>
            </w:r>
          </w:p>
        </w:tc>
        <w:tc>
          <w:tcPr>
            <w:tcW w:w="255" w:type="pct"/>
            <w:shd w:val="clear" w:color="auto" w:fill="auto"/>
            <w:noWrap/>
            <w:vAlign w:val="center"/>
          </w:tcPr>
          <w:p w14:paraId="226DA93F" w14:textId="05E212DC" w:rsidR="00DC2DFA" w:rsidRPr="00DC2DFA" w:rsidRDefault="00F568A6" w:rsidP="00DC2DFA">
            <w:pPr>
              <w:pStyle w:val="103"/>
            </w:pPr>
            <w:r w:rsidRPr="00F568A6">
              <w:t>40,6</w:t>
            </w:r>
          </w:p>
        </w:tc>
        <w:tc>
          <w:tcPr>
            <w:tcW w:w="255" w:type="pct"/>
            <w:shd w:val="clear" w:color="auto" w:fill="auto"/>
            <w:noWrap/>
            <w:vAlign w:val="center"/>
          </w:tcPr>
          <w:p w14:paraId="6402A097" w14:textId="33FC7174" w:rsidR="00DC2DFA" w:rsidRPr="00DC2DFA" w:rsidRDefault="00F568A6" w:rsidP="00DC2DFA">
            <w:pPr>
              <w:pStyle w:val="103"/>
            </w:pPr>
            <w:r w:rsidRPr="00F568A6">
              <w:t>40,6</w:t>
            </w:r>
          </w:p>
        </w:tc>
        <w:tc>
          <w:tcPr>
            <w:tcW w:w="255" w:type="pct"/>
            <w:shd w:val="clear" w:color="auto" w:fill="auto"/>
            <w:noWrap/>
            <w:vAlign w:val="center"/>
          </w:tcPr>
          <w:p w14:paraId="53D79E5D" w14:textId="71C55486" w:rsidR="00DC2DFA" w:rsidRPr="00DC2DFA" w:rsidRDefault="00F568A6" w:rsidP="00DC2DFA">
            <w:pPr>
              <w:pStyle w:val="103"/>
            </w:pPr>
            <w:r w:rsidRPr="00F568A6">
              <w:t>40,6</w:t>
            </w:r>
          </w:p>
        </w:tc>
        <w:tc>
          <w:tcPr>
            <w:tcW w:w="255" w:type="pct"/>
            <w:shd w:val="clear" w:color="auto" w:fill="auto"/>
            <w:noWrap/>
            <w:vAlign w:val="center"/>
          </w:tcPr>
          <w:p w14:paraId="11E34A01" w14:textId="0E6E643B" w:rsidR="00DC2DFA" w:rsidRPr="00DC2DFA" w:rsidRDefault="00F568A6" w:rsidP="00DC2DFA">
            <w:pPr>
              <w:pStyle w:val="103"/>
            </w:pPr>
            <w:r w:rsidRPr="00F568A6">
              <w:t>40,6</w:t>
            </w:r>
          </w:p>
        </w:tc>
        <w:tc>
          <w:tcPr>
            <w:tcW w:w="255" w:type="pct"/>
            <w:shd w:val="clear" w:color="auto" w:fill="auto"/>
            <w:noWrap/>
            <w:vAlign w:val="center"/>
          </w:tcPr>
          <w:p w14:paraId="579AB146" w14:textId="15EDF796" w:rsidR="00DC2DFA" w:rsidRPr="00DC2DFA" w:rsidRDefault="00F568A6" w:rsidP="00DC2DFA">
            <w:pPr>
              <w:pStyle w:val="103"/>
            </w:pPr>
            <w:r w:rsidRPr="00F568A6">
              <w:t>40,6</w:t>
            </w:r>
          </w:p>
        </w:tc>
        <w:tc>
          <w:tcPr>
            <w:tcW w:w="255" w:type="pct"/>
            <w:shd w:val="clear" w:color="auto" w:fill="auto"/>
            <w:noWrap/>
            <w:vAlign w:val="center"/>
          </w:tcPr>
          <w:p w14:paraId="648FAB03" w14:textId="60439EFB" w:rsidR="00DC2DFA" w:rsidRPr="00DC2DFA" w:rsidRDefault="00F568A6" w:rsidP="00DC2DFA">
            <w:pPr>
              <w:pStyle w:val="103"/>
            </w:pPr>
            <w:r w:rsidRPr="00F568A6">
              <w:t>40,6</w:t>
            </w:r>
          </w:p>
        </w:tc>
        <w:tc>
          <w:tcPr>
            <w:tcW w:w="255" w:type="pct"/>
            <w:shd w:val="clear" w:color="auto" w:fill="auto"/>
            <w:noWrap/>
            <w:vAlign w:val="center"/>
          </w:tcPr>
          <w:p w14:paraId="76A07119" w14:textId="5CDE1FF2" w:rsidR="00DC2DFA" w:rsidRPr="00DC2DFA" w:rsidRDefault="00F568A6" w:rsidP="00DC2DFA">
            <w:pPr>
              <w:pStyle w:val="103"/>
            </w:pPr>
            <w:r w:rsidRPr="00F568A6">
              <w:t>40,6</w:t>
            </w:r>
          </w:p>
        </w:tc>
      </w:tr>
      <w:tr w:rsidR="00DC2DFA" w:rsidRPr="00266DE2" w14:paraId="60FD5FC3" w14:textId="77777777" w:rsidTr="00F568A6">
        <w:tc>
          <w:tcPr>
            <w:tcW w:w="436" w:type="pct"/>
            <w:vMerge w:val="restart"/>
            <w:shd w:val="clear" w:color="auto" w:fill="auto"/>
            <w:noWrap/>
            <w:vAlign w:val="center"/>
            <w:hideMark/>
          </w:tcPr>
          <w:p w14:paraId="4F048B45" w14:textId="77777777" w:rsidR="00DC2DFA" w:rsidRPr="00DC2DFA" w:rsidRDefault="00DC2DFA" w:rsidP="00DC2DFA">
            <w:pPr>
              <w:pStyle w:val="103"/>
            </w:pPr>
            <w:r w:rsidRPr="00DC2DFA">
              <w:t>Всего</w:t>
            </w:r>
          </w:p>
        </w:tc>
        <w:tc>
          <w:tcPr>
            <w:tcW w:w="486" w:type="pct"/>
            <w:shd w:val="clear" w:color="auto" w:fill="auto"/>
            <w:vAlign w:val="center"/>
            <w:hideMark/>
          </w:tcPr>
          <w:p w14:paraId="7C5FC51B" w14:textId="77777777" w:rsidR="00DC2DFA" w:rsidRPr="00DC2DFA" w:rsidRDefault="00DC2DFA" w:rsidP="00DC2DFA">
            <w:pPr>
              <w:pStyle w:val="103"/>
            </w:pPr>
            <w:r w:rsidRPr="00DC2DFA">
              <w:t>Всего, в т.ч.:</w:t>
            </w:r>
          </w:p>
        </w:tc>
        <w:tc>
          <w:tcPr>
            <w:tcW w:w="255" w:type="pct"/>
            <w:shd w:val="clear" w:color="auto" w:fill="auto"/>
            <w:noWrap/>
            <w:vAlign w:val="center"/>
          </w:tcPr>
          <w:p w14:paraId="0119A45C" w14:textId="66A516AD" w:rsidR="00DC2DFA" w:rsidRPr="00DC2DFA" w:rsidRDefault="00DC2DFA" w:rsidP="00DC2DFA">
            <w:pPr>
              <w:pStyle w:val="103"/>
            </w:pPr>
            <w:r w:rsidRPr="00DC2DFA">
              <w:t>0,0</w:t>
            </w:r>
          </w:p>
        </w:tc>
        <w:tc>
          <w:tcPr>
            <w:tcW w:w="255" w:type="pct"/>
            <w:shd w:val="clear" w:color="auto" w:fill="auto"/>
            <w:noWrap/>
            <w:vAlign w:val="center"/>
          </w:tcPr>
          <w:p w14:paraId="4FC30129" w14:textId="4FCA97CA" w:rsidR="00DC2DFA" w:rsidRPr="00DC2DFA" w:rsidRDefault="00F568A6" w:rsidP="00DC2DFA">
            <w:pPr>
              <w:pStyle w:val="103"/>
            </w:pPr>
            <w:r w:rsidRPr="00F568A6">
              <w:t>75,0</w:t>
            </w:r>
          </w:p>
        </w:tc>
        <w:tc>
          <w:tcPr>
            <w:tcW w:w="255" w:type="pct"/>
            <w:shd w:val="clear" w:color="auto" w:fill="auto"/>
            <w:noWrap/>
            <w:vAlign w:val="center"/>
          </w:tcPr>
          <w:p w14:paraId="07107464" w14:textId="40BCF031" w:rsidR="00DC2DFA" w:rsidRPr="00DC2DFA" w:rsidRDefault="00F568A6" w:rsidP="00DC2DFA">
            <w:pPr>
              <w:pStyle w:val="103"/>
            </w:pPr>
            <w:r w:rsidRPr="00F568A6">
              <w:t>133,2</w:t>
            </w:r>
          </w:p>
        </w:tc>
        <w:tc>
          <w:tcPr>
            <w:tcW w:w="255" w:type="pct"/>
            <w:shd w:val="clear" w:color="auto" w:fill="auto"/>
            <w:noWrap/>
            <w:vAlign w:val="center"/>
          </w:tcPr>
          <w:p w14:paraId="1D4DCDE3" w14:textId="4F5E43E0" w:rsidR="00DC2DFA" w:rsidRPr="00DC2DFA" w:rsidRDefault="00F568A6" w:rsidP="00DC2DFA">
            <w:pPr>
              <w:pStyle w:val="103"/>
            </w:pPr>
            <w:r w:rsidRPr="00F568A6">
              <w:t>208,2</w:t>
            </w:r>
          </w:p>
        </w:tc>
        <w:tc>
          <w:tcPr>
            <w:tcW w:w="255" w:type="pct"/>
            <w:shd w:val="clear" w:color="auto" w:fill="auto"/>
            <w:noWrap/>
            <w:vAlign w:val="center"/>
          </w:tcPr>
          <w:p w14:paraId="4CE041B9" w14:textId="43D4CF16" w:rsidR="00DC2DFA" w:rsidRPr="00DC2DFA" w:rsidRDefault="00F568A6" w:rsidP="00DC2DFA">
            <w:pPr>
              <w:pStyle w:val="103"/>
            </w:pPr>
            <w:r w:rsidRPr="00F568A6">
              <w:t>266,4</w:t>
            </w:r>
          </w:p>
        </w:tc>
        <w:tc>
          <w:tcPr>
            <w:tcW w:w="255" w:type="pct"/>
            <w:shd w:val="clear" w:color="auto" w:fill="auto"/>
            <w:noWrap/>
            <w:vAlign w:val="center"/>
          </w:tcPr>
          <w:p w14:paraId="52464241" w14:textId="2291D629" w:rsidR="00DC2DFA" w:rsidRPr="00DC2DFA" w:rsidRDefault="00F568A6" w:rsidP="00DC2DFA">
            <w:pPr>
              <w:pStyle w:val="103"/>
            </w:pPr>
            <w:r w:rsidRPr="00F568A6">
              <w:t>334,0</w:t>
            </w:r>
          </w:p>
        </w:tc>
        <w:tc>
          <w:tcPr>
            <w:tcW w:w="255" w:type="pct"/>
            <w:shd w:val="clear" w:color="auto" w:fill="auto"/>
            <w:noWrap/>
            <w:vAlign w:val="center"/>
          </w:tcPr>
          <w:p w14:paraId="6C688E9A" w14:textId="39512BDA" w:rsidR="00DC2DFA" w:rsidRPr="00DC2DFA" w:rsidRDefault="00F568A6" w:rsidP="00DC2DFA">
            <w:pPr>
              <w:pStyle w:val="103"/>
            </w:pPr>
            <w:r w:rsidRPr="00F568A6">
              <w:t>386,5</w:t>
            </w:r>
          </w:p>
        </w:tc>
        <w:tc>
          <w:tcPr>
            <w:tcW w:w="255" w:type="pct"/>
            <w:shd w:val="clear" w:color="auto" w:fill="auto"/>
            <w:noWrap/>
            <w:vAlign w:val="center"/>
          </w:tcPr>
          <w:p w14:paraId="0233A5BB" w14:textId="3F92B626" w:rsidR="00DC2DFA" w:rsidRPr="00DC2DFA" w:rsidRDefault="00F568A6" w:rsidP="00DC2DFA">
            <w:pPr>
              <w:pStyle w:val="103"/>
            </w:pPr>
            <w:r w:rsidRPr="00F568A6">
              <w:t>454,0</w:t>
            </w:r>
          </w:p>
        </w:tc>
        <w:tc>
          <w:tcPr>
            <w:tcW w:w="255" w:type="pct"/>
            <w:shd w:val="clear" w:color="auto" w:fill="auto"/>
            <w:noWrap/>
            <w:vAlign w:val="center"/>
          </w:tcPr>
          <w:p w14:paraId="1269AD1C" w14:textId="3447054E" w:rsidR="00DC2DFA" w:rsidRPr="00DC2DFA" w:rsidRDefault="00F568A6" w:rsidP="00DC2DFA">
            <w:pPr>
              <w:pStyle w:val="103"/>
            </w:pPr>
            <w:r w:rsidRPr="00F568A6">
              <w:t>506,5</w:t>
            </w:r>
          </w:p>
        </w:tc>
        <w:tc>
          <w:tcPr>
            <w:tcW w:w="255" w:type="pct"/>
            <w:shd w:val="clear" w:color="auto" w:fill="auto"/>
            <w:noWrap/>
            <w:vAlign w:val="center"/>
          </w:tcPr>
          <w:p w14:paraId="7B22CB29" w14:textId="4DF6131F" w:rsidR="00DC2DFA" w:rsidRPr="00DC2DFA" w:rsidRDefault="00F568A6" w:rsidP="00DC2DFA">
            <w:pPr>
              <w:pStyle w:val="103"/>
            </w:pPr>
            <w:r w:rsidRPr="00F568A6">
              <w:t>558,9</w:t>
            </w:r>
          </w:p>
        </w:tc>
        <w:tc>
          <w:tcPr>
            <w:tcW w:w="255" w:type="pct"/>
            <w:shd w:val="clear" w:color="auto" w:fill="auto"/>
            <w:noWrap/>
            <w:vAlign w:val="center"/>
          </w:tcPr>
          <w:p w14:paraId="00D8D963" w14:textId="191CFE23" w:rsidR="00DC2DFA" w:rsidRPr="00DC2DFA" w:rsidRDefault="00F568A6" w:rsidP="00DC2DFA">
            <w:pPr>
              <w:pStyle w:val="103"/>
            </w:pPr>
            <w:r w:rsidRPr="00F568A6">
              <w:t>608,5</w:t>
            </w:r>
          </w:p>
        </w:tc>
        <w:tc>
          <w:tcPr>
            <w:tcW w:w="255" w:type="pct"/>
            <w:shd w:val="clear" w:color="auto" w:fill="auto"/>
            <w:noWrap/>
            <w:vAlign w:val="center"/>
          </w:tcPr>
          <w:p w14:paraId="1A185740" w14:textId="3CE2750F" w:rsidR="00DC2DFA" w:rsidRPr="00DC2DFA" w:rsidRDefault="00F568A6" w:rsidP="00DC2DFA">
            <w:pPr>
              <w:pStyle w:val="103"/>
            </w:pPr>
            <w:r w:rsidRPr="00F568A6">
              <w:t>658,0</w:t>
            </w:r>
          </w:p>
        </w:tc>
        <w:tc>
          <w:tcPr>
            <w:tcW w:w="255" w:type="pct"/>
            <w:shd w:val="clear" w:color="auto" w:fill="auto"/>
            <w:noWrap/>
            <w:vAlign w:val="center"/>
          </w:tcPr>
          <w:p w14:paraId="32D7F324" w14:textId="749BB005" w:rsidR="00DC2DFA" w:rsidRPr="00DC2DFA" w:rsidRDefault="00F568A6" w:rsidP="00DC2DFA">
            <w:pPr>
              <w:pStyle w:val="103"/>
            </w:pPr>
            <w:r w:rsidRPr="00F568A6">
              <w:t>707,6</w:t>
            </w:r>
          </w:p>
        </w:tc>
        <w:tc>
          <w:tcPr>
            <w:tcW w:w="255" w:type="pct"/>
            <w:shd w:val="clear" w:color="auto" w:fill="auto"/>
            <w:noWrap/>
            <w:vAlign w:val="center"/>
          </w:tcPr>
          <w:p w14:paraId="21977699" w14:textId="47B10D76" w:rsidR="00DC2DFA" w:rsidRPr="00DC2DFA" w:rsidRDefault="00F568A6" w:rsidP="00DC2DFA">
            <w:pPr>
              <w:pStyle w:val="103"/>
            </w:pPr>
            <w:r w:rsidRPr="00F568A6">
              <w:t>757,2</w:t>
            </w:r>
          </w:p>
        </w:tc>
        <w:tc>
          <w:tcPr>
            <w:tcW w:w="255" w:type="pct"/>
            <w:shd w:val="clear" w:color="auto" w:fill="auto"/>
            <w:noWrap/>
            <w:vAlign w:val="center"/>
          </w:tcPr>
          <w:p w14:paraId="4AAD847D" w14:textId="31592AEF" w:rsidR="00DC2DFA" w:rsidRPr="00DC2DFA" w:rsidRDefault="00F568A6" w:rsidP="00DC2DFA">
            <w:pPr>
              <w:pStyle w:val="103"/>
            </w:pPr>
            <w:r w:rsidRPr="00F568A6">
              <w:t>806</w:t>
            </w:r>
            <w:r w:rsidR="00DC2DFA" w:rsidRPr="00DC2DFA">
              <w:t>,7</w:t>
            </w:r>
          </w:p>
        </w:tc>
        <w:tc>
          <w:tcPr>
            <w:tcW w:w="255" w:type="pct"/>
            <w:shd w:val="clear" w:color="auto" w:fill="auto"/>
            <w:noWrap/>
            <w:vAlign w:val="center"/>
          </w:tcPr>
          <w:p w14:paraId="7DC09ABE" w14:textId="1E98417C" w:rsidR="00DC2DFA" w:rsidRPr="00DC2DFA" w:rsidRDefault="00F568A6" w:rsidP="00DC2DFA">
            <w:pPr>
              <w:pStyle w:val="103"/>
            </w:pPr>
            <w:r w:rsidRPr="00F568A6">
              <w:t>856,3</w:t>
            </w:r>
          </w:p>
        </w:tc>
      </w:tr>
      <w:tr w:rsidR="00DC2DFA" w:rsidRPr="00266DE2" w14:paraId="15A9C0C1" w14:textId="77777777" w:rsidTr="00F568A6">
        <w:tc>
          <w:tcPr>
            <w:tcW w:w="436" w:type="pct"/>
            <w:vMerge/>
            <w:shd w:val="clear" w:color="auto" w:fill="auto"/>
            <w:noWrap/>
            <w:vAlign w:val="center"/>
            <w:hideMark/>
          </w:tcPr>
          <w:p w14:paraId="734F95AD" w14:textId="77777777" w:rsidR="00DC2DFA" w:rsidRPr="00DC2DFA" w:rsidRDefault="00DC2DFA" w:rsidP="00DC2DFA">
            <w:pPr>
              <w:pStyle w:val="103"/>
            </w:pPr>
          </w:p>
        </w:tc>
        <w:tc>
          <w:tcPr>
            <w:tcW w:w="486" w:type="pct"/>
            <w:shd w:val="clear" w:color="auto" w:fill="auto"/>
            <w:vAlign w:val="center"/>
            <w:hideMark/>
          </w:tcPr>
          <w:p w14:paraId="4F2E05E2" w14:textId="77777777" w:rsidR="00DC2DFA" w:rsidRPr="00DC2DFA" w:rsidRDefault="00DC2DFA" w:rsidP="00DC2DFA">
            <w:pPr>
              <w:pStyle w:val="103"/>
            </w:pPr>
            <w:r w:rsidRPr="00DC2DFA">
              <w:t>ОВ</w:t>
            </w:r>
          </w:p>
        </w:tc>
        <w:tc>
          <w:tcPr>
            <w:tcW w:w="255" w:type="pct"/>
            <w:shd w:val="clear" w:color="auto" w:fill="auto"/>
            <w:noWrap/>
            <w:vAlign w:val="center"/>
          </w:tcPr>
          <w:p w14:paraId="33A488A4" w14:textId="49A50F5E" w:rsidR="00DC2DFA" w:rsidRPr="00DC2DFA" w:rsidRDefault="00DC2DFA" w:rsidP="00DC2DFA">
            <w:pPr>
              <w:pStyle w:val="103"/>
            </w:pPr>
            <w:r w:rsidRPr="00DC2DFA">
              <w:t>0,0</w:t>
            </w:r>
          </w:p>
        </w:tc>
        <w:tc>
          <w:tcPr>
            <w:tcW w:w="255" w:type="pct"/>
            <w:shd w:val="clear" w:color="auto" w:fill="auto"/>
            <w:noWrap/>
            <w:vAlign w:val="center"/>
          </w:tcPr>
          <w:p w14:paraId="4A1AD7BD" w14:textId="5C4B5FC4" w:rsidR="00DC2DFA" w:rsidRPr="00DC2DFA" w:rsidRDefault="00DC2DFA" w:rsidP="00DC2DFA">
            <w:pPr>
              <w:pStyle w:val="103"/>
            </w:pPr>
            <w:r w:rsidRPr="00DC2DFA">
              <w:t>29,7</w:t>
            </w:r>
          </w:p>
        </w:tc>
        <w:tc>
          <w:tcPr>
            <w:tcW w:w="255" w:type="pct"/>
            <w:shd w:val="clear" w:color="auto" w:fill="auto"/>
            <w:noWrap/>
            <w:vAlign w:val="center"/>
          </w:tcPr>
          <w:p w14:paraId="02D3578A" w14:textId="52A5BB24" w:rsidR="00DC2DFA" w:rsidRPr="00DC2DFA" w:rsidRDefault="00DC2DFA" w:rsidP="00DC2DFA">
            <w:pPr>
              <w:pStyle w:val="103"/>
            </w:pPr>
            <w:r w:rsidRPr="00DC2DFA">
              <w:t>52,8</w:t>
            </w:r>
          </w:p>
        </w:tc>
        <w:tc>
          <w:tcPr>
            <w:tcW w:w="255" w:type="pct"/>
            <w:shd w:val="clear" w:color="auto" w:fill="auto"/>
            <w:noWrap/>
            <w:vAlign w:val="center"/>
          </w:tcPr>
          <w:p w14:paraId="00D1EF80" w14:textId="3B094538" w:rsidR="00DC2DFA" w:rsidRPr="00DC2DFA" w:rsidRDefault="00DC2DFA" w:rsidP="00DC2DFA">
            <w:pPr>
              <w:pStyle w:val="103"/>
            </w:pPr>
            <w:r w:rsidRPr="00DC2DFA">
              <w:t>82,5</w:t>
            </w:r>
          </w:p>
        </w:tc>
        <w:tc>
          <w:tcPr>
            <w:tcW w:w="255" w:type="pct"/>
            <w:shd w:val="clear" w:color="auto" w:fill="auto"/>
            <w:noWrap/>
            <w:vAlign w:val="center"/>
          </w:tcPr>
          <w:p w14:paraId="10DDB4FB" w14:textId="6DB159D2" w:rsidR="00DC2DFA" w:rsidRPr="00DC2DFA" w:rsidRDefault="00DC2DFA" w:rsidP="00DC2DFA">
            <w:pPr>
              <w:pStyle w:val="103"/>
            </w:pPr>
            <w:r w:rsidRPr="00DC2DFA">
              <w:t>105,6</w:t>
            </w:r>
          </w:p>
        </w:tc>
        <w:tc>
          <w:tcPr>
            <w:tcW w:w="255" w:type="pct"/>
            <w:shd w:val="clear" w:color="auto" w:fill="auto"/>
            <w:noWrap/>
            <w:vAlign w:val="center"/>
          </w:tcPr>
          <w:p w14:paraId="2474C37E" w14:textId="47CFBD62" w:rsidR="00DC2DFA" w:rsidRPr="00DC2DFA" w:rsidRDefault="00DC2DFA" w:rsidP="00DC2DFA">
            <w:pPr>
              <w:pStyle w:val="103"/>
            </w:pPr>
            <w:r w:rsidRPr="00DC2DFA">
              <w:t>127,9</w:t>
            </w:r>
          </w:p>
        </w:tc>
        <w:tc>
          <w:tcPr>
            <w:tcW w:w="255" w:type="pct"/>
            <w:shd w:val="clear" w:color="auto" w:fill="auto"/>
            <w:noWrap/>
            <w:vAlign w:val="center"/>
          </w:tcPr>
          <w:p w14:paraId="2E7C75F9" w14:textId="07A12841" w:rsidR="00DC2DFA" w:rsidRPr="00DC2DFA" w:rsidRDefault="00DC2DFA" w:rsidP="00DC2DFA">
            <w:pPr>
              <w:pStyle w:val="103"/>
            </w:pPr>
            <w:r w:rsidRPr="00DC2DFA">
              <w:t>145,2</w:t>
            </w:r>
          </w:p>
        </w:tc>
        <w:tc>
          <w:tcPr>
            <w:tcW w:w="255" w:type="pct"/>
            <w:shd w:val="clear" w:color="auto" w:fill="auto"/>
            <w:noWrap/>
            <w:vAlign w:val="center"/>
          </w:tcPr>
          <w:p w14:paraId="77C69C28" w14:textId="4C91FC4F" w:rsidR="00DC2DFA" w:rsidRPr="00DC2DFA" w:rsidRDefault="00DC2DFA" w:rsidP="00DC2DFA">
            <w:pPr>
              <w:pStyle w:val="103"/>
            </w:pPr>
            <w:r w:rsidRPr="00DC2DFA">
              <w:t>167,5</w:t>
            </w:r>
          </w:p>
        </w:tc>
        <w:tc>
          <w:tcPr>
            <w:tcW w:w="255" w:type="pct"/>
            <w:shd w:val="clear" w:color="auto" w:fill="auto"/>
            <w:noWrap/>
            <w:vAlign w:val="center"/>
          </w:tcPr>
          <w:p w14:paraId="1961AE68" w14:textId="17895378" w:rsidR="00DC2DFA" w:rsidRPr="00DC2DFA" w:rsidRDefault="00DC2DFA" w:rsidP="00DC2DFA">
            <w:pPr>
              <w:pStyle w:val="103"/>
            </w:pPr>
            <w:r w:rsidRPr="00DC2DFA">
              <w:t>184,8</w:t>
            </w:r>
          </w:p>
        </w:tc>
        <w:tc>
          <w:tcPr>
            <w:tcW w:w="255" w:type="pct"/>
            <w:shd w:val="clear" w:color="auto" w:fill="auto"/>
            <w:noWrap/>
            <w:vAlign w:val="center"/>
          </w:tcPr>
          <w:p w14:paraId="536C99A2" w14:textId="0A53E43C" w:rsidR="00DC2DFA" w:rsidRPr="00DC2DFA" w:rsidRDefault="00DC2DFA" w:rsidP="00DC2DFA">
            <w:pPr>
              <w:pStyle w:val="103"/>
            </w:pPr>
            <w:r w:rsidRPr="00DC2DFA">
              <w:t>202,1</w:t>
            </w:r>
          </w:p>
        </w:tc>
        <w:tc>
          <w:tcPr>
            <w:tcW w:w="255" w:type="pct"/>
            <w:shd w:val="clear" w:color="auto" w:fill="auto"/>
            <w:noWrap/>
            <w:vAlign w:val="center"/>
          </w:tcPr>
          <w:p w14:paraId="084EAB21" w14:textId="4F6789C5" w:rsidR="00DC2DFA" w:rsidRPr="00DC2DFA" w:rsidRDefault="00DC2DFA" w:rsidP="00DC2DFA">
            <w:pPr>
              <w:pStyle w:val="103"/>
            </w:pPr>
            <w:r w:rsidRPr="00DC2DFA">
              <w:t>216,6</w:t>
            </w:r>
          </w:p>
        </w:tc>
        <w:tc>
          <w:tcPr>
            <w:tcW w:w="255" w:type="pct"/>
            <w:shd w:val="clear" w:color="auto" w:fill="auto"/>
            <w:noWrap/>
            <w:vAlign w:val="center"/>
          </w:tcPr>
          <w:p w14:paraId="4D07CB35" w14:textId="521D1857" w:rsidR="00DC2DFA" w:rsidRPr="00DC2DFA" w:rsidRDefault="00DC2DFA" w:rsidP="00DC2DFA">
            <w:pPr>
              <w:pStyle w:val="103"/>
            </w:pPr>
            <w:r w:rsidRPr="00DC2DFA">
              <w:t>231,0</w:t>
            </w:r>
          </w:p>
        </w:tc>
        <w:tc>
          <w:tcPr>
            <w:tcW w:w="255" w:type="pct"/>
            <w:shd w:val="clear" w:color="auto" w:fill="auto"/>
            <w:noWrap/>
            <w:vAlign w:val="center"/>
          </w:tcPr>
          <w:p w14:paraId="3F0B8F43" w14:textId="413BB046" w:rsidR="00DC2DFA" w:rsidRPr="00DC2DFA" w:rsidRDefault="00DC2DFA" w:rsidP="00DC2DFA">
            <w:pPr>
              <w:pStyle w:val="103"/>
            </w:pPr>
            <w:r w:rsidRPr="00DC2DFA">
              <w:t>245,4</w:t>
            </w:r>
          </w:p>
        </w:tc>
        <w:tc>
          <w:tcPr>
            <w:tcW w:w="255" w:type="pct"/>
            <w:shd w:val="clear" w:color="auto" w:fill="auto"/>
            <w:noWrap/>
            <w:vAlign w:val="center"/>
          </w:tcPr>
          <w:p w14:paraId="3983E378" w14:textId="29E65223" w:rsidR="00DC2DFA" w:rsidRPr="00DC2DFA" w:rsidRDefault="00DC2DFA" w:rsidP="00DC2DFA">
            <w:pPr>
              <w:pStyle w:val="103"/>
            </w:pPr>
            <w:r w:rsidRPr="00DC2DFA">
              <w:t>259,8</w:t>
            </w:r>
          </w:p>
        </w:tc>
        <w:tc>
          <w:tcPr>
            <w:tcW w:w="255" w:type="pct"/>
            <w:shd w:val="clear" w:color="auto" w:fill="auto"/>
            <w:noWrap/>
            <w:vAlign w:val="center"/>
          </w:tcPr>
          <w:p w14:paraId="13BA3C2D" w14:textId="03E9C0FD" w:rsidR="00DC2DFA" w:rsidRPr="00DC2DFA" w:rsidRDefault="00DC2DFA" w:rsidP="00DC2DFA">
            <w:pPr>
              <w:pStyle w:val="103"/>
            </w:pPr>
            <w:r w:rsidRPr="00DC2DFA">
              <w:t>274,3</w:t>
            </w:r>
          </w:p>
        </w:tc>
        <w:tc>
          <w:tcPr>
            <w:tcW w:w="255" w:type="pct"/>
            <w:shd w:val="clear" w:color="auto" w:fill="auto"/>
            <w:noWrap/>
            <w:vAlign w:val="center"/>
          </w:tcPr>
          <w:p w14:paraId="6AA34C0F" w14:textId="399D6D32" w:rsidR="00DC2DFA" w:rsidRPr="00DC2DFA" w:rsidRDefault="00DC2DFA" w:rsidP="00DC2DFA">
            <w:pPr>
              <w:pStyle w:val="103"/>
            </w:pPr>
            <w:r w:rsidRPr="00DC2DFA">
              <w:t>288,7</w:t>
            </w:r>
          </w:p>
        </w:tc>
      </w:tr>
      <w:tr w:rsidR="00DC2DFA" w:rsidRPr="00266DE2" w14:paraId="29BAED14" w14:textId="77777777" w:rsidTr="00F568A6">
        <w:tc>
          <w:tcPr>
            <w:tcW w:w="436" w:type="pct"/>
            <w:vMerge/>
            <w:shd w:val="clear" w:color="auto" w:fill="auto"/>
            <w:noWrap/>
            <w:vAlign w:val="center"/>
            <w:hideMark/>
          </w:tcPr>
          <w:p w14:paraId="2C5475C5" w14:textId="77777777" w:rsidR="00DC2DFA" w:rsidRPr="00DC2DFA" w:rsidRDefault="00DC2DFA" w:rsidP="00DC2DFA">
            <w:pPr>
              <w:pStyle w:val="103"/>
            </w:pPr>
          </w:p>
        </w:tc>
        <w:tc>
          <w:tcPr>
            <w:tcW w:w="486" w:type="pct"/>
            <w:shd w:val="clear" w:color="auto" w:fill="auto"/>
            <w:vAlign w:val="center"/>
            <w:hideMark/>
          </w:tcPr>
          <w:p w14:paraId="3F36CF3F" w14:textId="77777777" w:rsidR="00DC2DFA" w:rsidRPr="00DC2DFA" w:rsidRDefault="00DC2DFA" w:rsidP="00DC2DFA">
            <w:pPr>
              <w:pStyle w:val="103"/>
            </w:pPr>
            <w:r w:rsidRPr="00DC2DFA">
              <w:t>ГВС</w:t>
            </w:r>
          </w:p>
        </w:tc>
        <w:tc>
          <w:tcPr>
            <w:tcW w:w="255" w:type="pct"/>
            <w:shd w:val="clear" w:color="auto" w:fill="auto"/>
            <w:noWrap/>
            <w:vAlign w:val="center"/>
          </w:tcPr>
          <w:p w14:paraId="34B98512" w14:textId="6772F559" w:rsidR="00DC2DFA" w:rsidRPr="00DC2DFA" w:rsidRDefault="00DC2DFA" w:rsidP="00DC2DFA">
            <w:pPr>
              <w:pStyle w:val="103"/>
            </w:pPr>
            <w:r w:rsidRPr="00DC2DFA">
              <w:t>0,0</w:t>
            </w:r>
          </w:p>
        </w:tc>
        <w:tc>
          <w:tcPr>
            <w:tcW w:w="255" w:type="pct"/>
            <w:shd w:val="clear" w:color="auto" w:fill="auto"/>
            <w:noWrap/>
            <w:vAlign w:val="center"/>
          </w:tcPr>
          <w:p w14:paraId="4C32CD91" w14:textId="4F58640B" w:rsidR="00DC2DFA" w:rsidRPr="00DC2DFA" w:rsidRDefault="00F568A6" w:rsidP="00DC2DFA">
            <w:pPr>
              <w:pStyle w:val="103"/>
            </w:pPr>
            <w:r w:rsidRPr="00F568A6">
              <w:t>45,3</w:t>
            </w:r>
          </w:p>
        </w:tc>
        <w:tc>
          <w:tcPr>
            <w:tcW w:w="255" w:type="pct"/>
            <w:shd w:val="clear" w:color="auto" w:fill="auto"/>
            <w:noWrap/>
            <w:vAlign w:val="center"/>
          </w:tcPr>
          <w:p w14:paraId="54051F32" w14:textId="3F6BD717" w:rsidR="00DC2DFA" w:rsidRPr="00DC2DFA" w:rsidRDefault="00F568A6" w:rsidP="00DC2DFA">
            <w:pPr>
              <w:pStyle w:val="103"/>
            </w:pPr>
            <w:r w:rsidRPr="00F568A6">
              <w:t>80,4</w:t>
            </w:r>
          </w:p>
        </w:tc>
        <w:tc>
          <w:tcPr>
            <w:tcW w:w="255" w:type="pct"/>
            <w:shd w:val="clear" w:color="auto" w:fill="auto"/>
            <w:noWrap/>
            <w:vAlign w:val="center"/>
          </w:tcPr>
          <w:p w14:paraId="638AB41A" w14:textId="2AE5DAE9" w:rsidR="00DC2DFA" w:rsidRPr="00DC2DFA" w:rsidRDefault="00F568A6" w:rsidP="00DC2DFA">
            <w:pPr>
              <w:pStyle w:val="103"/>
            </w:pPr>
            <w:r w:rsidRPr="00F568A6">
              <w:t>125,7</w:t>
            </w:r>
          </w:p>
        </w:tc>
        <w:tc>
          <w:tcPr>
            <w:tcW w:w="255" w:type="pct"/>
            <w:shd w:val="clear" w:color="auto" w:fill="auto"/>
            <w:noWrap/>
            <w:vAlign w:val="center"/>
          </w:tcPr>
          <w:p w14:paraId="5B2C3BB6" w14:textId="16D99D4B" w:rsidR="00DC2DFA" w:rsidRPr="00DC2DFA" w:rsidRDefault="00F568A6" w:rsidP="00DC2DFA">
            <w:pPr>
              <w:pStyle w:val="103"/>
            </w:pPr>
            <w:r w:rsidRPr="00F568A6">
              <w:t>160,8</w:t>
            </w:r>
          </w:p>
        </w:tc>
        <w:tc>
          <w:tcPr>
            <w:tcW w:w="255" w:type="pct"/>
            <w:shd w:val="clear" w:color="auto" w:fill="auto"/>
            <w:noWrap/>
            <w:vAlign w:val="center"/>
          </w:tcPr>
          <w:p w14:paraId="4AFB8F08" w14:textId="3F8A657F" w:rsidR="00DC2DFA" w:rsidRPr="00DC2DFA" w:rsidRDefault="00F568A6" w:rsidP="00DC2DFA">
            <w:pPr>
              <w:pStyle w:val="103"/>
            </w:pPr>
            <w:r w:rsidRPr="00F568A6">
              <w:t>206,1</w:t>
            </w:r>
          </w:p>
        </w:tc>
        <w:tc>
          <w:tcPr>
            <w:tcW w:w="255" w:type="pct"/>
            <w:shd w:val="clear" w:color="auto" w:fill="auto"/>
            <w:noWrap/>
            <w:vAlign w:val="center"/>
          </w:tcPr>
          <w:p w14:paraId="2FAAFE8C" w14:textId="1CD48D95" w:rsidR="00DC2DFA" w:rsidRPr="00DC2DFA" w:rsidRDefault="00F568A6" w:rsidP="00DC2DFA">
            <w:pPr>
              <w:pStyle w:val="103"/>
            </w:pPr>
            <w:r w:rsidRPr="00F568A6">
              <w:t>241,2</w:t>
            </w:r>
          </w:p>
        </w:tc>
        <w:tc>
          <w:tcPr>
            <w:tcW w:w="255" w:type="pct"/>
            <w:shd w:val="clear" w:color="auto" w:fill="auto"/>
            <w:noWrap/>
            <w:vAlign w:val="center"/>
          </w:tcPr>
          <w:p w14:paraId="4DF41621" w14:textId="6B595230" w:rsidR="00DC2DFA" w:rsidRPr="00DC2DFA" w:rsidRDefault="00F568A6" w:rsidP="00DC2DFA">
            <w:pPr>
              <w:pStyle w:val="103"/>
            </w:pPr>
            <w:r w:rsidRPr="00F568A6">
              <w:t>286,5</w:t>
            </w:r>
          </w:p>
        </w:tc>
        <w:tc>
          <w:tcPr>
            <w:tcW w:w="255" w:type="pct"/>
            <w:shd w:val="clear" w:color="auto" w:fill="auto"/>
            <w:noWrap/>
            <w:vAlign w:val="center"/>
          </w:tcPr>
          <w:p w14:paraId="2801BE97" w14:textId="54818CF8" w:rsidR="00DC2DFA" w:rsidRPr="00DC2DFA" w:rsidRDefault="00F568A6" w:rsidP="00DC2DFA">
            <w:pPr>
              <w:pStyle w:val="103"/>
            </w:pPr>
            <w:r w:rsidRPr="00F568A6">
              <w:t>321,6</w:t>
            </w:r>
          </w:p>
        </w:tc>
        <w:tc>
          <w:tcPr>
            <w:tcW w:w="255" w:type="pct"/>
            <w:shd w:val="clear" w:color="auto" w:fill="auto"/>
            <w:noWrap/>
            <w:vAlign w:val="center"/>
          </w:tcPr>
          <w:p w14:paraId="65F96F16" w14:textId="5C2576E1" w:rsidR="00DC2DFA" w:rsidRPr="00DC2DFA" w:rsidRDefault="00F568A6" w:rsidP="00DC2DFA">
            <w:pPr>
              <w:pStyle w:val="103"/>
            </w:pPr>
            <w:r w:rsidRPr="00F568A6">
              <w:t>356,8</w:t>
            </w:r>
          </w:p>
        </w:tc>
        <w:tc>
          <w:tcPr>
            <w:tcW w:w="255" w:type="pct"/>
            <w:shd w:val="clear" w:color="auto" w:fill="auto"/>
            <w:noWrap/>
            <w:vAlign w:val="center"/>
          </w:tcPr>
          <w:p w14:paraId="2D277CBB" w14:textId="74FDBA2E" w:rsidR="00DC2DFA" w:rsidRPr="00DC2DFA" w:rsidRDefault="00F568A6" w:rsidP="00DC2DFA">
            <w:pPr>
              <w:pStyle w:val="103"/>
            </w:pPr>
            <w:r w:rsidRPr="00F568A6">
              <w:t>391,9</w:t>
            </w:r>
          </w:p>
        </w:tc>
        <w:tc>
          <w:tcPr>
            <w:tcW w:w="255" w:type="pct"/>
            <w:shd w:val="clear" w:color="auto" w:fill="auto"/>
            <w:noWrap/>
            <w:vAlign w:val="center"/>
          </w:tcPr>
          <w:p w14:paraId="5EE8CE53" w14:textId="548951B1" w:rsidR="00DC2DFA" w:rsidRPr="00DC2DFA" w:rsidRDefault="00F568A6" w:rsidP="00DC2DFA">
            <w:pPr>
              <w:pStyle w:val="103"/>
            </w:pPr>
            <w:r w:rsidRPr="00F568A6">
              <w:t>427,1</w:t>
            </w:r>
          </w:p>
        </w:tc>
        <w:tc>
          <w:tcPr>
            <w:tcW w:w="255" w:type="pct"/>
            <w:shd w:val="clear" w:color="auto" w:fill="auto"/>
            <w:noWrap/>
            <w:vAlign w:val="center"/>
          </w:tcPr>
          <w:p w14:paraId="24402F6E" w14:textId="0445A153" w:rsidR="00DC2DFA" w:rsidRPr="00DC2DFA" w:rsidRDefault="00F568A6" w:rsidP="00DC2DFA">
            <w:pPr>
              <w:pStyle w:val="103"/>
            </w:pPr>
            <w:r w:rsidRPr="00F568A6">
              <w:t>462,2</w:t>
            </w:r>
          </w:p>
        </w:tc>
        <w:tc>
          <w:tcPr>
            <w:tcW w:w="255" w:type="pct"/>
            <w:shd w:val="clear" w:color="auto" w:fill="auto"/>
            <w:noWrap/>
            <w:vAlign w:val="center"/>
          </w:tcPr>
          <w:p w14:paraId="4D684A4E" w14:textId="1270D619" w:rsidR="00DC2DFA" w:rsidRPr="00DC2DFA" w:rsidRDefault="00F568A6" w:rsidP="00DC2DFA">
            <w:pPr>
              <w:pStyle w:val="103"/>
            </w:pPr>
            <w:r w:rsidRPr="00F568A6">
              <w:t>497,3</w:t>
            </w:r>
          </w:p>
        </w:tc>
        <w:tc>
          <w:tcPr>
            <w:tcW w:w="255" w:type="pct"/>
            <w:shd w:val="clear" w:color="auto" w:fill="auto"/>
            <w:noWrap/>
            <w:vAlign w:val="center"/>
          </w:tcPr>
          <w:p w14:paraId="34F766C8" w14:textId="5786029D" w:rsidR="00DC2DFA" w:rsidRPr="00DC2DFA" w:rsidRDefault="00F568A6" w:rsidP="00DC2DFA">
            <w:pPr>
              <w:pStyle w:val="103"/>
            </w:pPr>
            <w:r w:rsidRPr="00F568A6">
              <w:t>532</w:t>
            </w:r>
            <w:r w:rsidR="00DC2DFA" w:rsidRPr="00DC2DFA">
              <w:t>,5</w:t>
            </w:r>
          </w:p>
        </w:tc>
        <w:tc>
          <w:tcPr>
            <w:tcW w:w="255" w:type="pct"/>
            <w:shd w:val="clear" w:color="auto" w:fill="auto"/>
            <w:noWrap/>
            <w:vAlign w:val="center"/>
          </w:tcPr>
          <w:p w14:paraId="122ED556" w14:textId="06D1ECF6" w:rsidR="00DC2DFA" w:rsidRPr="00DC2DFA" w:rsidRDefault="00F568A6" w:rsidP="00DC2DFA">
            <w:pPr>
              <w:pStyle w:val="103"/>
            </w:pPr>
            <w:r w:rsidRPr="00F568A6">
              <w:t>567,6</w:t>
            </w:r>
          </w:p>
        </w:tc>
      </w:tr>
    </w:tbl>
    <w:p w14:paraId="0325F1E2" w14:textId="77777777" w:rsidR="00DC2DFA" w:rsidRDefault="00DC2DFA" w:rsidP="00DC2DFA">
      <w:pPr>
        <w:pStyle w:val="a1"/>
      </w:pPr>
    </w:p>
    <w:p w14:paraId="0CEDF0C4" w14:textId="77777777" w:rsidR="00DC2DFA" w:rsidRPr="00DC2DFA" w:rsidRDefault="00DC2DFA" w:rsidP="00DC2DFA">
      <w:pPr>
        <w:pStyle w:val="a1"/>
      </w:pPr>
    </w:p>
    <w:p w14:paraId="37250D09" w14:textId="77777777" w:rsidR="00DC2DFA" w:rsidRDefault="00DC2DFA" w:rsidP="00DC2DFA">
      <w:pPr>
        <w:pStyle w:val="11"/>
        <w:numPr>
          <w:ilvl w:val="0"/>
          <w:numId w:val="0"/>
        </w:numPr>
        <w:ind w:left="930"/>
        <w:sectPr w:rsidR="00DC2DFA" w:rsidSect="00DC2DFA">
          <w:pgSz w:w="16838" w:h="11906" w:orient="landscape"/>
          <w:pgMar w:top="1701" w:right="1134" w:bottom="851" w:left="1134" w:header="709" w:footer="709" w:gutter="0"/>
          <w:cols w:space="708"/>
          <w:docGrid w:linePitch="360"/>
        </w:sectPr>
      </w:pPr>
    </w:p>
    <w:p w14:paraId="09DC3B87" w14:textId="649EB224" w:rsidR="0080215E" w:rsidRDefault="0080215E" w:rsidP="006A3FBC">
      <w:pPr>
        <w:pStyle w:val="11"/>
      </w:pPr>
      <w:r>
        <w:lastRenderedPageBreak/>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p w14:paraId="0952B435" w14:textId="311012C2" w:rsidR="00D758AF" w:rsidRDefault="00D758AF" w:rsidP="00D758AF">
      <w:pPr>
        <w:pStyle w:val="a1"/>
      </w:pPr>
    </w:p>
    <w:p w14:paraId="764786EC" w14:textId="2027B977" w:rsidR="00D758AF" w:rsidRPr="00D758AF" w:rsidRDefault="00D758AF" w:rsidP="00D758AF">
      <w:pPr>
        <w:pStyle w:val="a1"/>
      </w:pPr>
      <w:r w:rsidRPr="00D758AF">
        <w:t>В Еремизино-Борисовско</w:t>
      </w:r>
      <w:r>
        <w:t>м</w:t>
      </w:r>
      <w:r w:rsidRPr="00D758AF">
        <w:t xml:space="preserve"> СП приростов площадей производственных зданий промышленных предприятий на период до 2033 г. не выявлено, в связи с этим приросты объемов потребления тепловой энергии (мощности) и теплоносителя объектами, расположенными в производственных зонах, отсутствуют.</w:t>
      </w:r>
    </w:p>
    <w:p w14:paraId="09DC3B88" w14:textId="77777777" w:rsidR="0080215E" w:rsidRDefault="0080215E" w:rsidP="006A3FBC">
      <w:pPr>
        <w:pStyle w:val="1"/>
      </w:pPr>
      <w:bookmarkStart w:id="104" w:name="_Toc531252644"/>
      <w:r>
        <w:lastRenderedPageBreak/>
        <w:t>Электронная модель системы теплоснабжения поселения, городского округ</w:t>
      </w:r>
      <w:r w:rsidR="006A3FBC">
        <w:t>а, города федерального значения.</w:t>
      </w:r>
      <w:bookmarkEnd w:id="104"/>
    </w:p>
    <w:p w14:paraId="0A62EEE1" w14:textId="77777777" w:rsidR="0054424F" w:rsidRPr="00160A35" w:rsidRDefault="0054424F" w:rsidP="0054424F">
      <w:pPr>
        <w:pStyle w:val="a1"/>
      </w:pPr>
      <w:r w:rsidRPr="00160A35">
        <w:t>Электронная модель системы теплоснабжения представляет собой геоинформационный слой, описывающий расположение объектов теплоснабжения на топографической основе города в виде связного графа и содержащий сведения о характеристиках данных объектов.</w:t>
      </w:r>
    </w:p>
    <w:p w14:paraId="1072D9A6" w14:textId="77777777" w:rsidR="0054424F" w:rsidRPr="00160A35" w:rsidRDefault="0054424F" w:rsidP="0054424F">
      <w:pPr>
        <w:pStyle w:val="a1"/>
      </w:pPr>
      <w:r w:rsidRPr="00160A35">
        <w:t>Электронная модель системы теплоснабжения разработана в программно-расчетном комплексе ZuluThermo и обеспечивает:</w:t>
      </w:r>
    </w:p>
    <w:p w14:paraId="211479B7" w14:textId="77777777" w:rsidR="0054424F" w:rsidRPr="0054424F" w:rsidRDefault="0054424F" w:rsidP="0054424F">
      <w:pPr>
        <w:pStyle w:val="a"/>
      </w:pPr>
      <w:r w:rsidRPr="00160A35">
        <w:t>графическое представление объектов системы теплоснабжения с привязкой к топографической основе города с полным топологическим описанием связности объектов;</w:t>
      </w:r>
    </w:p>
    <w:p w14:paraId="298E351A" w14:textId="77777777" w:rsidR="0054424F" w:rsidRPr="0054424F" w:rsidRDefault="0054424F" w:rsidP="0054424F">
      <w:pPr>
        <w:pStyle w:val="a"/>
      </w:pPr>
      <w:r w:rsidRPr="00160A35">
        <w:t>хранение и актуализацию данных о тепловых сетях и сооружениях на них, включая технические паспорта объектов системы теплоснабжения;</w:t>
      </w:r>
    </w:p>
    <w:p w14:paraId="4F97F532" w14:textId="77777777" w:rsidR="0054424F" w:rsidRPr="0054424F" w:rsidRDefault="0054424F" w:rsidP="0054424F">
      <w:pPr>
        <w:pStyle w:val="a"/>
      </w:pPr>
      <w:r w:rsidRPr="00160A35">
        <w:t>выполнение гидравлических расчетов тепловых сетей (любой степени закольцованности, в том числе гидравлических расчетов тепловых сетей при совместной работе нескольких источников тепловой энергии на единую тепловую сеть);</w:t>
      </w:r>
    </w:p>
    <w:p w14:paraId="13A65556" w14:textId="77777777" w:rsidR="0054424F" w:rsidRPr="0054424F" w:rsidRDefault="0054424F" w:rsidP="0054424F">
      <w:pPr>
        <w:pStyle w:val="a"/>
      </w:pPr>
      <w:r w:rsidRPr="00160A35">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14:paraId="6F24735F" w14:textId="77777777" w:rsidR="0054424F" w:rsidRPr="0054424F" w:rsidRDefault="0054424F" w:rsidP="0054424F">
      <w:pPr>
        <w:pStyle w:val="a"/>
      </w:pPr>
      <w:r w:rsidRPr="00160A35">
        <w:t>расчет энергетических характеристик тепловых сетей по показателям «потери тепловой энергии» и «потери сетевой воды»;</w:t>
      </w:r>
    </w:p>
    <w:p w14:paraId="646AE704" w14:textId="77777777" w:rsidR="0054424F" w:rsidRPr="0054424F" w:rsidRDefault="0054424F" w:rsidP="0054424F">
      <w:pPr>
        <w:pStyle w:val="a"/>
      </w:pPr>
      <w:r w:rsidRPr="00160A35">
        <w:t>групповое изменение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14:paraId="742D66AE" w14:textId="77777777" w:rsidR="0054424F" w:rsidRPr="0054424F" w:rsidRDefault="0054424F" w:rsidP="0054424F">
      <w:pPr>
        <w:pStyle w:val="a"/>
      </w:pPr>
      <w:r w:rsidRPr="00160A35">
        <w:t>расчет, построение и сравнение пьезометрических графиков для разработки и анализа сценариев перспективного развития тепловых сетей;</w:t>
      </w:r>
    </w:p>
    <w:p w14:paraId="0CC92670" w14:textId="77777777" w:rsidR="0054424F" w:rsidRPr="0054424F" w:rsidRDefault="0054424F" w:rsidP="0054424F">
      <w:pPr>
        <w:pStyle w:val="a"/>
      </w:pPr>
      <w:r w:rsidRPr="00160A35">
        <w:t>автоматизированное определение пути движения теплоносителя до произвольно выбранного потребителя с целью расчета вероятности безотказной работы (надежности) системы теплоснабжения относительно этого потребителя;</w:t>
      </w:r>
    </w:p>
    <w:p w14:paraId="1BD448AB" w14:textId="77777777" w:rsidR="0054424F" w:rsidRPr="0054424F" w:rsidRDefault="0054424F" w:rsidP="0054424F">
      <w:pPr>
        <w:pStyle w:val="a"/>
      </w:pPr>
      <w:r w:rsidRPr="00160A35">
        <w:t>определение существования пути движения теплоносителя до выбранного потребителя при повреждении произвольного участка тепловой сети;</w:t>
      </w:r>
    </w:p>
    <w:p w14:paraId="39F48184" w14:textId="77777777" w:rsidR="0054424F" w:rsidRPr="0054424F" w:rsidRDefault="0054424F" w:rsidP="0054424F">
      <w:pPr>
        <w:pStyle w:val="a"/>
      </w:pPr>
      <w:r w:rsidRPr="00160A35">
        <w:lastRenderedPageBreak/>
        <w:t>автоматизированный расчет отключенных от теплоснабжения потребителей при повреждении произвольного (любого) участка тепловой сети;</w:t>
      </w:r>
    </w:p>
    <w:p w14:paraId="74198409" w14:textId="77777777" w:rsidR="0054424F" w:rsidRPr="0054424F" w:rsidRDefault="0054424F" w:rsidP="0054424F">
      <w:pPr>
        <w:pStyle w:val="a"/>
      </w:pPr>
      <w:r w:rsidRPr="00160A35">
        <w:t>определение зон действия изолированных систем теплоснабжения на базе единственного источника тепловой энергии.</w:t>
      </w:r>
    </w:p>
    <w:p w14:paraId="17DCE716" w14:textId="77777777" w:rsidR="009B0B24" w:rsidRDefault="009B0B24">
      <w:pPr>
        <w:spacing w:after="160"/>
        <w:ind w:firstLine="709"/>
        <w:jc w:val="left"/>
        <w:rPr>
          <w:rFonts w:eastAsiaTheme="majorEastAsia"/>
          <w:b/>
          <w:bCs/>
          <w:snapToGrid w:val="0"/>
          <w:sz w:val="28"/>
        </w:rPr>
      </w:pPr>
      <w:r>
        <w:br w:type="page"/>
      </w:r>
    </w:p>
    <w:p w14:paraId="09DC3B93" w14:textId="735B7D25" w:rsidR="0080215E" w:rsidRDefault="0080215E" w:rsidP="006A3FBC">
      <w:pPr>
        <w:pStyle w:val="1"/>
      </w:pPr>
      <w:bookmarkStart w:id="105" w:name="_Toc531252645"/>
      <w:r>
        <w:lastRenderedPageBreak/>
        <w:t>Существующие и перспективные балансы тепловой мощности источников тепловой энергии и</w:t>
      </w:r>
      <w:r w:rsidR="006A3FBC">
        <w:t xml:space="preserve"> тепловой нагрузки потребителей.</w:t>
      </w:r>
      <w:bookmarkEnd w:id="105"/>
    </w:p>
    <w:p w14:paraId="09DC3B94" w14:textId="77777777" w:rsidR="0080215E" w:rsidRDefault="0080215E" w:rsidP="006A3FBC">
      <w:pPr>
        <w:pStyle w:val="11"/>
      </w:pPr>
      <w:r>
        <w:t>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p>
    <w:p w14:paraId="25E8D616" w14:textId="77777777" w:rsidR="00D02D30" w:rsidRDefault="00D02D30" w:rsidP="00D02D30">
      <w:pPr>
        <w:pStyle w:val="a1"/>
      </w:pPr>
      <w:r w:rsidRPr="009036C2">
        <w:t xml:space="preserve">Баланс </w:t>
      </w:r>
      <w:r w:rsidRPr="004B1BF1">
        <w:t>существующей тепловой мощности</w:t>
      </w:r>
      <w:r>
        <w:t xml:space="preserve"> (существующие котельные без мероприятий и переключений)</w:t>
      </w:r>
      <w:r w:rsidRPr="004B1BF1">
        <w:t xml:space="preserve"> и перспективной тепловой нагрузки в зоне действия </w:t>
      </w:r>
      <w:r>
        <w:t>источников тепловой энергии</w:t>
      </w:r>
      <w:r w:rsidRPr="009036C2">
        <w:t xml:space="preserve"> </w:t>
      </w:r>
      <w:r>
        <w:t>поселения</w:t>
      </w:r>
      <w:r w:rsidRPr="00450F5B">
        <w:t xml:space="preserve"> </w:t>
      </w:r>
      <w:r w:rsidRPr="004B1BF1">
        <w:t>с определением резервов (дефицитов) существующей тепловой мощности по годам на период до 203</w:t>
      </w:r>
      <w:r>
        <w:t>3</w:t>
      </w:r>
      <w:r w:rsidRPr="004B1BF1">
        <w:t xml:space="preserve"> г.</w:t>
      </w:r>
      <w:r w:rsidRPr="009036C2">
        <w:t xml:space="preserve"> представлен в</w:t>
      </w:r>
      <w:r w:rsidRPr="004B1BF1">
        <w:t xml:space="preserve"> таблице</w:t>
      </w:r>
      <w:r>
        <w:t xml:space="preserve"> </w:t>
      </w:r>
      <w:r>
        <w:fldChar w:fldCharType="begin"/>
      </w:r>
      <w:r>
        <w:instrText xml:space="preserve"> REF _Ref415814109 \h </w:instrText>
      </w:r>
      <w:r>
        <w:fldChar w:fldCharType="separate"/>
      </w:r>
      <w:r w:rsidR="00D01E94">
        <w:rPr>
          <w:noProof/>
        </w:rPr>
        <w:t>51</w:t>
      </w:r>
      <w:r>
        <w:fldChar w:fldCharType="end"/>
      </w:r>
      <w:r w:rsidRPr="004B1BF1">
        <w:t>.</w:t>
      </w:r>
    </w:p>
    <w:p w14:paraId="7069DDD6" w14:textId="77777777" w:rsidR="00D02D30" w:rsidRDefault="00D02D30" w:rsidP="00D02D30"/>
    <w:p w14:paraId="28703E66" w14:textId="77777777" w:rsidR="00D02D30" w:rsidRDefault="00D02D30" w:rsidP="00D02D30">
      <w:pPr>
        <w:pStyle w:val="a1"/>
        <w:sectPr w:rsidR="00D02D30" w:rsidSect="00683443">
          <w:pgSz w:w="11906" w:h="16838"/>
          <w:pgMar w:top="1134" w:right="567" w:bottom="1134" w:left="1701" w:header="708" w:footer="708" w:gutter="0"/>
          <w:cols w:space="708"/>
          <w:docGrid w:linePitch="360"/>
        </w:sectPr>
      </w:pPr>
    </w:p>
    <w:p w14:paraId="75169902" w14:textId="77777777" w:rsidR="00D02D30" w:rsidRPr="00450F5B" w:rsidRDefault="00D02D30" w:rsidP="00D02D30">
      <w:r w:rsidRPr="00450F5B">
        <w:lastRenderedPageBreak/>
        <w:t xml:space="preserve">Таблица </w:t>
      </w:r>
      <w:r w:rsidRPr="009036C2">
        <w:fldChar w:fldCharType="begin"/>
      </w:r>
      <w:r>
        <w:instrText xml:space="preserve"> SEQ Таблица \* ARABIC </w:instrText>
      </w:r>
      <w:r w:rsidRPr="009036C2">
        <w:fldChar w:fldCharType="separate"/>
      </w:r>
      <w:bookmarkStart w:id="106" w:name="_Ref415814109"/>
      <w:r w:rsidR="00D01E94">
        <w:rPr>
          <w:noProof/>
        </w:rPr>
        <w:t>51</w:t>
      </w:r>
      <w:bookmarkEnd w:id="106"/>
      <w:r w:rsidRPr="009036C2">
        <w:fldChar w:fldCharType="end"/>
      </w:r>
      <w:r w:rsidRPr="00450F5B">
        <w:t xml:space="preserve"> – Балансы существующей тепловой мощности (существующие котельные без мероприятий и переключений) и перспективной тепловой нагрузки, Гкал/ч</w:t>
      </w:r>
    </w:p>
    <w:tbl>
      <w:tblPr>
        <w:tblStyle w:val="af0"/>
        <w:tblW w:w="5000" w:type="pct"/>
        <w:tblLook w:val="04A0" w:firstRow="1" w:lastRow="0" w:firstColumn="1" w:lastColumn="0" w:noHBand="0" w:noVBand="1"/>
      </w:tblPr>
      <w:tblGrid>
        <w:gridCol w:w="1483"/>
        <w:gridCol w:w="2137"/>
        <w:gridCol w:w="5096"/>
        <w:gridCol w:w="759"/>
        <w:gridCol w:w="755"/>
        <w:gridCol w:w="755"/>
        <w:gridCol w:w="755"/>
        <w:gridCol w:w="755"/>
        <w:gridCol w:w="755"/>
        <w:gridCol w:w="755"/>
        <w:gridCol w:w="754"/>
        <w:gridCol w:w="754"/>
        <w:gridCol w:w="754"/>
        <w:gridCol w:w="754"/>
        <w:gridCol w:w="754"/>
        <w:gridCol w:w="754"/>
        <w:gridCol w:w="754"/>
        <w:gridCol w:w="754"/>
        <w:gridCol w:w="754"/>
        <w:gridCol w:w="745"/>
      </w:tblGrid>
      <w:tr w:rsidR="00D02D30" w:rsidRPr="009668B4" w14:paraId="2EED2925" w14:textId="77777777" w:rsidTr="00D02D30">
        <w:trPr>
          <w:trHeight w:val="330"/>
          <w:tblHeader/>
        </w:trPr>
        <w:tc>
          <w:tcPr>
            <w:tcW w:w="344" w:type="pct"/>
            <w:hideMark/>
          </w:tcPr>
          <w:p w14:paraId="0923C4E8" w14:textId="77777777" w:rsidR="00D02D30" w:rsidRPr="009668B4" w:rsidRDefault="00D02D30" w:rsidP="00D02D30">
            <w:pPr>
              <w:pStyle w:val="103"/>
            </w:pPr>
            <w:r w:rsidRPr="009668B4">
              <w:t>Источник</w:t>
            </w:r>
          </w:p>
        </w:tc>
        <w:tc>
          <w:tcPr>
            <w:tcW w:w="496" w:type="pct"/>
            <w:hideMark/>
          </w:tcPr>
          <w:p w14:paraId="3C45AE15" w14:textId="77777777" w:rsidR="00D02D30" w:rsidRPr="009668B4" w:rsidRDefault="00D02D30" w:rsidP="00D02D30">
            <w:pPr>
              <w:pStyle w:val="103"/>
            </w:pPr>
            <w:r w:rsidRPr="009668B4">
              <w:t>Адрес</w:t>
            </w:r>
          </w:p>
        </w:tc>
        <w:tc>
          <w:tcPr>
            <w:tcW w:w="1182" w:type="pct"/>
            <w:noWrap/>
            <w:hideMark/>
          </w:tcPr>
          <w:p w14:paraId="58341F23" w14:textId="77777777" w:rsidR="00D02D30" w:rsidRPr="009668B4" w:rsidRDefault="00D02D30" w:rsidP="00D02D30">
            <w:pPr>
              <w:pStyle w:val="103"/>
            </w:pPr>
            <w:r w:rsidRPr="009668B4">
              <w:t>Наименование</w:t>
            </w:r>
          </w:p>
        </w:tc>
        <w:tc>
          <w:tcPr>
            <w:tcW w:w="176" w:type="pct"/>
            <w:noWrap/>
            <w:hideMark/>
          </w:tcPr>
          <w:p w14:paraId="629B74CE" w14:textId="77777777" w:rsidR="00D02D30" w:rsidRPr="009668B4" w:rsidRDefault="00D02D30" w:rsidP="00D02D30">
            <w:pPr>
              <w:pStyle w:val="103"/>
            </w:pPr>
            <w:r w:rsidRPr="009668B4">
              <w:t>2017</w:t>
            </w:r>
          </w:p>
        </w:tc>
        <w:tc>
          <w:tcPr>
            <w:tcW w:w="175" w:type="pct"/>
            <w:noWrap/>
            <w:hideMark/>
          </w:tcPr>
          <w:p w14:paraId="00DCDCAE" w14:textId="77777777" w:rsidR="00D02D30" w:rsidRPr="009668B4" w:rsidRDefault="00D02D30" w:rsidP="00D02D30">
            <w:pPr>
              <w:pStyle w:val="103"/>
            </w:pPr>
            <w:r w:rsidRPr="009668B4">
              <w:t>2018</w:t>
            </w:r>
          </w:p>
        </w:tc>
        <w:tc>
          <w:tcPr>
            <w:tcW w:w="175" w:type="pct"/>
            <w:noWrap/>
            <w:hideMark/>
          </w:tcPr>
          <w:p w14:paraId="340AAA85" w14:textId="77777777" w:rsidR="00D02D30" w:rsidRPr="009668B4" w:rsidRDefault="00D02D30" w:rsidP="00D02D30">
            <w:pPr>
              <w:pStyle w:val="103"/>
            </w:pPr>
            <w:r w:rsidRPr="009668B4">
              <w:t>2019</w:t>
            </w:r>
          </w:p>
        </w:tc>
        <w:tc>
          <w:tcPr>
            <w:tcW w:w="175" w:type="pct"/>
            <w:noWrap/>
            <w:hideMark/>
          </w:tcPr>
          <w:p w14:paraId="183C89B6" w14:textId="77777777" w:rsidR="00D02D30" w:rsidRPr="009668B4" w:rsidRDefault="00D02D30" w:rsidP="00D02D30">
            <w:pPr>
              <w:pStyle w:val="103"/>
            </w:pPr>
            <w:r w:rsidRPr="009668B4">
              <w:t>2020</w:t>
            </w:r>
          </w:p>
        </w:tc>
        <w:tc>
          <w:tcPr>
            <w:tcW w:w="175" w:type="pct"/>
            <w:noWrap/>
            <w:hideMark/>
          </w:tcPr>
          <w:p w14:paraId="657BBE7B" w14:textId="77777777" w:rsidR="00D02D30" w:rsidRPr="009668B4" w:rsidRDefault="00D02D30" w:rsidP="00D02D30">
            <w:pPr>
              <w:pStyle w:val="103"/>
            </w:pPr>
            <w:r w:rsidRPr="009668B4">
              <w:t>2021</w:t>
            </w:r>
          </w:p>
        </w:tc>
        <w:tc>
          <w:tcPr>
            <w:tcW w:w="175" w:type="pct"/>
            <w:noWrap/>
            <w:hideMark/>
          </w:tcPr>
          <w:p w14:paraId="57474F15" w14:textId="77777777" w:rsidR="00D02D30" w:rsidRPr="009668B4" w:rsidRDefault="00D02D30" w:rsidP="00D02D30">
            <w:pPr>
              <w:pStyle w:val="103"/>
            </w:pPr>
            <w:r w:rsidRPr="009668B4">
              <w:t>2022</w:t>
            </w:r>
          </w:p>
        </w:tc>
        <w:tc>
          <w:tcPr>
            <w:tcW w:w="175" w:type="pct"/>
            <w:noWrap/>
            <w:hideMark/>
          </w:tcPr>
          <w:p w14:paraId="65B1CB6B" w14:textId="77777777" w:rsidR="00D02D30" w:rsidRPr="009668B4" w:rsidRDefault="00D02D30" w:rsidP="00D02D30">
            <w:pPr>
              <w:pStyle w:val="103"/>
            </w:pPr>
            <w:r w:rsidRPr="009668B4">
              <w:t>2023</w:t>
            </w:r>
          </w:p>
        </w:tc>
        <w:tc>
          <w:tcPr>
            <w:tcW w:w="175" w:type="pct"/>
            <w:noWrap/>
            <w:hideMark/>
          </w:tcPr>
          <w:p w14:paraId="70D5AC33" w14:textId="77777777" w:rsidR="00D02D30" w:rsidRPr="009668B4" w:rsidRDefault="00D02D30" w:rsidP="00D02D30">
            <w:pPr>
              <w:pStyle w:val="103"/>
            </w:pPr>
            <w:r w:rsidRPr="009668B4">
              <w:t>2024</w:t>
            </w:r>
          </w:p>
        </w:tc>
        <w:tc>
          <w:tcPr>
            <w:tcW w:w="175" w:type="pct"/>
            <w:noWrap/>
            <w:hideMark/>
          </w:tcPr>
          <w:p w14:paraId="503C02AF" w14:textId="77777777" w:rsidR="00D02D30" w:rsidRPr="009668B4" w:rsidRDefault="00D02D30" w:rsidP="00D02D30">
            <w:pPr>
              <w:pStyle w:val="103"/>
            </w:pPr>
            <w:r w:rsidRPr="009668B4">
              <w:t>2025</w:t>
            </w:r>
          </w:p>
        </w:tc>
        <w:tc>
          <w:tcPr>
            <w:tcW w:w="175" w:type="pct"/>
            <w:noWrap/>
            <w:hideMark/>
          </w:tcPr>
          <w:p w14:paraId="293FCB9E" w14:textId="77777777" w:rsidR="00D02D30" w:rsidRPr="009668B4" w:rsidRDefault="00D02D30" w:rsidP="00D02D30">
            <w:pPr>
              <w:pStyle w:val="103"/>
            </w:pPr>
            <w:r w:rsidRPr="009668B4">
              <w:t>2026</w:t>
            </w:r>
          </w:p>
        </w:tc>
        <w:tc>
          <w:tcPr>
            <w:tcW w:w="175" w:type="pct"/>
            <w:noWrap/>
            <w:hideMark/>
          </w:tcPr>
          <w:p w14:paraId="0F733049" w14:textId="77777777" w:rsidR="00D02D30" w:rsidRPr="009668B4" w:rsidRDefault="00D02D30" w:rsidP="00D02D30">
            <w:pPr>
              <w:pStyle w:val="103"/>
            </w:pPr>
            <w:r w:rsidRPr="009668B4">
              <w:t>2027</w:t>
            </w:r>
          </w:p>
        </w:tc>
        <w:tc>
          <w:tcPr>
            <w:tcW w:w="175" w:type="pct"/>
            <w:noWrap/>
            <w:hideMark/>
          </w:tcPr>
          <w:p w14:paraId="511029B9" w14:textId="77777777" w:rsidR="00D02D30" w:rsidRPr="009668B4" w:rsidRDefault="00D02D30" w:rsidP="00D02D30">
            <w:pPr>
              <w:pStyle w:val="103"/>
            </w:pPr>
            <w:r w:rsidRPr="009668B4">
              <w:t>2028</w:t>
            </w:r>
          </w:p>
        </w:tc>
        <w:tc>
          <w:tcPr>
            <w:tcW w:w="175" w:type="pct"/>
            <w:noWrap/>
            <w:hideMark/>
          </w:tcPr>
          <w:p w14:paraId="741D89CD" w14:textId="77777777" w:rsidR="00D02D30" w:rsidRPr="009668B4" w:rsidRDefault="00D02D30" w:rsidP="00D02D30">
            <w:pPr>
              <w:pStyle w:val="103"/>
            </w:pPr>
            <w:r w:rsidRPr="009668B4">
              <w:t>2029</w:t>
            </w:r>
          </w:p>
        </w:tc>
        <w:tc>
          <w:tcPr>
            <w:tcW w:w="175" w:type="pct"/>
            <w:noWrap/>
            <w:hideMark/>
          </w:tcPr>
          <w:p w14:paraId="2C3C7762" w14:textId="77777777" w:rsidR="00D02D30" w:rsidRPr="009668B4" w:rsidRDefault="00D02D30" w:rsidP="00D02D30">
            <w:pPr>
              <w:pStyle w:val="103"/>
            </w:pPr>
            <w:r w:rsidRPr="009668B4">
              <w:t>2030</w:t>
            </w:r>
          </w:p>
        </w:tc>
        <w:tc>
          <w:tcPr>
            <w:tcW w:w="175" w:type="pct"/>
            <w:noWrap/>
            <w:hideMark/>
          </w:tcPr>
          <w:p w14:paraId="26BCB276" w14:textId="77777777" w:rsidR="00D02D30" w:rsidRPr="009668B4" w:rsidRDefault="00D02D30" w:rsidP="00D02D30">
            <w:pPr>
              <w:pStyle w:val="103"/>
            </w:pPr>
            <w:r w:rsidRPr="009668B4">
              <w:t>2031</w:t>
            </w:r>
          </w:p>
        </w:tc>
        <w:tc>
          <w:tcPr>
            <w:tcW w:w="175" w:type="pct"/>
            <w:noWrap/>
            <w:hideMark/>
          </w:tcPr>
          <w:p w14:paraId="301713C3" w14:textId="77777777" w:rsidR="00D02D30" w:rsidRPr="009668B4" w:rsidRDefault="00D02D30" w:rsidP="00D02D30">
            <w:pPr>
              <w:pStyle w:val="103"/>
            </w:pPr>
            <w:r w:rsidRPr="009668B4">
              <w:t>2032</w:t>
            </w:r>
          </w:p>
        </w:tc>
        <w:tc>
          <w:tcPr>
            <w:tcW w:w="173" w:type="pct"/>
            <w:noWrap/>
            <w:hideMark/>
          </w:tcPr>
          <w:p w14:paraId="005DF0D7" w14:textId="77777777" w:rsidR="00D02D30" w:rsidRPr="009668B4" w:rsidRDefault="00D02D30" w:rsidP="00D02D30">
            <w:pPr>
              <w:pStyle w:val="103"/>
            </w:pPr>
            <w:r w:rsidRPr="009668B4">
              <w:t>2033</w:t>
            </w:r>
          </w:p>
        </w:tc>
      </w:tr>
      <w:tr w:rsidR="00D02D30" w:rsidRPr="009668B4" w14:paraId="239FEE34" w14:textId="77777777" w:rsidTr="00D02D30">
        <w:trPr>
          <w:trHeight w:val="330"/>
        </w:trPr>
        <w:tc>
          <w:tcPr>
            <w:tcW w:w="344" w:type="pct"/>
            <w:vMerge w:val="restart"/>
            <w:hideMark/>
          </w:tcPr>
          <w:p w14:paraId="1AF61FDF" w14:textId="77777777" w:rsidR="00D02D30" w:rsidRPr="009668B4" w:rsidRDefault="00D02D30" w:rsidP="00D02D30">
            <w:pPr>
              <w:pStyle w:val="103"/>
            </w:pPr>
            <w:r w:rsidRPr="009668B4">
              <w:t>Котельная №107</w:t>
            </w:r>
          </w:p>
        </w:tc>
        <w:tc>
          <w:tcPr>
            <w:tcW w:w="496" w:type="pct"/>
            <w:vMerge w:val="restart"/>
            <w:hideMark/>
          </w:tcPr>
          <w:p w14:paraId="6F317D95" w14:textId="77777777" w:rsidR="00D02D30" w:rsidRPr="009668B4" w:rsidRDefault="00D02D30" w:rsidP="00D02D30">
            <w:pPr>
              <w:pStyle w:val="103"/>
            </w:pPr>
            <w:r w:rsidRPr="009668B4">
              <w:t>ст. Еремизино-Борисовская, ул. Школьная, 35</w:t>
            </w:r>
          </w:p>
        </w:tc>
        <w:tc>
          <w:tcPr>
            <w:tcW w:w="1182" w:type="pct"/>
            <w:hideMark/>
          </w:tcPr>
          <w:p w14:paraId="58ABB995" w14:textId="77777777" w:rsidR="00D02D30" w:rsidRPr="009668B4" w:rsidRDefault="00D02D30" w:rsidP="00D02D30">
            <w:pPr>
              <w:pStyle w:val="103"/>
            </w:pPr>
            <w:r w:rsidRPr="009668B4">
              <w:t xml:space="preserve">Установленная тепловая мощность </w:t>
            </w:r>
          </w:p>
        </w:tc>
        <w:tc>
          <w:tcPr>
            <w:tcW w:w="176" w:type="pct"/>
            <w:noWrap/>
            <w:hideMark/>
          </w:tcPr>
          <w:p w14:paraId="4EFB7E17" w14:textId="77777777" w:rsidR="00D02D30" w:rsidRPr="009668B4" w:rsidRDefault="00D02D30" w:rsidP="00D02D30">
            <w:pPr>
              <w:pStyle w:val="103"/>
            </w:pPr>
            <w:r w:rsidRPr="009668B4">
              <w:t>2,58</w:t>
            </w:r>
          </w:p>
        </w:tc>
        <w:tc>
          <w:tcPr>
            <w:tcW w:w="175" w:type="pct"/>
            <w:noWrap/>
            <w:hideMark/>
          </w:tcPr>
          <w:p w14:paraId="212126F4" w14:textId="77777777" w:rsidR="00D02D30" w:rsidRPr="009668B4" w:rsidRDefault="00D02D30" w:rsidP="00D02D30">
            <w:pPr>
              <w:pStyle w:val="103"/>
            </w:pPr>
            <w:r w:rsidRPr="009668B4">
              <w:t>2,58</w:t>
            </w:r>
          </w:p>
        </w:tc>
        <w:tc>
          <w:tcPr>
            <w:tcW w:w="175" w:type="pct"/>
            <w:noWrap/>
            <w:hideMark/>
          </w:tcPr>
          <w:p w14:paraId="0FE01604" w14:textId="77777777" w:rsidR="00D02D30" w:rsidRPr="009668B4" w:rsidRDefault="00D02D30" w:rsidP="00D02D30">
            <w:pPr>
              <w:pStyle w:val="103"/>
            </w:pPr>
            <w:r w:rsidRPr="009668B4">
              <w:t>2,58</w:t>
            </w:r>
          </w:p>
        </w:tc>
        <w:tc>
          <w:tcPr>
            <w:tcW w:w="175" w:type="pct"/>
            <w:noWrap/>
            <w:hideMark/>
          </w:tcPr>
          <w:p w14:paraId="22B953D9" w14:textId="77777777" w:rsidR="00D02D30" w:rsidRPr="009668B4" w:rsidRDefault="00D02D30" w:rsidP="00D02D30">
            <w:pPr>
              <w:pStyle w:val="103"/>
            </w:pPr>
            <w:r w:rsidRPr="009668B4">
              <w:t>2,58</w:t>
            </w:r>
          </w:p>
        </w:tc>
        <w:tc>
          <w:tcPr>
            <w:tcW w:w="175" w:type="pct"/>
            <w:noWrap/>
            <w:hideMark/>
          </w:tcPr>
          <w:p w14:paraId="3AD26EBE" w14:textId="77777777" w:rsidR="00D02D30" w:rsidRPr="009668B4" w:rsidRDefault="00D02D30" w:rsidP="00D02D30">
            <w:pPr>
              <w:pStyle w:val="103"/>
            </w:pPr>
            <w:r w:rsidRPr="009668B4">
              <w:t>2,58</w:t>
            </w:r>
          </w:p>
        </w:tc>
        <w:tc>
          <w:tcPr>
            <w:tcW w:w="175" w:type="pct"/>
            <w:noWrap/>
            <w:hideMark/>
          </w:tcPr>
          <w:p w14:paraId="35EF50BB" w14:textId="77777777" w:rsidR="00D02D30" w:rsidRPr="009668B4" w:rsidRDefault="00D02D30" w:rsidP="00D02D30">
            <w:pPr>
              <w:pStyle w:val="103"/>
            </w:pPr>
            <w:r w:rsidRPr="009668B4">
              <w:t>2,58</w:t>
            </w:r>
          </w:p>
        </w:tc>
        <w:tc>
          <w:tcPr>
            <w:tcW w:w="175" w:type="pct"/>
            <w:noWrap/>
            <w:hideMark/>
          </w:tcPr>
          <w:p w14:paraId="38F8EA61" w14:textId="77777777" w:rsidR="00D02D30" w:rsidRPr="009668B4" w:rsidRDefault="00D02D30" w:rsidP="00D02D30">
            <w:pPr>
              <w:pStyle w:val="103"/>
            </w:pPr>
            <w:r w:rsidRPr="009668B4">
              <w:t>2,58</w:t>
            </w:r>
          </w:p>
        </w:tc>
        <w:tc>
          <w:tcPr>
            <w:tcW w:w="175" w:type="pct"/>
            <w:noWrap/>
            <w:hideMark/>
          </w:tcPr>
          <w:p w14:paraId="404459EA" w14:textId="77777777" w:rsidR="00D02D30" w:rsidRPr="009668B4" w:rsidRDefault="00D02D30" w:rsidP="00D02D30">
            <w:pPr>
              <w:pStyle w:val="103"/>
            </w:pPr>
            <w:r w:rsidRPr="009668B4">
              <w:t>2,58</w:t>
            </w:r>
          </w:p>
        </w:tc>
        <w:tc>
          <w:tcPr>
            <w:tcW w:w="175" w:type="pct"/>
            <w:noWrap/>
            <w:hideMark/>
          </w:tcPr>
          <w:p w14:paraId="193A3536" w14:textId="77777777" w:rsidR="00D02D30" w:rsidRPr="009668B4" w:rsidRDefault="00D02D30" w:rsidP="00D02D30">
            <w:pPr>
              <w:pStyle w:val="103"/>
            </w:pPr>
            <w:r w:rsidRPr="009668B4">
              <w:t>2,58</w:t>
            </w:r>
          </w:p>
        </w:tc>
        <w:tc>
          <w:tcPr>
            <w:tcW w:w="175" w:type="pct"/>
            <w:noWrap/>
            <w:hideMark/>
          </w:tcPr>
          <w:p w14:paraId="69180BDE" w14:textId="77777777" w:rsidR="00D02D30" w:rsidRPr="009668B4" w:rsidRDefault="00D02D30" w:rsidP="00D02D30">
            <w:pPr>
              <w:pStyle w:val="103"/>
            </w:pPr>
            <w:r w:rsidRPr="009668B4">
              <w:t>2,58</w:t>
            </w:r>
          </w:p>
        </w:tc>
        <w:tc>
          <w:tcPr>
            <w:tcW w:w="175" w:type="pct"/>
            <w:noWrap/>
            <w:hideMark/>
          </w:tcPr>
          <w:p w14:paraId="5A8C26C7" w14:textId="77777777" w:rsidR="00D02D30" w:rsidRPr="009668B4" w:rsidRDefault="00D02D30" w:rsidP="00D02D30">
            <w:pPr>
              <w:pStyle w:val="103"/>
            </w:pPr>
            <w:r w:rsidRPr="009668B4">
              <w:t>2,58</w:t>
            </w:r>
          </w:p>
        </w:tc>
        <w:tc>
          <w:tcPr>
            <w:tcW w:w="175" w:type="pct"/>
            <w:noWrap/>
            <w:hideMark/>
          </w:tcPr>
          <w:p w14:paraId="4DB8860C" w14:textId="77777777" w:rsidR="00D02D30" w:rsidRPr="009668B4" w:rsidRDefault="00D02D30" w:rsidP="00D02D30">
            <w:pPr>
              <w:pStyle w:val="103"/>
            </w:pPr>
            <w:r w:rsidRPr="009668B4">
              <w:t>2,58</w:t>
            </w:r>
          </w:p>
        </w:tc>
        <w:tc>
          <w:tcPr>
            <w:tcW w:w="175" w:type="pct"/>
            <w:noWrap/>
            <w:hideMark/>
          </w:tcPr>
          <w:p w14:paraId="3AFB4776" w14:textId="77777777" w:rsidR="00D02D30" w:rsidRPr="009668B4" w:rsidRDefault="00D02D30" w:rsidP="00D02D30">
            <w:pPr>
              <w:pStyle w:val="103"/>
            </w:pPr>
            <w:r w:rsidRPr="009668B4">
              <w:t>2,58</w:t>
            </w:r>
          </w:p>
        </w:tc>
        <w:tc>
          <w:tcPr>
            <w:tcW w:w="175" w:type="pct"/>
            <w:noWrap/>
            <w:hideMark/>
          </w:tcPr>
          <w:p w14:paraId="54F1502F" w14:textId="77777777" w:rsidR="00D02D30" w:rsidRPr="009668B4" w:rsidRDefault="00D02D30" w:rsidP="00D02D30">
            <w:pPr>
              <w:pStyle w:val="103"/>
            </w:pPr>
            <w:r w:rsidRPr="009668B4">
              <w:t>2,58</w:t>
            </w:r>
          </w:p>
        </w:tc>
        <w:tc>
          <w:tcPr>
            <w:tcW w:w="175" w:type="pct"/>
            <w:noWrap/>
            <w:hideMark/>
          </w:tcPr>
          <w:p w14:paraId="489DFE81" w14:textId="77777777" w:rsidR="00D02D30" w:rsidRPr="009668B4" w:rsidRDefault="00D02D30" w:rsidP="00D02D30">
            <w:pPr>
              <w:pStyle w:val="103"/>
            </w:pPr>
            <w:r w:rsidRPr="009668B4">
              <w:t>2,58</w:t>
            </w:r>
          </w:p>
        </w:tc>
        <w:tc>
          <w:tcPr>
            <w:tcW w:w="175" w:type="pct"/>
            <w:noWrap/>
            <w:hideMark/>
          </w:tcPr>
          <w:p w14:paraId="70397620" w14:textId="77777777" w:rsidR="00D02D30" w:rsidRPr="009668B4" w:rsidRDefault="00D02D30" w:rsidP="00D02D30">
            <w:pPr>
              <w:pStyle w:val="103"/>
            </w:pPr>
            <w:r w:rsidRPr="009668B4">
              <w:t>2,58</w:t>
            </w:r>
          </w:p>
        </w:tc>
        <w:tc>
          <w:tcPr>
            <w:tcW w:w="173" w:type="pct"/>
            <w:noWrap/>
            <w:hideMark/>
          </w:tcPr>
          <w:p w14:paraId="67758C9A" w14:textId="77777777" w:rsidR="00D02D30" w:rsidRPr="009668B4" w:rsidRDefault="00D02D30" w:rsidP="00D02D30">
            <w:pPr>
              <w:pStyle w:val="103"/>
            </w:pPr>
            <w:r w:rsidRPr="009668B4">
              <w:t>2,58</w:t>
            </w:r>
          </w:p>
        </w:tc>
      </w:tr>
      <w:tr w:rsidR="00D02D30" w:rsidRPr="009668B4" w14:paraId="1A23373B" w14:textId="77777777" w:rsidTr="00D02D30">
        <w:trPr>
          <w:trHeight w:val="315"/>
        </w:trPr>
        <w:tc>
          <w:tcPr>
            <w:tcW w:w="344" w:type="pct"/>
            <w:vMerge/>
            <w:hideMark/>
          </w:tcPr>
          <w:p w14:paraId="5D7C7712" w14:textId="77777777" w:rsidR="00D02D30" w:rsidRPr="009668B4" w:rsidRDefault="00D02D30" w:rsidP="00D02D30">
            <w:pPr>
              <w:pStyle w:val="103"/>
            </w:pPr>
          </w:p>
        </w:tc>
        <w:tc>
          <w:tcPr>
            <w:tcW w:w="496" w:type="pct"/>
            <w:vMerge/>
            <w:hideMark/>
          </w:tcPr>
          <w:p w14:paraId="0AF0C822" w14:textId="77777777" w:rsidR="00D02D30" w:rsidRPr="009668B4" w:rsidRDefault="00D02D30" w:rsidP="00D02D30">
            <w:pPr>
              <w:pStyle w:val="103"/>
            </w:pPr>
          </w:p>
        </w:tc>
        <w:tc>
          <w:tcPr>
            <w:tcW w:w="1182" w:type="pct"/>
            <w:hideMark/>
          </w:tcPr>
          <w:p w14:paraId="523A649E" w14:textId="77777777" w:rsidR="00D02D30" w:rsidRPr="009668B4" w:rsidRDefault="00D02D30" w:rsidP="00D02D30">
            <w:pPr>
              <w:pStyle w:val="103"/>
            </w:pPr>
            <w:r w:rsidRPr="009668B4">
              <w:t xml:space="preserve">Располагаемая тепловая мощность </w:t>
            </w:r>
          </w:p>
        </w:tc>
        <w:tc>
          <w:tcPr>
            <w:tcW w:w="176" w:type="pct"/>
            <w:noWrap/>
            <w:hideMark/>
          </w:tcPr>
          <w:p w14:paraId="2532D7F1" w14:textId="77777777" w:rsidR="00D02D30" w:rsidRPr="009668B4" w:rsidRDefault="00D02D30" w:rsidP="00D02D30">
            <w:pPr>
              <w:pStyle w:val="103"/>
            </w:pPr>
            <w:r w:rsidRPr="009668B4">
              <w:t>2,48</w:t>
            </w:r>
          </w:p>
        </w:tc>
        <w:tc>
          <w:tcPr>
            <w:tcW w:w="175" w:type="pct"/>
            <w:noWrap/>
            <w:hideMark/>
          </w:tcPr>
          <w:p w14:paraId="2A930A86" w14:textId="77777777" w:rsidR="00D02D30" w:rsidRPr="009668B4" w:rsidRDefault="00D02D30" w:rsidP="00D02D30">
            <w:pPr>
              <w:pStyle w:val="103"/>
            </w:pPr>
            <w:r w:rsidRPr="009668B4">
              <w:t>2,48</w:t>
            </w:r>
          </w:p>
        </w:tc>
        <w:tc>
          <w:tcPr>
            <w:tcW w:w="175" w:type="pct"/>
            <w:noWrap/>
            <w:hideMark/>
          </w:tcPr>
          <w:p w14:paraId="66078594" w14:textId="77777777" w:rsidR="00D02D30" w:rsidRPr="009668B4" w:rsidRDefault="00D02D30" w:rsidP="00D02D30">
            <w:pPr>
              <w:pStyle w:val="103"/>
            </w:pPr>
            <w:r w:rsidRPr="009668B4">
              <w:t>2,48</w:t>
            </w:r>
          </w:p>
        </w:tc>
        <w:tc>
          <w:tcPr>
            <w:tcW w:w="175" w:type="pct"/>
            <w:noWrap/>
            <w:hideMark/>
          </w:tcPr>
          <w:p w14:paraId="499C62DF" w14:textId="77777777" w:rsidR="00D02D30" w:rsidRPr="009668B4" w:rsidRDefault="00D02D30" w:rsidP="00D02D30">
            <w:pPr>
              <w:pStyle w:val="103"/>
            </w:pPr>
            <w:r w:rsidRPr="009668B4">
              <w:t>2,48</w:t>
            </w:r>
          </w:p>
        </w:tc>
        <w:tc>
          <w:tcPr>
            <w:tcW w:w="175" w:type="pct"/>
            <w:noWrap/>
            <w:hideMark/>
          </w:tcPr>
          <w:p w14:paraId="0F89D244" w14:textId="77777777" w:rsidR="00D02D30" w:rsidRPr="009668B4" w:rsidRDefault="00D02D30" w:rsidP="00D02D30">
            <w:pPr>
              <w:pStyle w:val="103"/>
            </w:pPr>
            <w:r w:rsidRPr="009668B4">
              <w:t>2,48</w:t>
            </w:r>
          </w:p>
        </w:tc>
        <w:tc>
          <w:tcPr>
            <w:tcW w:w="175" w:type="pct"/>
            <w:noWrap/>
            <w:hideMark/>
          </w:tcPr>
          <w:p w14:paraId="35543898" w14:textId="77777777" w:rsidR="00D02D30" w:rsidRPr="009668B4" w:rsidRDefault="00D02D30" w:rsidP="00D02D30">
            <w:pPr>
              <w:pStyle w:val="103"/>
            </w:pPr>
            <w:r w:rsidRPr="009668B4">
              <w:t>2,48</w:t>
            </w:r>
          </w:p>
        </w:tc>
        <w:tc>
          <w:tcPr>
            <w:tcW w:w="175" w:type="pct"/>
            <w:noWrap/>
            <w:hideMark/>
          </w:tcPr>
          <w:p w14:paraId="7B0BFA67" w14:textId="77777777" w:rsidR="00D02D30" w:rsidRPr="009668B4" w:rsidRDefault="00D02D30" w:rsidP="00D02D30">
            <w:pPr>
              <w:pStyle w:val="103"/>
            </w:pPr>
            <w:r w:rsidRPr="009668B4">
              <w:t>2,48</w:t>
            </w:r>
          </w:p>
        </w:tc>
        <w:tc>
          <w:tcPr>
            <w:tcW w:w="175" w:type="pct"/>
            <w:noWrap/>
            <w:hideMark/>
          </w:tcPr>
          <w:p w14:paraId="159243CC" w14:textId="77777777" w:rsidR="00D02D30" w:rsidRPr="009668B4" w:rsidRDefault="00D02D30" w:rsidP="00D02D30">
            <w:pPr>
              <w:pStyle w:val="103"/>
            </w:pPr>
            <w:r w:rsidRPr="009668B4">
              <w:t>2,48</w:t>
            </w:r>
          </w:p>
        </w:tc>
        <w:tc>
          <w:tcPr>
            <w:tcW w:w="175" w:type="pct"/>
            <w:noWrap/>
            <w:hideMark/>
          </w:tcPr>
          <w:p w14:paraId="273F9EAF" w14:textId="77777777" w:rsidR="00D02D30" w:rsidRPr="009668B4" w:rsidRDefault="00D02D30" w:rsidP="00D02D30">
            <w:pPr>
              <w:pStyle w:val="103"/>
            </w:pPr>
            <w:r w:rsidRPr="009668B4">
              <w:t>2,48</w:t>
            </w:r>
          </w:p>
        </w:tc>
        <w:tc>
          <w:tcPr>
            <w:tcW w:w="175" w:type="pct"/>
            <w:noWrap/>
            <w:hideMark/>
          </w:tcPr>
          <w:p w14:paraId="4EB7748B" w14:textId="77777777" w:rsidR="00D02D30" w:rsidRPr="009668B4" w:rsidRDefault="00D02D30" w:rsidP="00D02D30">
            <w:pPr>
              <w:pStyle w:val="103"/>
            </w:pPr>
            <w:r w:rsidRPr="009668B4">
              <w:t>2,48</w:t>
            </w:r>
          </w:p>
        </w:tc>
        <w:tc>
          <w:tcPr>
            <w:tcW w:w="175" w:type="pct"/>
            <w:noWrap/>
            <w:hideMark/>
          </w:tcPr>
          <w:p w14:paraId="6EFED195" w14:textId="77777777" w:rsidR="00D02D30" w:rsidRPr="009668B4" w:rsidRDefault="00D02D30" w:rsidP="00D02D30">
            <w:pPr>
              <w:pStyle w:val="103"/>
            </w:pPr>
            <w:r w:rsidRPr="009668B4">
              <w:t>2,48</w:t>
            </w:r>
          </w:p>
        </w:tc>
        <w:tc>
          <w:tcPr>
            <w:tcW w:w="175" w:type="pct"/>
            <w:noWrap/>
            <w:hideMark/>
          </w:tcPr>
          <w:p w14:paraId="40BB4035" w14:textId="77777777" w:rsidR="00D02D30" w:rsidRPr="009668B4" w:rsidRDefault="00D02D30" w:rsidP="00D02D30">
            <w:pPr>
              <w:pStyle w:val="103"/>
            </w:pPr>
            <w:r w:rsidRPr="009668B4">
              <w:t>2,48</w:t>
            </w:r>
          </w:p>
        </w:tc>
        <w:tc>
          <w:tcPr>
            <w:tcW w:w="175" w:type="pct"/>
            <w:noWrap/>
            <w:hideMark/>
          </w:tcPr>
          <w:p w14:paraId="6A9B0D7D" w14:textId="77777777" w:rsidR="00D02D30" w:rsidRPr="009668B4" w:rsidRDefault="00D02D30" w:rsidP="00D02D30">
            <w:pPr>
              <w:pStyle w:val="103"/>
            </w:pPr>
            <w:r w:rsidRPr="009668B4">
              <w:t>2,48</w:t>
            </w:r>
          </w:p>
        </w:tc>
        <w:tc>
          <w:tcPr>
            <w:tcW w:w="175" w:type="pct"/>
            <w:noWrap/>
            <w:hideMark/>
          </w:tcPr>
          <w:p w14:paraId="59616540" w14:textId="77777777" w:rsidR="00D02D30" w:rsidRPr="009668B4" w:rsidRDefault="00D02D30" w:rsidP="00D02D30">
            <w:pPr>
              <w:pStyle w:val="103"/>
            </w:pPr>
            <w:r w:rsidRPr="009668B4">
              <w:t>2,48</w:t>
            </w:r>
          </w:p>
        </w:tc>
        <w:tc>
          <w:tcPr>
            <w:tcW w:w="175" w:type="pct"/>
            <w:noWrap/>
            <w:hideMark/>
          </w:tcPr>
          <w:p w14:paraId="08763739" w14:textId="77777777" w:rsidR="00D02D30" w:rsidRPr="009668B4" w:rsidRDefault="00D02D30" w:rsidP="00D02D30">
            <w:pPr>
              <w:pStyle w:val="103"/>
            </w:pPr>
            <w:r w:rsidRPr="009668B4">
              <w:t>2,48</w:t>
            </w:r>
          </w:p>
        </w:tc>
        <w:tc>
          <w:tcPr>
            <w:tcW w:w="175" w:type="pct"/>
            <w:noWrap/>
            <w:hideMark/>
          </w:tcPr>
          <w:p w14:paraId="3A31398F" w14:textId="77777777" w:rsidR="00D02D30" w:rsidRPr="009668B4" w:rsidRDefault="00D02D30" w:rsidP="00D02D30">
            <w:pPr>
              <w:pStyle w:val="103"/>
            </w:pPr>
            <w:r w:rsidRPr="009668B4">
              <w:t>2,48</w:t>
            </w:r>
          </w:p>
        </w:tc>
        <w:tc>
          <w:tcPr>
            <w:tcW w:w="173" w:type="pct"/>
            <w:noWrap/>
            <w:hideMark/>
          </w:tcPr>
          <w:p w14:paraId="0D79F11A" w14:textId="77777777" w:rsidR="00D02D30" w:rsidRPr="009668B4" w:rsidRDefault="00D02D30" w:rsidP="00D02D30">
            <w:pPr>
              <w:pStyle w:val="103"/>
            </w:pPr>
            <w:r w:rsidRPr="009668B4">
              <w:t>2,48</w:t>
            </w:r>
          </w:p>
        </w:tc>
      </w:tr>
      <w:tr w:rsidR="00D02D30" w:rsidRPr="009668B4" w14:paraId="28FCC685" w14:textId="77777777" w:rsidTr="00D02D30">
        <w:trPr>
          <w:trHeight w:val="315"/>
        </w:trPr>
        <w:tc>
          <w:tcPr>
            <w:tcW w:w="344" w:type="pct"/>
            <w:vMerge/>
            <w:hideMark/>
          </w:tcPr>
          <w:p w14:paraId="19DDB80D" w14:textId="77777777" w:rsidR="00D02D30" w:rsidRPr="009668B4" w:rsidRDefault="00D02D30" w:rsidP="00D02D30">
            <w:pPr>
              <w:pStyle w:val="103"/>
            </w:pPr>
          </w:p>
        </w:tc>
        <w:tc>
          <w:tcPr>
            <w:tcW w:w="496" w:type="pct"/>
            <w:vMerge/>
            <w:hideMark/>
          </w:tcPr>
          <w:p w14:paraId="69EA8E9B" w14:textId="77777777" w:rsidR="00D02D30" w:rsidRPr="009668B4" w:rsidRDefault="00D02D30" w:rsidP="00D02D30">
            <w:pPr>
              <w:pStyle w:val="103"/>
            </w:pPr>
          </w:p>
        </w:tc>
        <w:tc>
          <w:tcPr>
            <w:tcW w:w="1182" w:type="pct"/>
            <w:hideMark/>
          </w:tcPr>
          <w:p w14:paraId="666DBFE0" w14:textId="77777777" w:rsidR="00D02D30" w:rsidRPr="009668B4" w:rsidRDefault="00D02D30" w:rsidP="00D02D30">
            <w:pPr>
              <w:pStyle w:val="103"/>
            </w:pPr>
            <w:r w:rsidRPr="009668B4">
              <w:t>Ограничения</w:t>
            </w:r>
          </w:p>
        </w:tc>
        <w:tc>
          <w:tcPr>
            <w:tcW w:w="176" w:type="pct"/>
            <w:noWrap/>
            <w:hideMark/>
          </w:tcPr>
          <w:p w14:paraId="1B66DFF9" w14:textId="77777777" w:rsidR="00D02D30" w:rsidRPr="009668B4" w:rsidRDefault="00D02D30" w:rsidP="00D02D30">
            <w:pPr>
              <w:pStyle w:val="103"/>
            </w:pPr>
            <w:r w:rsidRPr="009668B4">
              <w:t>0,10</w:t>
            </w:r>
          </w:p>
        </w:tc>
        <w:tc>
          <w:tcPr>
            <w:tcW w:w="175" w:type="pct"/>
            <w:noWrap/>
            <w:hideMark/>
          </w:tcPr>
          <w:p w14:paraId="54AB2700" w14:textId="77777777" w:rsidR="00D02D30" w:rsidRPr="009668B4" w:rsidRDefault="00D02D30" w:rsidP="00D02D30">
            <w:pPr>
              <w:pStyle w:val="103"/>
            </w:pPr>
            <w:r w:rsidRPr="009668B4">
              <w:t>0,10</w:t>
            </w:r>
          </w:p>
        </w:tc>
        <w:tc>
          <w:tcPr>
            <w:tcW w:w="175" w:type="pct"/>
            <w:noWrap/>
            <w:hideMark/>
          </w:tcPr>
          <w:p w14:paraId="45041925" w14:textId="77777777" w:rsidR="00D02D30" w:rsidRPr="009668B4" w:rsidRDefault="00D02D30" w:rsidP="00D02D30">
            <w:pPr>
              <w:pStyle w:val="103"/>
            </w:pPr>
            <w:r w:rsidRPr="009668B4">
              <w:t>0,10</w:t>
            </w:r>
          </w:p>
        </w:tc>
        <w:tc>
          <w:tcPr>
            <w:tcW w:w="175" w:type="pct"/>
            <w:noWrap/>
            <w:hideMark/>
          </w:tcPr>
          <w:p w14:paraId="49457ABB" w14:textId="77777777" w:rsidR="00D02D30" w:rsidRPr="009668B4" w:rsidRDefault="00D02D30" w:rsidP="00D02D30">
            <w:pPr>
              <w:pStyle w:val="103"/>
            </w:pPr>
            <w:r w:rsidRPr="009668B4">
              <w:t>0,10</w:t>
            </w:r>
          </w:p>
        </w:tc>
        <w:tc>
          <w:tcPr>
            <w:tcW w:w="175" w:type="pct"/>
            <w:noWrap/>
            <w:hideMark/>
          </w:tcPr>
          <w:p w14:paraId="09822D0E" w14:textId="77777777" w:rsidR="00D02D30" w:rsidRPr="009668B4" w:rsidRDefault="00D02D30" w:rsidP="00D02D30">
            <w:pPr>
              <w:pStyle w:val="103"/>
            </w:pPr>
            <w:r w:rsidRPr="009668B4">
              <w:t>0,10</w:t>
            </w:r>
          </w:p>
        </w:tc>
        <w:tc>
          <w:tcPr>
            <w:tcW w:w="175" w:type="pct"/>
            <w:noWrap/>
            <w:hideMark/>
          </w:tcPr>
          <w:p w14:paraId="620732BF" w14:textId="77777777" w:rsidR="00D02D30" w:rsidRPr="009668B4" w:rsidRDefault="00D02D30" w:rsidP="00D02D30">
            <w:pPr>
              <w:pStyle w:val="103"/>
            </w:pPr>
            <w:r w:rsidRPr="009668B4">
              <w:t>0,10</w:t>
            </w:r>
          </w:p>
        </w:tc>
        <w:tc>
          <w:tcPr>
            <w:tcW w:w="175" w:type="pct"/>
            <w:noWrap/>
            <w:hideMark/>
          </w:tcPr>
          <w:p w14:paraId="4932C039" w14:textId="77777777" w:rsidR="00D02D30" w:rsidRPr="009668B4" w:rsidRDefault="00D02D30" w:rsidP="00D02D30">
            <w:pPr>
              <w:pStyle w:val="103"/>
            </w:pPr>
            <w:r w:rsidRPr="009668B4">
              <w:t>0,10</w:t>
            </w:r>
          </w:p>
        </w:tc>
        <w:tc>
          <w:tcPr>
            <w:tcW w:w="175" w:type="pct"/>
            <w:noWrap/>
            <w:hideMark/>
          </w:tcPr>
          <w:p w14:paraId="3B0527B2" w14:textId="77777777" w:rsidR="00D02D30" w:rsidRPr="009668B4" w:rsidRDefault="00D02D30" w:rsidP="00D02D30">
            <w:pPr>
              <w:pStyle w:val="103"/>
            </w:pPr>
            <w:r w:rsidRPr="009668B4">
              <w:t>0,10</w:t>
            </w:r>
          </w:p>
        </w:tc>
        <w:tc>
          <w:tcPr>
            <w:tcW w:w="175" w:type="pct"/>
            <w:noWrap/>
            <w:hideMark/>
          </w:tcPr>
          <w:p w14:paraId="4FD09B19" w14:textId="77777777" w:rsidR="00D02D30" w:rsidRPr="009668B4" w:rsidRDefault="00D02D30" w:rsidP="00D02D30">
            <w:pPr>
              <w:pStyle w:val="103"/>
            </w:pPr>
            <w:r w:rsidRPr="009668B4">
              <w:t>0,10</w:t>
            </w:r>
          </w:p>
        </w:tc>
        <w:tc>
          <w:tcPr>
            <w:tcW w:w="175" w:type="pct"/>
            <w:noWrap/>
            <w:hideMark/>
          </w:tcPr>
          <w:p w14:paraId="10DAFA35" w14:textId="77777777" w:rsidR="00D02D30" w:rsidRPr="009668B4" w:rsidRDefault="00D02D30" w:rsidP="00D02D30">
            <w:pPr>
              <w:pStyle w:val="103"/>
            </w:pPr>
            <w:r w:rsidRPr="009668B4">
              <w:t>0,10</w:t>
            </w:r>
          </w:p>
        </w:tc>
        <w:tc>
          <w:tcPr>
            <w:tcW w:w="175" w:type="pct"/>
            <w:noWrap/>
            <w:hideMark/>
          </w:tcPr>
          <w:p w14:paraId="3BBD7ADA" w14:textId="77777777" w:rsidR="00D02D30" w:rsidRPr="009668B4" w:rsidRDefault="00D02D30" w:rsidP="00D02D30">
            <w:pPr>
              <w:pStyle w:val="103"/>
            </w:pPr>
            <w:r w:rsidRPr="009668B4">
              <w:t>0,10</w:t>
            </w:r>
          </w:p>
        </w:tc>
        <w:tc>
          <w:tcPr>
            <w:tcW w:w="175" w:type="pct"/>
            <w:noWrap/>
            <w:hideMark/>
          </w:tcPr>
          <w:p w14:paraId="6F1ECE7D" w14:textId="77777777" w:rsidR="00D02D30" w:rsidRPr="009668B4" w:rsidRDefault="00D02D30" w:rsidP="00D02D30">
            <w:pPr>
              <w:pStyle w:val="103"/>
            </w:pPr>
            <w:r w:rsidRPr="009668B4">
              <w:t>0,10</w:t>
            </w:r>
          </w:p>
        </w:tc>
        <w:tc>
          <w:tcPr>
            <w:tcW w:w="175" w:type="pct"/>
            <w:noWrap/>
            <w:hideMark/>
          </w:tcPr>
          <w:p w14:paraId="0BE494B0" w14:textId="77777777" w:rsidR="00D02D30" w:rsidRPr="009668B4" w:rsidRDefault="00D02D30" w:rsidP="00D02D30">
            <w:pPr>
              <w:pStyle w:val="103"/>
            </w:pPr>
            <w:r w:rsidRPr="009668B4">
              <w:t>0,10</w:t>
            </w:r>
          </w:p>
        </w:tc>
        <w:tc>
          <w:tcPr>
            <w:tcW w:w="175" w:type="pct"/>
            <w:noWrap/>
            <w:hideMark/>
          </w:tcPr>
          <w:p w14:paraId="5B28E067" w14:textId="77777777" w:rsidR="00D02D30" w:rsidRPr="009668B4" w:rsidRDefault="00D02D30" w:rsidP="00D02D30">
            <w:pPr>
              <w:pStyle w:val="103"/>
            </w:pPr>
            <w:r w:rsidRPr="009668B4">
              <w:t>0,10</w:t>
            </w:r>
          </w:p>
        </w:tc>
        <w:tc>
          <w:tcPr>
            <w:tcW w:w="175" w:type="pct"/>
            <w:noWrap/>
            <w:hideMark/>
          </w:tcPr>
          <w:p w14:paraId="4A35BFA9" w14:textId="77777777" w:rsidR="00D02D30" w:rsidRPr="009668B4" w:rsidRDefault="00D02D30" w:rsidP="00D02D30">
            <w:pPr>
              <w:pStyle w:val="103"/>
            </w:pPr>
            <w:r w:rsidRPr="009668B4">
              <w:t>0,10</w:t>
            </w:r>
          </w:p>
        </w:tc>
        <w:tc>
          <w:tcPr>
            <w:tcW w:w="175" w:type="pct"/>
            <w:noWrap/>
            <w:hideMark/>
          </w:tcPr>
          <w:p w14:paraId="0B0693FC" w14:textId="77777777" w:rsidR="00D02D30" w:rsidRPr="009668B4" w:rsidRDefault="00D02D30" w:rsidP="00D02D30">
            <w:pPr>
              <w:pStyle w:val="103"/>
            </w:pPr>
            <w:r w:rsidRPr="009668B4">
              <w:t>0,10</w:t>
            </w:r>
          </w:p>
        </w:tc>
        <w:tc>
          <w:tcPr>
            <w:tcW w:w="173" w:type="pct"/>
            <w:noWrap/>
            <w:hideMark/>
          </w:tcPr>
          <w:p w14:paraId="1667D901" w14:textId="77777777" w:rsidR="00D02D30" w:rsidRPr="009668B4" w:rsidRDefault="00D02D30" w:rsidP="00D02D30">
            <w:pPr>
              <w:pStyle w:val="103"/>
            </w:pPr>
            <w:r w:rsidRPr="009668B4">
              <w:t>0,10</w:t>
            </w:r>
          </w:p>
        </w:tc>
      </w:tr>
      <w:tr w:rsidR="00D02D30" w:rsidRPr="009668B4" w14:paraId="69F0B5C6" w14:textId="77777777" w:rsidTr="00D02D30">
        <w:trPr>
          <w:trHeight w:val="330"/>
        </w:trPr>
        <w:tc>
          <w:tcPr>
            <w:tcW w:w="344" w:type="pct"/>
            <w:vMerge/>
            <w:hideMark/>
          </w:tcPr>
          <w:p w14:paraId="4D1C9DE0" w14:textId="77777777" w:rsidR="00D02D30" w:rsidRPr="009668B4" w:rsidRDefault="00D02D30" w:rsidP="00D02D30">
            <w:pPr>
              <w:pStyle w:val="103"/>
            </w:pPr>
          </w:p>
        </w:tc>
        <w:tc>
          <w:tcPr>
            <w:tcW w:w="496" w:type="pct"/>
            <w:vMerge/>
            <w:hideMark/>
          </w:tcPr>
          <w:p w14:paraId="5DE165D4" w14:textId="77777777" w:rsidR="00D02D30" w:rsidRPr="009668B4" w:rsidRDefault="00D02D30" w:rsidP="00D02D30">
            <w:pPr>
              <w:pStyle w:val="103"/>
            </w:pPr>
          </w:p>
        </w:tc>
        <w:tc>
          <w:tcPr>
            <w:tcW w:w="1182" w:type="pct"/>
            <w:hideMark/>
          </w:tcPr>
          <w:p w14:paraId="2B0C4C7C" w14:textId="77777777" w:rsidR="00D02D30" w:rsidRPr="009668B4" w:rsidRDefault="00D02D30" w:rsidP="00D02D30">
            <w:pPr>
              <w:pStyle w:val="103"/>
            </w:pPr>
            <w:r w:rsidRPr="009668B4">
              <w:t>Собственные нужды</w:t>
            </w:r>
          </w:p>
        </w:tc>
        <w:tc>
          <w:tcPr>
            <w:tcW w:w="176" w:type="pct"/>
            <w:noWrap/>
            <w:hideMark/>
          </w:tcPr>
          <w:p w14:paraId="11DEFC0E" w14:textId="77777777" w:rsidR="00D02D30" w:rsidRPr="009668B4" w:rsidRDefault="00D02D30" w:rsidP="00D02D30">
            <w:pPr>
              <w:pStyle w:val="103"/>
            </w:pPr>
            <w:r w:rsidRPr="009668B4">
              <w:t>0,10</w:t>
            </w:r>
          </w:p>
        </w:tc>
        <w:tc>
          <w:tcPr>
            <w:tcW w:w="175" w:type="pct"/>
            <w:noWrap/>
            <w:hideMark/>
          </w:tcPr>
          <w:p w14:paraId="327851BF" w14:textId="77777777" w:rsidR="00D02D30" w:rsidRPr="009668B4" w:rsidRDefault="00D02D30" w:rsidP="00D02D30">
            <w:pPr>
              <w:pStyle w:val="103"/>
            </w:pPr>
            <w:r w:rsidRPr="009668B4">
              <w:t>0,10</w:t>
            </w:r>
          </w:p>
        </w:tc>
        <w:tc>
          <w:tcPr>
            <w:tcW w:w="175" w:type="pct"/>
            <w:noWrap/>
            <w:hideMark/>
          </w:tcPr>
          <w:p w14:paraId="4CE4C9C1" w14:textId="77777777" w:rsidR="00D02D30" w:rsidRPr="009668B4" w:rsidRDefault="00D02D30" w:rsidP="00D02D30">
            <w:pPr>
              <w:pStyle w:val="103"/>
            </w:pPr>
            <w:r w:rsidRPr="009668B4">
              <w:t>0,10</w:t>
            </w:r>
          </w:p>
        </w:tc>
        <w:tc>
          <w:tcPr>
            <w:tcW w:w="175" w:type="pct"/>
            <w:noWrap/>
            <w:hideMark/>
          </w:tcPr>
          <w:p w14:paraId="001CC1E4" w14:textId="77777777" w:rsidR="00D02D30" w:rsidRPr="009668B4" w:rsidRDefault="00D02D30" w:rsidP="00D02D30">
            <w:pPr>
              <w:pStyle w:val="103"/>
            </w:pPr>
            <w:r w:rsidRPr="009668B4">
              <w:t>0,10</w:t>
            </w:r>
          </w:p>
        </w:tc>
        <w:tc>
          <w:tcPr>
            <w:tcW w:w="175" w:type="pct"/>
            <w:noWrap/>
            <w:hideMark/>
          </w:tcPr>
          <w:p w14:paraId="6A46F3F5" w14:textId="77777777" w:rsidR="00D02D30" w:rsidRPr="009668B4" w:rsidRDefault="00D02D30" w:rsidP="00D02D30">
            <w:pPr>
              <w:pStyle w:val="103"/>
            </w:pPr>
            <w:r w:rsidRPr="009668B4">
              <w:t>0,10</w:t>
            </w:r>
          </w:p>
        </w:tc>
        <w:tc>
          <w:tcPr>
            <w:tcW w:w="175" w:type="pct"/>
            <w:noWrap/>
            <w:hideMark/>
          </w:tcPr>
          <w:p w14:paraId="3F09FDAF" w14:textId="77777777" w:rsidR="00D02D30" w:rsidRPr="009668B4" w:rsidRDefault="00D02D30" w:rsidP="00D02D30">
            <w:pPr>
              <w:pStyle w:val="103"/>
            </w:pPr>
            <w:r w:rsidRPr="009668B4">
              <w:t>0,10</w:t>
            </w:r>
          </w:p>
        </w:tc>
        <w:tc>
          <w:tcPr>
            <w:tcW w:w="175" w:type="pct"/>
            <w:noWrap/>
            <w:hideMark/>
          </w:tcPr>
          <w:p w14:paraId="7D55F837" w14:textId="77777777" w:rsidR="00D02D30" w:rsidRPr="009668B4" w:rsidRDefault="00D02D30" w:rsidP="00D02D30">
            <w:pPr>
              <w:pStyle w:val="103"/>
            </w:pPr>
            <w:r w:rsidRPr="009668B4">
              <w:t>0,10</w:t>
            </w:r>
          </w:p>
        </w:tc>
        <w:tc>
          <w:tcPr>
            <w:tcW w:w="175" w:type="pct"/>
            <w:noWrap/>
            <w:hideMark/>
          </w:tcPr>
          <w:p w14:paraId="6620476B" w14:textId="77777777" w:rsidR="00D02D30" w:rsidRPr="009668B4" w:rsidRDefault="00D02D30" w:rsidP="00D02D30">
            <w:pPr>
              <w:pStyle w:val="103"/>
            </w:pPr>
            <w:r w:rsidRPr="009668B4">
              <w:t>0,10</w:t>
            </w:r>
          </w:p>
        </w:tc>
        <w:tc>
          <w:tcPr>
            <w:tcW w:w="175" w:type="pct"/>
            <w:noWrap/>
            <w:hideMark/>
          </w:tcPr>
          <w:p w14:paraId="7F60D45F" w14:textId="77777777" w:rsidR="00D02D30" w:rsidRPr="009668B4" w:rsidRDefault="00D02D30" w:rsidP="00D02D30">
            <w:pPr>
              <w:pStyle w:val="103"/>
            </w:pPr>
            <w:r w:rsidRPr="009668B4">
              <w:t>0,10</w:t>
            </w:r>
          </w:p>
        </w:tc>
        <w:tc>
          <w:tcPr>
            <w:tcW w:w="175" w:type="pct"/>
            <w:noWrap/>
            <w:hideMark/>
          </w:tcPr>
          <w:p w14:paraId="40C02E0F" w14:textId="77777777" w:rsidR="00D02D30" w:rsidRPr="009668B4" w:rsidRDefault="00D02D30" w:rsidP="00D02D30">
            <w:pPr>
              <w:pStyle w:val="103"/>
            </w:pPr>
            <w:r w:rsidRPr="009668B4">
              <w:t>0,10</w:t>
            </w:r>
          </w:p>
        </w:tc>
        <w:tc>
          <w:tcPr>
            <w:tcW w:w="175" w:type="pct"/>
            <w:noWrap/>
            <w:hideMark/>
          </w:tcPr>
          <w:p w14:paraId="27B3BE82" w14:textId="77777777" w:rsidR="00D02D30" w:rsidRPr="009668B4" w:rsidRDefault="00D02D30" w:rsidP="00D02D30">
            <w:pPr>
              <w:pStyle w:val="103"/>
            </w:pPr>
            <w:r w:rsidRPr="009668B4">
              <w:t>0,10</w:t>
            </w:r>
          </w:p>
        </w:tc>
        <w:tc>
          <w:tcPr>
            <w:tcW w:w="175" w:type="pct"/>
            <w:noWrap/>
            <w:hideMark/>
          </w:tcPr>
          <w:p w14:paraId="35A03886" w14:textId="77777777" w:rsidR="00D02D30" w:rsidRPr="009668B4" w:rsidRDefault="00D02D30" w:rsidP="00D02D30">
            <w:pPr>
              <w:pStyle w:val="103"/>
            </w:pPr>
            <w:r w:rsidRPr="009668B4">
              <w:t>0,10</w:t>
            </w:r>
          </w:p>
        </w:tc>
        <w:tc>
          <w:tcPr>
            <w:tcW w:w="175" w:type="pct"/>
            <w:noWrap/>
            <w:hideMark/>
          </w:tcPr>
          <w:p w14:paraId="5EA54877" w14:textId="77777777" w:rsidR="00D02D30" w:rsidRPr="009668B4" w:rsidRDefault="00D02D30" w:rsidP="00D02D30">
            <w:pPr>
              <w:pStyle w:val="103"/>
            </w:pPr>
            <w:r w:rsidRPr="009668B4">
              <w:t>0,10</w:t>
            </w:r>
          </w:p>
        </w:tc>
        <w:tc>
          <w:tcPr>
            <w:tcW w:w="175" w:type="pct"/>
            <w:noWrap/>
            <w:hideMark/>
          </w:tcPr>
          <w:p w14:paraId="05D9EAA1" w14:textId="77777777" w:rsidR="00D02D30" w:rsidRPr="009668B4" w:rsidRDefault="00D02D30" w:rsidP="00D02D30">
            <w:pPr>
              <w:pStyle w:val="103"/>
            </w:pPr>
            <w:r w:rsidRPr="009668B4">
              <w:t>0,10</w:t>
            </w:r>
          </w:p>
        </w:tc>
        <w:tc>
          <w:tcPr>
            <w:tcW w:w="175" w:type="pct"/>
            <w:noWrap/>
            <w:hideMark/>
          </w:tcPr>
          <w:p w14:paraId="140ADD76" w14:textId="77777777" w:rsidR="00D02D30" w:rsidRPr="009668B4" w:rsidRDefault="00D02D30" w:rsidP="00D02D30">
            <w:pPr>
              <w:pStyle w:val="103"/>
            </w:pPr>
            <w:r w:rsidRPr="009668B4">
              <w:t>0,10</w:t>
            </w:r>
          </w:p>
        </w:tc>
        <w:tc>
          <w:tcPr>
            <w:tcW w:w="175" w:type="pct"/>
            <w:noWrap/>
            <w:hideMark/>
          </w:tcPr>
          <w:p w14:paraId="7FDEA977" w14:textId="77777777" w:rsidR="00D02D30" w:rsidRPr="009668B4" w:rsidRDefault="00D02D30" w:rsidP="00D02D30">
            <w:pPr>
              <w:pStyle w:val="103"/>
            </w:pPr>
            <w:r w:rsidRPr="009668B4">
              <w:t>0,10</w:t>
            </w:r>
          </w:p>
        </w:tc>
        <w:tc>
          <w:tcPr>
            <w:tcW w:w="173" w:type="pct"/>
            <w:noWrap/>
            <w:hideMark/>
          </w:tcPr>
          <w:p w14:paraId="1C1843E0" w14:textId="77777777" w:rsidR="00D02D30" w:rsidRPr="009668B4" w:rsidRDefault="00D02D30" w:rsidP="00D02D30">
            <w:pPr>
              <w:pStyle w:val="103"/>
            </w:pPr>
            <w:r w:rsidRPr="009668B4">
              <w:t>0,10</w:t>
            </w:r>
          </w:p>
        </w:tc>
      </w:tr>
      <w:tr w:rsidR="00D02D30" w:rsidRPr="009668B4" w14:paraId="72EE38DE" w14:textId="77777777" w:rsidTr="00D02D30">
        <w:trPr>
          <w:trHeight w:val="330"/>
        </w:trPr>
        <w:tc>
          <w:tcPr>
            <w:tcW w:w="344" w:type="pct"/>
            <w:vMerge/>
            <w:hideMark/>
          </w:tcPr>
          <w:p w14:paraId="0374FD05" w14:textId="77777777" w:rsidR="00D02D30" w:rsidRPr="009668B4" w:rsidRDefault="00D02D30" w:rsidP="00D02D30">
            <w:pPr>
              <w:pStyle w:val="103"/>
            </w:pPr>
          </w:p>
        </w:tc>
        <w:tc>
          <w:tcPr>
            <w:tcW w:w="496" w:type="pct"/>
            <w:vMerge/>
            <w:hideMark/>
          </w:tcPr>
          <w:p w14:paraId="3A1B5759" w14:textId="77777777" w:rsidR="00D02D30" w:rsidRPr="009668B4" w:rsidRDefault="00D02D30" w:rsidP="00D02D30">
            <w:pPr>
              <w:pStyle w:val="103"/>
            </w:pPr>
          </w:p>
        </w:tc>
        <w:tc>
          <w:tcPr>
            <w:tcW w:w="1182" w:type="pct"/>
            <w:hideMark/>
          </w:tcPr>
          <w:p w14:paraId="45F2C374" w14:textId="77777777" w:rsidR="00D02D30" w:rsidRPr="009668B4" w:rsidRDefault="00D02D30" w:rsidP="00D02D30">
            <w:pPr>
              <w:pStyle w:val="103"/>
            </w:pPr>
            <w:r w:rsidRPr="009668B4">
              <w:t>Тепловая мощность "нетто"</w:t>
            </w:r>
          </w:p>
        </w:tc>
        <w:tc>
          <w:tcPr>
            <w:tcW w:w="176" w:type="pct"/>
            <w:noWrap/>
            <w:hideMark/>
          </w:tcPr>
          <w:p w14:paraId="0D4115FB" w14:textId="77777777" w:rsidR="00D02D30" w:rsidRPr="009668B4" w:rsidRDefault="00D02D30" w:rsidP="00D02D30">
            <w:pPr>
              <w:pStyle w:val="103"/>
            </w:pPr>
            <w:r w:rsidRPr="009668B4">
              <w:t>2,38</w:t>
            </w:r>
          </w:p>
        </w:tc>
        <w:tc>
          <w:tcPr>
            <w:tcW w:w="175" w:type="pct"/>
            <w:noWrap/>
            <w:hideMark/>
          </w:tcPr>
          <w:p w14:paraId="14F4F3AF" w14:textId="77777777" w:rsidR="00D02D30" w:rsidRPr="009668B4" w:rsidRDefault="00D02D30" w:rsidP="00D02D30">
            <w:pPr>
              <w:pStyle w:val="103"/>
            </w:pPr>
            <w:r w:rsidRPr="009668B4">
              <w:t>2,38</w:t>
            </w:r>
          </w:p>
        </w:tc>
        <w:tc>
          <w:tcPr>
            <w:tcW w:w="175" w:type="pct"/>
            <w:noWrap/>
            <w:hideMark/>
          </w:tcPr>
          <w:p w14:paraId="14354E94" w14:textId="77777777" w:rsidR="00D02D30" w:rsidRPr="009668B4" w:rsidRDefault="00D02D30" w:rsidP="00D02D30">
            <w:pPr>
              <w:pStyle w:val="103"/>
            </w:pPr>
            <w:r w:rsidRPr="009668B4">
              <w:t>2,38</w:t>
            </w:r>
          </w:p>
        </w:tc>
        <w:tc>
          <w:tcPr>
            <w:tcW w:w="175" w:type="pct"/>
            <w:noWrap/>
            <w:hideMark/>
          </w:tcPr>
          <w:p w14:paraId="5C143A9D" w14:textId="77777777" w:rsidR="00D02D30" w:rsidRPr="009668B4" w:rsidRDefault="00D02D30" w:rsidP="00D02D30">
            <w:pPr>
              <w:pStyle w:val="103"/>
            </w:pPr>
            <w:r w:rsidRPr="009668B4">
              <w:t>2,38</w:t>
            </w:r>
          </w:p>
        </w:tc>
        <w:tc>
          <w:tcPr>
            <w:tcW w:w="175" w:type="pct"/>
            <w:noWrap/>
            <w:hideMark/>
          </w:tcPr>
          <w:p w14:paraId="0F197161" w14:textId="77777777" w:rsidR="00D02D30" w:rsidRPr="009668B4" w:rsidRDefault="00D02D30" w:rsidP="00D02D30">
            <w:pPr>
              <w:pStyle w:val="103"/>
            </w:pPr>
            <w:r w:rsidRPr="009668B4">
              <w:t>2,38</w:t>
            </w:r>
          </w:p>
        </w:tc>
        <w:tc>
          <w:tcPr>
            <w:tcW w:w="175" w:type="pct"/>
            <w:noWrap/>
            <w:hideMark/>
          </w:tcPr>
          <w:p w14:paraId="5E1F4FA2" w14:textId="77777777" w:rsidR="00D02D30" w:rsidRPr="009668B4" w:rsidRDefault="00D02D30" w:rsidP="00D02D30">
            <w:pPr>
              <w:pStyle w:val="103"/>
            </w:pPr>
            <w:r w:rsidRPr="009668B4">
              <w:t>2,38</w:t>
            </w:r>
          </w:p>
        </w:tc>
        <w:tc>
          <w:tcPr>
            <w:tcW w:w="175" w:type="pct"/>
            <w:noWrap/>
            <w:hideMark/>
          </w:tcPr>
          <w:p w14:paraId="723ED8EF" w14:textId="77777777" w:rsidR="00D02D30" w:rsidRPr="009668B4" w:rsidRDefault="00D02D30" w:rsidP="00D02D30">
            <w:pPr>
              <w:pStyle w:val="103"/>
            </w:pPr>
            <w:r w:rsidRPr="009668B4">
              <w:t>2,38</w:t>
            </w:r>
          </w:p>
        </w:tc>
        <w:tc>
          <w:tcPr>
            <w:tcW w:w="175" w:type="pct"/>
            <w:noWrap/>
            <w:hideMark/>
          </w:tcPr>
          <w:p w14:paraId="701535EB" w14:textId="77777777" w:rsidR="00D02D30" w:rsidRPr="009668B4" w:rsidRDefault="00D02D30" w:rsidP="00D02D30">
            <w:pPr>
              <w:pStyle w:val="103"/>
            </w:pPr>
            <w:r w:rsidRPr="009668B4">
              <w:t>2,38</w:t>
            </w:r>
          </w:p>
        </w:tc>
        <w:tc>
          <w:tcPr>
            <w:tcW w:w="175" w:type="pct"/>
            <w:noWrap/>
            <w:hideMark/>
          </w:tcPr>
          <w:p w14:paraId="78C26431" w14:textId="77777777" w:rsidR="00D02D30" w:rsidRPr="009668B4" w:rsidRDefault="00D02D30" w:rsidP="00D02D30">
            <w:pPr>
              <w:pStyle w:val="103"/>
            </w:pPr>
            <w:r w:rsidRPr="009668B4">
              <w:t>2,38</w:t>
            </w:r>
          </w:p>
        </w:tc>
        <w:tc>
          <w:tcPr>
            <w:tcW w:w="175" w:type="pct"/>
            <w:noWrap/>
            <w:hideMark/>
          </w:tcPr>
          <w:p w14:paraId="548A9453" w14:textId="77777777" w:rsidR="00D02D30" w:rsidRPr="009668B4" w:rsidRDefault="00D02D30" w:rsidP="00D02D30">
            <w:pPr>
              <w:pStyle w:val="103"/>
            </w:pPr>
            <w:r w:rsidRPr="009668B4">
              <w:t>2,38</w:t>
            </w:r>
          </w:p>
        </w:tc>
        <w:tc>
          <w:tcPr>
            <w:tcW w:w="175" w:type="pct"/>
            <w:noWrap/>
            <w:hideMark/>
          </w:tcPr>
          <w:p w14:paraId="63691CFA" w14:textId="77777777" w:rsidR="00D02D30" w:rsidRPr="009668B4" w:rsidRDefault="00D02D30" w:rsidP="00D02D30">
            <w:pPr>
              <w:pStyle w:val="103"/>
            </w:pPr>
            <w:r w:rsidRPr="009668B4">
              <w:t>2,38</w:t>
            </w:r>
          </w:p>
        </w:tc>
        <w:tc>
          <w:tcPr>
            <w:tcW w:w="175" w:type="pct"/>
            <w:noWrap/>
            <w:hideMark/>
          </w:tcPr>
          <w:p w14:paraId="52898114" w14:textId="77777777" w:rsidR="00D02D30" w:rsidRPr="009668B4" w:rsidRDefault="00D02D30" w:rsidP="00D02D30">
            <w:pPr>
              <w:pStyle w:val="103"/>
            </w:pPr>
            <w:r w:rsidRPr="009668B4">
              <w:t>2,38</w:t>
            </w:r>
          </w:p>
        </w:tc>
        <w:tc>
          <w:tcPr>
            <w:tcW w:w="175" w:type="pct"/>
            <w:noWrap/>
            <w:hideMark/>
          </w:tcPr>
          <w:p w14:paraId="0029C971" w14:textId="77777777" w:rsidR="00D02D30" w:rsidRPr="009668B4" w:rsidRDefault="00D02D30" w:rsidP="00D02D30">
            <w:pPr>
              <w:pStyle w:val="103"/>
            </w:pPr>
            <w:r w:rsidRPr="009668B4">
              <w:t>2,38</w:t>
            </w:r>
          </w:p>
        </w:tc>
        <w:tc>
          <w:tcPr>
            <w:tcW w:w="175" w:type="pct"/>
            <w:noWrap/>
            <w:hideMark/>
          </w:tcPr>
          <w:p w14:paraId="5E219A1D" w14:textId="77777777" w:rsidR="00D02D30" w:rsidRPr="009668B4" w:rsidRDefault="00D02D30" w:rsidP="00D02D30">
            <w:pPr>
              <w:pStyle w:val="103"/>
            </w:pPr>
            <w:r w:rsidRPr="009668B4">
              <w:t>2,38</w:t>
            </w:r>
          </w:p>
        </w:tc>
        <w:tc>
          <w:tcPr>
            <w:tcW w:w="175" w:type="pct"/>
            <w:noWrap/>
            <w:hideMark/>
          </w:tcPr>
          <w:p w14:paraId="4A222EDE" w14:textId="77777777" w:rsidR="00D02D30" w:rsidRPr="009668B4" w:rsidRDefault="00D02D30" w:rsidP="00D02D30">
            <w:pPr>
              <w:pStyle w:val="103"/>
            </w:pPr>
            <w:r w:rsidRPr="009668B4">
              <w:t>2,38</w:t>
            </w:r>
          </w:p>
        </w:tc>
        <w:tc>
          <w:tcPr>
            <w:tcW w:w="175" w:type="pct"/>
            <w:noWrap/>
            <w:hideMark/>
          </w:tcPr>
          <w:p w14:paraId="1C6CC4D4" w14:textId="77777777" w:rsidR="00D02D30" w:rsidRPr="009668B4" w:rsidRDefault="00D02D30" w:rsidP="00D02D30">
            <w:pPr>
              <w:pStyle w:val="103"/>
            </w:pPr>
            <w:r w:rsidRPr="009668B4">
              <w:t>2,38</w:t>
            </w:r>
          </w:p>
        </w:tc>
        <w:tc>
          <w:tcPr>
            <w:tcW w:w="173" w:type="pct"/>
            <w:noWrap/>
            <w:hideMark/>
          </w:tcPr>
          <w:p w14:paraId="13C7CC1D" w14:textId="77777777" w:rsidR="00D02D30" w:rsidRPr="009668B4" w:rsidRDefault="00D02D30" w:rsidP="00D02D30">
            <w:pPr>
              <w:pStyle w:val="103"/>
            </w:pPr>
            <w:r w:rsidRPr="009668B4">
              <w:t>2,38</w:t>
            </w:r>
          </w:p>
        </w:tc>
      </w:tr>
      <w:tr w:rsidR="00D02D30" w:rsidRPr="009668B4" w14:paraId="7DD32128" w14:textId="77777777" w:rsidTr="00D02D30">
        <w:trPr>
          <w:trHeight w:val="315"/>
        </w:trPr>
        <w:tc>
          <w:tcPr>
            <w:tcW w:w="344" w:type="pct"/>
            <w:vMerge/>
            <w:hideMark/>
          </w:tcPr>
          <w:p w14:paraId="28A4B927" w14:textId="77777777" w:rsidR="00D02D30" w:rsidRPr="009668B4" w:rsidRDefault="00D02D30" w:rsidP="00D02D30">
            <w:pPr>
              <w:pStyle w:val="103"/>
            </w:pPr>
          </w:p>
        </w:tc>
        <w:tc>
          <w:tcPr>
            <w:tcW w:w="496" w:type="pct"/>
            <w:vMerge/>
            <w:hideMark/>
          </w:tcPr>
          <w:p w14:paraId="525FE210" w14:textId="77777777" w:rsidR="00D02D30" w:rsidRPr="009668B4" w:rsidRDefault="00D02D30" w:rsidP="00D02D30">
            <w:pPr>
              <w:pStyle w:val="103"/>
            </w:pPr>
          </w:p>
        </w:tc>
        <w:tc>
          <w:tcPr>
            <w:tcW w:w="1182" w:type="pct"/>
            <w:hideMark/>
          </w:tcPr>
          <w:p w14:paraId="437051EF" w14:textId="77777777" w:rsidR="00D02D30" w:rsidRPr="009668B4" w:rsidRDefault="00D02D30" w:rsidP="00D02D30">
            <w:pPr>
              <w:pStyle w:val="103"/>
            </w:pPr>
            <w:r w:rsidRPr="009668B4">
              <w:t xml:space="preserve">Потери при передаче всего, в т.ч.: </w:t>
            </w:r>
          </w:p>
        </w:tc>
        <w:tc>
          <w:tcPr>
            <w:tcW w:w="176" w:type="pct"/>
            <w:noWrap/>
            <w:hideMark/>
          </w:tcPr>
          <w:p w14:paraId="47041AA9" w14:textId="77777777" w:rsidR="00D02D30" w:rsidRPr="009668B4" w:rsidRDefault="00D02D30" w:rsidP="00D02D30">
            <w:pPr>
              <w:pStyle w:val="103"/>
            </w:pPr>
            <w:r w:rsidRPr="009668B4">
              <w:t>0,34</w:t>
            </w:r>
          </w:p>
        </w:tc>
        <w:tc>
          <w:tcPr>
            <w:tcW w:w="175" w:type="pct"/>
            <w:noWrap/>
            <w:hideMark/>
          </w:tcPr>
          <w:p w14:paraId="037FA143" w14:textId="77777777" w:rsidR="00D02D30" w:rsidRPr="009668B4" w:rsidRDefault="00D02D30" w:rsidP="00D02D30">
            <w:pPr>
              <w:pStyle w:val="103"/>
            </w:pPr>
            <w:r w:rsidRPr="009668B4">
              <w:t>0,34</w:t>
            </w:r>
          </w:p>
        </w:tc>
        <w:tc>
          <w:tcPr>
            <w:tcW w:w="175" w:type="pct"/>
            <w:noWrap/>
            <w:hideMark/>
          </w:tcPr>
          <w:p w14:paraId="525A2EFA" w14:textId="77777777" w:rsidR="00D02D30" w:rsidRPr="009668B4" w:rsidRDefault="00D02D30" w:rsidP="00D02D30">
            <w:pPr>
              <w:pStyle w:val="103"/>
            </w:pPr>
            <w:r w:rsidRPr="009668B4">
              <w:t>0,34</w:t>
            </w:r>
          </w:p>
        </w:tc>
        <w:tc>
          <w:tcPr>
            <w:tcW w:w="175" w:type="pct"/>
            <w:noWrap/>
            <w:hideMark/>
          </w:tcPr>
          <w:p w14:paraId="68C90A07" w14:textId="77777777" w:rsidR="00D02D30" w:rsidRPr="009668B4" w:rsidRDefault="00D02D30" w:rsidP="00D02D30">
            <w:pPr>
              <w:pStyle w:val="103"/>
            </w:pPr>
            <w:r w:rsidRPr="009668B4">
              <w:t>0,34</w:t>
            </w:r>
          </w:p>
        </w:tc>
        <w:tc>
          <w:tcPr>
            <w:tcW w:w="175" w:type="pct"/>
            <w:noWrap/>
            <w:hideMark/>
          </w:tcPr>
          <w:p w14:paraId="0392AD40" w14:textId="77777777" w:rsidR="00D02D30" w:rsidRPr="009668B4" w:rsidRDefault="00D02D30" w:rsidP="00D02D30">
            <w:pPr>
              <w:pStyle w:val="103"/>
            </w:pPr>
            <w:r w:rsidRPr="009668B4">
              <w:t>0,34</w:t>
            </w:r>
          </w:p>
        </w:tc>
        <w:tc>
          <w:tcPr>
            <w:tcW w:w="175" w:type="pct"/>
            <w:noWrap/>
            <w:hideMark/>
          </w:tcPr>
          <w:p w14:paraId="2D0D29A6" w14:textId="77777777" w:rsidR="00D02D30" w:rsidRPr="009668B4" w:rsidRDefault="00D02D30" w:rsidP="00D02D30">
            <w:pPr>
              <w:pStyle w:val="103"/>
            </w:pPr>
            <w:r w:rsidRPr="009668B4">
              <w:t>0,34</w:t>
            </w:r>
          </w:p>
        </w:tc>
        <w:tc>
          <w:tcPr>
            <w:tcW w:w="175" w:type="pct"/>
            <w:noWrap/>
            <w:hideMark/>
          </w:tcPr>
          <w:p w14:paraId="6D037E06" w14:textId="77777777" w:rsidR="00D02D30" w:rsidRPr="009668B4" w:rsidRDefault="00D02D30" w:rsidP="00D02D30">
            <w:pPr>
              <w:pStyle w:val="103"/>
            </w:pPr>
            <w:r w:rsidRPr="009668B4">
              <w:t>0,34</w:t>
            </w:r>
          </w:p>
        </w:tc>
        <w:tc>
          <w:tcPr>
            <w:tcW w:w="175" w:type="pct"/>
            <w:noWrap/>
            <w:hideMark/>
          </w:tcPr>
          <w:p w14:paraId="3A069947" w14:textId="77777777" w:rsidR="00D02D30" w:rsidRPr="009668B4" w:rsidRDefault="00D02D30" w:rsidP="00D02D30">
            <w:pPr>
              <w:pStyle w:val="103"/>
            </w:pPr>
            <w:r w:rsidRPr="009668B4">
              <w:t>0,34</w:t>
            </w:r>
          </w:p>
        </w:tc>
        <w:tc>
          <w:tcPr>
            <w:tcW w:w="175" w:type="pct"/>
            <w:noWrap/>
            <w:hideMark/>
          </w:tcPr>
          <w:p w14:paraId="2A32FE41" w14:textId="77777777" w:rsidR="00D02D30" w:rsidRPr="009668B4" w:rsidRDefault="00D02D30" w:rsidP="00D02D30">
            <w:pPr>
              <w:pStyle w:val="103"/>
            </w:pPr>
            <w:r w:rsidRPr="009668B4">
              <w:t>0,34</w:t>
            </w:r>
          </w:p>
        </w:tc>
        <w:tc>
          <w:tcPr>
            <w:tcW w:w="175" w:type="pct"/>
            <w:noWrap/>
            <w:hideMark/>
          </w:tcPr>
          <w:p w14:paraId="0150C5B4" w14:textId="77777777" w:rsidR="00D02D30" w:rsidRPr="009668B4" w:rsidRDefault="00D02D30" w:rsidP="00D02D30">
            <w:pPr>
              <w:pStyle w:val="103"/>
            </w:pPr>
            <w:r w:rsidRPr="009668B4">
              <w:t>0,34</w:t>
            </w:r>
          </w:p>
        </w:tc>
        <w:tc>
          <w:tcPr>
            <w:tcW w:w="175" w:type="pct"/>
            <w:noWrap/>
            <w:hideMark/>
          </w:tcPr>
          <w:p w14:paraId="12BD45D0" w14:textId="77777777" w:rsidR="00D02D30" w:rsidRPr="009668B4" w:rsidRDefault="00D02D30" w:rsidP="00D02D30">
            <w:pPr>
              <w:pStyle w:val="103"/>
            </w:pPr>
            <w:r w:rsidRPr="009668B4">
              <w:t>0,34</w:t>
            </w:r>
          </w:p>
        </w:tc>
        <w:tc>
          <w:tcPr>
            <w:tcW w:w="175" w:type="pct"/>
            <w:noWrap/>
            <w:hideMark/>
          </w:tcPr>
          <w:p w14:paraId="022BF19E" w14:textId="77777777" w:rsidR="00D02D30" w:rsidRPr="009668B4" w:rsidRDefault="00D02D30" w:rsidP="00D02D30">
            <w:pPr>
              <w:pStyle w:val="103"/>
            </w:pPr>
            <w:r w:rsidRPr="009668B4">
              <w:t>0,34</w:t>
            </w:r>
          </w:p>
        </w:tc>
        <w:tc>
          <w:tcPr>
            <w:tcW w:w="175" w:type="pct"/>
            <w:noWrap/>
            <w:hideMark/>
          </w:tcPr>
          <w:p w14:paraId="6AE0EA17" w14:textId="77777777" w:rsidR="00D02D30" w:rsidRPr="009668B4" w:rsidRDefault="00D02D30" w:rsidP="00D02D30">
            <w:pPr>
              <w:pStyle w:val="103"/>
            </w:pPr>
            <w:r w:rsidRPr="009668B4">
              <w:t>0,34</w:t>
            </w:r>
          </w:p>
        </w:tc>
        <w:tc>
          <w:tcPr>
            <w:tcW w:w="175" w:type="pct"/>
            <w:noWrap/>
            <w:hideMark/>
          </w:tcPr>
          <w:p w14:paraId="51815294" w14:textId="77777777" w:rsidR="00D02D30" w:rsidRPr="009668B4" w:rsidRDefault="00D02D30" w:rsidP="00D02D30">
            <w:pPr>
              <w:pStyle w:val="103"/>
            </w:pPr>
            <w:r w:rsidRPr="009668B4">
              <w:t>0,34</w:t>
            </w:r>
          </w:p>
        </w:tc>
        <w:tc>
          <w:tcPr>
            <w:tcW w:w="175" w:type="pct"/>
            <w:noWrap/>
            <w:hideMark/>
          </w:tcPr>
          <w:p w14:paraId="6949E562" w14:textId="77777777" w:rsidR="00D02D30" w:rsidRPr="009668B4" w:rsidRDefault="00D02D30" w:rsidP="00D02D30">
            <w:pPr>
              <w:pStyle w:val="103"/>
            </w:pPr>
            <w:r w:rsidRPr="009668B4">
              <w:t>0,34</w:t>
            </w:r>
          </w:p>
        </w:tc>
        <w:tc>
          <w:tcPr>
            <w:tcW w:w="175" w:type="pct"/>
            <w:noWrap/>
            <w:hideMark/>
          </w:tcPr>
          <w:p w14:paraId="52F1D6D6" w14:textId="77777777" w:rsidR="00D02D30" w:rsidRPr="009668B4" w:rsidRDefault="00D02D30" w:rsidP="00D02D30">
            <w:pPr>
              <w:pStyle w:val="103"/>
            </w:pPr>
            <w:r w:rsidRPr="009668B4">
              <w:t>0,34</w:t>
            </w:r>
          </w:p>
        </w:tc>
        <w:tc>
          <w:tcPr>
            <w:tcW w:w="173" w:type="pct"/>
            <w:noWrap/>
            <w:hideMark/>
          </w:tcPr>
          <w:p w14:paraId="22CBC1B6" w14:textId="77777777" w:rsidR="00D02D30" w:rsidRPr="009668B4" w:rsidRDefault="00D02D30" w:rsidP="00D02D30">
            <w:pPr>
              <w:pStyle w:val="103"/>
            </w:pPr>
            <w:r w:rsidRPr="009668B4">
              <w:t>0,34</w:t>
            </w:r>
          </w:p>
        </w:tc>
      </w:tr>
      <w:tr w:rsidR="00D02D30" w:rsidRPr="009668B4" w14:paraId="3AA27FFD" w14:textId="77777777" w:rsidTr="00D02D30">
        <w:trPr>
          <w:trHeight w:val="315"/>
        </w:trPr>
        <w:tc>
          <w:tcPr>
            <w:tcW w:w="344" w:type="pct"/>
            <w:vMerge/>
            <w:hideMark/>
          </w:tcPr>
          <w:p w14:paraId="45467908" w14:textId="77777777" w:rsidR="00D02D30" w:rsidRPr="009668B4" w:rsidRDefault="00D02D30" w:rsidP="00D02D30">
            <w:pPr>
              <w:pStyle w:val="103"/>
            </w:pPr>
          </w:p>
        </w:tc>
        <w:tc>
          <w:tcPr>
            <w:tcW w:w="496" w:type="pct"/>
            <w:vMerge/>
            <w:hideMark/>
          </w:tcPr>
          <w:p w14:paraId="3B9DF1B6" w14:textId="77777777" w:rsidR="00D02D30" w:rsidRPr="009668B4" w:rsidRDefault="00D02D30" w:rsidP="00D02D30">
            <w:pPr>
              <w:pStyle w:val="103"/>
            </w:pPr>
          </w:p>
        </w:tc>
        <w:tc>
          <w:tcPr>
            <w:tcW w:w="1182" w:type="pct"/>
            <w:hideMark/>
          </w:tcPr>
          <w:p w14:paraId="354EA9BC" w14:textId="77777777" w:rsidR="00D02D30" w:rsidRPr="009668B4" w:rsidRDefault="00D02D30" w:rsidP="00D02D30">
            <w:pPr>
              <w:pStyle w:val="103"/>
            </w:pPr>
            <w:r w:rsidRPr="009668B4">
              <w:t xml:space="preserve">   через изоляционные конструкции </w:t>
            </w:r>
          </w:p>
        </w:tc>
        <w:tc>
          <w:tcPr>
            <w:tcW w:w="176" w:type="pct"/>
            <w:noWrap/>
            <w:hideMark/>
          </w:tcPr>
          <w:p w14:paraId="25D26A3D" w14:textId="77777777" w:rsidR="00D02D30" w:rsidRPr="009668B4" w:rsidRDefault="00D02D30" w:rsidP="00D02D30">
            <w:pPr>
              <w:pStyle w:val="103"/>
            </w:pPr>
            <w:r w:rsidRPr="009668B4">
              <w:t>0,27</w:t>
            </w:r>
          </w:p>
        </w:tc>
        <w:tc>
          <w:tcPr>
            <w:tcW w:w="175" w:type="pct"/>
            <w:noWrap/>
            <w:hideMark/>
          </w:tcPr>
          <w:p w14:paraId="144270F1" w14:textId="77777777" w:rsidR="00D02D30" w:rsidRPr="009668B4" w:rsidRDefault="00D02D30" w:rsidP="00D02D30">
            <w:pPr>
              <w:pStyle w:val="103"/>
            </w:pPr>
            <w:r w:rsidRPr="009668B4">
              <w:t>0,27</w:t>
            </w:r>
          </w:p>
        </w:tc>
        <w:tc>
          <w:tcPr>
            <w:tcW w:w="175" w:type="pct"/>
            <w:noWrap/>
            <w:hideMark/>
          </w:tcPr>
          <w:p w14:paraId="53F38BAA" w14:textId="77777777" w:rsidR="00D02D30" w:rsidRPr="009668B4" w:rsidRDefault="00D02D30" w:rsidP="00D02D30">
            <w:pPr>
              <w:pStyle w:val="103"/>
            </w:pPr>
            <w:r w:rsidRPr="009668B4">
              <w:t>0,27</w:t>
            </w:r>
          </w:p>
        </w:tc>
        <w:tc>
          <w:tcPr>
            <w:tcW w:w="175" w:type="pct"/>
            <w:noWrap/>
            <w:hideMark/>
          </w:tcPr>
          <w:p w14:paraId="4141E8DA" w14:textId="77777777" w:rsidR="00D02D30" w:rsidRPr="009668B4" w:rsidRDefault="00D02D30" w:rsidP="00D02D30">
            <w:pPr>
              <w:pStyle w:val="103"/>
            </w:pPr>
            <w:r w:rsidRPr="009668B4">
              <w:t>0,27</w:t>
            </w:r>
          </w:p>
        </w:tc>
        <w:tc>
          <w:tcPr>
            <w:tcW w:w="175" w:type="pct"/>
            <w:noWrap/>
            <w:hideMark/>
          </w:tcPr>
          <w:p w14:paraId="188EC2D9" w14:textId="77777777" w:rsidR="00D02D30" w:rsidRPr="009668B4" w:rsidRDefault="00D02D30" w:rsidP="00D02D30">
            <w:pPr>
              <w:pStyle w:val="103"/>
            </w:pPr>
            <w:r w:rsidRPr="009668B4">
              <w:t>0,27</w:t>
            </w:r>
          </w:p>
        </w:tc>
        <w:tc>
          <w:tcPr>
            <w:tcW w:w="175" w:type="pct"/>
            <w:noWrap/>
            <w:hideMark/>
          </w:tcPr>
          <w:p w14:paraId="37D5B588" w14:textId="77777777" w:rsidR="00D02D30" w:rsidRPr="009668B4" w:rsidRDefault="00D02D30" w:rsidP="00D02D30">
            <w:pPr>
              <w:pStyle w:val="103"/>
            </w:pPr>
            <w:r w:rsidRPr="009668B4">
              <w:t>0,27</w:t>
            </w:r>
          </w:p>
        </w:tc>
        <w:tc>
          <w:tcPr>
            <w:tcW w:w="175" w:type="pct"/>
            <w:noWrap/>
            <w:hideMark/>
          </w:tcPr>
          <w:p w14:paraId="1CA1ECD0" w14:textId="77777777" w:rsidR="00D02D30" w:rsidRPr="009668B4" w:rsidRDefault="00D02D30" w:rsidP="00D02D30">
            <w:pPr>
              <w:pStyle w:val="103"/>
            </w:pPr>
            <w:r w:rsidRPr="009668B4">
              <w:t>0,27</w:t>
            </w:r>
          </w:p>
        </w:tc>
        <w:tc>
          <w:tcPr>
            <w:tcW w:w="175" w:type="pct"/>
            <w:noWrap/>
            <w:hideMark/>
          </w:tcPr>
          <w:p w14:paraId="0B06A934" w14:textId="77777777" w:rsidR="00D02D30" w:rsidRPr="009668B4" w:rsidRDefault="00D02D30" w:rsidP="00D02D30">
            <w:pPr>
              <w:pStyle w:val="103"/>
            </w:pPr>
            <w:r w:rsidRPr="009668B4">
              <w:t>0,27</w:t>
            </w:r>
          </w:p>
        </w:tc>
        <w:tc>
          <w:tcPr>
            <w:tcW w:w="175" w:type="pct"/>
            <w:noWrap/>
            <w:hideMark/>
          </w:tcPr>
          <w:p w14:paraId="1995E7DD" w14:textId="77777777" w:rsidR="00D02D30" w:rsidRPr="009668B4" w:rsidRDefault="00D02D30" w:rsidP="00D02D30">
            <w:pPr>
              <w:pStyle w:val="103"/>
            </w:pPr>
            <w:r w:rsidRPr="009668B4">
              <w:t>0,27</w:t>
            </w:r>
          </w:p>
        </w:tc>
        <w:tc>
          <w:tcPr>
            <w:tcW w:w="175" w:type="pct"/>
            <w:noWrap/>
            <w:hideMark/>
          </w:tcPr>
          <w:p w14:paraId="26ECD710" w14:textId="77777777" w:rsidR="00D02D30" w:rsidRPr="009668B4" w:rsidRDefault="00D02D30" w:rsidP="00D02D30">
            <w:pPr>
              <w:pStyle w:val="103"/>
            </w:pPr>
            <w:r w:rsidRPr="009668B4">
              <w:t>0,27</w:t>
            </w:r>
          </w:p>
        </w:tc>
        <w:tc>
          <w:tcPr>
            <w:tcW w:w="175" w:type="pct"/>
            <w:noWrap/>
            <w:hideMark/>
          </w:tcPr>
          <w:p w14:paraId="6703491E" w14:textId="77777777" w:rsidR="00D02D30" w:rsidRPr="009668B4" w:rsidRDefault="00D02D30" w:rsidP="00D02D30">
            <w:pPr>
              <w:pStyle w:val="103"/>
            </w:pPr>
            <w:r w:rsidRPr="009668B4">
              <w:t>0,27</w:t>
            </w:r>
          </w:p>
        </w:tc>
        <w:tc>
          <w:tcPr>
            <w:tcW w:w="175" w:type="pct"/>
            <w:noWrap/>
            <w:hideMark/>
          </w:tcPr>
          <w:p w14:paraId="0418E89B" w14:textId="77777777" w:rsidR="00D02D30" w:rsidRPr="009668B4" w:rsidRDefault="00D02D30" w:rsidP="00D02D30">
            <w:pPr>
              <w:pStyle w:val="103"/>
            </w:pPr>
            <w:r w:rsidRPr="009668B4">
              <w:t>0,27</w:t>
            </w:r>
          </w:p>
        </w:tc>
        <w:tc>
          <w:tcPr>
            <w:tcW w:w="175" w:type="pct"/>
            <w:noWrap/>
            <w:hideMark/>
          </w:tcPr>
          <w:p w14:paraId="4AA03A94" w14:textId="77777777" w:rsidR="00D02D30" w:rsidRPr="009668B4" w:rsidRDefault="00D02D30" w:rsidP="00D02D30">
            <w:pPr>
              <w:pStyle w:val="103"/>
            </w:pPr>
            <w:r w:rsidRPr="009668B4">
              <w:t>0,27</w:t>
            </w:r>
          </w:p>
        </w:tc>
        <w:tc>
          <w:tcPr>
            <w:tcW w:w="175" w:type="pct"/>
            <w:noWrap/>
            <w:hideMark/>
          </w:tcPr>
          <w:p w14:paraId="7FF42969" w14:textId="77777777" w:rsidR="00D02D30" w:rsidRPr="009668B4" w:rsidRDefault="00D02D30" w:rsidP="00D02D30">
            <w:pPr>
              <w:pStyle w:val="103"/>
            </w:pPr>
            <w:r w:rsidRPr="009668B4">
              <w:t>0,27</w:t>
            </w:r>
          </w:p>
        </w:tc>
        <w:tc>
          <w:tcPr>
            <w:tcW w:w="175" w:type="pct"/>
            <w:noWrap/>
            <w:hideMark/>
          </w:tcPr>
          <w:p w14:paraId="54E5A5B1" w14:textId="77777777" w:rsidR="00D02D30" w:rsidRPr="009668B4" w:rsidRDefault="00D02D30" w:rsidP="00D02D30">
            <w:pPr>
              <w:pStyle w:val="103"/>
            </w:pPr>
            <w:r w:rsidRPr="009668B4">
              <w:t>0,27</w:t>
            </w:r>
          </w:p>
        </w:tc>
        <w:tc>
          <w:tcPr>
            <w:tcW w:w="175" w:type="pct"/>
            <w:noWrap/>
            <w:hideMark/>
          </w:tcPr>
          <w:p w14:paraId="09125D95" w14:textId="77777777" w:rsidR="00D02D30" w:rsidRPr="009668B4" w:rsidRDefault="00D02D30" w:rsidP="00D02D30">
            <w:pPr>
              <w:pStyle w:val="103"/>
            </w:pPr>
            <w:r w:rsidRPr="009668B4">
              <w:t>0,27</w:t>
            </w:r>
          </w:p>
        </w:tc>
        <w:tc>
          <w:tcPr>
            <w:tcW w:w="173" w:type="pct"/>
            <w:noWrap/>
            <w:hideMark/>
          </w:tcPr>
          <w:p w14:paraId="209CCE49" w14:textId="77777777" w:rsidR="00D02D30" w:rsidRPr="009668B4" w:rsidRDefault="00D02D30" w:rsidP="00D02D30">
            <w:pPr>
              <w:pStyle w:val="103"/>
            </w:pPr>
            <w:r w:rsidRPr="009668B4">
              <w:t>0,27</w:t>
            </w:r>
          </w:p>
        </w:tc>
      </w:tr>
      <w:tr w:rsidR="00D02D30" w:rsidRPr="009668B4" w14:paraId="572A5677" w14:textId="77777777" w:rsidTr="00D02D30">
        <w:trPr>
          <w:trHeight w:val="330"/>
        </w:trPr>
        <w:tc>
          <w:tcPr>
            <w:tcW w:w="344" w:type="pct"/>
            <w:vMerge/>
            <w:hideMark/>
          </w:tcPr>
          <w:p w14:paraId="73AEE5CD" w14:textId="77777777" w:rsidR="00D02D30" w:rsidRPr="009668B4" w:rsidRDefault="00D02D30" w:rsidP="00D02D30">
            <w:pPr>
              <w:pStyle w:val="103"/>
            </w:pPr>
          </w:p>
        </w:tc>
        <w:tc>
          <w:tcPr>
            <w:tcW w:w="496" w:type="pct"/>
            <w:vMerge/>
            <w:hideMark/>
          </w:tcPr>
          <w:p w14:paraId="17B2CE67" w14:textId="77777777" w:rsidR="00D02D30" w:rsidRPr="009668B4" w:rsidRDefault="00D02D30" w:rsidP="00D02D30">
            <w:pPr>
              <w:pStyle w:val="103"/>
            </w:pPr>
          </w:p>
        </w:tc>
        <w:tc>
          <w:tcPr>
            <w:tcW w:w="1182" w:type="pct"/>
            <w:hideMark/>
          </w:tcPr>
          <w:p w14:paraId="41A512AB" w14:textId="77777777" w:rsidR="00D02D30" w:rsidRPr="009668B4" w:rsidRDefault="00D02D30" w:rsidP="00D02D30">
            <w:pPr>
              <w:pStyle w:val="103"/>
            </w:pPr>
            <w:r w:rsidRPr="009668B4">
              <w:t xml:space="preserve">   с утечками теплоносителя </w:t>
            </w:r>
          </w:p>
        </w:tc>
        <w:tc>
          <w:tcPr>
            <w:tcW w:w="176" w:type="pct"/>
            <w:noWrap/>
            <w:hideMark/>
          </w:tcPr>
          <w:p w14:paraId="74CA0E5F" w14:textId="77777777" w:rsidR="00D02D30" w:rsidRPr="009668B4" w:rsidRDefault="00D02D30" w:rsidP="00D02D30">
            <w:pPr>
              <w:pStyle w:val="103"/>
            </w:pPr>
            <w:r w:rsidRPr="009668B4">
              <w:t>0,07</w:t>
            </w:r>
          </w:p>
        </w:tc>
        <w:tc>
          <w:tcPr>
            <w:tcW w:w="175" w:type="pct"/>
            <w:noWrap/>
            <w:hideMark/>
          </w:tcPr>
          <w:p w14:paraId="06965411" w14:textId="77777777" w:rsidR="00D02D30" w:rsidRPr="009668B4" w:rsidRDefault="00D02D30" w:rsidP="00D02D30">
            <w:pPr>
              <w:pStyle w:val="103"/>
            </w:pPr>
            <w:r w:rsidRPr="009668B4">
              <w:t>0,07</w:t>
            </w:r>
          </w:p>
        </w:tc>
        <w:tc>
          <w:tcPr>
            <w:tcW w:w="175" w:type="pct"/>
            <w:noWrap/>
            <w:hideMark/>
          </w:tcPr>
          <w:p w14:paraId="5023C5E6" w14:textId="77777777" w:rsidR="00D02D30" w:rsidRPr="009668B4" w:rsidRDefault="00D02D30" w:rsidP="00D02D30">
            <w:pPr>
              <w:pStyle w:val="103"/>
            </w:pPr>
            <w:r w:rsidRPr="009668B4">
              <w:t>0,07</w:t>
            </w:r>
          </w:p>
        </w:tc>
        <w:tc>
          <w:tcPr>
            <w:tcW w:w="175" w:type="pct"/>
            <w:noWrap/>
            <w:hideMark/>
          </w:tcPr>
          <w:p w14:paraId="076BEB77" w14:textId="77777777" w:rsidR="00D02D30" w:rsidRPr="009668B4" w:rsidRDefault="00D02D30" w:rsidP="00D02D30">
            <w:pPr>
              <w:pStyle w:val="103"/>
            </w:pPr>
            <w:r w:rsidRPr="009668B4">
              <w:t>0,07</w:t>
            </w:r>
          </w:p>
        </w:tc>
        <w:tc>
          <w:tcPr>
            <w:tcW w:w="175" w:type="pct"/>
            <w:noWrap/>
            <w:hideMark/>
          </w:tcPr>
          <w:p w14:paraId="5234DEB7" w14:textId="77777777" w:rsidR="00D02D30" w:rsidRPr="009668B4" w:rsidRDefault="00D02D30" w:rsidP="00D02D30">
            <w:pPr>
              <w:pStyle w:val="103"/>
            </w:pPr>
            <w:r w:rsidRPr="009668B4">
              <w:t>0,07</w:t>
            </w:r>
          </w:p>
        </w:tc>
        <w:tc>
          <w:tcPr>
            <w:tcW w:w="175" w:type="pct"/>
            <w:noWrap/>
            <w:hideMark/>
          </w:tcPr>
          <w:p w14:paraId="5150EBF2" w14:textId="77777777" w:rsidR="00D02D30" w:rsidRPr="009668B4" w:rsidRDefault="00D02D30" w:rsidP="00D02D30">
            <w:pPr>
              <w:pStyle w:val="103"/>
            </w:pPr>
            <w:r w:rsidRPr="009668B4">
              <w:t>0,07</w:t>
            </w:r>
          </w:p>
        </w:tc>
        <w:tc>
          <w:tcPr>
            <w:tcW w:w="175" w:type="pct"/>
            <w:noWrap/>
            <w:hideMark/>
          </w:tcPr>
          <w:p w14:paraId="2878781C" w14:textId="77777777" w:rsidR="00D02D30" w:rsidRPr="009668B4" w:rsidRDefault="00D02D30" w:rsidP="00D02D30">
            <w:pPr>
              <w:pStyle w:val="103"/>
            </w:pPr>
            <w:r w:rsidRPr="009668B4">
              <w:t>0,07</w:t>
            </w:r>
          </w:p>
        </w:tc>
        <w:tc>
          <w:tcPr>
            <w:tcW w:w="175" w:type="pct"/>
            <w:noWrap/>
            <w:hideMark/>
          </w:tcPr>
          <w:p w14:paraId="30A491CE" w14:textId="77777777" w:rsidR="00D02D30" w:rsidRPr="009668B4" w:rsidRDefault="00D02D30" w:rsidP="00D02D30">
            <w:pPr>
              <w:pStyle w:val="103"/>
            </w:pPr>
            <w:r w:rsidRPr="009668B4">
              <w:t>0,07</w:t>
            </w:r>
          </w:p>
        </w:tc>
        <w:tc>
          <w:tcPr>
            <w:tcW w:w="175" w:type="pct"/>
            <w:noWrap/>
            <w:hideMark/>
          </w:tcPr>
          <w:p w14:paraId="347A5830" w14:textId="77777777" w:rsidR="00D02D30" w:rsidRPr="009668B4" w:rsidRDefault="00D02D30" w:rsidP="00D02D30">
            <w:pPr>
              <w:pStyle w:val="103"/>
            </w:pPr>
            <w:r w:rsidRPr="009668B4">
              <w:t>0,07</w:t>
            </w:r>
          </w:p>
        </w:tc>
        <w:tc>
          <w:tcPr>
            <w:tcW w:w="175" w:type="pct"/>
            <w:noWrap/>
            <w:hideMark/>
          </w:tcPr>
          <w:p w14:paraId="549606CC" w14:textId="77777777" w:rsidR="00D02D30" w:rsidRPr="009668B4" w:rsidRDefault="00D02D30" w:rsidP="00D02D30">
            <w:pPr>
              <w:pStyle w:val="103"/>
            </w:pPr>
            <w:r w:rsidRPr="009668B4">
              <w:t>0,07</w:t>
            </w:r>
          </w:p>
        </w:tc>
        <w:tc>
          <w:tcPr>
            <w:tcW w:w="175" w:type="pct"/>
            <w:noWrap/>
            <w:hideMark/>
          </w:tcPr>
          <w:p w14:paraId="1A8FA664" w14:textId="77777777" w:rsidR="00D02D30" w:rsidRPr="009668B4" w:rsidRDefault="00D02D30" w:rsidP="00D02D30">
            <w:pPr>
              <w:pStyle w:val="103"/>
            </w:pPr>
            <w:r w:rsidRPr="009668B4">
              <w:t>0,07</w:t>
            </w:r>
          </w:p>
        </w:tc>
        <w:tc>
          <w:tcPr>
            <w:tcW w:w="175" w:type="pct"/>
            <w:noWrap/>
            <w:hideMark/>
          </w:tcPr>
          <w:p w14:paraId="13EEFB7C" w14:textId="77777777" w:rsidR="00D02D30" w:rsidRPr="009668B4" w:rsidRDefault="00D02D30" w:rsidP="00D02D30">
            <w:pPr>
              <w:pStyle w:val="103"/>
            </w:pPr>
            <w:r w:rsidRPr="009668B4">
              <w:t>0,07</w:t>
            </w:r>
          </w:p>
        </w:tc>
        <w:tc>
          <w:tcPr>
            <w:tcW w:w="175" w:type="pct"/>
            <w:noWrap/>
            <w:hideMark/>
          </w:tcPr>
          <w:p w14:paraId="52327D84" w14:textId="77777777" w:rsidR="00D02D30" w:rsidRPr="009668B4" w:rsidRDefault="00D02D30" w:rsidP="00D02D30">
            <w:pPr>
              <w:pStyle w:val="103"/>
            </w:pPr>
            <w:r w:rsidRPr="009668B4">
              <w:t>0,07</w:t>
            </w:r>
          </w:p>
        </w:tc>
        <w:tc>
          <w:tcPr>
            <w:tcW w:w="175" w:type="pct"/>
            <w:noWrap/>
            <w:hideMark/>
          </w:tcPr>
          <w:p w14:paraId="76061701" w14:textId="77777777" w:rsidR="00D02D30" w:rsidRPr="009668B4" w:rsidRDefault="00D02D30" w:rsidP="00D02D30">
            <w:pPr>
              <w:pStyle w:val="103"/>
            </w:pPr>
            <w:r w:rsidRPr="009668B4">
              <w:t>0,07</w:t>
            </w:r>
          </w:p>
        </w:tc>
        <w:tc>
          <w:tcPr>
            <w:tcW w:w="175" w:type="pct"/>
            <w:noWrap/>
            <w:hideMark/>
          </w:tcPr>
          <w:p w14:paraId="62AD6A56" w14:textId="77777777" w:rsidR="00D02D30" w:rsidRPr="009668B4" w:rsidRDefault="00D02D30" w:rsidP="00D02D30">
            <w:pPr>
              <w:pStyle w:val="103"/>
            </w:pPr>
            <w:r w:rsidRPr="009668B4">
              <w:t>0,07</w:t>
            </w:r>
          </w:p>
        </w:tc>
        <w:tc>
          <w:tcPr>
            <w:tcW w:w="175" w:type="pct"/>
            <w:noWrap/>
            <w:hideMark/>
          </w:tcPr>
          <w:p w14:paraId="31D55184" w14:textId="77777777" w:rsidR="00D02D30" w:rsidRPr="009668B4" w:rsidRDefault="00D02D30" w:rsidP="00D02D30">
            <w:pPr>
              <w:pStyle w:val="103"/>
            </w:pPr>
            <w:r w:rsidRPr="009668B4">
              <w:t>0,07</w:t>
            </w:r>
          </w:p>
        </w:tc>
        <w:tc>
          <w:tcPr>
            <w:tcW w:w="173" w:type="pct"/>
            <w:noWrap/>
            <w:hideMark/>
          </w:tcPr>
          <w:p w14:paraId="5FA4FA7C" w14:textId="77777777" w:rsidR="00D02D30" w:rsidRPr="009668B4" w:rsidRDefault="00D02D30" w:rsidP="00D02D30">
            <w:pPr>
              <w:pStyle w:val="103"/>
            </w:pPr>
            <w:r w:rsidRPr="009668B4">
              <w:t>0,07</w:t>
            </w:r>
          </w:p>
        </w:tc>
      </w:tr>
      <w:tr w:rsidR="00D02D30" w:rsidRPr="009668B4" w14:paraId="67C11AC9" w14:textId="77777777" w:rsidTr="00D02D30">
        <w:trPr>
          <w:trHeight w:val="330"/>
        </w:trPr>
        <w:tc>
          <w:tcPr>
            <w:tcW w:w="344" w:type="pct"/>
            <w:vMerge/>
            <w:hideMark/>
          </w:tcPr>
          <w:p w14:paraId="61A5126E" w14:textId="77777777" w:rsidR="00D02D30" w:rsidRPr="009668B4" w:rsidRDefault="00D02D30" w:rsidP="00D02D30">
            <w:pPr>
              <w:pStyle w:val="103"/>
            </w:pPr>
          </w:p>
        </w:tc>
        <w:tc>
          <w:tcPr>
            <w:tcW w:w="496" w:type="pct"/>
            <w:vMerge/>
            <w:hideMark/>
          </w:tcPr>
          <w:p w14:paraId="14C0E74C" w14:textId="77777777" w:rsidR="00D02D30" w:rsidRPr="009668B4" w:rsidRDefault="00D02D30" w:rsidP="00D02D30">
            <w:pPr>
              <w:pStyle w:val="103"/>
            </w:pPr>
          </w:p>
        </w:tc>
        <w:tc>
          <w:tcPr>
            <w:tcW w:w="1182" w:type="pct"/>
            <w:hideMark/>
          </w:tcPr>
          <w:p w14:paraId="47760036" w14:textId="77777777" w:rsidR="00D02D30" w:rsidRPr="009668B4" w:rsidRDefault="00D02D30" w:rsidP="00D02D30">
            <w:pPr>
              <w:pStyle w:val="103"/>
            </w:pPr>
            <w:r w:rsidRPr="009668B4">
              <w:t>Хозяйственные нужды</w:t>
            </w:r>
          </w:p>
        </w:tc>
        <w:tc>
          <w:tcPr>
            <w:tcW w:w="176" w:type="pct"/>
            <w:noWrap/>
            <w:hideMark/>
          </w:tcPr>
          <w:p w14:paraId="14F2FAE6" w14:textId="77777777" w:rsidR="00D02D30" w:rsidRPr="009668B4" w:rsidRDefault="00D02D30" w:rsidP="00D02D30">
            <w:pPr>
              <w:pStyle w:val="103"/>
            </w:pPr>
            <w:r w:rsidRPr="009668B4">
              <w:t>0,00</w:t>
            </w:r>
          </w:p>
        </w:tc>
        <w:tc>
          <w:tcPr>
            <w:tcW w:w="175" w:type="pct"/>
            <w:noWrap/>
            <w:hideMark/>
          </w:tcPr>
          <w:p w14:paraId="489016E1" w14:textId="77777777" w:rsidR="00D02D30" w:rsidRPr="009668B4" w:rsidRDefault="00D02D30" w:rsidP="00D02D30">
            <w:pPr>
              <w:pStyle w:val="103"/>
            </w:pPr>
            <w:r w:rsidRPr="009668B4">
              <w:t>0,00</w:t>
            </w:r>
          </w:p>
        </w:tc>
        <w:tc>
          <w:tcPr>
            <w:tcW w:w="175" w:type="pct"/>
            <w:noWrap/>
            <w:hideMark/>
          </w:tcPr>
          <w:p w14:paraId="5ACAA0F6" w14:textId="77777777" w:rsidR="00D02D30" w:rsidRPr="009668B4" w:rsidRDefault="00D02D30" w:rsidP="00D02D30">
            <w:pPr>
              <w:pStyle w:val="103"/>
            </w:pPr>
            <w:r w:rsidRPr="009668B4">
              <w:t>0,00</w:t>
            </w:r>
          </w:p>
        </w:tc>
        <w:tc>
          <w:tcPr>
            <w:tcW w:w="175" w:type="pct"/>
            <w:noWrap/>
            <w:hideMark/>
          </w:tcPr>
          <w:p w14:paraId="2A8DD46F" w14:textId="77777777" w:rsidR="00D02D30" w:rsidRPr="009668B4" w:rsidRDefault="00D02D30" w:rsidP="00D02D30">
            <w:pPr>
              <w:pStyle w:val="103"/>
            </w:pPr>
            <w:r w:rsidRPr="009668B4">
              <w:t>0,00</w:t>
            </w:r>
          </w:p>
        </w:tc>
        <w:tc>
          <w:tcPr>
            <w:tcW w:w="175" w:type="pct"/>
            <w:noWrap/>
            <w:hideMark/>
          </w:tcPr>
          <w:p w14:paraId="1E1B82B7" w14:textId="77777777" w:rsidR="00D02D30" w:rsidRPr="009668B4" w:rsidRDefault="00D02D30" w:rsidP="00D02D30">
            <w:pPr>
              <w:pStyle w:val="103"/>
            </w:pPr>
            <w:r w:rsidRPr="009668B4">
              <w:t>0,00</w:t>
            </w:r>
          </w:p>
        </w:tc>
        <w:tc>
          <w:tcPr>
            <w:tcW w:w="175" w:type="pct"/>
            <w:noWrap/>
            <w:hideMark/>
          </w:tcPr>
          <w:p w14:paraId="20725889" w14:textId="77777777" w:rsidR="00D02D30" w:rsidRPr="009668B4" w:rsidRDefault="00D02D30" w:rsidP="00D02D30">
            <w:pPr>
              <w:pStyle w:val="103"/>
            </w:pPr>
            <w:r w:rsidRPr="009668B4">
              <w:t>0,00</w:t>
            </w:r>
          </w:p>
        </w:tc>
        <w:tc>
          <w:tcPr>
            <w:tcW w:w="175" w:type="pct"/>
            <w:noWrap/>
            <w:hideMark/>
          </w:tcPr>
          <w:p w14:paraId="5DBB4022" w14:textId="77777777" w:rsidR="00D02D30" w:rsidRPr="009668B4" w:rsidRDefault="00D02D30" w:rsidP="00D02D30">
            <w:pPr>
              <w:pStyle w:val="103"/>
            </w:pPr>
            <w:r w:rsidRPr="009668B4">
              <w:t>0,00</w:t>
            </w:r>
          </w:p>
        </w:tc>
        <w:tc>
          <w:tcPr>
            <w:tcW w:w="175" w:type="pct"/>
            <w:noWrap/>
            <w:hideMark/>
          </w:tcPr>
          <w:p w14:paraId="73983350" w14:textId="77777777" w:rsidR="00D02D30" w:rsidRPr="009668B4" w:rsidRDefault="00D02D30" w:rsidP="00D02D30">
            <w:pPr>
              <w:pStyle w:val="103"/>
            </w:pPr>
            <w:r w:rsidRPr="009668B4">
              <w:t>0,00</w:t>
            </w:r>
          </w:p>
        </w:tc>
        <w:tc>
          <w:tcPr>
            <w:tcW w:w="175" w:type="pct"/>
            <w:noWrap/>
            <w:hideMark/>
          </w:tcPr>
          <w:p w14:paraId="30F57189" w14:textId="77777777" w:rsidR="00D02D30" w:rsidRPr="009668B4" w:rsidRDefault="00D02D30" w:rsidP="00D02D30">
            <w:pPr>
              <w:pStyle w:val="103"/>
            </w:pPr>
            <w:r w:rsidRPr="009668B4">
              <w:t>0,00</w:t>
            </w:r>
          </w:p>
        </w:tc>
        <w:tc>
          <w:tcPr>
            <w:tcW w:w="175" w:type="pct"/>
            <w:noWrap/>
            <w:hideMark/>
          </w:tcPr>
          <w:p w14:paraId="531156C8" w14:textId="77777777" w:rsidR="00D02D30" w:rsidRPr="009668B4" w:rsidRDefault="00D02D30" w:rsidP="00D02D30">
            <w:pPr>
              <w:pStyle w:val="103"/>
            </w:pPr>
            <w:r w:rsidRPr="009668B4">
              <w:t>0,00</w:t>
            </w:r>
          </w:p>
        </w:tc>
        <w:tc>
          <w:tcPr>
            <w:tcW w:w="175" w:type="pct"/>
            <w:noWrap/>
            <w:hideMark/>
          </w:tcPr>
          <w:p w14:paraId="5B3B1178" w14:textId="77777777" w:rsidR="00D02D30" w:rsidRPr="009668B4" w:rsidRDefault="00D02D30" w:rsidP="00D02D30">
            <w:pPr>
              <w:pStyle w:val="103"/>
            </w:pPr>
            <w:r w:rsidRPr="009668B4">
              <w:t>0,00</w:t>
            </w:r>
          </w:p>
        </w:tc>
        <w:tc>
          <w:tcPr>
            <w:tcW w:w="175" w:type="pct"/>
            <w:noWrap/>
            <w:hideMark/>
          </w:tcPr>
          <w:p w14:paraId="041A0822" w14:textId="77777777" w:rsidR="00D02D30" w:rsidRPr="009668B4" w:rsidRDefault="00D02D30" w:rsidP="00D02D30">
            <w:pPr>
              <w:pStyle w:val="103"/>
            </w:pPr>
            <w:r w:rsidRPr="009668B4">
              <w:t>0,00</w:t>
            </w:r>
          </w:p>
        </w:tc>
        <w:tc>
          <w:tcPr>
            <w:tcW w:w="175" w:type="pct"/>
            <w:noWrap/>
            <w:hideMark/>
          </w:tcPr>
          <w:p w14:paraId="75B6A42A" w14:textId="77777777" w:rsidR="00D02D30" w:rsidRPr="009668B4" w:rsidRDefault="00D02D30" w:rsidP="00D02D30">
            <w:pPr>
              <w:pStyle w:val="103"/>
            </w:pPr>
            <w:r w:rsidRPr="009668B4">
              <w:t>0,00</w:t>
            </w:r>
          </w:p>
        </w:tc>
        <w:tc>
          <w:tcPr>
            <w:tcW w:w="175" w:type="pct"/>
            <w:noWrap/>
            <w:hideMark/>
          </w:tcPr>
          <w:p w14:paraId="7AC4D8B7" w14:textId="77777777" w:rsidR="00D02D30" w:rsidRPr="009668B4" w:rsidRDefault="00D02D30" w:rsidP="00D02D30">
            <w:pPr>
              <w:pStyle w:val="103"/>
            </w:pPr>
            <w:r w:rsidRPr="009668B4">
              <w:t>0,00</w:t>
            </w:r>
          </w:p>
        </w:tc>
        <w:tc>
          <w:tcPr>
            <w:tcW w:w="175" w:type="pct"/>
            <w:noWrap/>
            <w:hideMark/>
          </w:tcPr>
          <w:p w14:paraId="6CBACF40" w14:textId="77777777" w:rsidR="00D02D30" w:rsidRPr="009668B4" w:rsidRDefault="00D02D30" w:rsidP="00D02D30">
            <w:pPr>
              <w:pStyle w:val="103"/>
            </w:pPr>
            <w:r w:rsidRPr="009668B4">
              <w:t>0,00</w:t>
            </w:r>
          </w:p>
        </w:tc>
        <w:tc>
          <w:tcPr>
            <w:tcW w:w="175" w:type="pct"/>
            <w:noWrap/>
            <w:hideMark/>
          </w:tcPr>
          <w:p w14:paraId="55ADC44F" w14:textId="77777777" w:rsidR="00D02D30" w:rsidRPr="009668B4" w:rsidRDefault="00D02D30" w:rsidP="00D02D30">
            <w:pPr>
              <w:pStyle w:val="103"/>
            </w:pPr>
            <w:r w:rsidRPr="009668B4">
              <w:t>0,00</w:t>
            </w:r>
          </w:p>
        </w:tc>
        <w:tc>
          <w:tcPr>
            <w:tcW w:w="173" w:type="pct"/>
            <w:noWrap/>
            <w:hideMark/>
          </w:tcPr>
          <w:p w14:paraId="0650E07F" w14:textId="77777777" w:rsidR="00D02D30" w:rsidRPr="009668B4" w:rsidRDefault="00D02D30" w:rsidP="00D02D30">
            <w:pPr>
              <w:pStyle w:val="103"/>
            </w:pPr>
            <w:r w:rsidRPr="009668B4">
              <w:t>0,00</w:t>
            </w:r>
          </w:p>
        </w:tc>
      </w:tr>
      <w:tr w:rsidR="00D02D30" w:rsidRPr="009668B4" w14:paraId="5367EA03" w14:textId="77777777" w:rsidTr="00D02D30">
        <w:trPr>
          <w:trHeight w:val="510"/>
        </w:trPr>
        <w:tc>
          <w:tcPr>
            <w:tcW w:w="344" w:type="pct"/>
            <w:vMerge/>
            <w:hideMark/>
          </w:tcPr>
          <w:p w14:paraId="34A4FB96" w14:textId="77777777" w:rsidR="00D02D30" w:rsidRPr="009668B4" w:rsidRDefault="00D02D30" w:rsidP="00D02D30">
            <w:pPr>
              <w:pStyle w:val="103"/>
            </w:pPr>
          </w:p>
        </w:tc>
        <w:tc>
          <w:tcPr>
            <w:tcW w:w="496" w:type="pct"/>
            <w:vMerge/>
            <w:hideMark/>
          </w:tcPr>
          <w:p w14:paraId="3854838F" w14:textId="77777777" w:rsidR="00D02D30" w:rsidRPr="009668B4" w:rsidRDefault="00D02D30" w:rsidP="00D02D30">
            <w:pPr>
              <w:pStyle w:val="103"/>
            </w:pPr>
          </w:p>
        </w:tc>
        <w:tc>
          <w:tcPr>
            <w:tcW w:w="1182" w:type="pct"/>
            <w:hideMark/>
          </w:tcPr>
          <w:p w14:paraId="1D47C52A" w14:textId="77777777" w:rsidR="00D02D30" w:rsidRPr="009668B4" w:rsidRDefault="00D02D30" w:rsidP="00D02D30">
            <w:pPr>
              <w:pStyle w:val="103"/>
            </w:pPr>
            <w:r w:rsidRPr="009668B4">
              <w:t>Подключенная нагрузка (договорная), в т. ч.:</w:t>
            </w:r>
          </w:p>
        </w:tc>
        <w:tc>
          <w:tcPr>
            <w:tcW w:w="176" w:type="pct"/>
            <w:noWrap/>
            <w:hideMark/>
          </w:tcPr>
          <w:p w14:paraId="6563A948" w14:textId="77777777" w:rsidR="00D02D30" w:rsidRPr="009668B4" w:rsidRDefault="00D02D30" w:rsidP="00D02D30">
            <w:pPr>
              <w:pStyle w:val="103"/>
            </w:pPr>
            <w:r w:rsidRPr="009668B4">
              <w:t>0,33</w:t>
            </w:r>
          </w:p>
        </w:tc>
        <w:tc>
          <w:tcPr>
            <w:tcW w:w="175" w:type="pct"/>
            <w:noWrap/>
            <w:hideMark/>
          </w:tcPr>
          <w:p w14:paraId="3B6224DF" w14:textId="77777777" w:rsidR="00D02D30" w:rsidRPr="009668B4" w:rsidRDefault="00D02D30" w:rsidP="00D02D30">
            <w:pPr>
              <w:pStyle w:val="103"/>
            </w:pPr>
            <w:r w:rsidRPr="009668B4">
              <w:t>0,33</w:t>
            </w:r>
          </w:p>
        </w:tc>
        <w:tc>
          <w:tcPr>
            <w:tcW w:w="175" w:type="pct"/>
            <w:noWrap/>
            <w:hideMark/>
          </w:tcPr>
          <w:p w14:paraId="3F2D4033" w14:textId="77777777" w:rsidR="00D02D30" w:rsidRPr="009668B4" w:rsidRDefault="00D02D30" w:rsidP="00D02D30">
            <w:pPr>
              <w:pStyle w:val="103"/>
            </w:pPr>
            <w:r w:rsidRPr="009668B4">
              <w:t>0,33</w:t>
            </w:r>
          </w:p>
        </w:tc>
        <w:tc>
          <w:tcPr>
            <w:tcW w:w="175" w:type="pct"/>
            <w:noWrap/>
            <w:hideMark/>
          </w:tcPr>
          <w:p w14:paraId="4604BF6A" w14:textId="77777777" w:rsidR="00D02D30" w:rsidRPr="009668B4" w:rsidRDefault="00D02D30" w:rsidP="00D02D30">
            <w:pPr>
              <w:pStyle w:val="103"/>
            </w:pPr>
            <w:r w:rsidRPr="009668B4">
              <w:t>0,33</w:t>
            </w:r>
          </w:p>
        </w:tc>
        <w:tc>
          <w:tcPr>
            <w:tcW w:w="175" w:type="pct"/>
            <w:noWrap/>
            <w:hideMark/>
          </w:tcPr>
          <w:p w14:paraId="3F302C03" w14:textId="77777777" w:rsidR="00D02D30" w:rsidRPr="009668B4" w:rsidRDefault="00D02D30" w:rsidP="00D02D30">
            <w:pPr>
              <w:pStyle w:val="103"/>
            </w:pPr>
            <w:r w:rsidRPr="009668B4">
              <w:t>0,33</w:t>
            </w:r>
          </w:p>
        </w:tc>
        <w:tc>
          <w:tcPr>
            <w:tcW w:w="175" w:type="pct"/>
            <w:noWrap/>
            <w:hideMark/>
          </w:tcPr>
          <w:p w14:paraId="36153526" w14:textId="77777777" w:rsidR="00D02D30" w:rsidRPr="009668B4" w:rsidRDefault="00D02D30" w:rsidP="00D02D30">
            <w:pPr>
              <w:pStyle w:val="103"/>
            </w:pPr>
            <w:r w:rsidRPr="009668B4">
              <w:t>0,33</w:t>
            </w:r>
          </w:p>
        </w:tc>
        <w:tc>
          <w:tcPr>
            <w:tcW w:w="175" w:type="pct"/>
            <w:noWrap/>
            <w:hideMark/>
          </w:tcPr>
          <w:p w14:paraId="66A4C646" w14:textId="77777777" w:rsidR="00D02D30" w:rsidRPr="009668B4" w:rsidRDefault="00D02D30" w:rsidP="00D02D30">
            <w:pPr>
              <w:pStyle w:val="103"/>
            </w:pPr>
            <w:r w:rsidRPr="009668B4">
              <w:t>0,33</w:t>
            </w:r>
          </w:p>
        </w:tc>
        <w:tc>
          <w:tcPr>
            <w:tcW w:w="175" w:type="pct"/>
            <w:noWrap/>
            <w:hideMark/>
          </w:tcPr>
          <w:p w14:paraId="5A57529B" w14:textId="77777777" w:rsidR="00D02D30" w:rsidRPr="009668B4" w:rsidRDefault="00D02D30" w:rsidP="00D02D30">
            <w:pPr>
              <w:pStyle w:val="103"/>
            </w:pPr>
            <w:r w:rsidRPr="009668B4">
              <w:t>0,33</w:t>
            </w:r>
          </w:p>
        </w:tc>
        <w:tc>
          <w:tcPr>
            <w:tcW w:w="175" w:type="pct"/>
            <w:noWrap/>
            <w:hideMark/>
          </w:tcPr>
          <w:p w14:paraId="6308E2B7" w14:textId="77777777" w:rsidR="00D02D30" w:rsidRPr="009668B4" w:rsidRDefault="00D02D30" w:rsidP="00D02D30">
            <w:pPr>
              <w:pStyle w:val="103"/>
            </w:pPr>
            <w:r w:rsidRPr="009668B4">
              <w:t>0,33</w:t>
            </w:r>
          </w:p>
        </w:tc>
        <w:tc>
          <w:tcPr>
            <w:tcW w:w="175" w:type="pct"/>
            <w:noWrap/>
            <w:hideMark/>
          </w:tcPr>
          <w:p w14:paraId="66EE8196" w14:textId="77777777" w:rsidR="00D02D30" w:rsidRPr="009668B4" w:rsidRDefault="00D02D30" w:rsidP="00D02D30">
            <w:pPr>
              <w:pStyle w:val="103"/>
            </w:pPr>
            <w:r w:rsidRPr="009668B4">
              <w:t>0,33</w:t>
            </w:r>
          </w:p>
        </w:tc>
        <w:tc>
          <w:tcPr>
            <w:tcW w:w="175" w:type="pct"/>
            <w:noWrap/>
            <w:hideMark/>
          </w:tcPr>
          <w:p w14:paraId="66EE420A" w14:textId="77777777" w:rsidR="00D02D30" w:rsidRPr="009668B4" w:rsidRDefault="00D02D30" w:rsidP="00D02D30">
            <w:pPr>
              <w:pStyle w:val="103"/>
            </w:pPr>
            <w:r w:rsidRPr="009668B4">
              <w:t>0,33</w:t>
            </w:r>
          </w:p>
        </w:tc>
        <w:tc>
          <w:tcPr>
            <w:tcW w:w="175" w:type="pct"/>
            <w:noWrap/>
            <w:hideMark/>
          </w:tcPr>
          <w:p w14:paraId="5D685EB6" w14:textId="77777777" w:rsidR="00D02D30" w:rsidRPr="009668B4" w:rsidRDefault="00D02D30" w:rsidP="00D02D30">
            <w:pPr>
              <w:pStyle w:val="103"/>
            </w:pPr>
            <w:r w:rsidRPr="009668B4">
              <w:t>0,33</w:t>
            </w:r>
          </w:p>
        </w:tc>
        <w:tc>
          <w:tcPr>
            <w:tcW w:w="175" w:type="pct"/>
            <w:noWrap/>
            <w:hideMark/>
          </w:tcPr>
          <w:p w14:paraId="0806473C" w14:textId="77777777" w:rsidR="00D02D30" w:rsidRPr="009668B4" w:rsidRDefault="00D02D30" w:rsidP="00D02D30">
            <w:pPr>
              <w:pStyle w:val="103"/>
            </w:pPr>
            <w:r w:rsidRPr="009668B4">
              <w:t>0,33</w:t>
            </w:r>
          </w:p>
        </w:tc>
        <w:tc>
          <w:tcPr>
            <w:tcW w:w="175" w:type="pct"/>
            <w:noWrap/>
            <w:hideMark/>
          </w:tcPr>
          <w:p w14:paraId="73E77779" w14:textId="77777777" w:rsidR="00D02D30" w:rsidRPr="009668B4" w:rsidRDefault="00D02D30" w:rsidP="00D02D30">
            <w:pPr>
              <w:pStyle w:val="103"/>
            </w:pPr>
            <w:r w:rsidRPr="009668B4">
              <w:t>0,33</w:t>
            </w:r>
          </w:p>
        </w:tc>
        <w:tc>
          <w:tcPr>
            <w:tcW w:w="175" w:type="pct"/>
            <w:noWrap/>
            <w:hideMark/>
          </w:tcPr>
          <w:p w14:paraId="11DF6362" w14:textId="77777777" w:rsidR="00D02D30" w:rsidRPr="009668B4" w:rsidRDefault="00D02D30" w:rsidP="00D02D30">
            <w:pPr>
              <w:pStyle w:val="103"/>
            </w:pPr>
            <w:r w:rsidRPr="009668B4">
              <w:t>0,33</w:t>
            </w:r>
          </w:p>
        </w:tc>
        <w:tc>
          <w:tcPr>
            <w:tcW w:w="175" w:type="pct"/>
            <w:noWrap/>
            <w:hideMark/>
          </w:tcPr>
          <w:p w14:paraId="41F454FB" w14:textId="77777777" w:rsidR="00D02D30" w:rsidRPr="009668B4" w:rsidRDefault="00D02D30" w:rsidP="00D02D30">
            <w:pPr>
              <w:pStyle w:val="103"/>
            </w:pPr>
            <w:r w:rsidRPr="009668B4">
              <w:t>0,33</w:t>
            </w:r>
          </w:p>
        </w:tc>
        <w:tc>
          <w:tcPr>
            <w:tcW w:w="173" w:type="pct"/>
            <w:noWrap/>
            <w:hideMark/>
          </w:tcPr>
          <w:p w14:paraId="556D0BBB" w14:textId="77777777" w:rsidR="00D02D30" w:rsidRPr="009668B4" w:rsidRDefault="00D02D30" w:rsidP="00D02D30">
            <w:pPr>
              <w:pStyle w:val="103"/>
            </w:pPr>
            <w:r w:rsidRPr="009668B4">
              <w:t>0,33</w:t>
            </w:r>
          </w:p>
        </w:tc>
      </w:tr>
      <w:tr w:rsidR="00D02D30" w:rsidRPr="009668B4" w14:paraId="0CBDB1A2" w14:textId="77777777" w:rsidTr="00D02D30">
        <w:trPr>
          <w:trHeight w:val="315"/>
        </w:trPr>
        <w:tc>
          <w:tcPr>
            <w:tcW w:w="344" w:type="pct"/>
            <w:vMerge/>
            <w:hideMark/>
          </w:tcPr>
          <w:p w14:paraId="712843E1" w14:textId="77777777" w:rsidR="00D02D30" w:rsidRPr="009668B4" w:rsidRDefault="00D02D30" w:rsidP="00D02D30">
            <w:pPr>
              <w:pStyle w:val="103"/>
            </w:pPr>
          </w:p>
        </w:tc>
        <w:tc>
          <w:tcPr>
            <w:tcW w:w="496" w:type="pct"/>
            <w:vMerge/>
            <w:hideMark/>
          </w:tcPr>
          <w:p w14:paraId="30C109B2" w14:textId="77777777" w:rsidR="00D02D30" w:rsidRPr="009668B4" w:rsidRDefault="00D02D30" w:rsidP="00D02D30">
            <w:pPr>
              <w:pStyle w:val="103"/>
            </w:pPr>
          </w:p>
        </w:tc>
        <w:tc>
          <w:tcPr>
            <w:tcW w:w="1182" w:type="pct"/>
            <w:hideMark/>
          </w:tcPr>
          <w:p w14:paraId="789DCE59" w14:textId="77777777" w:rsidR="00D02D30" w:rsidRPr="009668B4" w:rsidRDefault="00D02D30" w:rsidP="00D02D30">
            <w:pPr>
              <w:pStyle w:val="103"/>
            </w:pPr>
            <w:r w:rsidRPr="009668B4">
              <w:t>Отопление и вентиляция</w:t>
            </w:r>
          </w:p>
        </w:tc>
        <w:tc>
          <w:tcPr>
            <w:tcW w:w="176" w:type="pct"/>
            <w:noWrap/>
            <w:hideMark/>
          </w:tcPr>
          <w:p w14:paraId="5902209F" w14:textId="77777777" w:rsidR="00D02D30" w:rsidRPr="009668B4" w:rsidRDefault="00D02D30" w:rsidP="00D02D30">
            <w:pPr>
              <w:pStyle w:val="103"/>
            </w:pPr>
            <w:r w:rsidRPr="009668B4">
              <w:t>0,33</w:t>
            </w:r>
          </w:p>
        </w:tc>
        <w:tc>
          <w:tcPr>
            <w:tcW w:w="175" w:type="pct"/>
            <w:noWrap/>
            <w:hideMark/>
          </w:tcPr>
          <w:p w14:paraId="41AA4A01" w14:textId="77777777" w:rsidR="00D02D30" w:rsidRPr="009668B4" w:rsidRDefault="00D02D30" w:rsidP="00D02D30">
            <w:pPr>
              <w:pStyle w:val="103"/>
            </w:pPr>
            <w:r w:rsidRPr="009668B4">
              <w:t>0,33</w:t>
            </w:r>
          </w:p>
        </w:tc>
        <w:tc>
          <w:tcPr>
            <w:tcW w:w="175" w:type="pct"/>
            <w:noWrap/>
            <w:hideMark/>
          </w:tcPr>
          <w:p w14:paraId="3CE5E4D3" w14:textId="77777777" w:rsidR="00D02D30" w:rsidRPr="009668B4" w:rsidRDefault="00D02D30" w:rsidP="00D02D30">
            <w:pPr>
              <w:pStyle w:val="103"/>
            </w:pPr>
            <w:r w:rsidRPr="009668B4">
              <w:t>0,33</w:t>
            </w:r>
          </w:p>
        </w:tc>
        <w:tc>
          <w:tcPr>
            <w:tcW w:w="175" w:type="pct"/>
            <w:noWrap/>
            <w:hideMark/>
          </w:tcPr>
          <w:p w14:paraId="5A885209" w14:textId="77777777" w:rsidR="00D02D30" w:rsidRPr="009668B4" w:rsidRDefault="00D02D30" w:rsidP="00D02D30">
            <w:pPr>
              <w:pStyle w:val="103"/>
            </w:pPr>
            <w:r w:rsidRPr="009668B4">
              <w:t>0,33</w:t>
            </w:r>
          </w:p>
        </w:tc>
        <w:tc>
          <w:tcPr>
            <w:tcW w:w="175" w:type="pct"/>
            <w:noWrap/>
            <w:hideMark/>
          </w:tcPr>
          <w:p w14:paraId="3AC005E0" w14:textId="77777777" w:rsidR="00D02D30" w:rsidRPr="009668B4" w:rsidRDefault="00D02D30" w:rsidP="00D02D30">
            <w:pPr>
              <w:pStyle w:val="103"/>
            </w:pPr>
            <w:r w:rsidRPr="009668B4">
              <w:t>0,33</w:t>
            </w:r>
          </w:p>
        </w:tc>
        <w:tc>
          <w:tcPr>
            <w:tcW w:w="175" w:type="pct"/>
            <w:noWrap/>
            <w:hideMark/>
          </w:tcPr>
          <w:p w14:paraId="73AE3DB6" w14:textId="77777777" w:rsidR="00D02D30" w:rsidRPr="009668B4" w:rsidRDefault="00D02D30" w:rsidP="00D02D30">
            <w:pPr>
              <w:pStyle w:val="103"/>
            </w:pPr>
            <w:r w:rsidRPr="009668B4">
              <w:t>0,33</w:t>
            </w:r>
          </w:p>
        </w:tc>
        <w:tc>
          <w:tcPr>
            <w:tcW w:w="175" w:type="pct"/>
            <w:noWrap/>
            <w:hideMark/>
          </w:tcPr>
          <w:p w14:paraId="7E825910" w14:textId="77777777" w:rsidR="00D02D30" w:rsidRPr="009668B4" w:rsidRDefault="00D02D30" w:rsidP="00D02D30">
            <w:pPr>
              <w:pStyle w:val="103"/>
            </w:pPr>
            <w:r w:rsidRPr="009668B4">
              <w:t>0,33</w:t>
            </w:r>
          </w:p>
        </w:tc>
        <w:tc>
          <w:tcPr>
            <w:tcW w:w="175" w:type="pct"/>
            <w:noWrap/>
            <w:hideMark/>
          </w:tcPr>
          <w:p w14:paraId="699FB505" w14:textId="77777777" w:rsidR="00D02D30" w:rsidRPr="009668B4" w:rsidRDefault="00D02D30" w:rsidP="00D02D30">
            <w:pPr>
              <w:pStyle w:val="103"/>
            </w:pPr>
            <w:r w:rsidRPr="009668B4">
              <w:t>0,33</w:t>
            </w:r>
          </w:p>
        </w:tc>
        <w:tc>
          <w:tcPr>
            <w:tcW w:w="175" w:type="pct"/>
            <w:noWrap/>
            <w:hideMark/>
          </w:tcPr>
          <w:p w14:paraId="2EF0648C" w14:textId="77777777" w:rsidR="00D02D30" w:rsidRPr="009668B4" w:rsidRDefault="00D02D30" w:rsidP="00D02D30">
            <w:pPr>
              <w:pStyle w:val="103"/>
            </w:pPr>
            <w:r w:rsidRPr="009668B4">
              <w:t>0,33</w:t>
            </w:r>
          </w:p>
        </w:tc>
        <w:tc>
          <w:tcPr>
            <w:tcW w:w="175" w:type="pct"/>
            <w:noWrap/>
            <w:hideMark/>
          </w:tcPr>
          <w:p w14:paraId="574E1FA2" w14:textId="77777777" w:rsidR="00D02D30" w:rsidRPr="009668B4" w:rsidRDefault="00D02D30" w:rsidP="00D02D30">
            <w:pPr>
              <w:pStyle w:val="103"/>
            </w:pPr>
            <w:r w:rsidRPr="009668B4">
              <w:t>0,33</w:t>
            </w:r>
          </w:p>
        </w:tc>
        <w:tc>
          <w:tcPr>
            <w:tcW w:w="175" w:type="pct"/>
            <w:noWrap/>
            <w:hideMark/>
          </w:tcPr>
          <w:p w14:paraId="6B205C58" w14:textId="77777777" w:rsidR="00D02D30" w:rsidRPr="009668B4" w:rsidRDefault="00D02D30" w:rsidP="00D02D30">
            <w:pPr>
              <w:pStyle w:val="103"/>
            </w:pPr>
            <w:r w:rsidRPr="009668B4">
              <w:t>0,33</w:t>
            </w:r>
          </w:p>
        </w:tc>
        <w:tc>
          <w:tcPr>
            <w:tcW w:w="175" w:type="pct"/>
            <w:noWrap/>
            <w:hideMark/>
          </w:tcPr>
          <w:p w14:paraId="53839BA5" w14:textId="77777777" w:rsidR="00D02D30" w:rsidRPr="009668B4" w:rsidRDefault="00D02D30" w:rsidP="00D02D30">
            <w:pPr>
              <w:pStyle w:val="103"/>
            </w:pPr>
            <w:r w:rsidRPr="009668B4">
              <w:t>0,33</w:t>
            </w:r>
          </w:p>
        </w:tc>
        <w:tc>
          <w:tcPr>
            <w:tcW w:w="175" w:type="pct"/>
            <w:noWrap/>
            <w:hideMark/>
          </w:tcPr>
          <w:p w14:paraId="7AF6F68F" w14:textId="77777777" w:rsidR="00D02D30" w:rsidRPr="009668B4" w:rsidRDefault="00D02D30" w:rsidP="00D02D30">
            <w:pPr>
              <w:pStyle w:val="103"/>
            </w:pPr>
            <w:r w:rsidRPr="009668B4">
              <w:t>0,33</w:t>
            </w:r>
          </w:p>
        </w:tc>
        <w:tc>
          <w:tcPr>
            <w:tcW w:w="175" w:type="pct"/>
            <w:noWrap/>
            <w:hideMark/>
          </w:tcPr>
          <w:p w14:paraId="6F5DC22F" w14:textId="77777777" w:rsidR="00D02D30" w:rsidRPr="009668B4" w:rsidRDefault="00D02D30" w:rsidP="00D02D30">
            <w:pPr>
              <w:pStyle w:val="103"/>
            </w:pPr>
            <w:r w:rsidRPr="009668B4">
              <w:t>0,33</w:t>
            </w:r>
          </w:p>
        </w:tc>
        <w:tc>
          <w:tcPr>
            <w:tcW w:w="175" w:type="pct"/>
            <w:noWrap/>
            <w:hideMark/>
          </w:tcPr>
          <w:p w14:paraId="7AEF7730" w14:textId="77777777" w:rsidR="00D02D30" w:rsidRPr="009668B4" w:rsidRDefault="00D02D30" w:rsidP="00D02D30">
            <w:pPr>
              <w:pStyle w:val="103"/>
            </w:pPr>
            <w:r w:rsidRPr="009668B4">
              <w:t>0,33</w:t>
            </w:r>
          </w:p>
        </w:tc>
        <w:tc>
          <w:tcPr>
            <w:tcW w:w="175" w:type="pct"/>
            <w:noWrap/>
            <w:hideMark/>
          </w:tcPr>
          <w:p w14:paraId="4FBC5EDA" w14:textId="77777777" w:rsidR="00D02D30" w:rsidRPr="009668B4" w:rsidRDefault="00D02D30" w:rsidP="00D02D30">
            <w:pPr>
              <w:pStyle w:val="103"/>
            </w:pPr>
            <w:r w:rsidRPr="009668B4">
              <w:t>0,33</w:t>
            </w:r>
          </w:p>
        </w:tc>
        <w:tc>
          <w:tcPr>
            <w:tcW w:w="173" w:type="pct"/>
            <w:noWrap/>
            <w:hideMark/>
          </w:tcPr>
          <w:p w14:paraId="088FB920" w14:textId="77777777" w:rsidR="00D02D30" w:rsidRPr="009668B4" w:rsidRDefault="00D02D30" w:rsidP="00D02D30">
            <w:pPr>
              <w:pStyle w:val="103"/>
            </w:pPr>
            <w:r w:rsidRPr="009668B4">
              <w:t>0,33</w:t>
            </w:r>
          </w:p>
        </w:tc>
      </w:tr>
      <w:tr w:rsidR="00D02D30" w:rsidRPr="009668B4" w14:paraId="6DA56CE6" w14:textId="77777777" w:rsidTr="00D02D30">
        <w:trPr>
          <w:trHeight w:val="315"/>
        </w:trPr>
        <w:tc>
          <w:tcPr>
            <w:tcW w:w="344" w:type="pct"/>
            <w:vMerge/>
            <w:hideMark/>
          </w:tcPr>
          <w:p w14:paraId="072DB96C" w14:textId="77777777" w:rsidR="00D02D30" w:rsidRPr="009668B4" w:rsidRDefault="00D02D30" w:rsidP="00D02D30">
            <w:pPr>
              <w:pStyle w:val="103"/>
            </w:pPr>
          </w:p>
        </w:tc>
        <w:tc>
          <w:tcPr>
            <w:tcW w:w="496" w:type="pct"/>
            <w:vMerge/>
            <w:hideMark/>
          </w:tcPr>
          <w:p w14:paraId="002F0AC0" w14:textId="77777777" w:rsidR="00D02D30" w:rsidRPr="009668B4" w:rsidRDefault="00D02D30" w:rsidP="00D02D30">
            <w:pPr>
              <w:pStyle w:val="103"/>
            </w:pPr>
          </w:p>
        </w:tc>
        <w:tc>
          <w:tcPr>
            <w:tcW w:w="1182" w:type="pct"/>
            <w:noWrap/>
            <w:hideMark/>
          </w:tcPr>
          <w:p w14:paraId="27BC292A" w14:textId="77777777" w:rsidR="00D02D30" w:rsidRPr="009668B4" w:rsidRDefault="00D02D30" w:rsidP="00D02D30">
            <w:pPr>
              <w:pStyle w:val="103"/>
            </w:pPr>
            <w:r w:rsidRPr="009668B4">
              <w:t>ГВС</w:t>
            </w:r>
          </w:p>
        </w:tc>
        <w:tc>
          <w:tcPr>
            <w:tcW w:w="176" w:type="pct"/>
            <w:noWrap/>
            <w:hideMark/>
          </w:tcPr>
          <w:p w14:paraId="7883F9B0" w14:textId="77777777" w:rsidR="00D02D30" w:rsidRPr="009668B4" w:rsidRDefault="00D02D30" w:rsidP="00D02D30">
            <w:pPr>
              <w:pStyle w:val="103"/>
            </w:pPr>
            <w:r w:rsidRPr="009668B4">
              <w:t>0,00</w:t>
            </w:r>
          </w:p>
        </w:tc>
        <w:tc>
          <w:tcPr>
            <w:tcW w:w="175" w:type="pct"/>
            <w:noWrap/>
            <w:hideMark/>
          </w:tcPr>
          <w:p w14:paraId="7A0EBD76" w14:textId="77777777" w:rsidR="00D02D30" w:rsidRPr="009668B4" w:rsidRDefault="00D02D30" w:rsidP="00D02D30">
            <w:pPr>
              <w:pStyle w:val="103"/>
            </w:pPr>
            <w:r w:rsidRPr="009668B4">
              <w:t>0,00</w:t>
            </w:r>
          </w:p>
        </w:tc>
        <w:tc>
          <w:tcPr>
            <w:tcW w:w="175" w:type="pct"/>
            <w:noWrap/>
            <w:hideMark/>
          </w:tcPr>
          <w:p w14:paraId="228740B2" w14:textId="77777777" w:rsidR="00D02D30" w:rsidRPr="009668B4" w:rsidRDefault="00D02D30" w:rsidP="00D02D30">
            <w:pPr>
              <w:pStyle w:val="103"/>
            </w:pPr>
            <w:r w:rsidRPr="009668B4">
              <w:t>0,00</w:t>
            </w:r>
          </w:p>
        </w:tc>
        <w:tc>
          <w:tcPr>
            <w:tcW w:w="175" w:type="pct"/>
            <w:noWrap/>
            <w:hideMark/>
          </w:tcPr>
          <w:p w14:paraId="39C9A4A3" w14:textId="77777777" w:rsidR="00D02D30" w:rsidRPr="009668B4" w:rsidRDefault="00D02D30" w:rsidP="00D02D30">
            <w:pPr>
              <w:pStyle w:val="103"/>
            </w:pPr>
            <w:r w:rsidRPr="009668B4">
              <w:t>0,00</w:t>
            </w:r>
          </w:p>
        </w:tc>
        <w:tc>
          <w:tcPr>
            <w:tcW w:w="175" w:type="pct"/>
            <w:noWrap/>
            <w:hideMark/>
          </w:tcPr>
          <w:p w14:paraId="07BDCEFF" w14:textId="77777777" w:rsidR="00D02D30" w:rsidRPr="009668B4" w:rsidRDefault="00D02D30" w:rsidP="00D02D30">
            <w:pPr>
              <w:pStyle w:val="103"/>
            </w:pPr>
            <w:r w:rsidRPr="009668B4">
              <w:t>0,00</w:t>
            </w:r>
          </w:p>
        </w:tc>
        <w:tc>
          <w:tcPr>
            <w:tcW w:w="175" w:type="pct"/>
            <w:noWrap/>
            <w:hideMark/>
          </w:tcPr>
          <w:p w14:paraId="17BAAE95" w14:textId="77777777" w:rsidR="00D02D30" w:rsidRPr="009668B4" w:rsidRDefault="00D02D30" w:rsidP="00D02D30">
            <w:pPr>
              <w:pStyle w:val="103"/>
            </w:pPr>
            <w:r w:rsidRPr="009668B4">
              <w:t>0,00</w:t>
            </w:r>
          </w:p>
        </w:tc>
        <w:tc>
          <w:tcPr>
            <w:tcW w:w="175" w:type="pct"/>
            <w:noWrap/>
            <w:hideMark/>
          </w:tcPr>
          <w:p w14:paraId="6FC84877" w14:textId="77777777" w:rsidR="00D02D30" w:rsidRPr="009668B4" w:rsidRDefault="00D02D30" w:rsidP="00D02D30">
            <w:pPr>
              <w:pStyle w:val="103"/>
            </w:pPr>
            <w:r w:rsidRPr="009668B4">
              <w:t>0,00</w:t>
            </w:r>
          </w:p>
        </w:tc>
        <w:tc>
          <w:tcPr>
            <w:tcW w:w="175" w:type="pct"/>
            <w:noWrap/>
            <w:hideMark/>
          </w:tcPr>
          <w:p w14:paraId="7191023A" w14:textId="77777777" w:rsidR="00D02D30" w:rsidRPr="009668B4" w:rsidRDefault="00D02D30" w:rsidP="00D02D30">
            <w:pPr>
              <w:pStyle w:val="103"/>
            </w:pPr>
            <w:r w:rsidRPr="009668B4">
              <w:t>0,00</w:t>
            </w:r>
          </w:p>
        </w:tc>
        <w:tc>
          <w:tcPr>
            <w:tcW w:w="175" w:type="pct"/>
            <w:noWrap/>
            <w:hideMark/>
          </w:tcPr>
          <w:p w14:paraId="630F54CB" w14:textId="77777777" w:rsidR="00D02D30" w:rsidRPr="009668B4" w:rsidRDefault="00D02D30" w:rsidP="00D02D30">
            <w:pPr>
              <w:pStyle w:val="103"/>
            </w:pPr>
            <w:r w:rsidRPr="009668B4">
              <w:t>0,00</w:t>
            </w:r>
          </w:p>
        </w:tc>
        <w:tc>
          <w:tcPr>
            <w:tcW w:w="175" w:type="pct"/>
            <w:noWrap/>
            <w:hideMark/>
          </w:tcPr>
          <w:p w14:paraId="5E34D4F9" w14:textId="77777777" w:rsidR="00D02D30" w:rsidRPr="009668B4" w:rsidRDefault="00D02D30" w:rsidP="00D02D30">
            <w:pPr>
              <w:pStyle w:val="103"/>
            </w:pPr>
            <w:r w:rsidRPr="009668B4">
              <w:t>0,00</w:t>
            </w:r>
          </w:p>
        </w:tc>
        <w:tc>
          <w:tcPr>
            <w:tcW w:w="175" w:type="pct"/>
            <w:noWrap/>
            <w:hideMark/>
          </w:tcPr>
          <w:p w14:paraId="2BDB3D82" w14:textId="77777777" w:rsidR="00D02D30" w:rsidRPr="009668B4" w:rsidRDefault="00D02D30" w:rsidP="00D02D30">
            <w:pPr>
              <w:pStyle w:val="103"/>
            </w:pPr>
            <w:r w:rsidRPr="009668B4">
              <w:t>0,00</w:t>
            </w:r>
          </w:p>
        </w:tc>
        <w:tc>
          <w:tcPr>
            <w:tcW w:w="175" w:type="pct"/>
            <w:noWrap/>
            <w:hideMark/>
          </w:tcPr>
          <w:p w14:paraId="14D37108" w14:textId="77777777" w:rsidR="00D02D30" w:rsidRPr="009668B4" w:rsidRDefault="00D02D30" w:rsidP="00D02D30">
            <w:pPr>
              <w:pStyle w:val="103"/>
            </w:pPr>
            <w:r w:rsidRPr="009668B4">
              <w:t>0,00</w:t>
            </w:r>
          </w:p>
        </w:tc>
        <w:tc>
          <w:tcPr>
            <w:tcW w:w="175" w:type="pct"/>
            <w:noWrap/>
            <w:hideMark/>
          </w:tcPr>
          <w:p w14:paraId="0EA3FA5B" w14:textId="77777777" w:rsidR="00D02D30" w:rsidRPr="009668B4" w:rsidRDefault="00D02D30" w:rsidP="00D02D30">
            <w:pPr>
              <w:pStyle w:val="103"/>
            </w:pPr>
            <w:r w:rsidRPr="009668B4">
              <w:t>0,00</w:t>
            </w:r>
          </w:p>
        </w:tc>
        <w:tc>
          <w:tcPr>
            <w:tcW w:w="175" w:type="pct"/>
            <w:noWrap/>
            <w:hideMark/>
          </w:tcPr>
          <w:p w14:paraId="43C81C3F" w14:textId="77777777" w:rsidR="00D02D30" w:rsidRPr="009668B4" w:rsidRDefault="00D02D30" w:rsidP="00D02D30">
            <w:pPr>
              <w:pStyle w:val="103"/>
            </w:pPr>
            <w:r w:rsidRPr="009668B4">
              <w:t>0,00</w:t>
            </w:r>
          </w:p>
        </w:tc>
        <w:tc>
          <w:tcPr>
            <w:tcW w:w="175" w:type="pct"/>
            <w:noWrap/>
            <w:hideMark/>
          </w:tcPr>
          <w:p w14:paraId="6EF076A6" w14:textId="77777777" w:rsidR="00D02D30" w:rsidRPr="009668B4" w:rsidRDefault="00D02D30" w:rsidP="00D02D30">
            <w:pPr>
              <w:pStyle w:val="103"/>
            </w:pPr>
            <w:r w:rsidRPr="009668B4">
              <w:t>0,00</w:t>
            </w:r>
          </w:p>
        </w:tc>
        <w:tc>
          <w:tcPr>
            <w:tcW w:w="175" w:type="pct"/>
            <w:noWrap/>
            <w:hideMark/>
          </w:tcPr>
          <w:p w14:paraId="1A04AF60" w14:textId="77777777" w:rsidR="00D02D30" w:rsidRPr="009668B4" w:rsidRDefault="00D02D30" w:rsidP="00D02D30">
            <w:pPr>
              <w:pStyle w:val="103"/>
            </w:pPr>
            <w:r w:rsidRPr="009668B4">
              <w:t>0,00</w:t>
            </w:r>
          </w:p>
        </w:tc>
        <w:tc>
          <w:tcPr>
            <w:tcW w:w="173" w:type="pct"/>
            <w:noWrap/>
            <w:hideMark/>
          </w:tcPr>
          <w:p w14:paraId="40C8AD19" w14:textId="77777777" w:rsidR="00D02D30" w:rsidRPr="009668B4" w:rsidRDefault="00D02D30" w:rsidP="00D02D30">
            <w:pPr>
              <w:pStyle w:val="103"/>
            </w:pPr>
            <w:r w:rsidRPr="009668B4">
              <w:t>0,00</w:t>
            </w:r>
          </w:p>
        </w:tc>
      </w:tr>
      <w:tr w:rsidR="00D02D30" w:rsidRPr="009668B4" w14:paraId="7E386CF7" w14:textId="77777777" w:rsidTr="00D02D30">
        <w:trPr>
          <w:trHeight w:val="330"/>
        </w:trPr>
        <w:tc>
          <w:tcPr>
            <w:tcW w:w="344" w:type="pct"/>
            <w:vMerge/>
            <w:hideMark/>
          </w:tcPr>
          <w:p w14:paraId="53F6B792" w14:textId="77777777" w:rsidR="00D02D30" w:rsidRPr="009668B4" w:rsidRDefault="00D02D30" w:rsidP="00D02D30">
            <w:pPr>
              <w:pStyle w:val="103"/>
            </w:pPr>
          </w:p>
        </w:tc>
        <w:tc>
          <w:tcPr>
            <w:tcW w:w="496" w:type="pct"/>
            <w:vMerge/>
            <w:hideMark/>
          </w:tcPr>
          <w:p w14:paraId="3AED3069" w14:textId="77777777" w:rsidR="00D02D30" w:rsidRPr="009668B4" w:rsidRDefault="00D02D30" w:rsidP="00D02D30">
            <w:pPr>
              <w:pStyle w:val="103"/>
            </w:pPr>
          </w:p>
        </w:tc>
        <w:tc>
          <w:tcPr>
            <w:tcW w:w="1182" w:type="pct"/>
            <w:noWrap/>
            <w:hideMark/>
          </w:tcPr>
          <w:p w14:paraId="3866F3DA" w14:textId="77777777" w:rsidR="00D02D30" w:rsidRPr="009668B4" w:rsidRDefault="00D02D30" w:rsidP="00D02D30">
            <w:pPr>
              <w:pStyle w:val="103"/>
            </w:pPr>
            <w:r w:rsidRPr="009668B4">
              <w:t>Пар</w:t>
            </w:r>
          </w:p>
        </w:tc>
        <w:tc>
          <w:tcPr>
            <w:tcW w:w="176" w:type="pct"/>
            <w:noWrap/>
            <w:hideMark/>
          </w:tcPr>
          <w:p w14:paraId="60A5C584" w14:textId="77777777" w:rsidR="00D02D30" w:rsidRPr="009668B4" w:rsidRDefault="00D02D30" w:rsidP="00D02D30">
            <w:pPr>
              <w:pStyle w:val="103"/>
            </w:pPr>
            <w:r w:rsidRPr="009668B4">
              <w:t>0,00</w:t>
            </w:r>
          </w:p>
        </w:tc>
        <w:tc>
          <w:tcPr>
            <w:tcW w:w="175" w:type="pct"/>
            <w:noWrap/>
            <w:hideMark/>
          </w:tcPr>
          <w:p w14:paraId="52973231" w14:textId="77777777" w:rsidR="00D02D30" w:rsidRPr="009668B4" w:rsidRDefault="00D02D30" w:rsidP="00D02D30">
            <w:pPr>
              <w:pStyle w:val="103"/>
            </w:pPr>
            <w:r w:rsidRPr="009668B4">
              <w:t>0,00</w:t>
            </w:r>
          </w:p>
        </w:tc>
        <w:tc>
          <w:tcPr>
            <w:tcW w:w="175" w:type="pct"/>
            <w:noWrap/>
            <w:hideMark/>
          </w:tcPr>
          <w:p w14:paraId="0D6D6875" w14:textId="77777777" w:rsidR="00D02D30" w:rsidRPr="009668B4" w:rsidRDefault="00D02D30" w:rsidP="00D02D30">
            <w:pPr>
              <w:pStyle w:val="103"/>
            </w:pPr>
            <w:r w:rsidRPr="009668B4">
              <w:t>0,00</w:t>
            </w:r>
          </w:p>
        </w:tc>
        <w:tc>
          <w:tcPr>
            <w:tcW w:w="175" w:type="pct"/>
            <w:noWrap/>
            <w:hideMark/>
          </w:tcPr>
          <w:p w14:paraId="394CFE23" w14:textId="77777777" w:rsidR="00D02D30" w:rsidRPr="009668B4" w:rsidRDefault="00D02D30" w:rsidP="00D02D30">
            <w:pPr>
              <w:pStyle w:val="103"/>
            </w:pPr>
            <w:r w:rsidRPr="009668B4">
              <w:t>0,00</w:t>
            </w:r>
          </w:p>
        </w:tc>
        <w:tc>
          <w:tcPr>
            <w:tcW w:w="175" w:type="pct"/>
            <w:noWrap/>
            <w:hideMark/>
          </w:tcPr>
          <w:p w14:paraId="59BE4FF1" w14:textId="77777777" w:rsidR="00D02D30" w:rsidRPr="009668B4" w:rsidRDefault="00D02D30" w:rsidP="00D02D30">
            <w:pPr>
              <w:pStyle w:val="103"/>
            </w:pPr>
            <w:r w:rsidRPr="009668B4">
              <w:t>0,00</w:t>
            </w:r>
          </w:p>
        </w:tc>
        <w:tc>
          <w:tcPr>
            <w:tcW w:w="175" w:type="pct"/>
            <w:noWrap/>
            <w:hideMark/>
          </w:tcPr>
          <w:p w14:paraId="750DB879" w14:textId="77777777" w:rsidR="00D02D30" w:rsidRPr="009668B4" w:rsidRDefault="00D02D30" w:rsidP="00D02D30">
            <w:pPr>
              <w:pStyle w:val="103"/>
            </w:pPr>
            <w:r w:rsidRPr="009668B4">
              <w:t>0,00</w:t>
            </w:r>
          </w:p>
        </w:tc>
        <w:tc>
          <w:tcPr>
            <w:tcW w:w="175" w:type="pct"/>
            <w:noWrap/>
            <w:hideMark/>
          </w:tcPr>
          <w:p w14:paraId="2A6AF7B0" w14:textId="77777777" w:rsidR="00D02D30" w:rsidRPr="009668B4" w:rsidRDefault="00D02D30" w:rsidP="00D02D30">
            <w:pPr>
              <w:pStyle w:val="103"/>
            </w:pPr>
            <w:r w:rsidRPr="009668B4">
              <w:t>0,00</w:t>
            </w:r>
          </w:p>
        </w:tc>
        <w:tc>
          <w:tcPr>
            <w:tcW w:w="175" w:type="pct"/>
            <w:noWrap/>
            <w:hideMark/>
          </w:tcPr>
          <w:p w14:paraId="64ACECFB" w14:textId="77777777" w:rsidR="00D02D30" w:rsidRPr="009668B4" w:rsidRDefault="00D02D30" w:rsidP="00D02D30">
            <w:pPr>
              <w:pStyle w:val="103"/>
            </w:pPr>
            <w:r w:rsidRPr="009668B4">
              <w:t>0,00</w:t>
            </w:r>
          </w:p>
        </w:tc>
        <w:tc>
          <w:tcPr>
            <w:tcW w:w="175" w:type="pct"/>
            <w:noWrap/>
            <w:hideMark/>
          </w:tcPr>
          <w:p w14:paraId="590C556A" w14:textId="77777777" w:rsidR="00D02D30" w:rsidRPr="009668B4" w:rsidRDefault="00D02D30" w:rsidP="00D02D30">
            <w:pPr>
              <w:pStyle w:val="103"/>
            </w:pPr>
            <w:r w:rsidRPr="009668B4">
              <w:t>0,00</w:t>
            </w:r>
          </w:p>
        </w:tc>
        <w:tc>
          <w:tcPr>
            <w:tcW w:w="175" w:type="pct"/>
            <w:noWrap/>
            <w:hideMark/>
          </w:tcPr>
          <w:p w14:paraId="4935A37E" w14:textId="77777777" w:rsidR="00D02D30" w:rsidRPr="009668B4" w:rsidRDefault="00D02D30" w:rsidP="00D02D30">
            <w:pPr>
              <w:pStyle w:val="103"/>
            </w:pPr>
            <w:r w:rsidRPr="009668B4">
              <w:t>0,00</w:t>
            </w:r>
          </w:p>
        </w:tc>
        <w:tc>
          <w:tcPr>
            <w:tcW w:w="175" w:type="pct"/>
            <w:noWrap/>
            <w:hideMark/>
          </w:tcPr>
          <w:p w14:paraId="29CDE667" w14:textId="77777777" w:rsidR="00D02D30" w:rsidRPr="009668B4" w:rsidRDefault="00D02D30" w:rsidP="00D02D30">
            <w:pPr>
              <w:pStyle w:val="103"/>
            </w:pPr>
            <w:r w:rsidRPr="009668B4">
              <w:t>0,00</w:t>
            </w:r>
          </w:p>
        </w:tc>
        <w:tc>
          <w:tcPr>
            <w:tcW w:w="175" w:type="pct"/>
            <w:noWrap/>
            <w:hideMark/>
          </w:tcPr>
          <w:p w14:paraId="5B0CB7C9" w14:textId="77777777" w:rsidR="00D02D30" w:rsidRPr="009668B4" w:rsidRDefault="00D02D30" w:rsidP="00D02D30">
            <w:pPr>
              <w:pStyle w:val="103"/>
            </w:pPr>
            <w:r w:rsidRPr="009668B4">
              <w:t>0,00</w:t>
            </w:r>
          </w:p>
        </w:tc>
        <w:tc>
          <w:tcPr>
            <w:tcW w:w="175" w:type="pct"/>
            <w:noWrap/>
            <w:hideMark/>
          </w:tcPr>
          <w:p w14:paraId="11F386F8" w14:textId="77777777" w:rsidR="00D02D30" w:rsidRPr="009668B4" w:rsidRDefault="00D02D30" w:rsidP="00D02D30">
            <w:pPr>
              <w:pStyle w:val="103"/>
            </w:pPr>
            <w:r w:rsidRPr="009668B4">
              <w:t>0,00</w:t>
            </w:r>
          </w:p>
        </w:tc>
        <w:tc>
          <w:tcPr>
            <w:tcW w:w="175" w:type="pct"/>
            <w:noWrap/>
            <w:hideMark/>
          </w:tcPr>
          <w:p w14:paraId="468D8F9E" w14:textId="77777777" w:rsidR="00D02D30" w:rsidRPr="009668B4" w:rsidRDefault="00D02D30" w:rsidP="00D02D30">
            <w:pPr>
              <w:pStyle w:val="103"/>
            </w:pPr>
            <w:r w:rsidRPr="009668B4">
              <w:t>0,00</w:t>
            </w:r>
          </w:p>
        </w:tc>
        <w:tc>
          <w:tcPr>
            <w:tcW w:w="175" w:type="pct"/>
            <w:noWrap/>
            <w:hideMark/>
          </w:tcPr>
          <w:p w14:paraId="3FCB6ABA" w14:textId="77777777" w:rsidR="00D02D30" w:rsidRPr="009668B4" w:rsidRDefault="00D02D30" w:rsidP="00D02D30">
            <w:pPr>
              <w:pStyle w:val="103"/>
            </w:pPr>
            <w:r w:rsidRPr="009668B4">
              <w:t>0,00</w:t>
            </w:r>
          </w:p>
        </w:tc>
        <w:tc>
          <w:tcPr>
            <w:tcW w:w="175" w:type="pct"/>
            <w:noWrap/>
            <w:hideMark/>
          </w:tcPr>
          <w:p w14:paraId="79CA4299" w14:textId="77777777" w:rsidR="00D02D30" w:rsidRPr="009668B4" w:rsidRDefault="00D02D30" w:rsidP="00D02D30">
            <w:pPr>
              <w:pStyle w:val="103"/>
            </w:pPr>
            <w:r w:rsidRPr="009668B4">
              <w:t>0,00</w:t>
            </w:r>
          </w:p>
        </w:tc>
        <w:tc>
          <w:tcPr>
            <w:tcW w:w="173" w:type="pct"/>
            <w:noWrap/>
            <w:hideMark/>
          </w:tcPr>
          <w:p w14:paraId="5F69F066" w14:textId="77777777" w:rsidR="00D02D30" w:rsidRPr="009668B4" w:rsidRDefault="00D02D30" w:rsidP="00D02D30">
            <w:pPr>
              <w:pStyle w:val="103"/>
            </w:pPr>
            <w:r w:rsidRPr="009668B4">
              <w:t>0,00</w:t>
            </w:r>
          </w:p>
        </w:tc>
      </w:tr>
      <w:tr w:rsidR="00D02D30" w:rsidRPr="009668B4" w14:paraId="4E039CC4" w14:textId="77777777" w:rsidTr="00D02D30">
        <w:trPr>
          <w:trHeight w:val="525"/>
        </w:trPr>
        <w:tc>
          <w:tcPr>
            <w:tcW w:w="344" w:type="pct"/>
            <w:vMerge/>
            <w:hideMark/>
          </w:tcPr>
          <w:p w14:paraId="588B8860" w14:textId="77777777" w:rsidR="00D02D30" w:rsidRPr="009668B4" w:rsidRDefault="00D02D30" w:rsidP="00D02D30">
            <w:pPr>
              <w:pStyle w:val="103"/>
            </w:pPr>
          </w:p>
        </w:tc>
        <w:tc>
          <w:tcPr>
            <w:tcW w:w="496" w:type="pct"/>
            <w:vMerge/>
            <w:hideMark/>
          </w:tcPr>
          <w:p w14:paraId="7BFBB6D8" w14:textId="77777777" w:rsidR="00D02D30" w:rsidRPr="009668B4" w:rsidRDefault="00D02D30" w:rsidP="00D02D30">
            <w:pPr>
              <w:pStyle w:val="103"/>
            </w:pPr>
          </w:p>
        </w:tc>
        <w:tc>
          <w:tcPr>
            <w:tcW w:w="1182" w:type="pct"/>
            <w:hideMark/>
          </w:tcPr>
          <w:p w14:paraId="02A272DC" w14:textId="77777777" w:rsidR="00D02D30" w:rsidRPr="009668B4" w:rsidRDefault="00D02D30" w:rsidP="00D02D30">
            <w:pPr>
              <w:pStyle w:val="103"/>
            </w:pPr>
            <w:r w:rsidRPr="009668B4">
              <w:t>Подключенная тепловая нагрузка (договорная) на коллекторах</w:t>
            </w:r>
          </w:p>
        </w:tc>
        <w:tc>
          <w:tcPr>
            <w:tcW w:w="176" w:type="pct"/>
            <w:noWrap/>
            <w:hideMark/>
          </w:tcPr>
          <w:p w14:paraId="2D1D1519" w14:textId="77777777" w:rsidR="00D02D30" w:rsidRPr="009668B4" w:rsidRDefault="00D02D30" w:rsidP="00D02D30">
            <w:pPr>
              <w:pStyle w:val="103"/>
            </w:pPr>
            <w:r w:rsidRPr="009668B4">
              <w:t>0,67</w:t>
            </w:r>
          </w:p>
        </w:tc>
        <w:tc>
          <w:tcPr>
            <w:tcW w:w="175" w:type="pct"/>
            <w:noWrap/>
            <w:hideMark/>
          </w:tcPr>
          <w:p w14:paraId="4FBF3C3F" w14:textId="77777777" w:rsidR="00D02D30" w:rsidRPr="009668B4" w:rsidRDefault="00D02D30" w:rsidP="00D02D30">
            <w:pPr>
              <w:pStyle w:val="103"/>
            </w:pPr>
            <w:r w:rsidRPr="009668B4">
              <w:t>0,67</w:t>
            </w:r>
          </w:p>
        </w:tc>
        <w:tc>
          <w:tcPr>
            <w:tcW w:w="175" w:type="pct"/>
            <w:noWrap/>
            <w:hideMark/>
          </w:tcPr>
          <w:p w14:paraId="76771766" w14:textId="77777777" w:rsidR="00D02D30" w:rsidRPr="009668B4" w:rsidRDefault="00D02D30" w:rsidP="00D02D30">
            <w:pPr>
              <w:pStyle w:val="103"/>
            </w:pPr>
            <w:r w:rsidRPr="009668B4">
              <w:t>0,67</w:t>
            </w:r>
          </w:p>
        </w:tc>
        <w:tc>
          <w:tcPr>
            <w:tcW w:w="175" w:type="pct"/>
            <w:noWrap/>
            <w:hideMark/>
          </w:tcPr>
          <w:p w14:paraId="51C98E14" w14:textId="77777777" w:rsidR="00D02D30" w:rsidRPr="009668B4" w:rsidRDefault="00D02D30" w:rsidP="00D02D30">
            <w:pPr>
              <w:pStyle w:val="103"/>
            </w:pPr>
            <w:r w:rsidRPr="009668B4">
              <w:t>0,67</w:t>
            </w:r>
          </w:p>
        </w:tc>
        <w:tc>
          <w:tcPr>
            <w:tcW w:w="175" w:type="pct"/>
            <w:noWrap/>
            <w:hideMark/>
          </w:tcPr>
          <w:p w14:paraId="3C5C7001" w14:textId="77777777" w:rsidR="00D02D30" w:rsidRPr="009668B4" w:rsidRDefault="00D02D30" w:rsidP="00D02D30">
            <w:pPr>
              <w:pStyle w:val="103"/>
            </w:pPr>
            <w:r w:rsidRPr="009668B4">
              <w:t>0,67</w:t>
            </w:r>
          </w:p>
        </w:tc>
        <w:tc>
          <w:tcPr>
            <w:tcW w:w="175" w:type="pct"/>
            <w:noWrap/>
            <w:hideMark/>
          </w:tcPr>
          <w:p w14:paraId="4141AEEE" w14:textId="77777777" w:rsidR="00D02D30" w:rsidRPr="009668B4" w:rsidRDefault="00D02D30" w:rsidP="00D02D30">
            <w:pPr>
              <w:pStyle w:val="103"/>
            </w:pPr>
            <w:r w:rsidRPr="009668B4">
              <w:t>0,67</w:t>
            </w:r>
          </w:p>
        </w:tc>
        <w:tc>
          <w:tcPr>
            <w:tcW w:w="175" w:type="pct"/>
            <w:noWrap/>
            <w:hideMark/>
          </w:tcPr>
          <w:p w14:paraId="0FE0AEC4" w14:textId="77777777" w:rsidR="00D02D30" w:rsidRPr="009668B4" w:rsidRDefault="00D02D30" w:rsidP="00D02D30">
            <w:pPr>
              <w:pStyle w:val="103"/>
            </w:pPr>
            <w:r w:rsidRPr="009668B4">
              <w:t>0,67</w:t>
            </w:r>
          </w:p>
        </w:tc>
        <w:tc>
          <w:tcPr>
            <w:tcW w:w="175" w:type="pct"/>
            <w:noWrap/>
            <w:hideMark/>
          </w:tcPr>
          <w:p w14:paraId="399D4190" w14:textId="77777777" w:rsidR="00D02D30" w:rsidRPr="009668B4" w:rsidRDefault="00D02D30" w:rsidP="00D02D30">
            <w:pPr>
              <w:pStyle w:val="103"/>
            </w:pPr>
            <w:r w:rsidRPr="009668B4">
              <w:t>0,67</w:t>
            </w:r>
          </w:p>
        </w:tc>
        <w:tc>
          <w:tcPr>
            <w:tcW w:w="175" w:type="pct"/>
            <w:noWrap/>
            <w:hideMark/>
          </w:tcPr>
          <w:p w14:paraId="60E8F92B" w14:textId="77777777" w:rsidR="00D02D30" w:rsidRPr="009668B4" w:rsidRDefault="00D02D30" w:rsidP="00D02D30">
            <w:pPr>
              <w:pStyle w:val="103"/>
            </w:pPr>
            <w:r w:rsidRPr="009668B4">
              <w:t>0,67</w:t>
            </w:r>
          </w:p>
        </w:tc>
        <w:tc>
          <w:tcPr>
            <w:tcW w:w="175" w:type="pct"/>
            <w:noWrap/>
            <w:hideMark/>
          </w:tcPr>
          <w:p w14:paraId="64ABC7E0" w14:textId="77777777" w:rsidR="00D02D30" w:rsidRPr="009668B4" w:rsidRDefault="00D02D30" w:rsidP="00D02D30">
            <w:pPr>
              <w:pStyle w:val="103"/>
            </w:pPr>
            <w:r w:rsidRPr="009668B4">
              <w:t>0,67</w:t>
            </w:r>
          </w:p>
        </w:tc>
        <w:tc>
          <w:tcPr>
            <w:tcW w:w="175" w:type="pct"/>
            <w:noWrap/>
            <w:hideMark/>
          </w:tcPr>
          <w:p w14:paraId="2D1FD3BD" w14:textId="77777777" w:rsidR="00D02D30" w:rsidRPr="009668B4" w:rsidRDefault="00D02D30" w:rsidP="00D02D30">
            <w:pPr>
              <w:pStyle w:val="103"/>
            </w:pPr>
            <w:r w:rsidRPr="009668B4">
              <w:t>0,67</w:t>
            </w:r>
          </w:p>
        </w:tc>
        <w:tc>
          <w:tcPr>
            <w:tcW w:w="175" w:type="pct"/>
            <w:noWrap/>
            <w:hideMark/>
          </w:tcPr>
          <w:p w14:paraId="390ABAB3" w14:textId="77777777" w:rsidR="00D02D30" w:rsidRPr="009668B4" w:rsidRDefault="00D02D30" w:rsidP="00D02D30">
            <w:pPr>
              <w:pStyle w:val="103"/>
            </w:pPr>
            <w:r w:rsidRPr="009668B4">
              <w:t>0,67</w:t>
            </w:r>
          </w:p>
        </w:tc>
        <w:tc>
          <w:tcPr>
            <w:tcW w:w="175" w:type="pct"/>
            <w:noWrap/>
            <w:hideMark/>
          </w:tcPr>
          <w:p w14:paraId="6BA931FA" w14:textId="77777777" w:rsidR="00D02D30" w:rsidRPr="009668B4" w:rsidRDefault="00D02D30" w:rsidP="00D02D30">
            <w:pPr>
              <w:pStyle w:val="103"/>
            </w:pPr>
            <w:r w:rsidRPr="009668B4">
              <w:t>0,67</w:t>
            </w:r>
          </w:p>
        </w:tc>
        <w:tc>
          <w:tcPr>
            <w:tcW w:w="175" w:type="pct"/>
            <w:noWrap/>
            <w:hideMark/>
          </w:tcPr>
          <w:p w14:paraId="54EF3290" w14:textId="77777777" w:rsidR="00D02D30" w:rsidRPr="009668B4" w:rsidRDefault="00D02D30" w:rsidP="00D02D30">
            <w:pPr>
              <w:pStyle w:val="103"/>
            </w:pPr>
            <w:r w:rsidRPr="009668B4">
              <w:t>0,67</w:t>
            </w:r>
          </w:p>
        </w:tc>
        <w:tc>
          <w:tcPr>
            <w:tcW w:w="175" w:type="pct"/>
            <w:noWrap/>
            <w:hideMark/>
          </w:tcPr>
          <w:p w14:paraId="7773AA22" w14:textId="77777777" w:rsidR="00D02D30" w:rsidRPr="009668B4" w:rsidRDefault="00D02D30" w:rsidP="00D02D30">
            <w:pPr>
              <w:pStyle w:val="103"/>
            </w:pPr>
            <w:r w:rsidRPr="009668B4">
              <w:t>0,67</w:t>
            </w:r>
          </w:p>
        </w:tc>
        <w:tc>
          <w:tcPr>
            <w:tcW w:w="175" w:type="pct"/>
            <w:noWrap/>
            <w:hideMark/>
          </w:tcPr>
          <w:p w14:paraId="2B52C2CE" w14:textId="77777777" w:rsidR="00D02D30" w:rsidRPr="009668B4" w:rsidRDefault="00D02D30" w:rsidP="00D02D30">
            <w:pPr>
              <w:pStyle w:val="103"/>
            </w:pPr>
            <w:r w:rsidRPr="009668B4">
              <w:t>0,67</w:t>
            </w:r>
          </w:p>
        </w:tc>
        <w:tc>
          <w:tcPr>
            <w:tcW w:w="173" w:type="pct"/>
            <w:noWrap/>
            <w:hideMark/>
          </w:tcPr>
          <w:p w14:paraId="21081468" w14:textId="77777777" w:rsidR="00D02D30" w:rsidRPr="009668B4" w:rsidRDefault="00D02D30" w:rsidP="00D02D30">
            <w:pPr>
              <w:pStyle w:val="103"/>
            </w:pPr>
            <w:r w:rsidRPr="009668B4">
              <w:t>0,67</w:t>
            </w:r>
          </w:p>
        </w:tc>
      </w:tr>
      <w:tr w:rsidR="00D02D30" w:rsidRPr="009668B4" w14:paraId="7834FD49" w14:textId="77777777" w:rsidTr="00D02D30">
        <w:trPr>
          <w:trHeight w:val="525"/>
        </w:trPr>
        <w:tc>
          <w:tcPr>
            <w:tcW w:w="344" w:type="pct"/>
            <w:vMerge/>
            <w:hideMark/>
          </w:tcPr>
          <w:p w14:paraId="52B567DC" w14:textId="77777777" w:rsidR="00D02D30" w:rsidRPr="009668B4" w:rsidRDefault="00D02D30" w:rsidP="00D02D30">
            <w:pPr>
              <w:pStyle w:val="103"/>
            </w:pPr>
          </w:p>
        </w:tc>
        <w:tc>
          <w:tcPr>
            <w:tcW w:w="496" w:type="pct"/>
            <w:vMerge/>
            <w:hideMark/>
          </w:tcPr>
          <w:p w14:paraId="145E54F7" w14:textId="77777777" w:rsidR="00D02D30" w:rsidRPr="009668B4" w:rsidRDefault="00D02D30" w:rsidP="00D02D30">
            <w:pPr>
              <w:pStyle w:val="103"/>
            </w:pPr>
          </w:p>
        </w:tc>
        <w:tc>
          <w:tcPr>
            <w:tcW w:w="1182" w:type="pct"/>
            <w:hideMark/>
          </w:tcPr>
          <w:p w14:paraId="01EE4CBE" w14:textId="77777777" w:rsidR="00D02D30" w:rsidRPr="009668B4" w:rsidRDefault="00D02D30" w:rsidP="00D02D30">
            <w:pPr>
              <w:pStyle w:val="103"/>
            </w:pPr>
            <w:r w:rsidRPr="009668B4">
              <w:t>Резерв (+)/дефицит(-) тепловой мощности (по договору)</w:t>
            </w:r>
          </w:p>
        </w:tc>
        <w:tc>
          <w:tcPr>
            <w:tcW w:w="176" w:type="pct"/>
            <w:noWrap/>
            <w:hideMark/>
          </w:tcPr>
          <w:p w14:paraId="2E02D3AA" w14:textId="77777777" w:rsidR="00D02D30" w:rsidRPr="009668B4" w:rsidRDefault="00D02D30" w:rsidP="00D02D30">
            <w:pPr>
              <w:pStyle w:val="103"/>
            </w:pPr>
            <w:r w:rsidRPr="009668B4">
              <w:t>1,7</w:t>
            </w:r>
          </w:p>
        </w:tc>
        <w:tc>
          <w:tcPr>
            <w:tcW w:w="175" w:type="pct"/>
            <w:noWrap/>
            <w:hideMark/>
          </w:tcPr>
          <w:p w14:paraId="3D7EF4E8" w14:textId="77777777" w:rsidR="00D02D30" w:rsidRPr="009668B4" w:rsidRDefault="00D02D30" w:rsidP="00D02D30">
            <w:pPr>
              <w:pStyle w:val="103"/>
            </w:pPr>
            <w:r w:rsidRPr="009668B4">
              <w:t>1,7</w:t>
            </w:r>
          </w:p>
        </w:tc>
        <w:tc>
          <w:tcPr>
            <w:tcW w:w="175" w:type="pct"/>
            <w:noWrap/>
            <w:hideMark/>
          </w:tcPr>
          <w:p w14:paraId="4A863216" w14:textId="77777777" w:rsidR="00D02D30" w:rsidRPr="009668B4" w:rsidRDefault="00D02D30" w:rsidP="00D02D30">
            <w:pPr>
              <w:pStyle w:val="103"/>
            </w:pPr>
            <w:r w:rsidRPr="009668B4">
              <w:t>1,7</w:t>
            </w:r>
          </w:p>
        </w:tc>
        <w:tc>
          <w:tcPr>
            <w:tcW w:w="175" w:type="pct"/>
            <w:noWrap/>
            <w:hideMark/>
          </w:tcPr>
          <w:p w14:paraId="193C4C9D" w14:textId="77777777" w:rsidR="00D02D30" w:rsidRPr="009668B4" w:rsidRDefault="00D02D30" w:rsidP="00D02D30">
            <w:pPr>
              <w:pStyle w:val="103"/>
            </w:pPr>
            <w:r w:rsidRPr="009668B4">
              <w:t>1,7</w:t>
            </w:r>
          </w:p>
        </w:tc>
        <w:tc>
          <w:tcPr>
            <w:tcW w:w="175" w:type="pct"/>
            <w:noWrap/>
            <w:hideMark/>
          </w:tcPr>
          <w:p w14:paraId="3953D59D" w14:textId="77777777" w:rsidR="00D02D30" w:rsidRPr="009668B4" w:rsidRDefault="00D02D30" w:rsidP="00D02D30">
            <w:pPr>
              <w:pStyle w:val="103"/>
            </w:pPr>
            <w:r w:rsidRPr="009668B4">
              <w:t>1,7</w:t>
            </w:r>
          </w:p>
        </w:tc>
        <w:tc>
          <w:tcPr>
            <w:tcW w:w="175" w:type="pct"/>
            <w:noWrap/>
            <w:hideMark/>
          </w:tcPr>
          <w:p w14:paraId="6036B2D0" w14:textId="77777777" w:rsidR="00D02D30" w:rsidRPr="009668B4" w:rsidRDefault="00D02D30" w:rsidP="00D02D30">
            <w:pPr>
              <w:pStyle w:val="103"/>
            </w:pPr>
            <w:r w:rsidRPr="009668B4">
              <w:t>1,7</w:t>
            </w:r>
          </w:p>
        </w:tc>
        <w:tc>
          <w:tcPr>
            <w:tcW w:w="175" w:type="pct"/>
            <w:noWrap/>
            <w:hideMark/>
          </w:tcPr>
          <w:p w14:paraId="2D76BA0B" w14:textId="77777777" w:rsidR="00D02D30" w:rsidRPr="009668B4" w:rsidRDefault="00D02D30" w:rsidP="00D02D30">
            <w:pPr>
              <w:pStyle w:val="103"/>
            </w:pPr>
            <w:r w:rsidRPr="009668B4">
              <w:t>1,7</w:t>
            </w:r>
          </w:p>
        </w:tc>
        <w:tc>
          <w:tcPr>
            <w:tcW w:w="175" w:type="pct"/>
            <w:noWrap/>
            <w:hideMark/>
          </w:tcPr>
          <w:p w14:paraId="3ECC01BA" w14:textId="77777777" w:rsidR="00D02D30" w:rsidRPr="009668B4" w:rsidRDefault="00D02D30" w:rsidP="00D02D30">
            <w:pPr>
              <w:pStyle w:val="103"/>
            </w:pPr>
            <w:r w:rsidRPr="009668B4">
              <w:t>1,7</w:t>
            </w:r>
          </w:p>
        </w:tc>
        <w:tc>
          <w:tcPr>
            <w:tcW w:w="175" w:type="pct"/>
            <w:noWrap/>
            <w:hideMark/>
          </w:tcPr>
          <w:p w14:paraId="336B0C38" w14:textId="77777777" w:rsidR="00D02D30" w:rsidRPr="009668B4" w:rsidRDefault="00D02D30" w:rsidP="00D02D30">
            <w:pPr>
              <w:pStyle w:val="103"/>
            </w:pPr>
            <w:r w:rsidRPr="009668B4">
              <w:t>1,7</w:t>
            </w:r>
          </w:p>
        </w:tc>
        <w:tc>
          <w:tcPr>
            <w:tcW w:w="175" w:type="pct"/>
            <w:noWrap/>
            <w:hideMark/>
          </w:tcPr>
          <w:p w14:paraId="2CC09D68" w14:textId="77777777" w:rsidR="00D02D30" w:rsidRPr="009668B4" w:rsidRDefault="00D02D30" w:rsidP="00D02D30">
            <w:pPr>
              <w:pStyle w:val="103"/>
            </w:pPr>
            <w:r w:rsidRPr="009668B4">
              <w:t>1,7</w:t>
            </w:r>
          </w:p>
        </w:tc>
        <w:tc>
          <w:tcPr>
            <w:tcW w:w="175" w:type="pct"/>
            <w:noWrap/>
            <w:hideMark/>
          </w:tcPr>
          <w:p w14:paraId="7463692F" w14:textId="77777777" w:rsidR="00D02D30" w:rsidRPr="009668B4" w:rsidRDefault="00D02D30" w:rsidP="00D02D30">
            <w:pPr>
              <w:pStyle w:val="103"/>
            </w:pPr>
            <w:r w:rsidRPr="009668B4">
              <w:t>1,7</w:t>
            </w:r>
          </w:p>
        </w:tc>
        <w:tc>
          <w:tcPr>
            <w:tcW w:w="175" w:type="pct"/>
            <w:noWrap/>
            <w:hideMark/>
          </w:tcPr>
          <w:p w14:paraId="24C71814" w14:textId="77777777" w:rsidR="00D02D30" w:rsidRPr="009668B4" w:rsidRDefault="00D02D30" w:rsidP="00D02D30">
            <w:pPr>
              <w:pStyle w:val="103"/>
            </w:pPr>
            <w:r w:rsidRPr="009668B4">
              <w:t>1,7</w:t>
            </w:r>
          </w:p>
        </w:tc>
        <w:tc>
          <w:tcPr>
            <w:tcW w:w="175" w:type="pct"/>
            <w:noWrap/>
            <w:hideMark/>
          </w:tcPr>
          <w:p w14:paraId="04F36F3E" w14:textId="77777777" w:rsidR="00D02D30" w:rsidRPr="009668B4" w:rsidRDefault="00D02D30" w:rsidP="00D02D30">
            <w:pPr>
              <w:pStyle w:val="103"/>
            </w:pPr>
            <w:r w:rsidRPr="009668B4">
              <w:t>1,7</w:t>
            </w:r>
          </w:p>
        </w:tc>
        <w:tc>
          <w:tcPr>
            <w:tcW w:w="175" w:type="pct"/>
            <w:noWrap/>
            <w:hideMark/>
          </w:tcPr>
          <w:p w14:paraId="09FF44F0" w14:textId="77777777" w:rsidR="00D02D30" w:rsidRPr="009668B4" w:rsidRDefault="00D02D30" w:rsidP="00D02D30">
            <w:pPr>
              <w:pStyle w:val="103"/>
            </w:pPr>
            <w:r w:rsidRPr="009668B4">
              <w:t>1,7</w:t>
            </w:r>
          </w:p>
        </w:tc>
        <w:tc>
          <w:tcPr>
            <w:tcW w:w="175" w:type="pct"/>
            <w:noWrap/>
            <w:hideMark/>
          </w:tcPr>
          <w:p w14:paraId="2104737F" w14:textId="77777777" w:rsidR="00D02D30" w:rsidRPr="009668B4" w:rsidRDefault="00D02D30" w:rsidP="00D02D30">
            <w:pPr>
              <w:pStyle w:val="103"/>
            </w:pPr>
            <w:r w:rsidRPr="009668B4">
              <w:t>1,7</w:t>
            </w:r>
          </w:p>
        </w:tc>
        <w:tc>
          <w:tcPr>
            <w:tcW w:w="175" w:type="pct"/>
            <w:noWrap/>
            <w:hideMark/>
          </w:tcPr>
          <w:p w14:paraId="42CF8D7A" w14:textId="77777777" w:rsidR="00D02D30" w:rsidRPr="009668B4" w:rsidRDefault="00D02D30" w:rsidP="00D02D30">
            <w:pPr>
              <w:pStyle w:val="103"/>
            </w:pPr>
            <w:r w:rsidRPr="009668B4">
              <w:t>1,7</w:t>
            </w:r>
          </w:p>
        </w:tc>
        <w:tc>
          <w:tcPr>
            <w:tcW w:w="173" w:type="pct"/>
            <w:noWrap/>
            <w:hideMark/>
          </w:tcPr>
          <w:p w14:paraId="2F735FF5" w14:textId="77777777" w:rsidR="00D02D30" w:rsidRPr="009668B4" w:rsidRDefault="00D02D30" w:rsidP="00D02D30">
            <w:pPr>
              <w:pStyle w:val="103"/>
            </w:pPr>
            <w:r w:rsidRPr="009668B4">
              <w:t>1,7</w:t>
            </w:r>
          </w:p>
        </w:tc>
      </w:tr>
      <w:tr w:rsidR="00D02D30" w:rsidRPr="009668B4" w14:paraId="406662E9" w14:textId="77777777" w:rsidTr="00D02D30">
        <w:trPr>
          <w:trHeight w:val="330"/>
        </w:trPr>
        <w:tc>
          <w:tcPr>
            <w:tcW w:w="344" w:type="pct"/>
            <w:vMerge w:val="restart"/>
            <w:hideMark/>
          </w:tcPr>
          <w:p w14:paraId="4107F1A8" w14:textId="77777777" w:rsidR="00D02D30" w:rsidRPr="009668B4" w:rsidRDefault="00D02D30" w:rsidP="00D02D30">
            <w:pPr>
              <w:pStyle w:val="103"/>
            </w:pPr>
            <w:r w:rsidRPr="009668B4">
              <w:t>Котельная №118</w:t>
            </w:r>
          </w:p>
        </w:tc>
        <w:tc>
          <w:tcPr>
            <w:tcW w:w="496" w:type="pct"/>
            <w:vMerge w:val="restart"/>
            <w:hideMark/>
          </w:tcPr>
          <w:p w14:paraId="68CE99DD" w14:textId="77777777" w:rsidR="00D02D30" w:rsidRPr="009668B4" w:rsidRDefault="00D02D30" w:rsidP="00D02D30">
            <w:pPr>
              <w:pStyle w:val="103"/>
            </w:pPr>
            <w:r w:rsidRPr="009668B4">
              <w:t>ст. Еремизино-Борисовская, ул. Кубанская, 113</w:t>
            </w:r>
          </w:p>
        </w:tc>
        <w:tc>
          <w:tcPr>
            <w:tcW w:w="1182" w:type="pct"/>
            <w:hideMark/>
          </w:tcPr>
          <w:p w14:paraId="58F19956" w14:textId="77777777" w:rsidR="00D02D30" w:rsidRPr="009668B4" w:rsidRDefault="00D02D30" w:rsidP="00D02D30">
            <w:pPr>
              <w:pStyle w:val="103"/>
            </w:pPr>
            <w:r w:rsidRPr="009668B4">
              <w:t xml:space="preserve">Установленная тепловая мощность </w:t>
            </w:r>
          </w:p>
        </w:tc>
        <w:tc>
          <w:tcPr>
            <w:tcW w:w="176" w:type="pct"/>
            <w:noWrap/>
            <w:hideMark/>
          </w:tcPr>
          <w:p w14:paraId="47946137" w14:textId="77777777" w:rsidR="00D02D30" w:rsidRPr="009668B4" w:rsidRDefault="00D02D30" w:rsidP="00D02D30">
            <w:pPr>
              <w:pStyle w:val="103"/>
            </w:pPr>
            <w:r w:rsidRPr="009668B4">
              <w:t>0,12</w:t>
            </w:r>
          </w:p>
        </w:tc>
        <w:tc>
          <w:tcPr>
            <w:tcW w:w="175" w:type="pct"/>
            <w:noWrap/>
            <w:hideMark/>
          </w:tcPr>
          <w:p w14:paraId="2262672E" w14:textId="77777777" w:rsidR="00D02D30" w:rsidRPr="009668B4" w:rsidRDefault="00D02D30" w:rsidP="00D02D30">
            <w:pPr>
              <w:pStyle w:val="103"/>
            </w:pPr>
            <w:r w:rsidRPr="009668B4">
              <w:t>0,12</w:t>
            </w:r>
          </w:p>
        </w:tc>
        <w:tc>
          <w:tcPr>
            <w:tcW w:w="175" w:type="pct"/>
            <w:noWrap/>
            <w:hideMark/>
          </w:tcPr>
          <w:p w14:paraId="341D0E47" w14:textId="77777777" w:rsidR="00D02D30" w:rsidRPr="009668B4" w:rsidRDefault="00D02D30" w:rsidP="00D02D30">
            <w:pPr>
              <w:pStyle w:val="103"/>
            </w:pPr>
            <w:r w:rsidRPr="009668B4">
              <w:t>0,12</w:t>
            </w:r>
          </w:p>
        </w:tc>
        <w:tc>
          <w:tcPr>
            <w:tcW w:w="175" w:type="pct"/>
            <w:noWrap/>
            <w:hideMark/>
          </w:tcPr>
          <w:p w14:paraId="59B986F8" w14:textId="77777777" w:rsidR="00D02D30" w:rsidRPr="009668B4" w:rsidRDefault="00D02D30" w:rsidP="00D02D30">
            <w:pPr>
              <w:pStyle w:val="103"/>
            </w:pPr>
            <w:r w:rsidRPr="009668B4">
              <w:t>0,12</w:t>
            </w:r>
          </w:p>
        </w:tc>
        <w:tc>
          <w:tcPr>
            <w:tcW w:w="175" w:type="pct"/>
            <w:noWrap/>
            <w:hideMark/>
          </w:tcPr>
          <w:p w14:paraId="3D7BB561" w14:textId="77777777" w:rsidR="00D02D30" w:rsidRPr="009668B4" w:rsidRDefault="00D02D30" w:rsidP="00D02D30">
            <w:pPr>
              <w:pStyle w:val="103"/>
            </w:pPr>
            <w:r w:rsidRPr="009668B4">
              <w:t>0,12</w:t>
            </w:r>
          </w:p>
        </w:tc>
        <w:tc>
          <w:tcPr>
            <w:tcW w:w="175" w:type="pct"/>
            <w:noWrap/>
            <w:hideMark/>
          </w:tcPr>
          <w:p w14:paraId="4DEA298C" w14:textId="77777777" w:rsidR="00D02D30" w:rsidRPr="009668B4" w:rsidRDefault="00D02D30" w:rsidP="00D02D30">
            <w:pPr>
              <w:pStyle w:val="103"/>
            </w:pPr>
            <w:r w:rsidRPr="009668B4">
              <w:t>0,12</w:t>
            </w:r>
          </w:p>
        </w:tc>
        <w:tc>
          <w:tcPr>
            <w:tcW w:w="175" w:type="pct"/>
            <w:noWrap/>
            <w:hideMark/>
          </w:tcPr>
          <w:p w14:paraId="2B48BB80" w14:textId="77777777" w:rsidR="00D02D30" w:rsidRPr="009668B4" w:rsidRDefault="00D02D30" w:rsidP="00D02D30">
            <w:pPr>
              <w:pStyle w:val="103"/>
            </w:pPr>
            <w:r w:rsidRPr="009668B4">
              <w:t>0,12</w:t>
            </w:r>
          </w:p>
        </w:tc>
        <w:tc>
          <w:tcPr>
            <w:tcW w:w="175" w:type="pct"/>
            <w:noWrap/>
            <w:hideMark/>
          </w:tcPr>
          <w:p w14:paraId="204DD699" w14:textId="77777777" w:rsidR="00D02D30" w:rsidRPr="009668B4" w:rsidRDefault="00D02D30" w:rsidP="00D02D30">
            <w:pPr>
              <w:pStyle w:val="103"/>
            </w:pPr>
            <w:r w:rsidRPr="009668B4">
              <w:t>0,12</w:t>
            </w:r>
          </w:p>
        </w:tc>
        <w:tc>
          <w:tcPr>
            <w:tcW w:w="175" w:type="pct"/>
            <w:noWrap/>
            <w:hideMark/>
          </w:tcPr>
          <w:p w14:paraId="652E6ECA" w14:textId="77777777" w:rsidR="00D02D30" w:rsidRPr="009668B4" w:rsidRDefault="00D02D30" w:rsidP="00D02D30">
            <w:pPr>
              <w:pStyle w:val="103"/>
            </w:pPr>
            <w:r w:rsidRPr="009668B4">
              <w:t>0,12</w:t>
            </w:r>
          </w:p>
        </w:tc>
        <w:tc>
          <w:tcPr>
            <w:tcW w:w="175" w:type="pct"/>
            <w:noWrap/>
            <w:hideMark/>
          </w:tcPr>
          <w:p w14:paraId="415D38F6" w14:textId="77777777" w:rsidR="00D02D30" w:rsidRPr="009668B4" w:rsidRDefault="00D02D30" w:rsidP="00D02D30">
            <w:pPr>
              <w:pStyle w:val="103"/>
            </w:pPr>
            <w:r w:rsidRPr="009668B4">
              <w:t>0,12</w:t>
            </w:r>
          </w:p>
        </w:tc>
        <w:tc>
          <w:tcPr>
            <w:tcW w:w="175" w:type="pct"/>
            <w:noWrap/>
            <w:hideMark/>
          </w:tcPr>
          <w:p w14:paraId="305F1FB1" w14:textId="77777777" w:rsidR="00D02D30" w:rsidRPr="009668B4" w:rsidRDefault="00D02D30" w:rsidP="00D02D30">
            <w:pPr>
              <w:pStyle w:val="103"/>
            </w:pPr>
            <w:r w:rsidRPr="009668B4">
              <w:t>0,12</w:t>
            </w:r>
          </w:p>
        </w:tc>
        <w:tc>
          <w:tcPr>
            <w:tcW w:w="175" w:type="pct"/>
            <w:noWrap/>
            <w:hideMark/>
          </w:tcPr>
          <w:p w14:paraId="4C4F9979" w14:textId="77777777" w:rsidR="00D02D30" w:rsidRPr="009668B4" w:rsidRDefault="00D02D30" w:rsidP="00D02D30">
            <w:pPr>
              <w:pStyle w:val="103"/>
            </w:pPr>
            <w:r w:rsidRPr="009668B4">
              <w:t>0,12</w:t>
            </w:r>
          </w:p>
        </w:tc>
        <w:tc>
          <w:tcPr>
            <w:tcW w:w="175" w:type="pct"/>
            <w:noWrap/>
            <w:hideMark/>
          </w:tcPr>
          <w:p w14:paraId="24BF9E6F" w14:textId="77777777" w:rsidR="00D02D30" w:rsidRPr="009668B4" w:rsidRDefault="00D02D30" w:rsidP="00D02D30">
            <w:pPr>
              <w:pStyle w:val="103"/>
            </w:pPr>
            <w:r w:rsidRPr="009668B4">
              <w:t>0,12</w:t>
            </w:r>
          </w:p>
        </w:tc>
        <w:tc>
          <w:tcPr>
            <w:tcW w:w="175" w:type="pct"/>
            <w:noWrap/>
            <w:hideMark/>
          </w:tcPr>
          <w:p w14:paraId="662DDC3E" w14:textId="77777777" w:rsidR="00D02D30" w:rsidRPr="009668B4" w:rsidRDefault="00D02D30" w:rsidP="00D02D30">
            <w:pPr>
              <w:pStyle w:val="103"/>
            </w:pPr>
            <w:r w:rsidRPr="009668B4">
              <w:t>0,12</w:t>
            </w:r>
          </w:p>
        </w:tc>
        <w:tc>
          <w:tcPr>
            <w:tcW w:w="175" w:type="pct"/>
            <w:noWrap/>
            <w:hideMark/>
          </w:tcPr>
          <w:p w14:paraId="08672126" w14:textId="77777777" w:rsidR="00D02D30" w:rsidRPr="009668B4" w:rsidRDefault="00D02D30" w:rsidP="00D02D30">
            <w:pPr>
              <w:pStyle w:val="103"/>
            </w:pPr>
            <w:r w:rsidRPr="009668B4">
              <w:t>0,12</w:t>
            </w:r>
          </w:p>
        </w:tc>
        <w:tc>
          <w:tcPr>
            <w:tcW w:w="175" w:type="pct"/>
            <w:noWrap/>
            <w:hideMark/>
          </w:tcPr>
          <w:p w14:paraId="776F747C" w14:textId="77777777" w:rsidR="00D02D30" w:rsidRPr="009668B4" w:rsidRDefault="00D02D30" w:rsidP="00D02D30">
            <w:pPr>
              <w:pStyle w:val="103"/>
            </w:pPr>
            <w:r w:rsidRPr="009668B4">
              <w:t>0,12</w:t>
            </w:r>
          </w:p>
        </w:tc>
        <w:tc>
          <w:tcPr>
            <w:tcW w:w="173" w:type="pct"/>
            <w:noWrap/>
            <w:hideMark/>
          </w:tcPr>
          <w:p w14:paraId="09D4B668" w14:textId="77777777" w:rsidR="00D02D30" w:rsidRPr="009668B4" w:rsidRDefault="00D02D30" w:rsidP="00D02D30">
            <w:pPr>
              <w:pStyle w:val="103"/>
            </w:pPr>
            <w:r w:rsidRPr="009668B4">
              <w:t>0,12</w:t>
            </w:r>
          </w:p>
        </w:tc>
      </w:tr>
      <w:tr w:rsidR="00D02D30" w:rsidRPr="009668B4" w14:paraId="3E108D61" w14:textId="77777777" w:rsidTr="00D02D30">
        <w:trPr>
          <w:trHeight w:val="315"/>
        </w:trPr>
        <w:tc>
          <w:tcPr>
            <w:tcW w:w="344" w:type="pct"/>
            <w:vMerge/>
            <w:hideMark/>
          </w:tcPr>
          <w:p w14:paraId="0CF4A422" w14:textId="77777777" w:rsidR="00D02D30" w:rsidRPr="009668B4" w:rsidRDefault="00D02D30" w:rsidP="00D02D30">
            <w:pPr>
              <w:pStyle w:val="103"/>
            </w:pPr>
          </w:p>
        </w:tc>
        <w:tc>
          <w:tcPr>
            <w:tcW w:w="496" w:type="pct"/>
            <w:vMerge/>
            <w:hideMark/>
          </w:tcPr>
          <w:p w14:paraId="20495E2E" w14:textId="77777777" w:rsidR="00D02D30" w:rsidRPr="009668B4" w:rsidRDefault="00D02D30" w:rsidP="00D02D30">
            <w:pPr>
              <w:pStyle w:val="103"/>
            </w:pPr>
          </w:p>
        </w:tc>
        <w:tc>
          <w:tcPr>
            <w:tcW w:w="1182" w:type="pct"/>
            <w:hideMark/>
          </w:tcPr>
          <w:p w14:paraId="39AEDC89" w14:textId="77777777" w:rsidR="00D02D30" w:rsidRPr="009668B4" w:rsidRDefault="00D02D30" w:rsidP="00D02D30">
            <w:pPr>
              <w:pStyle w:val="103"/>
            </w:pPr>
            <w:r w:rsidRPr="009668B4">
              <w:t xml:space="preserve">Располагаемая тепловая мощность </w:t>
            </w:r>
          </w:p>
        </w:tc>
        <w:tc>
          <w:tcPr>
            <w:tcW w:w="176" w:type="pct"/>
            <w:noWrap/>
            <w:hideMark/>
          </w:tcPr>
          <w:p w14:paraId="044F34BD" w14:textId="77777777" w:rsidR="00D02D30" w:rsidRPr="009668B4" w:rsidRDefault="00D02D30" w:rsidP="00D02D30">
            <w:pPr>
              <w:pStyle w:val="103"/>
            </w:pPr>
            <w:r w:rsidRPr="009668B4">
              <w:t>0,09</w:t>
            </w:r>
          </w:p>
        </w:tc>
        <w:tc>
          <w:tcPr>
            <w:tcW w:w="175" w:type="pct"/>
            <w:noWrap/>
            <w:hideMark/>
          </w:tcPr>
          <w:p w14:paraId="6DA6D647" w14:textId="77777777" w:rsidR="00D02D30" w:rsidRPr="009668B4" w:rsidRDefault="00D02D30" w:rsidP="00D02D30">
            <w:pPr>
              <w:pStyle w:val="103"/>
            </w:pPr>
            <w:r w:rsidRPr="009668B4">
              <w:t>0,09</w:t>
            </w:r>
          </w:p>
        </w:tc>
        <w:tc>
          <w:tcPr>
            <w:tcW w:w="175" w:type="pct"/>
            <w:noWrap/>
            <w:hideMark/>
          </w:tcPr>
          <w:p w14:paraId="347754A9" w14:textId="77777777" w:rsidR="00D02D30" w:rsidRPr="009668B4" w:rsidRDefault="00D02D30" w:rsidP="00D02D30">
            <w:pPr>
              <w:pStyle w:val="103"/>
            </w:pPr>
            <w:r w:rsidRPr="009668B4">
              <w:t>0,09</w:t>
            </w:r>
          </w:p>
        </w:tc>
        <w:tc>
          <w:tcPr>
            <w:tcW w:w="175" w:type="pct"/>
            <w:noWrap/>
            <w:hideMark/>
          </w:tcPr>
          <w:p w14:paraId="60F79C67" w14:textId="77777777" w:rsidR="00D02D30" w:rsidRPr="009668B4" w:rsidRDefault="00D02D30" w:rsidP="00D02D30">
            <w:pPr>
              <w:pStyle w:val="103"/>
            </w:pPr>
            <w:r w:rsidRPr="009668B4">
              <w:t>0,09</w:t>
            </w:r>
          </w:p>
        </w:tc>
        <w:tc>
          <w:tcPr>
            <w:tcW w:w="175" w:type="pct"/>
            <w:noWrap/>
            <w:hideMark/>
          </w:tcPr>
          <w:p w14:paraId="1638006D" w14:textId="77777777" w:rsidR="00D02D30" w:rsidRPr="009668B4" w:rsidRDefault="00D02D30" w:rsidP="00D02D30">
            <w:pPr>
              <w:pStyle w:val="103"/>
            </w:pPr>
            <w:r w:rsidRPr="009668B4">
              <w:t>0,09</w:t>
            </w:r>
          </w:p>
        </w:tc>
        <w:tc>
          <w:tcPr>
            <w:tcW w:w="175" w:type="pct"/>
            <w:noWrap/>
            <w:hideMark/>
          </w:tcPr>
          <w:p w14:paraId="7D750360" w14:textId="77777777" w:rsidR="00D02D30" w:rsidRPr="009668B4" w:rsidRDefault="00D02D30" w:rsidP="00D02D30">
            <w:pPr>
              <w:pStyle w:val="103"/>
            </w:pPr>
            <w:r w:rsidRPr="009668B4">
              <w:t>0,09</w:t>
            </w:r>
          </w:p>
        </w:tc>
        <w:tc>
          <w:tcPr>
            <w:tcW w:w="175" w:type="pct"/>
            <w:noWrap/>
            <w:hideMark/>
          </w:tcPr>
          <w:p w14:paraId="0D0F7968" w14:textId="77777777" w:rsidR="00D02D30" w:rsidRPr="009668B4" w:rsidRDefault="00D02D30" w:rsidP="00D02D30">
            <w:pPr>
              <w:pStyle w:val="103"/>
            </w:pPr>
            <w:r w:rsidRPr="009668B4">
              <w:t>0,09</w:t>
            </w:r>
          </w:p>
        </w:tc>
        <w:tc>
          <w:tcPr>
            <w:tcW w:w="175" w:type="pct"/>
            <w:noWrap/>
            <w:hideMark/>
          </w:tcPr>
          <w:p w14:paraId="25B14441" w14:textId="77777777" w:rsidR="00D02D30" w:rsidRPr="009668B4" w:rsidRDefault="00D02D30" w:rsidP="00D02D30">
            <w:pPr>
              <w:pStyle w:val="103"/>
            </w:pPr>
            <w:r w:rsidRPr="009668B4">
              <w:t>0,09</w:t>
            </w:r>
          </w:p>
        </w:tc>
        <w:tc>
          <w:tcPr>
            <w:tcW w:w="175" w:type="pct"/>
            <w:noWrap/>
            <w:hideMark/>
          </w:tcPr>
          <w:p w14:paraId="1C94314E" w14:textId="77777777" w:rsidR="00D02D30" w:rsidRPr="009668B4" w:rsidRDefault="00D02D30" w:rsidP="00D02D30">
            <w:pPr>
              <w:pStyle w:val="103"/>
            </w:pPr>
            <w:r w:rsidRPr="009668B4">
              <w:t>0,09</w:t>
            </w:r>
          </w:p>
        </w:tc>
        <w:tc>
          <w:tcPr>
            <w:tcW w:w="175" w:type="pct"/>
            <w:noWrap/>
            <w:hideMark/>
          </w:tcPr>
          <w:p w14:paraId="7C343FF2" w14:textId="77777777" w:rsidR="00D02D30" w:rsidRPr="009668B4" w:rsidRDefault="00D02D30" w:rsidP="00D02D30">
            <w:pPr>
              <w:pStyle w:val="103"/>
            </w:pPr>
            <w:r w:rsidRPr="009668B4">
              <w:t>0,09</w:t>
            </w:r>
          </w:p>
        </w:tc>
        <w:tc>
          <w:tcPr>
            <w:tcW w:w="175" w:type="pct"/>
            <w:noWrap/>
            <w:hideMark/>
          </w:tcPr>
          <w:p w14:paraId="7B86131B" w14:textId="77777777" w:rsidR="00D02D30" w:rsidRPr="009668B4" w:rsidRDefault="00D02D30" w:rsidP="00D02D30">
            <w:pPr>
              <w:pStyle w:val="103"/>
            </w:pPr>
            <w:r w:rsidRPr="009668B4">
              <w:t>0,09</w:t>
            </w:r>
          </w:p>
        </w:tc>
        <w:tc>
          <w:tcPr>
            <w:tcW w:w="175" w:type="pct"/>
            <w:noWrap/>
            <w:hideMark/>
          </w:tcPr>
          <w:p w14:paraId="6197FE19" w14:textId="77777777" w:rsidR="00D02D30" w:rsidRPr="009668B4" w:rsidRDefault="00D02D30" w:rsidP="00D02D30">
            <w:pPr>
              <w:pStyle w:val="103"/>
            </w:pPr>
            <w:r w:rsidRPr="009668B4">
              <w:t>0,09</w:t>
            </w:r>
          </w:p>
        </w:tc>
        <w:tc>
          <w:tcPr>
            <w:tcW w:w="175" w:type="pct"/>
            <w:noWrap/>
            <w:hideMark/>
          </w:tcPr>
          <w:p w14:paraId="1EFBF8B3" w14:textId="77777777" w:rsidR="00D02D30" w:rsidRPr="009668B4" w:rsidRDefault="00D02D30" w:rsidP="00D02D30">
            <w:pPr>
              <w:pStyle w:val="103"/>
            </w:pPr>
            <w:r w:rsidRPr="009668B4">
              <w:t>0,09</w:t>
            </w:r>
          </w:p>
        </w:tc>
        <w:tc>
          <w:tcPr>
            <w:tcW w:w="175" w:type="pct"/>
            <w:noWrap/>
            <w:hideMark/>
          </w:tcPr>
          <w:p w14:paraId="4380A8EB" w14:textId="77777777" w:rsidR="00D02D30" w:rsidRPr="009668B4" w:rsidRDefault="00D02D30" w:rsidP="00D02D30">
            <w:pPr>
              <w:pStyle w:val="103"/>
            </w:pPr>
            <w:r w:rsidRPr="009668B4">
              <w:t>0,09</w:t>
            </w:r>
          </w:p>
        </w:tc>
        <w:tc>
          <w:tcPr>
            <w:tcW w:w="175" w:type="pct"/>
            <w:noWrap/>
            <w:hideMark/>
          </w:tcPr>
          <w:p w14:paraId="39DD1A8F" w14:textId="77777777" w:rsidR="00D02D30" w:rsidRPr="009668B4" w:rsidRDefault="00D02D30" w:rsidP="00D02D30">
            <w:pPr>
              <w:pStyle w:val="103"/>
            </w:pPr>
            <w:r w:rsidRPr="009668B4">
              <w:t>0,09</w:t>
            </w:r>
          </w:p>
        </w:tc>
        <w:tc>
          <w:tcPr>
            <w:tcW w:w="175" w:type="pct"/>
            <w:noWrap/>
            <w:hideMark/>
          </w:tcPr>
          <w:p w14:paraId="7250BBF5" w14:textId="77777777" w:rsidR="00D02D30" w:rsidRPr="009668B4" w:rsidRDefault="00D02D30" w:rsidP="00D02D30">
            <w:pPr>
              <w:pStyle w:val="103"/>
            </w:pPr>
            <w:r w:rsidRPr="009668B4">
              <w:t>0,09</w:t>
            </w:r>
          </w:p>
        </w:tc>
        <w:tc>
          <w:tcPr>
            <w:tcW w:w="173" w:type="pct"/>
            <w:noWrap/>
            <w:hideMark/>
          </w:tcPr>
          <w:p w14:paraId="1E47A84E" w14:textId="77777777" w:rsidR="00D02D30" w:rsidRPr="009668B4" w:rsidRDefault="00D02D30" w:rsidP="00D02D30">
            <w:pPr>
              <w:pStyle w:val="103"/>
            </w:pPr>
            <w:r w:rsidRPr="009668B4">
              <w:t>0,09</w:t>
            </w:r>
          </w:p>
        </w:tc>
      </w:tr>
      <w:tr w:rsidR="00D02D30" w:rsidRPr="009668B4" w14:paraId="2D506B5F" w14:textId="77777777" w:rsidTr="00D02D30">
        <w:trPr>
          <w:trHeight w:val="315"/>
        </w:trPr>
        <w:tc>
          <w:tcPr>
            <w:tcW w:w="344" w:type="pct"/>
            <w:vMerge/>
            <w:hideMark/>
          </w:tcPr>
          <w:p w14:paraId="42B63181" w14:textId="77777777" w:rsidR="00D02D30" w:rsidRPr="009668B4" w:rsidRDefault="00D02D30" w:rsidP="00D02D30">
            <w:pPr>
              <w:pStyle w:val="103"/>
            </w:pPr>
          </w:p>
        </w:tc>
        <w:tc>
          <w:tcPr>
            <w:tcW w:w="496" w:type="pct"/>
            <w:vMerge/>
            <w:hideMark/>
          </w:tcPr>
          <w:p w14:paraId="6295E8D2" w14:textId="77777777" w:rsidR="00D02D30" w:rsidRPr="009668B4" w:rsidRDefault="00D02D30" w:rsidP="00D02D30">
            <w:pPr>
              <w:pStyle w:val="103"/>
            </w:pPr>
          </w:p>
        </w:tc>
        <w:tc>
          <w:tcPr>
            <w:tcW w:w="1182" w:type="pct"/>
            <w:hideMark/>
          </w:tcPr>
          <w:p w14:paraId="2C119AA7" w14:textId="77777777" w:rsidR="00D02D30" w:rsidRPr="009668B4" w:rsidRDefault="00D02D30" w:rsidP="00D02D30">
            <w:pPr>
              <w:pStyle w:val="103"/>
            </w:pPr>
            <w:r w:rsidRPr="009668B4">
              <w:t>Ограничения</w:t>
            </w:r>
          </w:p>
        </w:tc>
        <w:tc>
          <w:tcPr>
            <w:tcW w:w="176" w:type="pct"/>
            <w:noWrap/>
            <w:hideMark/>
          </w:tcPr>
          <w:p w14:paraId="3A66D4C1" w14:textId="77777777" w:rsidR="00D02D30" w:rsidRPr="009668B4" w:rsidRDefault="00D02D30" w:rsidP="00D02D30">
            <w:pPr>
              <w:pStyle w:val="103"/>
            </w:pPr>
            <w:r w:rsidRPr="009668B4">
              <w:t>0,03</w:t>
            </w:r>
          </w:p>
        </w:tc>
        <w:tc>
          <w:tcPr>
            <w:tcW w:w="175" w:type="pct"/>
            <w:noWrap/>
            <w:hideMark/>
          </w:tcPr>
          <w:p w14:paraId="15FCD306" w14:textId="77777777" w:rsidR="00D02D30" w:rsidRPr="009668B4" w:rsidRDefault="00D02D30" w:rsidP="00D02D30">
            <w:pPr>
              <w:pStyle w:val="103"/>
            </w:pPr>
            <w:r w:rsidRPr="009668B4">
              <w:t>0,03</w:t>
            </w:r>
          </w:p>
        </w:tc>
        <w:tc>
          <w:tcPr>
            <w:tcW w:w="175" w:type="pct"/>
            <w:noWrap/>
            <w:hideMark/>
          </w:tcPr>
          <w:p w14:paraId="1F3837AB" w14:textId="77777777" w:rsidR="00D02D30" w:rsidRPr="009668B4" w:rsidRDefault="00D02D30" w:rsidP="00D02D30">
            <w:pPr>
              <w:pStyle w:val="103"/>
            </w:pPr>
            <w:r w:rsidRPr="009668B4">
              <w:t>0,03</w:t>
            </w:r>
          </w:p>
        </w:tc>
        <w:tc>
          <w:tcPr>
            <w:tcW w:w="175" w:type="pct"/>
            <w:noWrap/>
            <w:hideMark/>
          </w:tcPr>
          <w:p w14:paraId="4ABC4E39" w14:textId="77777777" w:rsidR="00D02D30" w:rsidRPr="009668B4" w:rsidRDefault="00D02D30" w:rsidP="00D02D30">
            <w:pPr>
              <w:pStyle w:val="103"/>
            </w:pPr>
            <w:r w:rsidRPr="009668B4">
              <w:t>0,03</w:t>
            </w:r>
          </w:p>
        </w:tc>
        <w:tc>
          <w:tcPr>
            <w:tcW w:w="175" w:type="pct"/>
            <w:noWrap/>
            <w:hideMark/>
          </w:tcPr>
          <w:p w14:paraId="3511B5E7" w14:textId="77777777" w:rsidR="00D02D30" w:rsidRPr="009668B4" w:rsidRDefault="00D02D30" w:rsidP="00D02D30">
            <w:pPr>
              <w:pStyle w:val="103"/>
            </w:pPr>
            <w:r w:rsidRPr="009668B4">
              <w:t>0,03</w:t>
            </w:r>
          </w:p>
        </w:tc>
        <w:tc>
          <w:tcPr>
            <w:tcW w:w="175" w:type="pct"/>
            <w:noWrap/>
            <w:hideMark/>
          </w:tcPr>
          <w:p w14:paraId="037C268E" w14:textId="77777777" w:rsidR="00D02D30" w:rsidRPr="009668B4" w:rsidRDefault="00D02D30" w:rsidP="00D02D30">
            <w:pPr>
              <w:pStyle w:val="103"/>
            </w:pPr>
            <w:r w:rsidRPr="009668B4">
              <w:t>0,03</w:t>
            </w:r>
          </w:p>
        </w:tc>
        <w:tc>
          <w:tcPr>
            <w:tcW w:w="175" w:type="pct"/>
            <w:noWrap/>
            <w:hideMark/>
          </w:tcPr>
          <w:p w14:paraId="4CDFBB93" w14:textId="77777777" w:rsidR="00D02D30" w:rsidRPr="009668B4" w:rsidRDefault="00D02D30" w:rsidP="00D02D30">
            <w:pPr>
              <w:pStyle w:val="103"/>
            </w:pPr>
            <w:r w:rsidRPr="009668B4">
              <w:t>0,03</w:t>
            </w:r>
          </w:p>
        </w:tc>
        <w:tc>
          <w:tcPr>
            <w:tcW w:w="175" w:type="pct"/>
            <w:noWrap/>
            <w:hideMark/>
          </w:tcPr>
          <w:p w14:paraId="3E2BD3C3" w14:textId="77777777" w:rsidR="00D02D30" w:rsidRPr="009668B4" w:rsidRDefault="00D02D30" w:rsidP="00D02D30">
            <w:pPr>
              <w:pStyle w:val="103"/>
            </w:pPr>
            <w:r w:rsidRPr="009668B4">
              <w:t>0,03</w:t>
            </w:r>
          </w:p>
        </w:tc>
        <w:tc>
          <w:tcPr>
            <w:tcW w:w="175" w:type="pct"/>
            <w:noWrap/>
            <w:hideMark/>
          </w:tcPr>
          <w:p w14:paraId="3267C61E" w14:textId="77777777" w:rsidR="00D02D30" w:rsidRPr="009668B4" w:rsidRDefault="00D02D30" w:rsidP="00D02D30">
            <w:pPr>
              <w:pStyle w:val="103"/>
            </w:pPr>
            <w:r w:rsidRPr="009668B4">
              <w:t>0,03</w:t>
            </w:r>
          </w:p>
        </w:tc>
        <w:tc>
          <w:tcPr>
            <w:tcW w:w="175" w:type="pct"/>
            <w:noWrap/>
            <w:hideMark/>
          </w:tcPr>
          <w:p w14:paraId="5228446A" w14:textId="77777777" w:rsidR="00D02D30" w:rsidRPr="009668B4" w:rsidRDefault="00D02D30" w:rsidP="00D02D30">
            <w:pPr>
              <w:pStyle w:val="103"/>
            </w:pPr>
            <w:r w:rsidRPr="009668B4">
              <w:t>0,03</w:t>
            </w:r>
          </w:p>
        </w:tc>
        <w:tc>
          <w:tcPr>
            <w:tcW w:w="175" w:type="pct"/>
            <w:noWrap/>
            <w:hideMark/>
          </w:tcPr>
          <w:p w14:paraId="6DD57657" w14:textId="77777777" w:rsidR="00D02D30" w:rsidRPr="009668B4" w:rsidRDefault="00D02D30" w:rsidP="00D02D30">
            <w:pPr>
              <w:pStyle w:val="103"/>
            </w:pPr>
            <w:r w:rsidRPr="009668B4">
              <w:t>0,03</w:t>
            </w:r>
          </w:p>
        </w:tc>
        <w:tc>
          <w:tcPr>
            <w:tcW w:w="175" w:type="pct"/>
            <w:noWrap/>
            <w:hideMark/>
          </w:tcPr>
          <w:p w14:paraId="3129CDA9" w14:textId="77777777" w:rsidR="00D02D30" w:rsidRPr="009668B4" w:rsidRDefault="00D02D30" w:rsidP="00D02D30">
            <w:pPr>
              <w:pStyle w:val="103"/>
            </w:pPr>
            <w:r w:rsidRPr="009668B4">
              <w:t>0,03</w:t>
            </w:r>
          </w:p>
        </w:tc>
        <w:tc>
          <w:tcPr>
            <w:tcW w:w="175" w:type="pct"/>
            <w:noWrap/>
            <w:hideMark/>
          </w:tcPr>
          <w:p w14:paraId="2BC38F28" w14:textId="77777777" w:rsidR="00D02D30" w:rsidRPr="009668B4" w:rsidRDefault="00D02D30" w:rsidP="00D02D30">
            <w:pPr>
              <w:pStyle w:val="103"/>
            </w:pPr>
            <w:r w:rsidRPr="009668B4">
              <w:t>0,03</w:t>
            </w:r>
          </w:p>
        </w:tc>
        <w:tc>
          <w:tcPr>
            <w:tcW w:w="175" w:type="pct"/>
            <w:noWrap/>
            <w:hideMark/>
          </w:tcPr>
          <w:p w14:paraId="0857C54E" w14:textId="77777777" w:rsidR="00D02D30" w:rsidRPr="009668B4" w:rsidRDefault="00D02D30" w:rsidP="00D02D30">
            <w:pPr>
              <w:pStyle w:val="103"/>
            </w:pPr>
            <w:r w:rsidRPr="009668B4">
              <w:t>0,03</w:t>
            </w:r>
          </w:p>
        </w:tc>
        <w:tc>
          <w:tcPr>
            <w:tcW w:w="175" w:type="pct"/>
            <w:noWrap/>
            <w:hideMark/>
          </w:tcPr>
          <w:p w14:paraId="2A38F7A9" w14:textId="77777777" w:rsidR="00D02D30" w:rsidRPr="009668B4" w:rsidRDefault="00D02D30" w:rsidP="00D02D30">
            <w:pPr>
              <w:pStyle w:val="103"/>
            </w:pPr>
            <w:r w:rsidRPr="009668B4">
              <w:t>0,03</w:t>
            </w:r>
          </w:p>
        </w:tc>
        <w:tc>
          <w:tcPr>
            <w:tcW w:w="175" w:type="pct"/>
            <w:noWrap/>
            <w:hideMark/>
          </w:tcPr>
          <w:p w14:paraId="6681DC51" w14:textId="77777777" w:rsidR="00D02D30" w:rsidRPr="009668B4" w:rsidRDefault="00D02D30" w:rsidP="00D02D30">
            <w:pPr>
              <w:pStyle w:val="103"/>
            </w:pPr>
            <w:r w:rsidRPr="009668B4">
              <w:t>0,03</w:t>
            </w:r>
          </w:p>
        </w:tc>
        <w:tc>
          <w:tcPr>
            <w:tcW w:w="173" w:type="pct"/>
            <w:noWrap/>
            <w:hideMark/>
          </w:tcPr>
          <w:p w14:paraId="1EEE0C09" w14:textId="77777777" w:rsidR="00D02D30" w:rsidRPr="009668B4" w:rsidRDefault="00D02D30" w:rsidP="00D02D30">
            <w:pPr>
              <w:pStyle w:val="103"/>
            </w:pPr>
            <w:r w:rsidRPr="009668B4">
              <w:t>0,03</w:t>
            </w:r>
          </w:p>
        </w:tc>
      </w:tr>
      <w:tr w:rsidR="00D02D30" w:rsidRPr="009668B4" w14:paraId="6635AEF9" w14:textId="77777777" w:rsidTr="00D02D30">
        <w:trPr>
          <w:trHeight w:val="330"/>
        </w:trPr>
        <w:tc>
          <w:tcPr>
            <w:tcW w:w="344" w:type="pct"/>
            <w:vMerge/>
            <w:hideMark/>
          </w:tcPr>
          <w:p w14:paraId="4770766E" w14:textId="77777777" w:rsidR="00D02D30" w:rsidRPr="009668B4" w:rsidRDefault="00D02D30" w:rsidP="00D02D30">
            <w:pPr>
              <w:pStyle w:val="103"/>
            </w:pPr>
          </w:p>
        </w:tc>
        <w:tc>
          <w:tcPr>
            <w:tcW w:w="496" w:type="pct"/>
            <w:vMerge/>
            <w:hideMark/>
          </w:tcPr>
          <w:p w14:paraId="407C2903" w14:textId="77777777" w:rsidR="00D02D30" w:rsidRPr="009668B4" w:rsidRDefault="00D02D30" w:rsidP="00D02D30">
            <w:pPr>
              <w:pStyle w:val="103"/>
            </w:pPr>
          </w:p>
        </w:tc>
        <w:tc>
          <w:tcPr>
            <w:tcW w:w="1182" w:type="pct"/>
            <w:hideMark/>
          </w:tcPr>
          <w:p w14:paraId="763E23C4" w14:textId="77777777" w:rsidR="00D02D30" w:rsidRPr="009668B4" w:rsidRDefault="00D02D30" w:rsidP="00D02D30">
            <w:pPr>
              <w:pStyle w:val="103"/>
            </w:pPr>
            <w:r w:rsidRPr="009668B4">
              <w:t>Собственные нужды</w:t>
            </w:r>
          </w:p>
        </w:tc>
        <w:tc>
          <w:tcPr>
            <w:tcW w:w="176" w:type="pct"/>
            <w:noWrap/>
            <w:hideMark/>
          </w:tcPr>
          <w:p w14:paraId="48EF0193" w14:textId="77777777" w:rsidR="00D02D30" w:rsidRPr="009668B4" w:rsidRDefault="00D02D30" w:rsidP="00D02D30">
            <w:pPr>
              <w:pStyle w:val="103"/>
            </w:pPr>
            <w:r w:rsidRPr="009668B4">
              <w:t>0,01</w:t>
            </w:r>
          </w:p>
        </w:tc>
        <w:tc>
          <w:tcPr>
            <w:tcW w:w="175" w:type="pct"/>
            <w:noWrap/>
            <w:hideMark/>
          </w:tcPr>
          <w:p w14:paraId="141C497C" w14:textId="77777777" w:rsidR="00D02D30" w:rsidRPr="009668B4" w:rsidRDefault="00D02D30" w:rsidP="00D02D30">
            <w:pPr>
              <w:pStyle w:val="103"/>
            </w:pPr>
            <w:r w:rsidRPr="009668B4">
              <w:t>0,01</w:t>
            </w:r>
          </w:p>
        </w:tc>
        <w:tc>
          <w:tcPr>
            <w:tcW w:w="175" w:type="pct"/>
            <w:noWrap/>
            <w:hideMark/>
          </w:tcPr>
          <w:p w14:paraId="1C3BCECD" w14:textId="77777777" w:rsidR="00D02D30" w:rsidRPr="009668B4" w:rsidRDefault="00D02D30" w:rsidP="00D02D30">
            <w:pPr>
              <w:pStyle w:val="103"/>
            </w:pPr>
            <w:r w:rsidRPr="009668B4">
              <w:t>0,01</w:t>
            </w:r>
          </w:p>
        </w:tc>
        <w:tc>
          <w:tcPr>
            <w:tcW w:w="175" w:type="pct"/>
            <w:noWrap/>
            <w:hideMark/>
          </w:tcPr>
          <w:p w14:paraId="3D793D27" w14:textId="77777777" w:rsidR="00D02D30" w:rsidRPr="009668B4" w:rsidRDefault="00D02D30" w:rsidP="00D02D30">
            <w:pPr>
              <w:pStyle w:val="103"/>
            </w:pPr>
            <w:r w:rsidRPr="009668B4">
              <w:t>0,01</w:t>
            </w:r>
          </w:p>
        </w:tc>
        <w:tc>
          <w:tcPr>
            <w:tcW w:w="175" w:type="pct"/>
            <w:noWrap/>
            <w:hideMark/>
          </w:tcPr>
          <w:p w14:paraId="6F2BE139" w14:textId="77777777" w:rsidR="00D02D30" w:rsidRPr="009668B4" w:rsidRDefault="00D02D30" w:rsidP="00D02D30">
            <w:pPr>
              <w:pStyle w:val="103"/>
            </w:pPr>
            <w:r w:rsidRPr="009668B4">
              <w:t>0,01</w:t>
            </w:r>
          </w:p>
        </w:tc>
        <w:tc>
          <w:tcPr>
            <w:tcW w:w="175" w:type="pct"/>
            <w:noWrap/>
            <w:hideMark/>
          </w:tcPr>
          <w:p w14:paraId="016C42AB" w14:textId="77777777" w:rsidR="00D02D30" w:rsidRPr="009668B4" w:rsidRDefault="00D02D30" w:rsidP="00D02D30">
            <w:pPr>
              <w:pStyle w:val="103"/>
            </w:pPr>
            <w:r w:rsidRPr="009668B4">
              <w:t>0,01</w:t>
            </w:r>
          </w:p>
        </w:tc>
        <w:tc>
          <w:tcPr>
            <w:tcW w:w="175" w:type="pct"/>
            <w:noWrap/>
            <w:hideMark/>
          </w:tcPr>
          <w:p w14:paraId="31465072" w14:textId="77777777" w:rsidR="00D02D30" w:rsidRPr="009668B4" w:rsidRDefault="00D02D30" w:rsidP="00D02D30">
            <w:pPr>
              <w:pStyle w:val="103"/>
            </w:pPr>
            <w:r w:rsidRPr="009668B4">
              <w:t>0,01</w:t>
            </w:r>
          </w:p>
        </w:tc>
        <w:tc>
          <w:tcPr>
            <w:tcW w:w="175" w:type="pct"/>
            <w:noWrap/>
            <w:hideMark/>
          </w:tcPr>
          <w:p w14:paraId="7188F357" w14:textId="77777777" w:rsidR="00D02D30" w:rsidRPr="009668B4" w:rsidRDefault="00D02D30" w:rsidP="00D02D30">
            <w:pPr>
              <w:pStyle w:val="103"/>
            </w:pPr>
            <w:r w:rsidRPr="009668B4">
              <w:t>0,01</w:t>
            </w:r>
          </w:p>
        </w:tc>
        <w:tc>
          <w:tcPr>
            <w:tcW w:w="175" w:type="pct"/>
            <w:noWrap/>
            <w:hideMark/>
          </w:tcPr>
          <w:p w14:paraId="2DEC325A" w14:textId="77777777" w:rsidR="00D02D30" w:rsidRPr="009668B4" w:rsidRDefault="00D02D30" w:rsidP="00D02D30">
            <w:pPr>
              <w:pStyle w:val="103"/>
            </w:pPr>
            <w:r w:rsidRPr="009668B4">
              <w:t>0,01</w:t>
            </w:r>
          </w:p>
        </w:tc>
        <w:tc>
          <w:tcPr>
            <w:tcW w:w="175" w:type="pct"/>
            <w:noWrap/>
            <w:hideMark/>
          </w:tcPr>
          <w:p w14:paraId="59546B8E" w14:textId="77777777" w:rsidR="00D02D30" w:rsidRPr="009668B4" w:rsidRDefault="00D02D30" w:rsidP="00D02D30">
            <w:pPr>
              <w:pStyle w:val="103"/>
            </w:pPr>
            <w:r w:rsidRPr="009668B4">
              <w:t>0,01</w:t>
            </w:r>
          </w:p>
        </w:tc>
        <w:tc>
          <w:tcPr>
            <w:tcW w:w="175" w:type="pct"/>
            <w:noWrap/>
            <w:hideMark/>
          </w:tcPr>
          <w:p w14:paraId="16AEFDA8" w14:textId="77777777" w:rsidR="00D02D30" w:rsidRPr="009668B4" w:rsidRDefault="00D02D30" w:rsidP="00D02D30">
            <w:pPr>
              <w:pStyle w:val="103"/>
            </w:pPr>
            <w:r w:rsidRPr="009668B4">
              <w:t>0,01</w:t>
            </w:r>
          </w:p>
        </w:tc>
        <w:tc>
          <w:tcPr>
            <w:tcW w:w="175" w:type="pct"/>
            <w:noWrap/>
            <w:hideMark/>
          </w:tcPr>
          <w:p w14:paraId="5245CC0E" w14:textId="77777777" w:rsidR="00D02D30" w:rsidRPr="009668B4" w:rsidRDefault="00D02D30" w:rsidP="00D02D30">
            <w:pPr>
              <w:pStyle w:val="103"/>
            </w:pPr>
            <w:r w:rsidRPr="009668B4">
              <w:t>0,01</w:t>
            </w:r>
          </w:p>
        </w:tc>
        <w:tc>
          <w:tcPr>
            <w:tcW w:w="175" w:type="pct"/>
            <w:noWrap/>
            <w:hideMark/>
          </w:tcPr>
          <w:p w14:paraId="5AB20D80" w14:textId="77777777" w:rsidR="00D02D30" w:rsidRPr="009668B4" w:rsidRDefault="00D02D30" w:rsidP="00D02D30">
            <w:pPr>
              <w:pStyle w:val="103"/>
            </w:pPr>
            <w:r w:rsidRPr="009668B4">
              <w:t>0,01</w:t>
            </w:r>
          </w:p>
        </w:tc>
        <w:tc>
          <w:tcPr>
            <w:tcW w:w="175" w:type="pct"/>
            <w:noWrap/>
            <w:hideMark/>
          </w:tcPr>
          <w:p w14:paraId="7BBCCE39" w14:textId="77777777" w:rsidR="00D02D30" w:rsidRPr="009668B4" w:rsidRDefault="00D02D30" w:rsidP="00D02D30">
            <w:pPr>
              <w:pStyle w:val="103"/>
            </w:pPr>
            <w:r w:rsidRPr="009668B4">
              <w:t>0,01</w:t>
            </w:r>
          </w:p>
        </w:tc>
        <w:tc>
          <w:tcPr>
            <w:tcW w:w="175" w:type="pct"/>
            <w:noWrap/>
            <w:hideMark/>
          </w:tcPr>
          <w:p w14:paraId="15406209" w14:textId="77777777" w:rsidR="00D02D30" w:rsidRPr="009668B4" w:rsidRDefault="00D02D30" w:rsidP="00D02D30">
            <w:pPr>
              <w:pStyle w:val="103"/>
            </w:pPr>
            <w:r w:rsidRPr="009668B4">
              <w:t>0,01</w:t>
            </w:r>
          </w:p>
        </w:tc>
        <w:tc>
          <w:tcPr>
            <w:tcW w:w="175" w:type="pct"/>
            <w:noWrap/>
            <w:hideMark/>
          </w:tcPr>
          <w:p w14:paraId="61FDBA86" w14:textId="77777777" w:rsidR="00D02D30" w:rsidRPr="009668B4" w:rsidRDefault="00D02D30" w:rsidP="00D02D30">
            <w:pPr>
              <w:pStyle w:val="103"/>
            </w:pPr>
            <w:r w:rsidRPr="009668B4">
              <w:t>0,01</w:t>
            </w:r>
          </w:p>
        </w:tc>
        <w:tc>
          <w:tcPr>
            <w:tcW w:w="173" w:type="pct"/>
            <w:noWrap/>
            <w:hideMark/>
          </w:tcPr>
          <w:p w14:paraId="5DE99CEA" w14:textId="77777777" w:rsidR="00D02D30" w:rsidRPr="009668B4" w:rsidRDefault="00D02D30" w:rsidP="00D02D30">
            <w:pPr>
              <w:pStyle w:val="103"/>
            </w:pPr>
            <w:r w:rsidRPr="009668B4">
              <w:t>0,01</w:t>
            </w:r>
          </w:p>
        </w:tc>
      </w:tr>
      <w:tr w:rsidR="00D02D30" w:rsidRPr="009668B4" w14:paraId="2864B9EA" w14:textId="77777777" w:rsidTr="00D02D30">
        <w:trPr>
          <w:trHeight w:val="330"/>
        </w:trPr>
        <w:tc>
          <w:tcPr>
            <w:tcW w:w="344" w:type="pct"/>
            <w:vMerge/>
            <w:hideMark/>
          </w:tcPr>
          <w:p w14:paraId="59EA9721" w14:textId="77777777" w:rsidR="00D02D30" w:rsidRPr="009668B4" w:rsidRDefault="00D02D30" w:rsidP="00D02D30">
            <w:pPr>
              <w:pStyle w:val="103"/>
            </w:pPr>
          </w:p>
        </w:tc>
        <w:tc>
          <w:tcPr>
            <w:tcW w:w="496" w:type="pct"/>
            <w:vMerge/>
            <w:hideMark/>
          </w:tcPr>
          <w:p w14:paraId="17B4A9AD" w14:textId="77777777" w:rsidR="00D02D30" w:rsidRPr="009668B4" w:rsidRDefault="00D02D30" w:rsidP="00D02D30">
            <w:pPr>
              <w:pStyle w:val="103"/>
            </w:pPr>
          </w:p>
        </w:tc>
        <w:tc>
          <w:tcPr>
            <w:tcW w:w="1182" w:type="pct"/>
            <w:hideMark/>
          </w:tcPr>
          <w:p w14:paraId="08DE1FC7" w14:textId="77777777" w:rsidR="00D02D30" w:rsidRPr="009668B4" w:rsidRDefault="00D02D30" w:rsidP="00D02D30">
            <w:pPr>
              <w:pStyle w:val="103"/>
            </w:pPr>
            <w:r w:rsidRPr="009668B4">
              <w:t>Тепловая мощность "нетто"</w:t>
            </w:r>
          </w:p>
        </w:tc>
        <w:tc>
          <w:tcPr>
            <w:tcW w:w="176" w:type="pct"/>
            <w:noWrap/>
            <w:hideMark/>
          </w:tcPr>
          <w:p w14:paraId="4C75C52C" w14:textId="77777777" w:rsidR="00D02D30" w:rsidRPr="009668B4" w:rsidRDefault="00D02D30" w:rsidP="00D02D30">
            <w:pPr>
              <w:pStyle w:val="103"/>
            </w:pPr>
            <w:r w:rsidRPr="009668B4">
              <w:t>0,08</w:t>
            </w:r>
          </w:p>
        </w:tc>
        <w:tc>
          <w:tcPr>
            <w:tcW w:w="175" w:type="pct"/>
            <w:noWrap/>
            <w:hideMark/>
          </w:tcPr>
          <w:p w14:paraId="5D1A0572" w14:textId="77777777" w:rsidR="00D02D30" w:rsidRPr="009668B4" w:rsidRDefault="00D02D30" w:rsidP="00D02D30">
            <w:pPr>
              <w:pStyle w:val="103"/>
            </w:pPr>
            <w:r w:rsidRPr="009668B4">
              <w:t>0,08</w:t>
            </w:r>
          </w:p>
        </w:tc>
        <w:tc>
          <w:tcPr>
            <w:tcW w:w="175" w:type="pct"/>
            <w:noWrap/>
            <w:hideMark/>
          </w:tcPr>
          <w:p w14:paraId="4A4FC5CC" w14:textId="77777777" w:rsidR="00D02D30" w:rsidRPr="009668B4" w:rsidRDefault="00D02D30" w:rsidP="00D02D30">
            <w:pPr>
              <w:pStyle w:val="103"/>
            </w:pPr>
            <w:r w:rsidRPr="009668B4">
              <w:t>0,08</w:t>
            </w:r>
          </w:p>
        </w:tc>
        <w:tc>
          <w:tcPr>
            <w:tcW w:w="175" w:type="pct"/>
            <w:noWrap/>
            <w:hideMark/>
          </w:tcPr>
          <w:p w14:paraId="716405B6" w14:textId="77777777" w:rsidR="00D02D30" w:rsidRPr="009668B4" w:rsidRDefault="00D02D30" w:rsidP="00D02D30">
            <w:pPr>
              <w:pStyle w:val="103"/>
            </w:pPr>
            <w:r w:rsidRPr="009668B4">
              <w:t>0,08</w:t>
            </w:r>
          </w:p>
        </w:tc>
        <w:tc>
          <w:tcPr>
            <w:tcW w:w="175" w:type="pct"/>
            <w:noWrap/>
            <w:hideMark/>
          </w:tcPr>
          <w:p w14:paraId="253C18D2" w14:textId="77777777" w:rsidR="00D02D30" w:rsidRPr="009668B4" w:rsidRDefault="00D02D30" w:rsidP="00D02D30">
            <w:pPr>
              <w:pStyle w:val="103"/>
            </w:pPr>
            <w:r w:rsidRPr="009668B4">
              <w:t>0,08</w:t>
            </w:r>
          </w:p>
        </w:tc>
        <w:tc>
          <w:tcPr>
            <w:tcW w:w="175" w:type="pct"/>
            <w:noWrap/>
            <w:hideMark/>
          </w:tcPr>
          <w:p w14:paraId="0D90F3F4" w14:textId="77777777" w:rsidR="00D02D30" w:rsidRPr="009668B4" w:rsidRDefault="00D02D30" w:rsidP="00D02D30">
            <w:pPr>
              <w:pStyle w:val="103"/>
            </w:pPr>
            <w:r w:rsidRPr="009668B4">
              <w:t>0,08</w:t>
            </w:r>
          </w:p>
        </w:tc>
        <w:tc>
          <w:tcPr>
            <w:tcW w:w="175" w:type="pct"/>
            <w:noWrap/>
            <w:hideMark/>
          </w:tcPr>
          <w:p w14:paraId="0CEB8BF2" w14:textId="77777777" w:rsidR="00D02D30" w:rsidRPr="009668B4" w:rsidRDefault="00D02D30" w:rsidP="00D02D30">
            <w:pPr>
              <w:pStyle w:val="103"/>
            </w:pPr>
            <w:r w:rsidRPr="009668B4">
              <w:t>0,08</w:t>
            </w:r>
          </w:p>
        </w:tc>
        <w:tc>
          <w:tcPr>
            <w:tcW w:w="175" w:type="pct"/>
            <w:noWrap/>
            <w:hideMark/>
          </w:tcPr>
          <w:p w14:paraId="43646E26" w14:textId="77777777" w:rsidR="00D02D30" w:rsidRPr="009668B4" w:rsidRDefault="00D02D30" w:rsidP="00D02D30">
            <w:pPr>
              <w:pStyle w:val="103"/>
            </w:pPr>
            <w:r w:rsidRPr="009668B4">
              <w:t>0,08</w:t>
            </w:r>
          </w:p>
        </w:tc>
        <w:tc>
          <w:tcPr>
            <w:tcW w:w="175" w:type="pct"/>
            <w:noWrap/>
            <w:hideMark/>
          </w:tcPr>
          <w:p w14:paraId="7EE27A39" w14:textId="77777777" w:rsidR="00D02D30" w:rsidRPr="009668B4" w:rsidRDefault="00D02D30" w:rsidP="00D02D30">
            <w:pPr>
              <w:pStyle w:val="103"/>
            </w:pPr>
            <w:r w:rsidRPr="009668B4">
              <w:t>0,08</w:t>
            </w:r>
          </w:p>
        </w:tc>
        <w:tc>
          <w:tcPr>
            <w:tcW w:w="175" w:type="pct"/>
            <w:noWrap/>
            <w:hideMark/>
          </w:tcPr>
          <w:p w14:paraId="5177D56A" w14:textId="77777777" w:rsidR="00D02D30" w:rsidRPr="009668B4" w:rsidRDefault="00D02D30" w:rsidP="00D02D30">
            <w:pPr>
              <w:pStyle w:val="103"/>
            </w:pPr>
            <w:r w:rsidRPr="009668B4">
              <w:t>0,08</w:t>
            </w:r>
          </w:p>
        </w:tc>
        <w:tc>
          <w:tcPr>
            <w:tcW w:w="175" w:type="pct"/>
            <w:noWrap/>
            <w:hideMark/>
          </w:tcPr>
          <w:p w14:paraId="7D433552" w14:textId="77777777" w:rsidR="00D02D30" w:rsidRPr="009668B4" w:rsidRDefault="00D02D30" w:rsidP="00D02D30">
            <w:pPr>
              <w:pStyle w:val="103"/>
            </w:pPr>
            <w:r w:rsidRPr="009668B4">
              <w:t>0,08</w:t>
            </w:r>
          </w:p>
        </w:tc>
        <w:tc>
          <w:tcPr>
            <w:tcW w:w="175" w:type="pct"/>
            <w:noWrap/>
            <w:hideMark/>
          </w:tcPr>
          <w:p w14:paraId="1661879F" w14:textId="77777777" w:rsidR="00D02D30" w:rsidRPr="009668B4" w:rsidRDefault="00D02D30" w:rsidP="00D02D30">
            <w:pPr>
              <w:pStyle w:val="103"/>
            </w:pPr>
            <w:r w:rsidRPr="009668B4">
              <w:t>0,08</w:t>
            </w:r>
          </w:p>
        </w:tc>
        <w:tc>
          <w:tcPr>
            <w:tcW w:w="175" w:type="pct"/>
            <w:noWrap/>
            <w:hideMark/>
          </w:tcPr>
          <w:p w14:paraId="369CA9EA" w14:textId="77777777" w:rsidR="00D02D30" w:rsidRPr="009668B4" w:rsidRDefault="00D02D30" w:rsidP="00D02D30">
            <w:pPr>
              <w:pStyle w:val="103"/>
            </w:pPr>
            <w:r w:rsidRPr="009668B4">
              <w:t>0,08</w:t>
            </w:r>
          </w:p>
        </w:tc>
        <w:tc>
          <w:tcPr>
            <w:tcW w:w="175" w:type="pct"/>
            <w:noWrap/>
            <w:hideMark/>
          </w:tcPr>
          <w:p w14:paraId="332F56F7" w14:textId="77777777" w:rsidR="00D02D30" w:rsidRPr="009668B4" w:rsidRDefault="00D02D30" w:rsidP="00D02D30">
            <w:pPr>
              <w:pStyle w:val="103"/>
            </w:pPr>
            <w:r w:rsidRPr="009668B4">
              <w:t>0,08</w:t>
            </w:r>
          </w:p>
        </w:tc>
        <w:tc>
          <w:tcPr>
            <w:tcW w:w="175" w:type="pct"/>
            <w:noWrap/>
            <w:hideMark/>
          </w:tcPr>
          <w:p w14:paraId="3A281D38" w14:textId="77777777" w:rsidR="00D02D30" w:rsidRPr="009668B4" w:rsidRDefault="00D02D30" w:rsidP="00D02D30">
            <w:pPr>
              <w:pStyle w:val="103"/>
            </w:pPr>
            <w:r w:rsidRPr="009668B4">
              <w:t>0,08</w:t>
            </w:r>
          </w:p>
        </w:tc>
        <w:tc>
          <w:tcPr>
            <w:tcW w:w="175" w:type="pct"/>
            <w:noWrap/>
            <w:hideMark/>
          </w:tcPr>
          <w:p w14:paraId="2FF5BEDE" w14:textId="77777777" w:rsidR="00D02D30" w:rsidRPr="009668B4" w:rsidRDefault="00D02D30" w:rsidP="00D02D30">
            <w:pPr>
              <w:pStyle w:val="103"/>
            </w:pPr>
            <w:r w:rsidRPr="009668B4">
              <w:t>0,08</w:t>
            </w:r>
          </w:p>
        </w:tc>
        <w:tc>
          <w:tcPr>
            <w:tcW w:w="173" w:type="pct"/>
            <w:noWrap/>
            <w:hideMark/>
          </w:tcPr>
          <w:p w14:paraId="01A8161B" w14:textId="77777777" w:rsidR="00D02D30" w:rsidRPr="009668B4" w:rsidRDefault="00D02D30" w:rsidP="00D02D30">
            <w:pPr>
              <w:pStyle w:val="103"/>
            </w:pPr>
            <w:r w:rsidRPr="009668B4">
              <w:t>0,08</w:t>
            </w:r>
          </w:p>
        </w:tc>
      </w:tr>
      <w:tr w:rsidR="00D02D30" w:rsidRPr="009668B4" w14:paraId="1ECFE10C" w14:textId="77777777" w:rsidTr="00D02D30">
        <w:trPr>
          <w:trHeight w:val="315"/>
        </w:trPr>
        <w:tc>
          <w:tcPr>
            <w:tcW w:w="344" w:type="pct"/>
            <w:vMerge/>
            <w:hideMark/>
          </w:tcPr>
          <w:p w14:paraId="30801904" w14:textId="77777777" w:rsidR="00D02D30" w:rsidRPr="009668B4" w:rsidRDefault="00D02D30" w:rsidP="00D02D30">
            <w:pPr>
              <w:pStyle w:val="103"/>
            </w:pPr>
          </w:p>
        </w:tc>
        <w:tc>
          <w:tcPr>
            <w:tcW w:w="496" w:type="pct"/>
            <w:vMerge/>
            <w:hideMark/>
          </w:tcPr>
          <w:p w14:paraId="3D4C68F9" w14:textId="77777777" w:rsidR="00D02D30" w:rsidRPr="009668B4" w:rsidRDefault="00D02D30" w:rsidP="00D02D30">
            <w:pPr>
              <w:pStyle w:val="103"/>
            </w:pPr>
          </w:p>
        </w:tc>
        <w:tc>
          <w:tcPr>
            <w:tcW w:w="1182" w:type="pct"/>
            <w:hideMark/>
          </w:tcPr>
          <w:p w14:paraId="3763ECFA" w14:textId="77777777" w:rsidR="00D02D30" w:rsidRPr="009668B4" w:rsidRDefault="00D02D30" w:rsidP="00D02D30">
            <w:pPr>
              <w:pStyle w:val="103"/>
            </w:pPr>
            <w:r w:rsidRPr="009668B4">
              <w:t xml:space="preserve">Потери при передаче всего, в т.ч.: </w:t>
            </w:r>
          </w:p>
        </w:tc>
        <w:tc>
          <w:tcPr>
            <w:tcW w:w="176" w:type="pct"/>
            <w:noWrap/>
            <w:hideMark/>
          </w:tcPr>
          <w:p w14:paraId="0F870877" w14:textId="77777777" w:rsidR="00D02D30" w:rsidRPr="009668B4" w:rsidRDefault="00D02D30" w:rsidP="00D02D30">
            <w:pPr>
              <w:pStyle w:val="103"/>
            </w:pPr>
            <w:r w:rsidRPr="009668B4">
              <w:t>0,03</w:t>
            </w:r>
          </w:p>
        </w:tc>
        <w:tc>
          <w:tcPr>
            <w:tcW w:w="175" w:type="pct"/>
            <w:noWrap/>
            <w:hideMark/>
          </w:tcPr>
          <w:p w14:paraId="4A5C884F" w14:textId="77777777" w:rsidR="00D02D30" w:rsidRPr="009668B4" w:rsidRDefault="00D02D30" w:rsidP="00D02D30">
            <w:pPr>
              <w:pStyle w:val="103"/>
            </w:pPr>
            <w:r w:rsidRPr="009668B4">
              <w:t>0,03</w:t>
            </w:r>
          </w:p>
        </w:tc>
        <w:tc>
          <w:tcPr>
            <w:tcW w:w="175" w:type="pct"/>
            <w:noWrap/>
            <w:hideMark/>
          </w:tcPr>
          <w:p w14:paraId="5AE618B0" w14:textId="77777777" w:rsidR="00D02D30" w:rsidRPr="009668B4" w:rsidRDefault="00D02D30" w:rsidP="00D02D30">
            <w:pPr>
              <w:pStyle w:val="103"/>
            </w:pPr>
            <w:r w:rsidRPr="009668B4">
              <w:t>0,03</w:t>
            </w:r>
          </w:p>
        </w:tc>
        <w:tc>
          <w:tcPr>
            <w:tcW w:w="175" w:type="pct"/>
            <w:noWrap/>
            <w:hideMark/>
          </w:tcPr>
          <w:p w14:paraId="484DF78C" w14:textId="77777777" w:rsidR="00D02D30" w:rsidRPr="009668B4" w:rsidRDefault="00D02D30" w:rsidP="00D02D30">
            <w:pPr>
              <w:pStyle w:val="103"/>
            </w:pPr>
            <w:r w:rsidRPr="009668B4">
              <w:t>0,03</w:t>
            </w:r>
          </w:p>
        </w:tc>
        <w:tc>
          <w:tcPr>
            <w:tcW w:w="175" w:type="pct"/>
            <w:noWrap/>
            <w:hideMark/>
          </w:tcPr>
          <w:p w14:paraId="721E8701" w14:textId="77777777" w:rsidR="00D02D30" w:rsidRPr="009668B4" w:rsidRDefault="00D02D30" w:rsidP="00D02D30">
            <w:pPr>
              <w:pStyle w:val="103"/>
            </w:pPr>
            <w:r w:rsidRPr="009668B4">
              <w:t>0,03</w:t>
            </w:r>
          </w:p>
        </w:tc>
        <w:tc>
          <w:tcPr>
            <w:tcW w:w="175" w:type="pct"/>
            <w:noWrap/>
            <w:hideMark/>
          </w:tcPr>
          <w:p w14:paraId="182E26B4" w14:textId="77777777" w:rsidR="00D02D30" w:rsidRPr="009668B4" w:rsidRDefault="00D02D30" w:rsidP="00D02D30">
            <w:pPr>
              <w:pStyle w:val="103"/>
            </w:pPr>
            <w:r w:rsidRPr="009668B4">
              <w:t>0,03</w:t>
            </w:r>
          </w:p>
        </w:tc>
        <w:tc>
          <w:tcPr>
            <w:tcW w:w="175" w:type="pct"/>
            <w:noWrap/>
            <w:hideMark/>
          </w:tcPr>
          <w:p w14:paraId="3D8F8C40" w14:textId="77777777" w:rsidR="00D02D30" w:rsidRPr="009668B4" w:rsidRDefault="00D02D30" w:rsidP="00D02D30">
            <w:pPr>
              <w:pStyle w:val="103"/>
            </w:pPr>
            <w:r w:rsidRPr="009668B4">
              <w:t>0,03</w:t>
            </w:r>
          </w:p>
        </w:tc>
        <w:tc>
          <w:tcPr>
            <w:tcW w:w="175" w:type="pct"/>
            <w:noWrap/>
            <w:hideMark/>
          </w:tcPr>
          <w:p w14:paraId="47044A51" w14:textId="77777777" w:rsidR="00D02D30" w:rsidRPr="009668B4" w:rsidRDefault="00D02D30" w:rsidP="00D02D30">
            <w:pPr>
              <w:pStyle w:val="103"/>
            </w:pPr>
            <w:r w:rsidRPr="009668B4">
              <w:t>0,03</w:t>
            </w:r>
          </w:p>
        </w:tc>
        <w:tc>
          <w:tcPr>
            <w:tcW w:w="175" w:type="pct"/>
            <w:noWrap/>
            <w:hideMark/>
          </w:tcPr>
          <w:p w14:paraId="0AA3E1D1" w14:textId="77777777" w:rsidR="00D02D30" w:rsidRPr="009668B4" w:rsidRDefault="00D02D30" w:rsidP="00D02D30">
            <w:pPr>
              <w:pStyle w:val="103"/>
            </w:pPr>
            <w:r w:rsidRPr="009668B4">
              <w:t>0,03</w:t>
            </w:r>
          </w:p>
        </w:tc>
        <w:tc>
          <w:tcPr>
            <w:tcW w:w="175" w:type="pct"/>
            <w:noWrap/>
            <w:hideMark/>
          </w:tcPr>
          <w:p w14:paraId="4C1AC0FA" w14:textId="77777777" w:rsidR="00D02D30" w:rsidRPr="009668B4" w:rsidRDefault="00D02D30" w:rsidP="00D02D30">
            <w:pPr>
              <w:pStyle w:val="103"/>
            </w:pPr>
            <w:r w:rsidRPr="009668B4">
              <w:t>0,03</w:t>
            </w:r>
          </w:p>
        </w:tc>
        <w:tc>
          <w:tcPr>
            <w:tcW w:w="175" w:type="pct"/>
            <w:noWrap/>
            <w:hideMark/>
          </w:tcPr>
          <w:p w14:paraId="396A1D8C" w14:textId="77777777" w:rsidR="00D02D30" w:rsidRPr="009668B4" w:rsidRDefault="00D02D30" w:rsidP="00D02D30">
            <w:pPr>
              <w:pStyle w:val="103"/>
            </w:pPr>
            <w:r w:rsidRPr="009668B4">
              <w:t>0,03</w:t>
            </w:r>
          </w:p>
        </w:tc>
        <w:tc>
          <w:tcPr>
            <w:tcW w:w="175" w:type="pct"/>
            <w:noWrap/>
            <w:hideMark/>
          </w:tcPr>
          <w:p w14:paraId="36FC5ED3" w14:textId="77777777" w:rsidR="00D02D30" w:rsidRPr="009668B4" w:rsidRDefault="00D02D30" w:rsidP="00D02D30">
            <w:pPr>
              <w:pStyle w:val="103"/>
            </w:pPr>
            <w:r w:rsidRPr="009668B4">
              <w:t>0,03</w:t>
            </w:r>
          </w:p>
        </w:tc>
        <w:tc>
          <w:tcPr>
            <w:tcW w:w="175" w:type="pct"/>
            <w:noWrap/>
            <w:hideMark/>
          </w:tcPr>
          <w:p w14:paraId="0ACE8BC3" w14:textId="77777777" w:rsidR="00D02D30" w:rsidRPr="009668B4" w:rsidRDefault="00D02D30" w:rsidP="00D02D30">
            <w:pPr>
              <w:pStyle w:val="103"/>
            </w:pPr>
            <w:r w:rsidRPr="009668B4">
              <w:t>0,03</w:t>
            </w:r>
          </w:p>
        </w:tc>
        <w:tc>
          <w:tcPr>
            <w:tcW w:w="175" w:type="pct"/>
            <w:noWrap/>
            <w:hideMark/>
          </w:tcPr>
          <w:p w14:paraId="30D479C7" w14:textId="77777777" w:rsidR="00D02D30" w:rsidRPr="009668B4" w:rsidRDefault="00D02D30" w:rsidP="00D02D30">
            <w:pPr>
              <w:pStyle w:val="103"/>
            </w:pPr>
            <w:r w:rsidRPr="009668B4">
              <w:t>0,03</w:t>
            </w:r>
          </w:p>
        </w:tc>
        <w:tc>
          <w:tcPr>
            <w:tcW w:w="175" w:type="pct"/>
            <w:noWrap/>
            <w:hideMark/>
          </w:tcPr>
          <w:p w14:paraId="62509B23" w14:textId="77777777" w:rsidR="00D02D30" w:rsidRPr="009668B4" w:rsidRDefault="00D02D30" w:rsidP="00D02D30">
            <w:pPr>
              <w:pStyle w:val="103"/>
            </w:pPr>
            <w:r w:rsidRPr="009668B4">
              <w:t>0,03</w:t>
            </w:r>
          </w:p>
        </w:tc>
        <w:tc>
          <w:tcPr>
            <w:tcW w:w="175" w:type="pct"/>
            <w:noWrap/>
            <w:hideMark/>
          </w:tcPr>
          <w:p w14:paraId="495C715F" w14:textId="77777777" w:rsidR="00D02D30" w:rsidRPr="009668B4" w:rsidRDefault="00D02D30" w:rsidP="00D02D30">
            <w:pPr>
              <w:pStyle w:val="103"/>
            </w:pPr>
            <w:r w:rsidRPr="009668B4">
              <w:t>0,03</w:t>
            </w:r>
          </w:p>
        </w:tc>
        <w:tc>
          <w:tcPr>
            <w:tcW w:w="173" w:type="pct"/>
            <w:noWrap/>
            <w:hideMark/>
          </w:tcPr>
          <w:p w14:paraId="7A761350" w14:textId="77777777" w:rsidR="00D02D30" w:rsidRPr="009668B4" w:rsidRDefault="00D02D30" w:rsidP="00D02D30">
            <w:pPr>
              <w:pStyle w:val="103"/>
            </w:pPr>
            <w:r w:rsidRPr="009668B4">
              <w:t>0,03</w:t>
            </w:r>
          </w:p>
        </w:tc>
      </w:tr>
      <w:tr w:rsidR="00D02D30" w:rsidRPr="009668B4" w14:paraId="276D05E7" w14:textId="77777777" w:rsidTr="00D02D30">
        <w:trPr>
          <w:trHeight w:val="315"/>
        </w:trPr>
        <w:tc>
          <w:tcPr>
            <w:tcW w:w="344" w:type="pct"/>
            <w:vMerge/>
            <w:hideMark/>
          </w:tcPr>
          <w:p w14:paraId="20CC5836" w14:textId="77777777" w:rsidR="00D02D30" w:rsidRPr="009668B4" w:rsidRDefault="00D02D30" w:rsidP="00D02D30">
            <w:pPr>
              <w:pStyle w:val="103"/>
            </w:pPr>
          </w:p>
        </w:tc>
        <w:tc>
          <w:tcPr>
            <w:tcW w:w="496" w:type="pct"/>
            <w:vMerge/>
            <w:hideMark/>
          </w:tcPr>
          <w:p w14:paraId="5A60D958" w14:textId="77777777" w:rsidR="00D02D30" w:rsidRPr="009668B4" w:rsidRDefault="00D02D30" w:rsidP="00D02D30">
            <w:pPr>
              <w:pStyle w:val="103"/>
            </w:pPr>
          </w:p>
        </w:tc>
        <w:tc>
          <w:tcPr>
            <w:tcW w:w="1182" w:type="pct"/>
            <w:hideMark/>
          </w:tcPr>
          <w:p w14:paraId="507EFAFB" w14:textId="77777777" w:rsidR="00D02D30" w:rsidRPr="009668B4" w:rsidRDefault="00D02D30" w:rsidP="00D02D30">
            <w:pPr>
              <w:pStyle w:val="103"/>
            </w:pPr>
            <w:r w:rsidRPr="009668B4">
              <w:t xml:space="preserve">   через изоляционные конструкции </w:t>
            </w:r>
          </w:p>
        </w:tc>
        <w:tc>
          <w:tcPr>
            <w:tcW w:w="176" w:type="pct"/>
            <w:noWrap/>
            <w:hideMark/>
          </w:tcPr>
          <w:p w14:paraId="326F4C3F" w14:textId="77777777" w:rsidR="00D02D30" w:rsidRPr="009668B4" w:rsidRDefault="00D02D30" w:rsidP="00D02D30">
            <w:pPr>
              <w:pStyle w:val="103"/>
            </w:pPr>
            <w:r w:rsidRPr="009668B4">
              <w:t>0,02</w:t>
            </w:r>
          </w:p>
        </w:tc>
        <w:tc>
          <w:tcPr>
            <w:tcW w:w="175" w:type="pct"/>
            <w:noWrap/>
            <w:hideMark/>
          </w:tcPr>
          <w:p w14:paraId="72CCD74A" w14:textId="77777777" w:rsidR="00D02D30" w:rsidRPr="009668B4" w:rsidRDefault="00D02D30" w:rsidP="00D02D30">
            <w:pPr>
              <w:pStyle w:val="103"/>
            </w:pPr>
            <w:r w:rsidRPr="009668B4">
              <w:t>0,02</w:t>
            </w:r>
          </w:p>
        </w:tc>
        <w:tc>
          <w:tcPr>
            <w:tcW w:w="175" w:type="pct"/>
            <w:noWrap/>
            <w:hideMark/>
          </w:tcPr>
          <w:p w14:paraId="376C19E2" w14:textId="77777777" w:rsidR="00D02D30" w:rsidRPr="009668B4" w:rsidRDefault="00D02D30" w:rsidP="00D02D30">
            <w:pPr>
              <w:pStyle w:val="103"/>
            </w:pPr>
            <w:r w:rsidRPr="009668B4">
              <w:t>0,02</w:t>
            </w:r>
          </w:p>
        </w:tc>
        <w:tc>
          <w:tcPr>
            <w:tcW w:w="175" w:type="pct"/>
            <w:noWrap/>
            <w:hideMark/>
          </w:tcPr>
          <w:p w14:paraId="4929D170" w14:textId="77777777" w:rsidR="00D02D30" w:rsidRPr="009668B4" w:rsidRDefault="00D02D30" w:rsidP="00D02D30">
            <w:pPr>
              <w:pStyle w:val="103"/>
            </w:pPr>
            <w:r w:rsidRPr="009668B4">
              <w:t>0,02</w:t>
            </w:r>
          </w:p>
        </w:tc>
        <w:tc>
          <w:tcPr>
            <w:tcW w:w="175" w:type="pct"/>
            <w:noWrap/>
            <w:hideMark/>
          </w:tcPr>
          <w:p w14:paraId="64548376" w14:textId="77777777" w:rsidR="00D02D30" w:rsidRPr="009668B4" w:rsidRDefault="00D02D30" w:rsidP="00D02D30">
            <w:pPr>
              <w:pStyle w:val="103"/>
            </w:pPr>
            <w:r w:rsidRPr="009668B4">
              <w:t>0,02</w:t>
            </w:r>
          </w:p>
        </w:tc>
        <w:tc>
          <w:tcPr>
            <w:tcW w:w="175" w:type="pct"/>
            <w:noWrap/>
            <w:hideMark/>
          </w:tcPr>
          <w:p w14:paraId="1944348A" w14:textId="77777777" w:rsidR="00D02D30" w:rsidRPr="009668B4" w:rsidRDefault="00D02D30" w:rsidP="00D02D30">
            <w:pPr>
              <w:pStyle w:val="103"/>
            </w:pPr>
            <w:r w:rsidRPr="009668B4">
              <w:t>0,02</w:t>
            </w:r>
          </w:p>
        </w:tc>
        <w:tc>
          <w:tcPr>
            <w:tcW w:w="175" w:type="pct"/>
            <w:noWrap/>
            <w:hideMark/>
          </w:tcPr>
          <w:p w14:paraId="68A05079" w14:textId="77777777" w:rsidR="00D02D30" w:rsidRPr="009668B4" w:rsidRDefault="00D02D30" w:rsidP="00D02D30">
            <w:pPr>
              <w:pStyle w:val="103"/>
            </w:pPr>
            <w:r w:rsidRPr="009668B4">
              <w:t>0,02</w:t>
            </w:r>
          </w:p>
        </w:tc>
        <w:tc>
          <w:tcPr>
            <w:tcW w:w="175" w:type="pct"/>
            <w:noWrap/>
            <w:hideMark/>
          </w:tcPr>
          <w:p w14:paraId="693C1097" w14:textId="77777777" w:rsidR="00D02D30" w:rsidRPr="009668B4" w:rsidRDefault="00D02D30" w:rsidP="00D02D30">
            <w:pPr>
              <w:pStyle w:val="103"/>
            </w:pPr>
            <w:r w:rsidRPr="009668B4">
              <w:t>0,02</w:t>
            </w:r>
          </w:p>
        </w:tc>
        <w:tc>
          <w:tcPr>
            <w:tcW w:w="175" w:type="pct"/>
            <w:noWrap/>
            <w:hideMark/>
          </w:tcPr>
          <w:p w14:paraId="40555A81" w14:textId="77777777" w:rsidR="00D02D30" w:rsidRPr="009668B4" w:rsidRDefault="00D02D30" w:rsidP="00D02D30">
            <w:pPr>
              <w:pStyle w:val="103"/>
            </w:pPr>
            <w:r w:rsidRPr="009668B4">
              <w:t>0,02</w:t>
            </w:r>
          </w:p>
        </w:tc>
        <w:tc>
          <w:tcPr>
            <w:tcW w:w="175" w:type="pct"/>
            <w:noWrap/>
            <w:hideMark/>
          </w:tcPr>
          <w:p w14:paraId="257DE50D" w14:textId="77777777" w:rsidR="00D02D30" w:rsidRPr="009668B4" w:rsidRDefault="00D02D30" w:rsidP="00D02D30">
            <w:pPr>
              <w:pStyle w:val="103"/>
            </w:pPr>
            <w:r w:rsidRPr="009668B4">
              <w:t>0,02</w:t>
            </w:r>
          </w:p>
        </w:tc>
        <w:tc>
          <w:tcPr>
            <w:tcW w:w="175" w:type="pct"/>
            <w:noWrap/>
            <w:hideMark/>
          </w:tcPr>
          <w:p w14:paraId="69C8E38F" w14:textId="77777777" w:rsidR="00D02D30" w:rsidRPr="009668B4" w:rsidRDefault="00D02D30" w:rsidP="00D02D30">
            <w:pPr>
              <w:pStyle w:val="103"/>
            </w:pPr>
            <w:r w:rsidRPr="009668B4">
              <w:t>0,02</w:t>
            </w:r>
          </w:p>
        </w:tc>
        <w:tc>
          <w:tcPr>
            <w:tcW w:w="175" w:type="pct"/>
            <w:noWrap/>
            <w:hideMark/>
          </w:tcPr>
          <w:p w14:paraId="5ACEDBDC" w14:textId="77777777" w:rsidR="00D02D30" w:rsidRPr="009668B4" w:rsidRDefault="00D02D30" w:rsidP="00D02D30">
            <w:pPr>
              <w:pStyle w:val="103"/>
            </w:pPr>
            <w:r w:rsidRPr="009668B4">
              <w:t>0,02</w:t>
            </w:r>
          </w:p>
        </w:tc>
        <w:tc>
          <w:tcPr>
            <w:tcW w:w="175" w:type="pct"/>
            <w:noWrap/>
            <w:hideMark/>
          </w:tcPr>
          <w:p w14:paraId="4CD56AE0" w14:textId="77777777" w:rsidR="00D02D30" w:rsidRPr="009668B4" w:rsidRDefault="00D02D30" w:rsidP="00D02D30">
            <w:pPr>
              <w:pStyle w:val="103"/>
            </w:pPr>
            <w:r w:rsidRPr="009668B4">
              <w:t>0,02</w:t>
            </w:r>
          </w:p>
        </w:tc>
        <w:tc>
          <w:tcPr>
            <w:tcW w:w="175" w:type="pct"/>
            <w:noWrap/>
            <w:hideMark/>
          </w:tcPr>
          <w:p w14:paraId="3271F90E" w14:textId="77777777" w:rsidR="00D02D30" w:rsidRPr="009668B4" w:rsidRDefault="00D02D30" w:rsidP="00D02D30">
            <w:pPr>
              <w:pStyle w:val="103"/>
            </w:pPr>
            <w:r w:rsidRPr="009668B4">
              <w:t>0,02</w:t>
            </w:r>
          </w:p>
        </w:tc>
        <w:tc>
          <w:tcPr>
            <w:tcW w:w="175" w:type="pct"/>
            <w:noWrap/>
            <w:hideMark/>
          </w:tcPr>
          <w:p w14:paraId="596C5438" w14:textId="77777777" w:rsidR="00D02D30" w:rsidRPr="009668B4" w:rsidRDefault="00D02D30" w:rsidP="00D02D30">
            <w:pPr>
              <w:pStyle w:val="103"/>
            </w:pPr>
            <w:r w:rsidRPr="009668B4">
              <w:t>0,02</w:t>
            </w:r>
          </w:p>
        </w:tc>
        <w:tc>
          <w:tcPr>
            <w:tcW w:w="175" w:type="pct"/>
            <w:noWrap/>
            <w:hideMark/>
          </w:tcPr>
          <w:p w14:paraId="2BE7C2C9" w14:textId="77777777" w:rsidR="00D02D30" w:rsidRPr="009668B4" w:rsidRDefault="00D02D30" w:rsidP="00D02D30">
            <w:pPr>
              <w:pStyle w:val="103"/>
            </w:pPr>
            <w:r w:rsidRPr="009668B4">
              <w:t>0,02</w:t>
            </w:r>
          </w:p>
        </w:tc>
        <w:tc>
          <w:tcPr>
            <w:tcW w:w="173" w:type="pct"/>
            <w:noWrap/>
            <w:hideMark/>
          </w:tcPr>
          <w:p w14:paraId="752855B5" w14:textId="77777777" w:rsidR="00D02D30" w:rsidRPr="009668B4" w:rsidRDefault="00D02D30" w:rsidP="00D02D30">
            <w:pPr>
              <w:pStyle w:val="103"/>
            </w:pPr>
            <w:r w:rsidRPr="009668B4">
              <w:t>0,02</w:t>
            </w:r>
          </w:p>
        </w:tc>
      </w:tr>
      <w:tr w:rsidR="00D02D30" w:rsidRPr="009668B4" w14:paraId="25AABB52" w14:textId="77777777" w:rsidTr="00D02D30">
        <w:trPr>
          <w:trHeight w:val="330"/>
        </w:trPr>
        <w:tc>
          <w:tcPr>
            <w:tcW w:w="344" w:type="pct"/>
            <w:vMerge/>
            <w:hideMark/>
          </w:tcPr>
          <w:p w14:paraId="51EFBFA8" w14:textId="77777777" w:rsidR="00D02D30" w:rsidRPr="009668B4" w:rsidRDefault="00D02D30" w:rsidP="00D02D30">
            <w:pPr>
              <w:pStyle w:val="103"/>
            </w:pPr>
          </w:p>
        </w:tc>
        <w:tc>
          <w:tcPr>
            <w:tcW w:w="496" w:type="pct"/>
            <w:vMerge/>
            <w:hideMark/>
          </w:tcPr>
          <w:p w14:paraId="75988045" w14:textId="77777777" w:rsidR="00D02D30" w:rsidRPr="009668B4" w:rsidRDefault="00D02D30" w:rsidP="00D02D30">
            <w:pPr>
              <w:pStyle w:val="103"/>
            </w:pPr>
          </w:p>
        </w:tc>
        <w:tc>
          <w:tcPr>
            <w:tcW w:w="1182" w:type="pct"/>
            <w:hideMark/>
          </w:tcPr>
          <w:p w14:paraId="767DDB03" w14:textId="77777777" w:rsidR="00D02D30" w:rsidRPr="009668B4" w:rsidRDefault="00D02D30" w:rsidP="00D02D30">
            <w:pPr>
              <w:pStyle w:val="103"/>
            </w:pPr>
            <w:r w:rsidRPr="009668B4">
              <w:t xml:space="preserve">   с утечками теплоносителя </w:t>
            </w:r>
          </w:p>
        </w:tc>
        <w:tc>
          <w:tcPr>
            <w:tcW w:w="176" w:type="pct"/>
            <w:noWrap/>
            <w:hideMark/>
          </w:tcPr>
          <w:p w14:paraId="5547FD59" w14:textId="77777777" w:rsidR="00D02D30" w:rsidRPr="009668B4" w:rsidRDefault="00D02D30" w:rsidP="00D02D30">
            <w:pPr>
              <w:pStyle w:val="103"/>
            </w:pPr>
            <w:r w:rsidRPr="009668B4">
              <w:t>0,01</w:t>
            </w:r>
          </w:p>
        </w:tc>
        <w:tc>
          <w:tcPr>
            <w:tcW w:w="175" w:type="pct"/>
            <w:noWrap/>
            <w:hideMark/>
          </w:tcPr>
          <w:p w14:paraId="45CF1187" w14:textId="77777777" w:rsidR="00D02D30" w:rsidRPr="009668B4" w:rsidRDefault="00D02D30" w:rsidP="00D02D30">
            <w:pPr>
              <w:pStyle w:val="103"/>
            </w:pPr>
            <w:r w:rsidRPr="009668B4">
              <w:t>0,01</w:t>
            </w:r>
          </w:p>
        </w:tc>
        <w:tc>
          <w:tcPr>
            <w:tcW w:w="175" w:type="pct"/>
            <w:noWrap/>
            <w:hideMark/>
          </w:tcPr>
          <w:p w14:paraId="33E04BD9" w14:textId="77777777" w:rsidR="00D02D30" w:rsidRPr="009668B4" w:rsidRDefault="00D02D30" w:rsidP="00D02D30">
            <w:pPr>
              <w:pStyle w:val="103"/>
            </w:pPr>
            <w:r w:rsidRPr="009668B4">
              <w:t>0,01</w:t>
            </w:r>
          </w:p>
        </w:tc>
        <w:tc>
          <w:tcPr>
            <w:tcW w:w="175" w:type="pct"/>
            <w:noWrap/>
            <w:hideMark/>
          </w:tcPr>
          <w:p w14:paraId="3ECA9B93" w14:textId="77777777" w:rsidR="00D02D30" w:rsidRPr="009668B4" w:rsidRDefault="00D02D30" w:rsidP="00D02D30">
            <w:pPr>
              <w:pStyle w:val="103"/>
            </w:pPr>
            <w:r w:rsidRPr="009668B4">
              <w:t>0,01</w:t>
            </w:r>
          </w:p>
        </w:tc>
        <w:tc>
          <w:tcPr>
            <w:tcW w:w="175" w:type="pct"/>
            <w:noWrap/>
            <w:hideMark/>
          </w:tcPr>
          <w:p w14:paraId="7DBF24C6" w14:textId="77777777" w:rsidR="00D02D30" w:rsidRPr="009668B4" w:rsidRDefault="00D02D30" w:rsidP="00D02D30">
            <w:pPr>
              <w:pStyle w:val="103"/>
            </w:pPr>
            <w:r w:rsidRPr="009668B4">
              <w:t>0,01</w:t>
            </w:r>
          </w:p>
        </w:tc>
        <w:tc>
          <w:tcPr>
            <w:tcW w:w="175" w:type="pct"/>
            <w:noWrap/>
            <w:hideMark/>
          </w:tcPr>
          <w:p w14:paraId="28F2BFFC" w14:textId="77777777" w:rsidR="00D02D30" w:rsidRPr="009668B4" w:rsidRDefault="00D02D30" w:rsidP="00D02D30">
            <w:pPr>
              <w:pStyle w:val="103"/>
            </w:pPr>
            <w:r w:rsidRPr="009668B4">
              <w:t>0,01</w:t>
            </w:r>
          </w:p>
        </w:tc>
        <w:tc>
          <w:tcPr>
            <w:tcW w:w="175" w:type="pct"/>
            <w:noWrap/>
            <w:hideMark/>
          </w:tcPr>
          <w:p w14:paraId="03BBEA5C" w14:textId="77777777" w:rsidR="00D02D30" w:rsidRPr="009668B4" w:rsidRDefault="00D02D30" w:rsidP="00D02D30">
            <w:pPr>
              <w:pStyle w:val="103"/>
            </w:pPr>
            <w:r w:rsidRPr="009668B4">
              <w:t>0,01</w:t>
            </w:r>
          </w:p>
        </w:tc>
        <w:tc>
          <w:tcPr>
            <w:tcW w:w="175" w:type="pct"/>
            <w:noWrap/>
            <w:hideMark/>
          </w:tcPr>
          <w:p w14:paraId="5B1A8DA8" w14:textId="77777777" w:rsidR="00D02D30" w:rsidRPr="009668B4" w:rsidRDefault="00D02D30" w:rsidP="00D02D30">
            <w:pPr>
              <w:pStyle w:val="103"/>
            </w:pPr>
            <w:r w:rsidRPr="009668B4">
              <w:t>0,01</w:t>
            </w:r>
          </w:p>
        </w:tc>
        <w:tc>
          <w:tcPr>
            <w:tcW w:w="175" w:type="pct"/>
            <w:noWrap/>
            <w:hideMark/>
          </w:tcPr>
          <w:p w14:paraId="24B955C0" w14:textId="77777777" w:rsidR="00D02D30" w:rsidRPr="009668B4" w:rsidRDefault="00D02D30" w:rsidP="00D02D30">
            <w:pPr>
              <w:pStyle w:val="103"/>
            </w:pPr>
            <w:r w:rsidRPr="009668B4">
              <w:t>0,01</w:t>
            </w:r>
          </w:p>
        </w:tc>
        <w:tc>
          <w:tcPr>
            <w:tcW w:w="175" w:type="pct"/>
            <w:noWrap/>
            <w:hideMark/>
          </w:tcPr>
          <w:p w14:paraId="751B79EB" w14:textId="77777777" w:rsidR="00D02D30" w:rsidRPr="009668B4" w:rsidRDefault="00D02D30" w:rsidP="00D02D30">
            <w:pPr>
              <w:pStyle w:val="103"/>
            </w:pPr>
            <w:r w:rsidRPr="009668B4">
              <w:t>0,01</w:t>
            </w:r>
          </w:p>
        </w:tc>
        <w:tc>
          <w:tcPr>
            <w:tcW w:w="175" w:type="pct"/>
            <w:noWrap/>
            <w:hideMark/>
          </w:tcPr>
          <w:p w14:paraId="3A211E0A" w14:textId="77777777" w:rsidR="00D02D30" w:rsidRPr="009668B4" w:rsidRDefault="00D02D30" w:rsidP="00D02D30">
            <w:pPr>
              <w:pStyle w:val="103"/>
            </w:pPr>
            <w:r w:rsidRPr="009668B4">
              <w:t>0,01</w:t>
            </w:r>
          </w:p>
        </w:tc>
        <w:tc>
          <w:tcPr>
            <w:tcW w:w="175" w:type="pct"/>
            <w:noWrap/>
            <w:hideMark/>
          </w:tcPr>
          <w:p w14:paraId="238A2E3E" w14:textId="77777777" w:rsidR="00D02D30" w:rsidRPr="009668B4" w:rsidRDefault="00D02D30" w:rsidP="00D02D30">
            <w:pPr>
              <w:pStyle w:val="103"/>
            </w:pPr>
            <w:r w:rsidRPr="009668B4">
              <w:t>0,01</w:t>
            </w:r>
          </w:p>
        </w:tc>
        <w:tc>
          <w:tcPr>
            <w:tcW w:w="175" w:type="pct"/>
            <w:noWrap/>
            <w:hideMark/>
          </w:tcPr>
          <w:p w14:paraId="071CB461" w14:textId="77777777" w:rsidR="00D02D30" w:rsidRPr="009668B4" w:rsidRDefault="00D02D30" w:rsidP="00D02D30">
            <w:pPr>
              <w:pStyle w:val="103"/>
            </w:pPr>
            <w:r w:rsidRPr="009668B4">
              <w:t>0,01</w:t>
            </w:r>
          </w:p>
        </w:tc>
        <w:tc>
          <w:tcPr>
            <w:tcW w:w="175" w:type="pct"/>
            <w:noWrap/>
            <w:hideMark/>
          </w:tcPr>
          <w:p w14:paraId="73409506" w14:textId="77777777" w:rsidR="00D02D30" w:rsidRPr="009668B4" w:rsidRDefault="00D02D30" w:rsidP="00D02D30">
            <w:pPr>
              <w:pStyle w:val="103"/>
            </w:pPr>
            <w:r w:rsidRPr="009668B4">
              <w:t>0,01</w:t>
            </w:r>
          </w:p>
        </w:tc>
        <w:tc>
          <w:tcPr>
            <w:tcW w:w="175" w:type="pct"/>
            <w:noWrap/>
            <w:hideMark/>
          </w:tcPr>
          <w:p w14:paraId="0FA1F255" w14:textId="77777777" w:rsidR="00D02D30" w:rsidRPr="009668B4" w:rsidRDefault="00D02D30" w:rsidP="00D02D30">
            <w:pPr>
              <w:pStyle w:val="103"/>
            </w:pPr>
            <w:r w:rsidRPr="009668B4">
              <w:t>0,01</w:t>
            </w:r>
          </w:p>
        </w:tc>
        <w:tc>
          <w:tcPr>
            <w:tcW w:w="175" w:type="pct"/>
            <w:noWrap/>
            <w:hideMark/>
          </w:tcPr>
          <w:p w14:paraId="52DA50C3" w14:textId="77777777" w:rsidR="00D02D30" w:rsidRPr="009668B4" w:rsidRDefault="00D02D30" w:rsidP="00D02D30">
            <w:pPr>
              <w:pStyle w:val="103"/>
            </w:pPr>
            <w:r w:rsidRPr="009668B4">
              <w:t>0,01</w:t>
            </w:r>
          </w:p>
        </w:tc>
        <w:tc>
          <w:tcPr>
            <w:tcW w:w="173" w:type="pct"/>
            <w:noWrap/>
            <w:hideMark/>
          </w:tcPr>
          <w:p w14:paraId="1C593749" w14:textId="77777777" w:rsidR="00D02D30" w:rsidRPr="009668B4" w:rsidRDefault="00D02D30" w:rsidP="00D02D30">
            <w:pPr>
              <w:pStyle w:val="103"/>
            </w:pPr>
            <w:r w:rsidRPr="009668B4">
              <w:t>0,01</w:t>
            </w:r>
          </w:p>
        </w:tc>
      </w:tr>
      <w:tr w:rsidR="00D02D30" w:rsidRPr="009668B4" w14:paraId="7FECB4A3" w14:textId="77777777" w:rsidTr="00D02D30">
        <w:trPr>
          <w:trHeight w:val="330"/>
        </w:trPr>
        <w:tc>
          <w:tcPr>
            <w:tcW w:w="344" w:type="pct"/>
            <w:vMerge/>
            <w:hideMark/>
          </w:tcPr>
          <w:p w14:paraId="3D94FB3A" w14:textId="77777777" w:rsidR="00D02D30" w:rsidRPr="009668B4" w:rsidRDefault="00D02D30" w:rsidP="00D02D30">
            <w:pPr>
              <w:pStyle w:val="103"/>
            </w:pPr>
          </w:p>
        </w:tc>
        <w:tc>
          <w:tcPr>
            <w:tcW w:w="496" w:type="pct"/>
            <w:vMerge/>
            <w:hideMark/>
          </w:tcPr>
          <w:p w14:paraId="1776B75D" w14:textId="77777777" w:rsidR="00D02D30" w:rsidRPr="009668B4" w:rsidRDefault="00D02D30" w:rsidP="00D02D30">
            <w:pPr>
              <w:pStyle w:val="103"/>
            </w:pPr>
          </w:p>
        </w:tc>
        <w:tc>
          <w:tcPr>
            <w:tcW w:w="1182" w:type="pct"/>
            <w:hideMark/>
          </w:tcPr>
          <w:p w14:paraId="406535B7" w14:textId="77777777" w:rsidR="00D02D30" w:rsidRPr="009668B4" w:rsidRDefault="00D02D30" w:rsidP="00D02D30">
            <w:pPr>
              <w:pStyle w:val="103"/>
            </w:pPr>
            <w:r w:rsidRPr="009668B4">
              <w:t>Хозяйственные нужды</w:t>
            </w:r>
          </w:p>
        </w:tc>
        <w:tc>
          <w:tcPr>
            <w:tcW w:w="176" w:type="pct"/>
            <w:noWrap/>
            <w:hideMark/>
          </w:tcPr>
          <w:p w14:paraId="05CA7989" w14:textId="77777777" w:rsidR="00D02D30" w:rsidRPr="009668B4" w:rsidRDefault="00D02D30" w:rsidP="00D02D30">
            <w:pPr>
              <w:pStyle w:val="103"/>
            </w:pPr>
            <w:r w:rsidRPr="009668B4">
              <w:t>0,00</w:t>
            </w:r>
          </w:p>
        </w:tc>
        <w:tc>
          <w:tcPr>
            <w:tcW w:w="175" w:type="pct"/>
            <w:noWrap/>
            <w:hideMark/>
          </w:tcPr>
          <w:p w14:paraId="43A53E42" w14:textId="77777777" w:rsidR="00D02D30" w:rsidRPr="009668B4" w:rsidRDefault="00D02D30" w:rsidP="00D02D30">
            <w:pPr>
              <w:pStyle w:val="103"/>
            </w:pPr>
            <w:r w:rsidRPr="009668B4">
              <w:t>0,00</w:t>
            </w:r>
          </w:p>
        </w:tc>
        <w:tc>
          <w:tcPr>
            <w:tcW w:w="175" w:type="pct"/>
            <w:noWrap/>
            <w:hideMark/>
          </w:tcPr>
          <w:p w14:paraId="35523A60" w14:textId="77777777" w:rsidR="00D02D30" w:rsidRPr="009668B4" w:rsidRDefault="00D02D30" w:rsidP="00D02D30">
            <w:pPr>
              <w:pStyle w:val="103"/>
            </w:pPr>
            <w:r w:rsidRPr="009668B4">
              <w:t>0,00</w:t>
            </w:r>
          </w:p>
        </w:tc>
        <w:tc>
          <w:tcPr>
            <w:tcW w:w="175" w:type="pct"/>
            <w:noWrap/>
            <w:hideMark/>
          </w:tcPr>
          <w:p w14:paraId="2E964AE5" w14:textId="77777777" w:rsidR="00D02D30" w:rsidRPr="009668B4" w:rsidRDefault="00D02D30" w:rsidP="00D02D30">
            <w:pPr>
              <w:pStyle w:val="103"/>
            </w:pPr>
            <w:r w:rsidRPr="009668B4">
              <w:t>0,00</w:t>
            </w:r>
          </w:p>
        </w:tc>
        <w:tc>
          <w:tcPr>
            <w:tcW w:w="175" w:type="pct"/>
            <w:noWrap/>
            <w:hideMark/>
          </w:tcPr>
          <w:p w14:paraId="56C3FABF" w14:textId="77777777" w:rsidR="00D02D30" w:rsidRPr="009668B4" w:rsidRDefault="00D02D30" w:rsidP="00D02D30">
            <w:pPr>
              <w:pStyle w:val="103"/>
            </w:pPr>
            <w:r w:rsidRPr="009668B4">
              <w:t>0,00</w:t>
            </w:r>
          </w:p>
        </w:tc>
        <w:tc>
          <w:tcPr>
            <w:tcW w:w="175" w:type="pct"/>
            <w:noWrap/>
            <w:hideMark/>
          </w:tcPr>
          <w:p w14:paraId="37775D22" w14:textId="77777777" w:rsidR="00D02D30" w:rsidRPr="009668B4" w:rsidRDefault="00D02D30" w:rsidP="00D02D30">
            <w:pPr>
              <w:pStyle w:val="103"/>
            </w:pPr>
            <w:r w:rsidRPr="009668B4">
              <w:t>0,00</w:t>
            </w:r>
          </w:p>
        </w:tc>
        <w:tc>
          <w:tcPr>
            <w:tcW w:w="175" w:type="pct"/>
            <w:noWrap/>
            <w:hideMark/>
          </w:tcPr>
          <w:p w14:paraId="793CC2D5" w14:textId="77777777" w:rsidR="00D02D30" w:rsidRPr="009668B4" w:rsidRDefault="00D02D30" w:rsidP="00D02D30">
            <w:pPr>
              <w:pStyle w:val="103"/>
            </w:pPr>
            <w:r w:rsidRPr="009668B4">
              <w:t>0,00</w:t>
            </w:r>
          </w:p>
        </w:tc>
        <w:tc>
          <w:tcPr>
            <w:tcW w:w="175" w:type="pct"/>
            <w:noWrap/>
            <w:hideMark/>
          </w:tcPr>
          <w:p w14:paraId="2B0B4B48" w14:textId="77777777" w:rsidR="00D02D30" w:rsidRPr="009668B4" w:rsidRDefault="00D02D30" w:rsidP="00D02D30">
            <w:pPr>
              <w:pStyle w:val="103"/>
            </w:pPr>
            <w:r w:rsidRPr="009668B4">
              <w:t>0,00</w:t>
            </w:r>
          </w:p>
        </w:tc>
        <w:tc>
          <w:tcPr>
            <w:tcW w:w="175" w:type="pct"/>
            <w:noWrap/>
            <w:hideMark/>
          </w:tcPr>
          <w:p w14:paraId="6B53E431" w14:textId="77777777" w:rsidR="00D02D30" w:rsidRPr="009668B4" w:rsidRDefault="00D02D30" w:rsidP="00D02D30">
            <w:pPr>
              <w:pStyle w:val="103"/>
            </w:pPr>
            <w:r w:rsidRPr="009668B4">
              <w:t>0,00</w:t>
            </w:r>
          </w:p>
        </w:tc>
        <w:tc>
          <w:tcPr>
            <w:tcW w:w="175" w:type="pct"/>
            <w:noWrap/>
            <w:hideMark/>
          </w:tcPr>
          <w:p w14:paraId="0C66203E" w14:textId="77777777" w:rsidR="00D02D30" w:rsidRPr="009668B4" w:rsidRDefault="00D02D30" w:rsidP="00D02D30">
            <w:pPr>
              <w:pStyle w:val="103"/>
            </w:pPr>
            <w:r w:rsidRPr="009668B4">
              <w:t>0,00</w:t>
            </w:r>
          </w:p>
        </w:tc>
        <w:tc>
          <w:tcPr>
            <w:tcW w:w="175" w:type="pct"/>
            <w:noWrap/>
            <w:hideMark/>
          </w:tcPr>
          <w:p w14:paraId="44EFA87D" w14:textId="77777777" w:rsidR="00D02D30" w:rsidRPr="009668B4" w:rsidRDefault="00D02D30" w:rsidP="00D02D30">
            <w:pPr>
              <w:pStyle w:val="103"/>
            </w:pPr>
            <w:r w:rsidRPr="009668B4">
              <w:t>0,00</w:t>
            </w:r>
          </w:p>
        </w:tc>
        <w:tc>
          <w:tcPr>
            <w:tcW w:w="175" w:type="pct"/>
            <w:noWrap/>
            <w:hideMark/>
          </w:tcPr>
          <w:p w14:paraId="391FA591" w14:textId="77777777" w:rsidR="00D02D30" w:rsidRPr="009668B4" w:rsidRDefault="00D02D30" w:rsidP="00D02D30">
            <w:pPr>
              <w:pStyle w:val="103"/>
            </w:pPr>
            <w:r w:rsidRPr="009668B4">
              <w:t>0,00</w:t>
            </w:r>
          </w:p>
        </w:tc>
        <w:tc>
          <w:tcPr>
            <w:tcW w:w="175" w:type="pct"/>
            <w:noWrap/>
            <w:hideMark/>
          </w:tcPr>
          <w:p w14:paraId="0E1F8392" w14:textId="77777777" w:rsidR="00D02D30" w:rsidRPr="009668B4" w:rsidRDefault="00D02D30" w:rsidP="00D02D30">
            <w:pPr>
              <w:pStyle w:val="103"/>
            </w:pPr>
            <w:r w:rsidRPr="009668B4">
              <w:t>0,00</w:t>
            </w:r>
          </w:p>
        </w:tc>
        <w:tc>
          <w:tcPr>
            <w:tcW w:w="175" w:type="pct"/>
            <w:noWrap/>
            <w:hideMark/>
          </w:tcPr>
          <w:p w14:paraId="6A072DFC" w14:textId="77777777" w:rsidR="00D02D30" w:rsidRPr="009668B4" w:rsidRDefault="00D02D30" w:rsidP="00D02D30">
            <w:pPr>
              <w:pStyle w:val="103"/>
            </w:pPr>
            <w:r w:rsidRPr="009668B4">
              <w:t>0,00</w:t>
            </w:r>
          </w:p>
        </w:tc>
        <w:tc>
          <w:tcPr>
            <w:tcW w:w="175" w:type="pct"/>
            <w:noWrap/>
            <w:hideMark/>
          </w:tcPr>
          <w:p w14:paraId="307C145C" w14:textId="77777777" w:rsidR="00D02D30" w:rsidRPr="009668B4" w:rsidRDefault="00D02D30" w:rsidP="00D02D30">
            <w:pPr>
              <w:pStyle w:val="103"/>
            </w:pPr>
            <w:r w:rsidRPr="009668B4">
              <w:t>0,00</w:t>
            </w:r>
          </w:p>
        </w:tc>
        <w:tc>
          <w:tcPr>
            <w:tcW w:w="175" w:type="pct"/>
            <w:noWrap/>
            <w:hideMark/>
          </w:tcPr>
          <w:p w14:paraId="2325D1E9" w14:textId="77777777" w:rsidR="00D02D30" w:rsidRPr="009668B4" w:rsidRDefault="00D02D30" w:rsidP="00D02D30">
            <w:pPr>
              <w:pStyle w:val="103"/>
            </w:pPr>
            <w:r w:rsidRPr="009668B4">
              <w:t>0,00</w:t>
            </w:r>
          </w:p>
        </w:tc>
        <w:tc>
          <w:tcPr>
            <w:tcW w:w="173" w:type="pct"/>
            <w:noWrap/>
            <w:hideMark/>
          </w:tcPr>
          <w:p w14:paraId="7CF28BDE" w14:textId="77777777" w:rsidR="00D02D30" w:rsidRPr="009668B4" w:rsidRDefault="00D02D30" w:rsidP="00D02D30">
            <w:pPr>
              <w:pStyle w:val="103"/>
            </w:pPr>
            <w:r w:rsidRPr="009668B4">
              <w:t>0,00</w:t>
            </w:r>
          </w:p>
        </w:tc>
      </w:tr>
      <w:tr w:rsidR="00D02D30" w:rsidRPr="009668B4" w14:paraId="6C47EBB8" w14:textId="77777777" w:rsidTr="00D02D30">
        <w:trPr>
          <w:trHeight w:val="510"/>
        </w:trPr>
        <w:tc>
          <w:tcPr>
            <w:tcW w:w="344" w:type="pct"/>
            <w:vMerge/>
            <w:hideMark/>
          </w:tcPr>
          <w:p w14:paraId="55FCA591" w14:textId="77777777" w:rsidR="00D02D30" w:rsidRPr="009668B4" w:rsidRDefault="00D02D30" w:rsidP="00D02D30">
            <w:pPr>
              <w:pStyle w:val="103"/>
            </w:pPr>
          </w:p>
        </w:tc>
        <w:tc>
          <w:tcPr>
            <w:tcW w:w="496" w:type="pct"/>
            <w:vMerge/>
            <w:hideMark/>
          </w:tcPr>
          <w:p w14:paraId="58688BA9" w14:textId="77777777" w:rsidR="00D02D30" w:rsidRPr="009668B4" w:rsidRDefault="00D02D30" w:rsidP="00D02D30">
            <w:pPr>
              <w:pStyle w:val="103"/>
            </w:pPr>
          </w:p>
        </w:tc>
        <w:tc>
          <w:tcPr>
            <w:tcW w:w="1182" w:type="pct"/>
            <w:hideMark/>
          </w:tcPr>
          <w:p w14:paraId="3DC2B706" w14:textId="77777777" w:rsidR="00D02D30" w:rsidRPr="009668B4" w:rsidRDefault="00D02D30" w:rsidP="00D02D30">
            <w:pPr>
              <w:pStyle w:val="103"/>
            </w:pPr>
            <w:r w:rsidRPr="009668B4">
              <w:t>Подключенная нагрузка (договорная), в т. ч.:</w:t>
            </w:r>
          </w:p>
        </w:tc>
        <w:tc>
          <w:tcPr>
            <w:tcW w:w="176" w:type="pct"/>
            <w:noWrap/>
            <w:hideMark/>
          </w:tcPr>
          <w:p w14:paraId="71F438D8" w14:textId="77777777" w:rsidR="00D02D30" w:rsidRPr="009668B4" w:rsidRDefault="00D02D30" w:rsidP="00D02D30">
            <w:pPr>
              <w:pStyle w:val="103"/>
            </w:pPr>
            <w:r w:rsidRPr="009668B4">
              <w:t>0,06</w:t>
            </w:r>
          </w:p>
        </w:tc>
        <w:tc>
          <w:tcPr>
            <w:tcW w:w="175" w:type="pct"/>
            <w:noWrap/>
            <w:hideMark/>
          </w:tcPr>
          <w:p w14:paraId="4135A43D" w14:textId="77777777" w:rsidR="00D02D30" w:rsidRPr="009668B4" w:rsidRDefault="00D02D30" w:rsidP="00D02D30">
            <w:pPr>
              <w:pStyle w:val="103"/>
            </w:pPr>
            <w:r w:rsidRPr="009668B4">
              <w:t>0,06</w:t>
            </w:r>
          </w:p>
        </w:tc>
        <w:tc>
          <w:tcPr>
            <w:tcW w:w="175" w:type="pct"/>
            <w:noWrap/>
            <w:hideMark/>
          </w:tcPr>
          <w:p w14:paraId="41EA960C" w14:textId="77777777" w:rsidR="00D02D30" w:rsidRPr="009668B4" w:rsidRDefault="00D02D30" w:rsidP="00D02D30">
            <w:pPr>
              <w:pStyle w:val="103"/>
            </w:pPr>
            <w:r w:rsidRPr="009668B4">
              <w:t>0,06</w:t>
            </w:r>
          </w:p>
        </w:tc>
        <w:tc>
          <w:tcPr>
            <w:tcW w:w="175" w:type="pct"/>
            <w:noWrap/>
            <w:hideMark/>
          </w:tcPr>
          <w:p w14:paraId="5F8B14B0" w14:textId="77777777" w:rsidR="00D02D30" w:rsidRPr="009668B4" w:rsidRDefault="00D02D30" w:rsidP="00D02D30">
            <w:pPr>
              <w:pStyle w:val="103"/>
            </w:pPr>
            <w:r w:rsidRPr="009668B4">
              <w:t>0,06</w:t>
            </w:r>
          </w:p>
        </w:tc>
        <w:tc>
          <w:tcPr>
            <w:tcW w:w="175" w:type="pct"/>
            <w:noWrap/>
            <w:hideMark/>
          </w:tcPr>
          <w:p w14:paraId="75A584F7" w14:textId="77777777" w:rsidR="00D02D30" w:rsidRPr="009668B4" w:rsidRDefault="00D02D30" w:rsidP="00D02D30">
            <w:pPr>
              <w:pStyle w:val="103"/>
            </w:pPr>
            <w:r w:rsidRPr="009668B4">
              <w:t>0,06</w:t>
            </w:r>
          </w:p>
        </w:tc>
        <w:tc>
          <w:tcPr>
            <w:tcW w:w="175" w:type="pct"/>
            <w:noWrap/>
            <w:hideMark/>
          </w:tcPr>
          <w:p w14:paraId="69EB008C" w14:textId="77777777" w:rsidR="00D02D30" w:rsidRPr="009668B4" w:rsidRDefault="00D02D30" w:rsidP="00D02D30">
            <w:pPr>
              <w:pStyle w:val="103"/>
            </w:pPr>
            <w:r w:rsidRPr="009668B4">
              <w:t>0,06</w:t>
            </w:r>
          </w:p>
        </w:tc>
        <w:tc>
          <w:tcPr>
            <w:tcW w:w="175" w:type="pct"/>
            <w:noWrap/>
            <w:hideMark/>
          </w:tcPr>
          <w:p w14:paraId="7780EEC5" w14:textId="77777777" w:rsidR="00D02D30" w:rsidRPr="009668B4" w:rsidRDefault="00D02D30" w:rsidP="00D02D30">
            <w:pPr>
              <w:pStyle w:val="103"/>
            </w:pPr>
            <w:r w:rsidRPr="009668B4">
              <w:t>0,06</w:t>
            </w:r>
          </w:p>
        </w:tc>
        <w:tc>
          <w:tcPr>
            <w:tcW w:w="175" w:type="pct"/>
            <w:noWrap/>
            <w:hideMark/>
          </w:tcPr>
          <w:p w14:paraId="2854FBB2" w14:textId="77777777" w:rsidR="00D02D30" w:rsidRPr="009668B4" w:rsidRDefault="00D02D30" w:rsidP="00D02D30">
            <w:pPr>
              <w:pStyle w:val="103"/>
            </w:pPr>
            <w:r w:rsidRPr="009668B4">
              <w:t>0,06</w:t>
            </w:r>
          </w:p>
        </w:tc>
        <w:tc>
          <w:tcPr>
            <w:tcW w:w="175" w:type="pct"/>
            <w:noWrap/>
            <w:hideMark/>
          </w:tcPr>
          <w:p w14:paraId="5F48A684" w14:textId="77777777" w:rsidR="00D02D30" w:rsidRPr="009668B4" w:rsidRDefault="00D02D30" w:rsidP="00D02D30">
            <w:pPr>
              <w:pStyle w:val="103"/>
            </w:pPr>
            <w:r w:rsidRPr="009668B4">
              <w:t>0,06</w:t>
            </w:r>
          </w:p>
        </w:tc>
        <w:tc>
          <w:tcPr>
            <w:tcW w:w="175" w:type="pct"/>
            <w:noWrap/>
            <w:hideMark/>
          </w:tcPr>
          <w:p w14:paraId="01290168" w14:textId="77777777" w:rsidR="00D02D30" w:rsidRPr="009668B4" w:rsidRDefault="00D02D30" w:rsidP="00D02D30">
            <w:pPr>
              <w:pStyle w:val="103"/>
            </w:pPr>
            <w:r w:rsidRPr="009668B4">
              <w:t>0,06</w:t>
            </w:r>
          </w:p>
        </w:tc>
        <w:tc>
          <w:tcPr>
            <w:tcW w:w="175" w:type="pct"/>
            <w:noWrap/>
            <w:hideMark/>
          </w:tcPr>
          <w:p w14:paraId="1D279207" w14:textId="77777777" w:rsidR="00D02D30" w:rsidRPr="009668B4" w:rsidRDefault="00D02D30" w:rsidP="00D02D30">
            <w:pPr>
              <w:pStyle w:val="103"/>
            </w:pPr>
            <w:r w:rsidRPr="009668B4">
              <w:t>0,06</w:t>
            </w:r>
          </w:p>
        </w:tc>
        <w:tc>
          <w:tcPr>
            <w:tcW w:w="175" w:type="pct"/>
            <w:noWrap/>
            <w:hideMark/>
          </w:tcPr>
          <w:p w14:paraId="1219E692" w14:textId="77777777" w:rsidR="00D02D30" w:rsidRPr="009668B4" w:rsidRDefault="00D02D30" w:rsidP="00D02D30">
            <w:pPr>
              <w:pStyle w:val="103"/>
            </w:pPr>
            <w:r w:rsidRPr="009668B4">
              <w:t>0,06</w:t>
            </w:r>
          </w:p>
        </w:tc>
        <w:tc>
          <w:tcPr>
            <w:tcW w:w="175" w:type="pct"/>
            <w:noWrap/>
            <w:hideMark/>
          </w:tcPr>
          <w:p w14:paraId="06AF2DB8" w14:textId="77777777" w:rsidR="00D02D30" w:rsidRPr="009668B4" w:rsidRDefault="00D02D30" w:rsidP="00D02D30">
            <w:pPr>
              <w:pStyle w:val="103"/>
            </w:pPr>
            <w:r w:rsidRPr="009668B4">
              <w:t>0,06</w:t>
            </w:r>
          </w:p>
        </w:tc>
        <w:tc>
          <w:tcPr>
            <w:tcW w:w="175" w:type="pct"/>
            <w:noWrap/>
            <w:hideMark/>
          </w:tcPr>
          <w:p w14:paraId="0979B04B" w14:textId="77777777" w:rsidR="00D02D30" w:rsidRPr="009668B4" w:rsidRDefault="00D02D30" w:rsidP="00D02D30">
            <w:pPr>
              <w:pStyle w:val="103"/>
            </w:pPr>
            <w:r w:rsidRPr="009668B4">
              <w:t>0,06</w:t>
            </w:r>
          </w:p>
        </w:tc>
        <w:tc>
          <w:tcPr>
            <w:tcW w:w="175" w:type="pct"/>
            <w:noWrap/>
            <w:hideMark/>
          </w:tcPr>
          <w:p w14:paraId="1C6CF12C" w14:textId="77777777" w:rsidR="00D02D30" w:rsidRPr="009668B4" w:rsidRDefault="00D02D30" w:rsidP="00D02D30">
            <w:pPr>
              <w:pStyle w:val="103"/>
            </w:pPr>
            <w:r w:rsidRPr="009668B4">
              <w:t>0,06</w:t>
            </w:r>
          </w:p>
        </w:tc>
        <w:tc>
          <w:tcPr>
            <w:tcW w:w="175" w:type="pct"/>
            <w:noWrap/>
            <w:hideMark/>
          </w:tcPr>
          <w:p w14:paraId="1A6CDE7F" w14:textId="77777777" w:rsidR="00D02D30" w:rsidRPr="009668B4" w:rsidRDefault="00D02D30" w:rsidP="00D02D30">
            <w:pPr>
              <w:pStyle w:val="103"/>
            </w:pPr>
            <w:r w:rsidRPr="009668B4">
              <w:t>0,06</w:t>
            </w:r>
          </w:p>
        </w:tc>
        <w:tc>
          <w:tcPr>
            <w:tcW w:w="173" w:type="pct"/>
            <w:noWrap/>
            <w:hideMark/>
          </w:tcPr>
          <w:p w14:paraId="5DA05E20" w14:textId="77777777" w:rsidR="00D02D30" w:rsidRPr="009668B4" w:rsidRDefault="00D02D30" w:rsidP="00D02D30">
            <w:pPr>
              <w:pStyle w:val="103"/>
            </w:pPr>
            <w:r w:rsidRPr="009668B4">
              <w:t>0,06</w:t>
            </w:r>
          </w:p>
        </w:tc>
      </w:tr>
      <w:tr w:rsidR="00D02D30" w:rsidRPr="009668B4" w14:paraId="52BE2A87" w14:textId="77777777" w:rsidTr="00D02D30">
        <w:trPr>
          <w:trHeight w:val="315"/>
        </w:trPr>
        <w:tc>
          <w:tcPr>
            <w:tcW w:w="344" w:type="pct"/>
            <w:vMerge/>
            <w:hideMark/>
          </w:tcPr>
          <w:p w14:paraId="66559702" w14:textId="77777777" w:rsidR="00D02D30" w:rsidRPr="009668B4" w:rsidRDefault="00D02D30" w:rsidP="00D02D30">
            <w:pPr>
              <w:pStyle w:val="103"/>
            </w:pPr>
          </w:p>
        </w:tc>
        <w:tc>
          <w:tcPr>
            <w:tcW w:w="496" w:type="pct"/>
            <w:vMerge/>
            <w:hideMark/>
          </w:tcPr>
          <w:p w14:paraId="7C8F2407" w14:textId="77777777" w:rsidR="00D02D30" w:rsidRPr="009668B4" w:rsidRDefault="00D02D30" w:rsidP="00D02D30">
            <w:pPr>
              <w:pStyle w:val="103"/>
            </w:pPr>
          </w:p>
        </w:tc>
        <w:tc>
          <w:tcPr>
            <w:tcW w:w="1182" w:type="pct"/>
            <w:hideMark/>
          </w:tcPr>
          <w:p w14:paraId="1A662DDC" w14:textId="77777777" w:rsidR="00D02D30" w:rsidRPr="009668B4" w:rsidRDefault="00D02D30" w:rsidP="00D02D30">
            <w:pPr>
              <w:pStyle w:val="103"/>
            </w:pPr>
            <w:r w:rsidRPr="009668B4">
              <w:t>Отопление и вентиляция</w:t>
            </w:r>
          </w:p>
        </w:tc>
        <w:tc>
          <w:tcPr>
            <w:tcW w:w="176" w:type="pct"/>
            <w:noWrap/>
            <w:hideMark/>
          </w:tcPr>
          <w:p w14:paraId="5CFA1A93" w14:textId="77777777" w:rsidR="00D02D30" w:rsidRPr="009668B4" w:rsidRDefault="00D02D30" w:rsidP="00D02D30">
            <w:pPr>
              <w:pStyle w:val="103"/>
            </w:pPr>
            <w:r w:rsidRPr="009668B4">
              <w:t>0,06</w:t>
            </w:r>
          </w:p>
        </w:tc>
        <w:tc>
          <w:tcPr>
            <w:tcW w:w="175" w:type="pct"/>
            <w:noWrap/>
            <w:hideMark/>
          </w:tcPr>
          <w:p w14:paraId="01DA6873" w14:textId="77777777" w:rsidR="00D02D30" w:rsidRPr="009668B4" w:rsidRDefault="00D02D30" w:rsidP="00D02D30">
            <w:pPr>
              <w:pStyle w:val="103"/>
            </w:pPr>
            <w:r w:rsidRPr="009668B4">
              <w:t>0,06</w:t>
            </w:r>
          </w:p>
        </w:tc>
        <w:tc>
          <w:tcPr>
            <w:tcW w:w="175" w:type="pct"/>
            <w:noWrap/>
            <w:hideMark/>
          </w:tcPr>
          <w:p w14:paraId="32E5BE99" w14:textId="77777777" w:rsidR="00D02D30" w:rsidRPr="009668B4" w:rsidRDefault="00D02D30" w:rsidP="00D02D30">
            <w:pPr>
              <w:pStyle w:val="103"/>
            </w:pPr>
            <w:r w:rsidRPr="009668B4">
              <w:t>0,06</w:t>
            </w:r>
          </w:p>
        </w:tc>
        <w:tc>
          <w:tcPr>
            <w:tcW w:w="175" w:type="pct"/>
            <w:noWrap/>
            <w:hideMark/>
          </w:tcPr>
          <w:p w14:paraId="32CDBD9D" w14:textId="77777777" w:rsidR="00D02D30" w:rsidRPr="009668B4" w:rsidRDefault="00D02D30" w:rsidP="00D02D30">
            <w:pPr>
              <w:pStyle w:val="103"/>
            </w:pPr>
            <w:r w:rsidRPr="009668B4">
              <w:t>0,06</w:t>
            </w:r>
          </w:p>
        </w:tc>
        <w:tc>
          <w:tcPr>
            <w:tcW w:w="175" w:type="pct"/>
            <w:noWrap/>
            <w:hideMark/>
          </w:tcPr>
          <w:p w14:paraId="19F00C33" w14:textId="77777777" w:rsidR="00D02D30" w:rsidRPr="009668B4" w:rsidRDefault="00D02D30" w:rsidP="00D02D30">
            <w:pPr>
              <w:pStyle w:val="103"/>
            </w:pPr>
            <w:r w:rsidRPr="009668B4">
              <w:t>0,06</w:t>
            </w:r>
          </w:p>
        </w:tc>
        <w:tc>
          <w:tcPr>
            <w:tcW w:w="175" w:type="pct"/>
            <w:noWrap/>
            <w:hideMark/>
          </w:tcPr>
          <w:p w14:paraId="2910C40A" w14:textId="77777777" w:rsidR="00D02D30" w:rsidRPr="009668B4" w:rsidRDefault="00D02D30" w:rsidP="00D02D30">
            <w:pPr>
              <w:pStyle w:val="103"/>
            </w:pPr>
            <w:r w:rsidRPr="009668B4">
              <w:t>0,06</w:t>
            </w:r>
          </w:p>
        </w:tc>
        <w:tc>
          <w:tcPr>
            <w:tcW w:w="175" w:type="pct"/>
            <w:noWrap/>
            <w:hideMark/>
          </w:tcPr>
          <w:p w14:paraId="033D805D" w14:textId="77777777" w:rsidR="00D02D30" w:rsidRPr="009668B4" w:rsidRDefault="00D02D30" w:rsidP="00D02D30">
            <w:pPr>
              <w:pStyle w:val="103"/>
            </w:pPr>
            <w:r w:rsidRPr="009668B4">
              <w:t>0,06</w:t>
            </w:r>
          </w:p>
        </w:tc>
        <w:tc>
          <w:tcPr>
            <w:tcW w:w="175" w:type="pct"/>
            <w:noWrap/>
            <w:hideMark/>
          </w:tcPr>
          <w:p w14:paraId="69722342" w14:textId="77777777" w:rsidR="00D02D30" w:rsidRPr="009668B4" w:rsidRDefault="00D02D30" w:rsidP="00D02D30">
            <w:pPr>
              <w:pStyle w:val="103"/>
            </w:pPr>
            <w:r w:rsidRPr="009668B4">
              <w:t>0,06</w:t>
            </w:r>
          </w:p>
        </w:tc>
        <w:tc>
          <w:tcPr>
            <w:tcW w:w="175" w:type="pct"/>
            <w:noWrap/>
            <w:hideMark/>
          </w:tcPr>
          <w:p w14:paraId="5ABF9303" w14:textId="77777777" w:rsidR="00D02D30" w:rsidRPr="009668B4" w:rsidRDefault="00D02D30" w:rsidP="00D02D30">
            <w:pPr>
              <w:pStyle w:val="103"/>
            </w:pPr>
            <w:r w:rsidRPr="009668B4">
              <w:t>0,06</w:t>
            </w:r>
          </w:p>
        </w:tc>
        <w:tc>
          <w:tcPr>
            <w:tcW w:w="175" w:type="pct"/>
            <w:noWrap/>
            <w:hideMark/>
          </w:tcPr>
          <w:p w14:paraId="0277CA7D" w14:textId="77777777" w:rsidR="00D02D30" w:rsidRPr="009668B4" w:rsidRDefault="00D02D30" w:rsidP="00D02D30">
            <w:pPr>
              <w:pStyle w:val="103"/>
            </w:pPr>
            <w:r w:rsidRPr="009668B4">
              <w:t>0,06</w:t>
            </w:r>
          </w:p>
        </w:tc>
        <w:tc>
          <w:tcPr>
            <w:tcW w:w="175" w:type="pct"/>
            <w:noWrap/>
            <w:hideMark/>
          </w:tcPr>
          <w:p w14:paraId="489FBC35" w14:textId="77777777" w:rsidR="00D02D30" w:rsidRPr="009668B4" w:rsidRDefault="00D02D30" w:rsidP="00D02D30">
            <w:pPr>
              <w:pStyle w:val="103"/>
            </w:pPr>
            <w:r w:rsidRPr="009668B4">
              <w:t>0,06</w:t>
            </w:r>
          </w:p>
        </w:tc>
        <w:tc>
          <w:tcPr>
            <w:tcW w:w="175" w:type="pct"/>
            <w:noWrap/>
            <w:hideMark/>
          </w:tcPr>
          <w:p w14:paraId="330409D6" w14:textId="77777777" w:rsidR="00D02D30" w:rsidRPr="009668B4" w:rsidRDefault="00D02D30" w:rsidP="00D02D30">
            <w:pPr>
              <w:pStyle w:val="103"/>
            </w:pPr>
            <w:r w:rsidRPr="009668B4">
              <w:t>0,06</w:t>
            </w:r>
          </w:p>
        </w:tc>
        <w:tc>
          <w:tcPr>
            <w:tcW w:w="175" w:type="pct"/>
            <w:noWrap/>
            <w:hideMark/>
          </w:tcPr>
          <w:p w14:paraId="3CFA1349" w14:textId="77777777" w:rsidR="00D02D30" w:rsidRPr="009668B4" w:rsidRDefault="00D02D30" w:rsidP="00D02D30">
            <w:pPr>
              <w:pStyle w:val="103"/>
            </w:pPr>
            <w:r w:rsidRPr="009668B4">
              <w:t>0,06</w:t>
            </w:r>
          </w:p>
        </w:tc>
        <w:tc>
          <w:tcPr>
            <w:tcW w:w="175" w:type="pct"/>
            <w:noWrap/>
            <w:hideMark/>
          </w:tcPr>
          <w:p w14:paraId="60C2A85E" w14:textId="77777777" w:rsidR="00D02D30" w:rsidRPr="009668B4" w:rsidRDefault="00D02D30" w:rsidP="00D02D30">
            <w:pPr>
              <w:pStyle w:val="103"/>
            </w:pPr>
            <w:r w:rsidRPr="009668B4">
              <w:t>0,06</w:t>
            </w:r>
          </w:p>
        </w:tc>
        <w:tc>
          <w:tcPr>
            <w:tcW w:w="175" w:type="pct"/>
            <w:noWrap/>
            <w:hideMark/>
          </w:tcPr>
          <w:p w14:paraId="26C1F79D" w14:textId="77777777" w:rsidR="00D02D30" w:rsidRPr="009668B4" w:rsidRDefault="00D02D30" w:rsidP="00D02D30">
            <w:pPr>
              <w:pStyle w:val="103"/>
            </w:pPr>
            <w:r w:rsidRPr="009668B4">
              <w:t>0,06</w:t>
            </w:r>
          </w:p>
        </w:tc>
        <w:tc>
          <w:tcPr>
            <w:tcW w:w="175" w:type="pct"/>
            <w:noWrap/>
            <w:hideMark/>
          </w:tcPr>
          <w:p w14:paraId="7A45173A" w14:textId="77777777" w:rsidR="00D02D30" w:rsidRPr="009668B4" w:rsidRDefault="00D02D30" w:rsidP="00D02D30">
            <w:pPr>
              <w:pStyle w:val="103"/>
            </w:pPr>
            <w:r w:rsidRPr="009668B4">
              <w:t>0,06</w:t>
            </w:r>
          </w:p>
        </w:tc>
        <w:tc>
          <w:tcPr>
            <w:tcW w:w="173" w:type="pct"/>
            <w:noWrap/>
            <w:hideMark/>
          </w:tcPr>
          <w:p w14:paraId="4798FA11" w14:textId="77777777" w:rsidR="00D02D30" w:rsidRPr="009668B4" w:rsidRDefault="00D02D30" w:rsidP="00D02D30">
            <w:pPr>
              <w:pStyle w:val="103"/>
            </w:pPr>
            <w:r w:rsidRPr="009668B4">
              <w:t>0,06</w:t>
            </w:r>
          </w:p>
        </w:tc>
      </w:tr>
      <w:tr w:rsidR="00D02D30" w:rsidRPr="009668B4" w14:paraId="288C8DC1" w14:textId="77777777" w:rsidTr="00D02D30">
        <w:trPr>
          <w:trHeight w:val="315"/>
        </w:trPr>
        <w:tc>
          <w:tcPr>
            <w:tcW w:w="344" w:type="pct"/>
            <w:vMerge/>
            <w:hideMark/>
          </w:tcPr>
          <w:p w14:paraId="194B0F2F" w14:textId="77777777" w:rsidR="00D02D30" w:rsidRPr="009668B4" w:rsidRDefault="00D02D30" w:rsidP="00D02D30">
            <w:pPr>
              <w:pStyle w:val="103"/>
            </w:pPr>
          </w:p>
        </w:tc>
        <w:tc>
          <w:tcPr>
            <w:tcW w:w="496" w:type="pct"/>
            <w:vMerge/>
            <w:hideMark/>
          </w:tcPr>
          <w:p w14:paraId="6F92378B" w14:textId="77777777" w:rsidR="00D02D30" w:rsidRPr="009668B4" w:rsidRDefault="00D02D30" w:rsidP="00D02D30">
            <w:pPr>
              <w:pStyle w:val="103"/>
            </w:pPr>
          </w:p>
        </w:tc>
        <w:tc>
          <w:tcPr>
            <w:tcW w:w="1182" w:type="pct"/>
            <w:noWrap/>
            <w:hideMark/>
          </w:tcPr>
          <w:p w14:paraId="5769B58C" w14:textId="77777777" w:rsidR="00D02D30" w:rsidRPr="009668B4" w:rsidRDefault="00D02D30" w:rsidP="00D02D30">
            <w:pPr>
              <w:pStyle w:val="103"/>
            </w:pPr>
            <w:r w:rsidRPr="009668B4">
              <w:t>ГВС</w:t>
            </w:r>
          </w:p>
        </w:tc>
        <w:tc>
          <w:tcPr>
            <w:tcW w:w="176" w:type="pct"/>
            <w:noWrap/>
            <w:hideMark/>
          </w:tcPr>
          <w:p w14:paraId="0D66A4FD" w14:textId="77777777" w:rsidR="00D02D30" w:rsidRPr="009668B4" w:rsidRDefault="00D02D30" w:rsidP="00D02D30">
            <w:pPr>
              <w:pStyle w:val="103"/>
            </w:pPr>
            <w:r w:rsidRPr="009668B4">
              <w:t>0,00</w:t>
            </w:r>
          </w:p>
        </w:tc>
        <w:tc>
          <w:tcPr>
            <w:tcW w:w="175" w:type="pct"/>
            <w:noWrap/>
            <w:hideMark/>
          </w:tcPr>
          <w:p w14:paraId="35D42B51" w14:textId="77777777" w:rsidR="00D02D30" w:rsidRPr="009668B4" w:rsidRDefault="00D02D30" w:rsidP="00D02D30">
            <w:pPr>
              <w:pStyle w:val="103"/>
            </w:pPr>
            <w:r w:rsidRPr="009668B4">
              <w:t>0,00</w:t>
            </w:r>
          </w:p>
        </w:tc>
        <w:tc>
          <w:tcPr>
            <w:tcW w:w="175" w:type="pct"/>
            <w:noWrap/>
            <w:hideMark/>
          </w:tcPr>
          <w:p w14:paraId="278E9F1D" w14:textId="77777777" w:rsidR="00D02D30" w:rsidRPr="009668B4" w:rsidRDefault="00D02D30" w:rsidP="00D02D30">
            <w:pPr>
              <w:pStyle w:val="103"/>
            </w:pPr>
            <w:r w:rsidRPr="009668B4">
              <w:t>0,00</w:t>
            </w:r>
          </w:p>
        </w:tc>
        <w:tc>
          <w:tcPr>
            <w:tcW w:w="175" w:type="pct"/>
            <w:noWrap/>
            <w:hideMark/>
          </w:tcPr>
          <w:p w14:paraId="257AE976" w14:textId="77777777" w:rsidR="00D02D30" w:rsidRPr="009668B4" w:rsidRDefault="00D02D30" w:rsidP="00D02D30">
            <w:pPr>
              <w:pStyle w:val="103"/>
            </w:pPr>
            <w:r w:rsidRPr="009668B4">
              <w:t>0,00</w:t>
            </w:r>
          </w:p>
        </w:tc>
        <w:tc>
          <w:tcPr>
            <w:tcW w:w="175" w:type="pct"/>
            <w:noWrap/>
            <w:hideMark/>
          </w:tcPr>
          <w:p w14:paraId="775B2A1B" w14:textId="77777777" w:rsidR="00D02D30" w:rsidRPr="009668B4" w:rsidRDefault="00D02D30" w:rsidP="00D02D30">
            <w:pPr>
              <w:pStyle w:val="103"/>
            </w:pPr>
            <w:r w:rsidRPr="009668B4">
              <w:t>0,00</w:t>
            </w:r>
          </w:p>
        </w:tc>
        <w:tc>
          <w:tcPr>
            <w:tcW w:w="175" w:type="pct"/>
            <w:noWrap/>
            <w:hideMark/>
          </w:tcPr>
          <w:p w14:paraId="7F6B50A1" w14:textId="77777777" w:rsidR="00D02D30" w:rsidRPr="009668B4" w:rsidRDefault="00D02D30" w:rsidP="00D02D30">
            <w:pPr>
              <w:pStyle w:val="103"/>
            </w:pPr>
            <w:r w:rsidRPr="009668B4">
              <w:t>0,00</w:t>
            </w:r>
          </w:p>
        </w:tc>
        <w:tc>
          <w:tcPr>
            <w:tcW w:w="175" w:type="pct"/>
            <w:noWrap/>
            <w:hideMark/>
          </w:tcPr>
          <w:p w14:paraId="53013662" w14:textId="77777777" w:rsidR="00D02D30" w:rsidRPr="009668B4" w:rsidRDefault="00D02D30" w:rsidP="00D02D30">
            <w:pPr>
              <w:pStyle w:val="103"/>
            </w:pPr>
            <w:r w:rsidRPr="009668B4">
              <w:t>0,00</w:t>
            </w:r>
          </w:p>
        </w:tc>
        <w:tc>
          <w:tcPr>
            <w:tcW w:w="175" w:type="pct"/>
            <w:noWrap/>
            <w:hideMark/>
          </w:tcPr>
          <w:p w14:paraId="70903E37" w14:textId="77777777" w:rsidR="00D02D30" w:rsidRPr="009668B4" w:rsidRDefault="00D02D30" w:rsidP="00D02D30">
            <w:pPr>
              <w:pStyle w:val="103"/>
            </w:pPr>
            <w:r w:rsidRPr="009668B4">
              <w:t>0,00</w:t>
            </w:r>
          </w:p>
        </w:tc>
        <w:tc>
          <w:tcPr>
            <w:tcW w:w="175" w:type="pct"/>
            <w:noWrap/>
            <w:hideMark/>
          </w:tcPr>
          <w:p w14:paraId="68AFC468" w14:textId="77777777" w:rsidR="00D02D30" w:rsidRPr="009668B4" w:rsidRDefault="00D02D30" w:rsidP="00D02D30">
            <w:pPr>
              <w:pStyle w:val="103"/>
            </w:pPr>
            <w:r w:rsidRPr="009668B4">
              <w:t>0,00</w:t>
            </w:r>
          </w:p>
        </w:tc>
        <w:tc>
          <w:tcPr>
            <w:tcW w:w="175" w:type="pct"/>
            <w:noWrap/>
            <w:hideMark/>
          </w:tcPr>
          <w:p w14:paraId="3A0EB082" w14:textId="77777777" w:rsidR="00D02D30" w:rsidRPr="009668B4" w:rsidRDefault="00D02D30" w:rsidP="00D02D30">
            <w:pPr>
              <w:pStyle w:val="103"/>
            </w:pPr>
            <w:r w:rsidRPr="009668B4">
              <w:t>0,00</w:t>
            </w:r>
          </w:p>
        </w:tc>
        <w:tc>
          <w:tcPr>
            <w:tcW w:w="175" w:type="pct"/>
            <w:noWrap/>
            <w:hideMark/>
          </w:tcPr>
          <w:p w14:paraId="60964630" w14:textId="77777777" w:rsidR="00D02D30" w:rsidRPr="009668B4" w:rsidRDefault="00D02D30" w:rsidP="00D02D30">
            <w:pPr>
              <w:pStyle w:val="103"/>
            </w:pPr>
            <w:r w:rsidRPr="009668B4">
              <w:t>0,00</w:t>
            </w:r>
          </w:p>
        </w:tc>
        <w:tc>
          <w:tcPr>
            <w:tcW w:w="175" w:type="pct"/>
            <w:noWrap/>
            <w:hideMark/>
          </w:tcPr>
          <w:p w14:paraId="000F8CE9" w14:textId="77777777" w:rsidR="00D02D30" w:rsidRPr="009668B4" w:rsidRDefault="00D02D30" w:rsidP="00D02D30">
            <w:pPr>
              <w:pStyle w:val="103"/>
            </w:pPr>
            <w:r w:rsidRPr="009668B4">
              <w:t>0,00</w:t>
            </w:r>
          </w:p>
        </w:tc>
        <w:tc>
          <w:tcPr>
            <w:tcW w:w="175" w:type="pct"/>
            <w:noWrap/>
            <w:hideMark/>
          </w:tcPr>
          <w:p w14:paraId="6F9D8894" w14:textId="77777777" w:rsidR="00D02D30" w:rsidRPr="009668B4" w:rsidRDefault="00D02D30" w:rsidP="00D02D30">
            <w:pPr>
              <w:pStyle w:val="103"/>
            </w:pPr>
            <w:r w:rsidRPr="009668B4">
              <w:t>0,00</w:t>
            </w:r>
          </w:p>
        </w:tc>
        <w:tc>
          <w:tcPr>
            <w:tcW w:w="175" w:type="pct"/>
            <w:noWrap/>
            <w:hideMark/>
          </w:tcPr>
          <w:p w14:paraId="098D8FFB" w14:textId="77777777" w:rsidR="00D02D30" w:rsidRPr="009668B4" w:rsidRDefault="00D02D30" w:rsidP="00D02D30">
            <w:pPr>
              <w:pStyle w:val="103"/>
            </w:pPr>
            <w:r w:rsidRPr="009668B4">
              <w:t>0,00</w:t>
            </w:r>
          </w:p>
        </w:tc>
        <w:tc>
          <w:tcPr>
            <w:tcW w:w="175" w:type="pct"/>
            <w:noWrap/>
            <w:hideMark/>
          </w:tcPr>
          <w:p w14:paraId="16D934D4" w14:textId="77777777" w:rsidR="00D02D30" w:rsidRPr="009668B4" w:rsidRDefault="00D02D30" w:rsidP="00D02D30">
            <w:pPr>
              <w:pStyle w:val="103"/>
            </w:pPr>
            <w:r w:rsidRPr="009668B4">
              <w:t>0,00</w:t>
            </w:r>
          </w:p>
        </w:tc>
        <w:tc>
          <w:tcPr>
            <w:tcW w:w="175" w:type="pct"/>
            <w:noWrap/>
            <w:hideMark/>
          </w:tcPr>
          <w:p w14:paraId="25CC55AD" w14:textId="77777777" w:rsidR="00D02D30" w:rsidRPr="009668B4" w:rsidRDefault="00D02D30" w:rsidP="00D02D30">
            <w:pPr>
              <w:pStyle w:val="103"/>
            </w:pPr>
            <w:r w:rsidRPr="009668B4">
              <w:t>0,00</w:t>
            </w:r>
          </w:p>
        </w:tc>
        <w:tc>
          <w:tcPr>
            <w:tcW w:w="173" w:type="pct"/>
            <w:noWrap/>
            <w:hideMark/>
          </w:tcPr>
          <w:p w14:paraId="2AFF8B37" w14:textId="77777777" w:rsidR="00D02D30" w:rsidRPr="009668B4" w:rsidRDefault="00D02D30" w:rsidP="00D02D30">
            <w:pPr>
              <w:pStyle w:val="103"/>
            </w:pPr>
            <w:r w:rsidRPr="009668B4">
              <w:t>0,00</w:t>
            </w:r>
          </w:p>
        </w:tc>
      </w:tr>
      <w:tr w:rsidR="00D02D30" w:rsidRPr="009668B4" w14:paraId="5E075311" w14:textId="77777777" w:rsidTr="00D02D30">
        <w:trPr>
          <w:trHeight w:val="330"/>
        </w:trPr>
        <w:tc>
          <w:tcPr>
            <w:tcW w:w="344" w:type="pct"/>
            <w:vMerge/>
            <w:hideMark/>
          </w:tcPr>
          <w:p w14:paraId="0EC4552C" w14:textId="77777777" w:rsidR="00D02D30" w:rsidRPr="009668B4" w:rsidRDefault="00D02D30" w:rsidP="00D02D30">
            <w:pPr>
              <w:pStyle w:val="103"/>
            </w:pPr>
          </w:p>
        </w:tc>
        <w:tc>
          <w:tcPr>
            <w:tcW w:w="496" w:type="pct"/>
            <w:vMerge/>
            <w:hideMark/>
          </w:tcPr>
          <w:p w14:paraId="1D042292" w14:textId="77777777" w:rsidR="00D02D30" w:rsidRPr="009668B4" w:rsidRDefault="00D02D30" w:rsidP="00D02D30">
            <w:pPr>
              <w:pStyle w:val="103"/>
            </w:pPr>
          </w:p>
        </w:tc>
        <w:tc>
          <w:tcPr>
            <w:tcW w:w="1182" w:type="pct"/>
            <w:noWrap/>
            <w:hideMark/>
          </w:tcPr>
          <w:p w14:paraId="42AF0D9C" w14:textId="77777777" w:rsidR="00D02D30" w:rsidRPr="009668B4" w:rsidRDefault="00D02D30" w:rsidP="00D02D30">
            <w:pPr>
              <w:pStyle w:val="103"/>
            </w:pPr>
            <w:r w:rsidRPr="009668B4">
              <w:t>Пар</w:t>
            </w:r>
          </w:p>
        </w:tc>
        <w:tc>
          <w:tcPr>
            <w:tcW w:w="176" w:type="pct"/>
            <w:noWrap/>
            <w:hideMark/>
          </w:tcPr>
          <w:p w14:paraId="50A9F9F4" w14:textId="77777777" w:rsidR="00D02D30" w:rsidRPr="009668B4" w:rsidRDefault="00D02D30" w:rsidP="00D02D30">
            <w:pPr>
              <w:pStyle w:val="103"/>
            </w:pPr>
            <w:r w:rsidRPr="009668B4">
              <w:t>0,00</w:t>
            </w:r>
          </w:p>
        </w:tc>
        <w:tc>
          <w:tcPr>
            <w:tcW w:w="175" w:type="pct"/>
            <w:noWrap/>
            <w:hideMark/>
          </w:tcPr>
          <w:p w14:paraId="23E6EF24" w14:textId="77777777" w:rsidR="00D02D30" w:rsidRPr="009668B4" w:rsidRDefault="00D02D30" w:rsidP="00D02D30">
            <w:pPr>
              <w:pStyle w:val="103"/>
            </w:pPr>
            <w:r w:rsidRPr="009668B4">
              <w:t>0,00</w:t>
            </w:r>
          </w:p>
        </w:tc>
        <w:tc>
          <w:tcPr>
            <w:tcW w:w="175" w:type="pct"/>
            <w:noWrap/>
            <w:hideMark/>
          </w:tcPr>
          <w:p w14:paraId="6D710853" w14:textId="77777777" w:rsidR="00D02D30" w:rsidRPr="009668B4" w:rsidRDefault="00D02D30" w:rsidP="00D02D30">
            <w:pPr>
              <w:pStyle w:val="103"/>
            </w:pPr>
            <w:r w:rsidRPr="009668B4">
              <w:t>0,00</w:t>
            </w:r>
          </w:p>
        </w:tc>
        <w:tc>
          <w:tcPr>
            <w:tcW w:w="175" w:type="pct"/>
            <w:noWrap/>
            <w:hideMark/>
          </w:tcPr>
          <w:p w14:paraId="24594699" w14:textId="77777777" w:rsidR="00D02D30" w:rsidRPr="009668B4" w:rsidRDefault="00D02D30" w:rsidP="00D02D30">
            <w:pPr>
              <w:pStyle w:val="103"/>
            </w:pPr>
            <w:r w:rsidRPr="009668B4">
              <w:t>0,00</w:t>
            </w:r>
          </w:p>
        </w:tc>
        <w:tc>
          <w:tcPr>
            <w:tcW w:w="175" w:type="pct"/>
            <w:noWrap/>
            <w:hideMark/>
          </w:tcPr>
          <w:p w14:paraId="0FF62B89" w14:textId="77777777" w:rsidR="00D02D30" w:rsidRPr="009668B4" w:rsidRDefault="00D02D30" w:rsidP="00D02D30">
            <w:pPr>
              <w:pStyle w:val="103"/>
            </w:pPr>
            <w:r w:rsidRPr="009668B4">
              <w:t>0,00</w:t>
            </w:r>
          </w:p>
        </w:tc>
        <w:tc>
          <w:tcPr>
            <w:tcW w:w="175" w:type="pct"/>
            <w:noWrap/>
            <w:hideMark/>
          </w:tcPr>
          <w:p w14:paraId="71F0D2F9" w14:textId="77777777" w:rsidR="00D02D30" w:rsidRPr="009668B4" w:rsidRDefault="00D02D30" w:rsidP="00D02D30">
            <w:pPr>
              <w:pStyle w:val="103"/>
            </w:pPr>
            <w:r w:rsidRPr="009668B4">
              <w:t>0,00</w:t>
            </w:r>
          </w:p>
        </w:tc>
        <w:tc>
          <w:tcPr>
            <w:tcW w:w="175" w:type="pct"/>
            <w:noWrap/>
            <w:hideMark/>
          </w:tcPr>
          <w:p w14:paraId="3EDAA11B" w14:textId="77777777" w:rsidR="00D02D30" w:rsidRPr="009668B4" w:rsidRDefault="00D02D30" w:rsidP="00D02D30">
            <w:pPr>
              <w:pStyle w:val="103"/>
            </w:pPr>
            <w:r w:rsidRPr="009668B4">
              <w:t>0,00</w:t>
            </w:r>
          </w:p>
        </w:tc>
        <w:tc>
          <w:tcPr>
            <w:tcW w:w="175" w:type="pct"/>
            <w:noWrap/>
            <w:hideMark/>
          </w:tcPr>
          <w:p w14:paraId="64634C04" w14:textId="77777777" w:rsidR="00D02D30" w:rsidRPr="009668B4" w:rsidRDefault="00D02D30" w:rsidP="00D02D30">
            <w:pPr>
              <w:pStyle w:val="103"/>
            </w:pPr>
            <w:r w:rsidRPr="009668B4">
              <w:t>0,00</w:t>
            </w:r>
          </w:p>
        </w:tc>
        <w:tc>
          <w:tcPr>
            <w:tcW w:w="175" w:type="pct"/>
            <w:noWrap/>
            <w:hideMark/>
          </w:tcPr>
          <w:p w14:paraId="50683308" w14:textId="77777777" w:rsidR="00D02D30" w:rsidRPr="009668B4" w:rsidRDefault="00D02D30" w:rsidP="00D02D30">
            <w:pPr>
              <w:pStyle w:val="103"/>
            </w:pPr>
            <w:r w:rsidRPr="009668B4">
              <w:t>0,00</w:t>
            </w:r>
          </w:p>
        </w:tc>
        <w:tc>
          <w:tcPr>
            <w:tcW w:w="175" w:type="pct"/>
            <w:noWrap/>
            <w:hideMark/>
          </w:tcPr>
          <w:p w14:paraId="487AA43B" w14:textId="77777777" w:rsidR="00D02D30" w:rsidRPr="009668B4" w:rsidRDefault="00D02D30" w:rsidP="00D02D30">
            <w:pPr>
              <w:pStyle w:val="103"/>
            </w:pPr>
            <w:r w:rsidRPr="009668B4">
              <w:t>0,00</w:t>
            </w:r>
          </w:p>
        </w:tc>
        <w:tc>
          <w:tcPr>
            <w:tcW w:w="175" w:type="pct"/>
            <w:noWrap/>
            <w:hideMark/>
          </w:tcPr>
          <w:p w14:paraId="23FB3B9C" w14:textId="77777777" w:rsidR="00D02D30" w:rsidRPr="009668B4" w:rsidRDefault="00D02D30" w:rsidP="00D02D30">
            <w:pPr>
              <w:pStyle w:val="103"/>
            </w:pPr>
            <w:r w:rsidRPr="009668B4">
              <w:t>0,00</w:t>
            </w:r>
          </w:p>
        </w:tc>
        <w:tc>
          <w:tcPr>
            <w:tcW w:w="175" w:type="pct"/>
            <w:noWrap/>
            <w:hideMark/>
          </w:tcPr>
          <w:p w14:paraId="782A90C8" w14:textId="77777777" w:rsidR="00D02D30" w:rsidRPr="009668B4" w:rsidRDefault="00D02D30" w:rsidP="00D02D30">
            <w:pPr>
              <w:pStyle w:val="103"/>
            </w:pPr>
            <w:r w:rsidRPr="009668B4">
              <w:t>0,00</w:t>
            </w:r>
          </w:p>
        </w:tc>
        <w:tc>
          <w:tcPr>
            <w:tcW w:w="175" w:type="pct"/>
            <w:noWrap/>
            <w:hideMark/>
          </w:tcPr>
          <w:p w14:paraId="140142F1" w14:textId="77777777" w:rsidR="00D02D30" w:rsidRPr="009668B4" w:rsidRDefault="00D02D30" w:rsidP="00D02D30">
            <w:pPr>
              <w:pStyle w:val="103"/>
            </w:pPr>
            <w:r w:rsidRPr="009668B4">
              <w:t>0,00</w:t>
            </w:r>
          </w:p>
        </w:tc>
        <w:tc>
          <w:tcPr>
            <w:tcW w:w="175" w:type="pct"/>
            <w:noWrap/>
            <w:hideMark/>
          </w:tcPr>
          <w:p w14:paraId="0F71DBD0" w14:textId="77777777" w:rsidR="00D02D30" w:rsidRPr="009668B4" w:rsidRDefault="00D02D30" w:rsidP="00D02D30">
            <w:pPr>
              <w:pStyle w:val="103"/>
            </w:pPr>
            <w:r w:rsidRPr="009668B4">
              <w:t>0,00</w:t>
            </w:r>
          </w:p>
        </w:tc>
        <w:tc>
          <w:tcPr>
            <w:tcW w:w="175" w:type="pct"/>
            <w:noWrap/>
            <w:hideMark/>
          </w:tcPr>
          <w:p w14:paraId="1E0A8040" w14:textId="77777777" w:rsidR="00D02D30" w:rsidRPr="009668B4" w:rsidRDefault="00D02D30" w:rsidP="00D02D30">
            <w:pPr>
              <w:pStyle w:val="103"/>
            </w:pPr>
            <w:r w:rsidRPr="009668B4">
              <w:t>0,00</w:t>
            </w:r>
          </w:p>
        </w:tc>
        <w:tc>
          <w:tcPr>
            <w:tcW w:w="175" w:type="pct"/>
            <w:noWrap/>
            <w:hideMark/>
          </w:tcPr>
          <w:p w14:paraId="13E6C7E2" w14:textId="77777777" w:rsidR="00D02D30" w:rsidRPr="009668B4" w:rsidRDefault="00D02D30" w:rsidP="00D02D30">
            <w:pPr>
              <w:pStyle w:val="103"/>
            </w:pPr>
            <w:r w:rsidRPr="009668B4">
              <w:t>0,00</w:t>
            </w:r>
          </w:p>
        </w:tc>
        <w:tc>
          <w:tcPr>
            <w:tcW w:w="173" w:type="pct"/>
            <w:noWrap/>
            <w:hideMark/>
          </w:tcPr>
          <w:p w14:paraId="178ED829" w14:textId="77777777" w:rsidR="00D02D30" w:rsidRPr="009668B4" w:rsidRDefault="00D02D30" w:rsidP="00D02D30">
            <w:pPr>
              <w:pStyle w:val="103"/>
            </w:pPr>
            <w:r w:rsidRPr="009668B4">
              <w:t>0,00</w:t>
            </w:r>
          </w:p>
        </w:tc>
      </w:tr>
      <w:tr w:rsidR="00D02D30" w:rsidRPr="009668B4" w14:paraId="5A136FFB" w14:textId="77777777" w:rsidTr="00D02D30">
        <w:trPr>
          <w:trHeight w:val="525"/>
        </w:trPr>
        <w:tc>
          <w:tcPr>
            <w:tcW w:w="344" w:type="pct"/>
            <w:vMerge/>
            <w:hideMark/>
          </w:tcPr>
          <w:p w14:paraId="0C244CC2" w14:textId="77777777" w:rsidR="00D02D30" w:rsidRPr="009668B4" w:rsidRDefault="00D02D30" w:rsidP="00D02D30">
            <w:pPr>
              <w:pStyle w:val="103"/>
            </w:pPr>
          </w:p>
        </w:tc>
        <w:tc>
          <w:tcPr>
            <w:tcW w:w="496" w:type="pct"/>
            <w:vMerge/>
            <w:hideMark/>
          </w:tcPr>
          <w:p w14:paraId="67A16E8A" w14:textId="77777777" w:rsidR="00D02D30" w:rsidRPr="009668B4" w:rsidRDefault="00D02D30" w:rsidP="00D02D30">
            <w:pPr>
              <w:pStyle w:val="103"/>
            </w:pPr>
          </w:p>
        </w:tc>
        <w:tc>
          <w:tcPr>
            <w:tcW w:w="1182" w:type="pct"/>
            <w:hideMark/>
          </w:tcPr>
          <w:p w14:paraId="371A8996" w14:textId="77777777" w:rsidR="00D02D30" w:rsidRPr="009668B4" w:rsidRDefault="00D02D30" w:rsidP="00D02D30">
            <w:pPr>
              <w:pStyle w:val="103"/>
            </w:pPr>
            <w:r w:rsidRPr="009668B4">
              <w:t>Подключенная тепловая нагрузка (договорная) на коллекторах</w:t>
            </w:r>
          </w:p>
        </w:tc>
        <w:tc>
          <w:tcPr>
            <w:tcW w:w="176" w:type="pct"/>
            <w:noWrap/>
            <w:hideMark/>
          </w:tcPr>
          <w:p w14:paraId="101D1716" w14:textId="77777777" w:rsidR="00D02D30" w:rsidRPr="009668B4" w:rsidRDefault="00D02D30" w:rsidP="00D02D30">
            <w:pPr>
              <w:pStyle w:val="103"/>
            </w:pPr>
            <w:r w:rsidRPr="009668B4">
              <w:t>0,09</w:t>
            </w:r>
          </w:p>
        </w:tc>
        <w:tc>
          <w:tcPr>
            <w:tcW w:w="175" w:type="pct"/>
            <w:noWrap/>
            <w:hideMark/>
          </w:tcPr>
          <w:p w14:paraId="470B676E" w14:textId="77777777" w:rsidR="00D02D30" w:rsidRPr="009668B4" w:rsidRDefault="00D02D30" w:rsidP="00D02D30">
            <w:pPr>
              <w:pStyle w:val="103"/>
            </w:pPr>
            <w:r w:rsidRPr="009668B4">
              <w:t>0,09</w:t>
            </w:r>
          </w:p>
        </w:tc>
        <w:tc>
          <w:tcPr>
            <w:tcW w:w="175" w:type="pct"/>
            <w:noWrap/>
            <w:hideMark/>
          </w:tcPr>
          <w:p w14:paraId="1B8BC8E5" w14:textId="77777777" w:rsidR="00D02D30" w:rsidRPr="009668B4" w:rsidRDefault="00D02D30" w:rsidP="00D02D30">
            <w:pPr>
              <w:pStyle w:val="103"/>
            </w:pPr>
            <w:r w:rsidRPr="009668B4">
              <w:t>0,09</w:t>
            </w:r>
          </w:p>
        </w:tc>
        <w:tc>
          <w:tcPr>
            <w:tcW w:w="175" w:type="pct"/>
            <w:noWrap/>
            <w:hideMark/>
          </w:tcPr>
          <w:p w14:paraId="5CA6BC2D" w14:textId="77777777" w:rsidR="00D02D30" w:rsidRPr="009668B4" w:rsidRDefault="00D02D30" w:rsidP="00D02D30">
            <w:pPr>
              <w:pStyle w:val="103"/>
            </w:pPr>
            <w:r w:rsidRPr="009668B4">
              <w:t>0,09</w:t>
            </w:r>
          </w:p>
        </w:tc>
        <w:tc>
          <w:tcPr>
            <w:tcW w:w="175" w:type="pct"/>
            <w:noWrap/>
            <w:hideMark/>
          </w:tcPr>
          <w:p w14:paraId="038DF307" w14:textId="77777777" w:rsidR="00D02D30" w:rsidRPr="009668B4" w:rsidRDefault="00D02D30" w:rsidP="00D02D30">
            <w:pPr>
              <w:pStyle w:val="103"/>
            </w:pPr>
            <w:r w:rsidRPr="009668B4">
              <w:t>0,09</w:t>
            </w:r>
          </w:p>
        </w:tc>
        <w:tc>
          <w:tcPr>
            <w:tcW w:w="175" w:type="pct"/>
            <w:noWrap/>
            <w:hideMark/>
          </w:tcPr>
          <w:p w14:paraId="77B0FD80" w14:textId="77777777" w:rsidR="00D02D30" w:rsidRPr="009668B4" w:rsidRDefault="00D02D30" w:rsidP="00D02D30">
            <w:pPr>
              <w:pStyle w:val="103"/>
            </w:pPr>
            <w:r w:rsidRPr="009668B4">
              <w:t>0,09</w:t>
            </w:r>
          </w:p>
        </w:tc>
        <w:tc>
          <w:tcPr>
            <w:tcW w:w="175" w:type="pct"/>
            <w:noWrap/>
            <w:hideMark/>
          </w:tcPr>
          <w:p w14:paraId="5BFA0CE9" w14:textId="77777777" w:rsidR="00D02D30" w:rsidRPr="009668B4" w:rsidRDefault="00D02D30" w:rsidP="00D02D30">
            <w:pPr>
              <w:pStyle w:val="103"/>
            </w:pPr>
            <w:r w:rsidRPr="009668B4">
              <w:t>0,09</w:t>
            </w:r>
          </w:p>
        </w:tc>
        <w:tc>
          <w:tcPr>
            <w:tcW w:w="175" w:type="pct"/>
            <w:noWrap/>
            <w:hideMark/>
          </w:tcPr>
          <w:p w14:paraId="22CE38C3" w14:textId="77777777" w:rsidR="00D02D30" w:rsidRPr="009668B4" w:rsidRDefault="00D02D30" w:rsidP="00D02D30">
            <w:pPr>
              <w:pStyle w:val="103"/>
            </w:pPr>
            <w:r w:rsidRPr="009668B4">
              <w:t>0,09</w:t>
            </w:r>
          </w:p>
        </w:tc>
        <w:tc>
          <w:tcPr>
            <w:tcW w:w="175" w:type="pct"/>
            <w:noWrap/>
            <w:hideMark/>
          </w:tcPr>
          <w:p w14:paraId="5C645CD1" w14:textId="77777777" w:rsidR="00D02D30" w:rsidRPr="009668B4" w:rsidRDefault="00D02D30" w:rsidP="00D02D30">
            <w:pPr>
              <w:pStyle w:val="103"/>
            </w:pPr>
            <w:r w:rsidRPr="009668B4">
              <w:t>0,09</w:t>
            </w:r>
          </w:p>
        </w:tc>
        <w:tc>
          <w:tcPr>
            <w:tcW w:w="175" w:type="pct"/>
            <w:noWrap/>
            <w:hideMark/>
          </w:tcPr>
          <w:p w14:paraId="11499ED0" w14:textId="77777777" w:rsidR="00D02D30" w:rsidRPr="009668B4" w:rsidRDefault="00D02D30" w:rsidP="00D02D30">
            <w:pPr>
              <w:pStyle w:val="103"/>
            </w:pPr>
            <w:r w:rsidRPr="009668B4">
              <w:t>0,09</w:t>
            </w:r>
          </w:p>
        </w:tc>
        <w:tc>
          <w:tcPr>
            <w:tcW w:w="175" w:type="pct"/>
            <w:noWrap/>
            <w:hideMark/>
          </w:tcPr>
          <w:p w14:paraId="505E3FB8" w14:textId="77777777" w:rsidR="00D02D30" w:rsidRPr="009668B4" w:rsidRDefault="00D02D30" w:rsidP="00D02D30">
            <w:pPr>
              <w:pStyle w:val="103"/>
            </w:pPr>
            <w:r w:rsidRPr="009668B4">
              <w:t>0,09</w:t>
            </w:r>
          </w:p>
        </w:tc>
        <w:tc>
          <w:tcPr>
            <w:tcW w:w="175" w:type="pct"/>
            <w:noWrap/>
            <w:hideMark/>
          </w:tcPr>
          <w:p w14:paraId="4ABF4B7D" w14:textId="77777777" w:rsidR="00D02D30" w:rsidRPr="009668B4" w:rsidRDefault="00D02D30" w:rsidP="00D02D30">
            <w:pPr>
              <w:pStyle w:val="103"/>
            </w:pPr>
            <w:r w:rsidRPr="009668B4">
              <w:t>0,09</w:t>
            </w:r>
          </w:p>
        </w:tc>
        <w:tc>
          <w:tcPr>
            <w:tcW w:w="175" w:type="pct"/>
            <w:noWrap/>
            <w:hideMark/>
          </w:tcPr>
          <w:p w14:paraId="27BFC57D" w14:textId="77777777" w:rsidR="00D02D30" w:rsidRPr="009668B4" w:rsidRDefault="00D02D30" w:rsidP="00D02D30">
            <w:pPr>
              <w:pStyle w:val="103"/>
            </w:pPr>
            <w:r w:rsidRPr="009668B4">
              <w:t>0,09</w:t>
            </w:r>
          </w:p>
        </w:tc>
        <w:tc>
          <w:tcPr>
            <w:tcW w:w="175" w:type="pct"/>
            <w:noWrap/>
            <w:hideMark/>
          </w:tcPr>
          <w:p w14:paraId="03082667" w14:textId="77777777" w:rsidR="00D02D30" w:rsidRPr="009668B4" w:rsidRDefault="00D02D30" w:rsidP="00D02D30">
            <w:pPr>
              <w:pStyle w:val="103"/>
            </w:pPr>
            <w:r w:rsidRPr="009668B4">
              <w:t>0,09</w:t>
            </w:r>
          </w:p>
        </w:tc>
        <w:tc>
          <w:tcPr>
            <w:tcW w:w="175" w:type="pct"/>
            <w:noWrap/>
            <w:hideMark/>
          </w:tcPr>
          <w:p w14:paraId="6AB5F6A9" w14:textId="77777777" w:rsidR="00D02D30" w:rsidRPr="009668B4" w:rsidRDefault="00D02D30" w:rsidP="00D02D30">
            <w:pPr>
              <w:pStyle w:val="103"/>
            </w:pPr>
            <w:r w:rsidRPr="009668B4">
              <w:t>0,09</w:t>
            </w:r>
          </w:p>
        </w:tc>
        <w:tc>
          <w:tcPr>
            <w:tcW w:w="175" w:type="pct"/>
            <w:noWrap/>
            <w:hideMark/>
          </w:tcPr>
          <w:p w14:paraId="61C4A8E8" w14:textId="77777777" w:rsidR="00D02D30" w:rsidRPr="009668B4" w:rsidRDefault="00D02D30" w:rsidP="00D02D30">
            <w:pPr>
              <w:pStyle w:val="103"/>
            </w:pPr>
            <w:r w:rsidRPr="009668B4">
              <w:t>0,09</w:t>
            </w:r>
          </w:p>
        </w:tc>
        <w:tc>
          <w:tcPr>
            <w:tcW w:w="173" w:type="pct"/>
            <w:noWrap/>
            <w:hideMark/>
          </w:tcPr>
          <w:p w14:paraId="5090B242" w14:textId="77777777" w:rsidR="00D02D30" w:rsidRPr="009668B4" w:rsidRDefault="00D02D30" w:rsidP="00D02D30">
            <w:pPr>
              <w:pStyle w:val="103"/>
            </w:pPr>
            <w:r w:rsidRPr="009668B4">
              <w:t>0,09</w:t>
            </w:r>
          </w:p>
        </w:tc>
      </w:tr>
      <w:tr w:rsidR="00D02D30" w:rsidRPr="009668B4" w14:paraId="51F669A6" w14:textId="77777777" w:rsidTr="00D02D30">
        <w:trPr>
          <w:trHeight w:val="525"/>
        </w:trPr>
        <w:tc>
          <w:tcPr>
            <w:tcW w:w="344" w:type="pct"/>
            <w:vMerge/>
            <w:hideMark/>
          </w:tcPr>
          <w:p w14:paraId="066AB0CA" w14:textId="77777777" w:rsidR="00D02D30" w:rsidRPr="009668B4" w:rsidRDefault="00D02D30" w:rsidP="00D02D30">
            <w:pPr>
              <w:pStyle w:val="103"/>
            </w:pPr>
          </w:p>
        </w:tc>
        <w:tc>
          <w:tcPr>
            <w:tcW w:w="496" w:type="pct"/>
            <w:vMerge/>
            <w:hideMark/>
          </w:tcPr>
          <w:p w14:paraId="460CDA8C" w14:textId="77777777" w:rsidR="00D02D30" w:rsidRPr="009668B4" w:rsidRDefault="00D02D30" w:rsidP="00D02D30">
            <w:pPr>
              <w:pStyle w:val="103"/>
            </w:pPr>
          </w:p>
        </w:tc>
        <w:tc>
          <w:tcPr>
            <w:tcW w:w="1182" w:type="pct"/>
            <w:hideMark/>
          </w:tcPr>
          <w:p w14:paraId="76290A4B" w14:textId="77777777" w:rsidR="00D02D30" w:rsidRPr="009668B4" w:rsidRDefault="00D02D30" w:rsidP="00D02D30">
            <w:pPr>
              <w:pStyle w:val="103"/>
            </w:pPr>
            <w:r w:rsidRPr="009668B4">
              <w:t>Резерв (+)/дефицит(-) тепловой мощности (по договору)</w:t>
            </w:r>
          </w:p>
        </w:tc>
        <w:tc>
          <w:tcPr>
            <w:tcW w:w="176" w:type="pct"/>
            <w:noWrap/>
            <w:hideMark/>
          </w:tcPr>
          <w:p w14:paraId="1F7CCC7E" w14:textId="77777777" w:rsidR="00D02D30" w:rsidRPr="009668B4" w:rsidRDefault="00D02D30" w:rsidP="00D02D30">
            <w:pPr>
              <w:pStyle w:val="103"/>
            </w:pPr>
            <w:r w:rsidRPr="009668B4">
              <w:t>-0,01</w:t>
            </w:r>
          </w:p>
        </w:tc>
        <w:tc>
          <w:tcPr>
            <w:tcW w:w="175" w:type="pct"/>
            <w:noWrap/>
            <w:hideMark/>
          </w:tcPr>
          <w:p w14:paraId="11BDD152" w14:textId="77777777" w:rsidR="00D02D30" w:rsidRPr="009668B4" w:rsidRDefault="00D02D30" w:rsidP="00D02D30">
            <w:pPr>
              <w:pStyle w:val="103"/>
            </w:pPr>
            <w:r w:rsidRPr="009668B4">
              <w:t>-0,01</w:t>
            </w:r>
          </w:p>
        </w:tc>
        <w:tc>
          <w:tcPr>
            <w:tcW w:w="175" w:type="pct"/>
            <w:noWrap/>
            <w:hideMark/>
          </w:tcPr>
          <w:p w14:paraId="3A13FE92" w14:textId="77777777" w:rsidR="00D02D30" w:rsidRPr="009668B4" w:rsidRDefault="00D02D30" w:rsidP="00D02D30">
            <w:pPr>
              <w:pStyle w:val="103"/>
            </w:pPr>
            <w:r w:rsidRPr="009668B4">
              <w:t>-0,01</w:t>
            </w:r>
          </w:p>
        </w:tc>
        <w:tc>
          <w:tcPr>
            <w:tcW w:w="175" w:type="pct"/>
            <w:noWrap/>
            <w:hideMark/>
          </w:tcPr>
          <w:p w14:paraId="2C1A0154" w14:textId="77777777" w:rsidR="00D02D30" w:rsidRPr="009668B4" w:rsidRDefault="00D02D30" w:rsidP="00D02D30">
            <w:pPr>
              <w:pStyle w:val="103"/>
            </w:pPr>
            <w:r w:rsidRPr="009668B4">
              <w:t>-0,01</w:t>
            </w:r>
          </w:p>
        </w:tc>
        <w:tc>
          <w:tcPr>
            <w:tcW w:w="175" w:type="pct"/>
            <w:noWrap/>
            <w:hideMark/>
          </w:tcPr>
          <w:p w14:paraId="7CB1C8A1" w14:textId="77777777" w:rsidR="00D02D30" w:rsidRPr="009668B4" w:rsidRDefault="00D02D30" w:rsidP="00D02D30">
            <w:pPr>
              <w:pStyle w:val="103"/>
            </w:pPr>
            <w:r w:rsidRPr="009668B4">
              <w:t>-0,01</w:t>
            </w:r>
          </w:p>
        </w:tc>
        <w:tc>
          <w:tcPr>
            <w:tcW w:w="175" w:type="pct"/>
            <w:noWrap/>
            <w:hideMark/>
          </w:tcPr>
          <w:p w14:paraId="4B6AD5E1" w14:textId="77777777" w:rsidR="00D02D30" w:rsidRPr="009668B4" w:rsidRDefault="00D02D30" w:rsidP="00D02D30">
            <w:pPr>
              <w:pStyle w:val="103"/>
            </w:pPr>
            <w:r w:rsidRPr="009668B4">
              <w:t>-0,01</w:t>
            </w:r>
          </w:p>
        </w:tc>
        <w:tc>
          <w:tcPr>
            <w:tcW w:w="175" w:type="pct"/>
            <w:noWrap/>
            <w:hideMark/>
          </w:tcPr>
          <w:p w14:paraId="5C9BE949" w14:textId="77777777" w:rsidR="00D02D30" w:rsidRPr="009668B4" w:rsidRDefault="00D02D30" w:rsidP="00D02D30">
            <w:pPr>
              <w:pStyle w:val="103"/>
            </w:pPr>
            <w:r w:rsidRPr="009668B4">
              <w:t>-0,01</w:t>
            </w:r>
          </w:p>
        </w:tc>
        <w:tc>
          <w:tcPr>
            <w:tcW w:w="175" w:type="pct"/>
            <w:noWrap/>
            <w:hideMark/>
          </w:tcPr>
          <w:p w14:paraId="64517979" w14:textId="77777777" w:rsidR="00D02D30" w:rsidRPr="009668B4" w:rsidRDefault="00D02D30" w:rsidP="00D02D30">
            <w:pPr>
              <w:pStyle w:val="103"/>
            </w:pPr>
            <w:r w:rsidRPr="009668B4">
              <w:t>-0,01</w:t>
            </w:r>
          </w:p>
        </w:tc>
        <w:tc>
          <w:tcPr>
            <w:tcW w:w="175" w:type="pct"/>
            <w:noWrap/>
            <w:hideMark/>
          </w:tcPr>
          <w:p w14:paraId="24ADFCA3" w14:textId="77777777" w:rsidR="00D02D30" w:rsidRPr="009668B4" w:rsidRDefault="00D02D30" w:rsidP="00D02D30">
            <w:pPr>
              <w:pStyle w:val="103"/>
            </w:pPr>
            <w:r w:rsidRPr="009668B4">
              <w:t>-0,01</w:t>
            </w:r>
          </w:p>
        </w:tc>
        <w:tc>
          <w:tcPr>
            <w:tcW w:w="175" w:type="pct"/>
            <w:noWrap/>
            <w:hideMark/>
          </w:tcPr>
          <w:p w14:paraId="41C1BF59" w14:textId="77777777" w:rsidR="00D02D30" w:rsidRPr="009668B4" w:rsidRDefault="00D02D30" w:rsidP="00D02D30">
            <w:pPr>
              <w:pStyle w:val="103"/>
            </w:pPr>
            <w:r w:rsidRPr="009668B4">
              <w:t>-0,01</w:t>
            </w:r>
          </w:p>
        </w:tc>
        <w:tc>
          <w:tcPr>
            <w:tcW w:w="175" w:type="pct"/>
            <w:noWrap/>
            <w:hideMark/>
          </w:tcPr>
          <w:p w14:paraId="40D693C5" w14:textId="77777777" w:rsidR="00D02D30" w:rsidRPr="009668B4" w:rsidRDefault="00D02D30" w:rsidP="00D02D30">
            <w:pPr>
              <w:pStyle w:val="103"/>
            </w:pPr>
            <w:r w:rsidRPr="009668B4">
              <w:t>-0,01</w:t>
            </w:r>
          </w:p>
        </w:tc>
        <w:tc>
          <w:tcPr>
            <w:tcW w:w="175" w:type="pct"/>
            <w:noWrap/>
            <w:hideMark/>
          </w:tcPr>
          <w:p w14:paraId="02EFCFA0" w14:textId="77777777" w:rsidR="00D02D30" w:rsidRPr="009668B4" w:rsidRDefault="00D02D30" w:rsidP="00D02D30">
            <w:pPr>
              <w:pStyle w:val="103"/>
            </w:pPr>
            <w:r w:rsidRPr="009668B4">
              <w:t>-0,01</w:t>
            </w:r>
          </w:p>
        </w:tc>
        <w:tc>
          <w:tcPr>
            <w:tcW w:w="175" w:type="pct"/>
            <w:noWrap/>
            <w:hideMark/>
          </w:tcPr>
          <w:p w14:paraId="44FCE58C" w14:textId="77777777" w:rsidR="00D02D30" w:rsidRPr="009668B4" w:rsidRDefault="00D02D30" w:rsidP="00D02D30">
            <w:pPr>
              <w:pStyle w:val="103"/>
            </w:pPr>
            <w:r w:rsidRPr="009668B4">
              <w:t>-0,01</w:t>
            </w:r>
          </w:p>
        </w:tc>
        <w:tc>
          <w:tcPr>
            <w:tcW w:w="175" w:type="pct"/>
            <w:noWrap/>
            <w:hideMark/>
          </w:tcPr>
          <w:p w14:paraId="34FEFD16" w14:textId="77777777" w:rsidR="00D02D30" w:rsidRPr="009668B4" w:rsidRDefault="00D02D30" w:rsidP="00D02D30">
            <w:pPr>
              <w:pStyle w:val="103"/>
            </w:pPr>
            <w:r w:rsidRPr="009668B4">
              <w:t>-0,01</w:t>
            </w:r>
          </w:p>
        </w:tc>
        <w:tc>
          <w:tcPr>
            <w:tcW w:w="175" w:type="pct"/>
            <w:noWrap/>
            <w:hideMark/>
          </w:tcPr>
          <w:p w14:paraId="353FFB93" w14:textId="77777777" w:rsidR="00D02D30" w:rsidRPr="009668B4" w:rsidRDefault="00D02D30" w:rsidP="00D02D30">
            <w:pPr>
              <w:pStyle w:val="103"/>
            </w:pPr>
            <w:r w:rsidRPr="009668B4">
              <w:t>-0,01</w:t>
            </w:r>
          </w:p>
        </w:tc>
        <w:tc>
          <w:tcPr>
            <w:tcW w:w="175" w:type="pct"/>
            <w:noWrap/>
            <w:hideMark/>
          </w:tcPr>
          <w:p w14:paraId="72A31449" w14:textId="77777777" w:rsidR="00D02D30" w:rsidRPr="009668B4" w:rsidRDefault="00D02D30" w:rsidP="00D02D30">
            <w:pPr>
              <w:pStyle w:val="103"/>
            </w:pPr>
            <w:r w:rsidRPr="009668B4">
              <w:t>-0,01</w:t>
            </w:r>
          </w:p>
        </w:tc>
        <w:tc>
          <w:tcPr>
            <w:tcW w:w="173" w:type="pct"/>
            <w:noWrap/>
            <w:hideMark/>
          </w:tcPr>
          <w:p w14:paraId="754E2535" w14:textId="77777777" w:rsidR="00D02D30" w:rsidRPr="009668B4" w:rsidRDefault="00D02D30" w:rsidP="00D02D30">
            <w:pPr>
              <w:pStyle w:val="103"/>
            </w:pPr>
            <w:r w:rsidRPr="009668B4">
              <w:t>-0,01</w:t>
            </w:r>
          </w:p>
        </w:tc>
      </w:tr>
    </w:tbl>
    <w:p w14:paraId="3A9D7C91" w14:textId="77777777" w:rsidR="00D02D30" w:rsidRDefault="00D02D30" w:rsidP="00D02D30">
      <w:pPr>
        <w:pStyle w:val="a1"/>
      </w:pPr>
    </w:p>
    <w:p w14:paraId="46C0A5AF" w14:textId="77777777" w:rsidR="00D02D30" w:rsidRDefault="00D02D30" w:rsidP="00D02D30">
      <w:pPr>
        <w:pStyle w:val="a1"/>
      </w:pPr>
    </w:p>
    <w:p w14:paraId="67A110B3" w14:textId="77777777" w:rsidR="00D02D30" w:rsidRDefault="00D02D30" w:rsidP="00D02D30">
      <w:pPr>
        <w:pStyle w:val="a1"/>
        <w:sectPr w:rsidR="00D02D30" w:rsidSect="00683443">
          <w:pgSz w:w="23814" w:h="16840" w:orient="landscape"/>
          <w:pgMar w:top="1701" w:right="1134" w:bottom="567" w:left="1134" w:header="709" w:footer="709" w:gutter="0"/>
          <w:cols w:space="708"/>
          <w:docGrid w:linePitch="360"/>
        </w:sectPr>
      </w:pPr>
    </w:p>
    <w:p w14:paraId="290A92F9" w14:textId="77777777" w:rsidR="00D02D30" w:rsidRDefault="00D02D30" w:rsidP="00D02D30">
      <w:pPr>
        <w:pStyle w:val="11"/>
      </w:pPr>
      <w:r>
        <w:lastRenderedPageBreak/>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p w14:paraId="600682EC" w14:textId="77777777" w:rsidR="00D02D30" w:rsidRDefault="00D02D30" w:rsidP="00D02D30">
      <w:pPr>
        <w:pStyle w:val="a1"/>
      </w:pPr>
      <w:r w:rsidRPr="009C7569">
        <w:t>Описание гидравлических режимов изложено в п.1.3.8.</w:t>
      </w:r>
      <w:r>
        <w:t xml:space="preserve"> Перспективные нагрузки не предусмотрены.</w:t>
      </w:r>
    </w:p>
    <w:p w14:paraId="74D987C0" w14:textId="77777777" w:rsidR="00D02D30" w:rsidRPr="00BB5C2E" w:rsidRDefault="00D02D30" w:rsidP="00D02D30">
      <w:pPr>
        <w:pStyle w:val="a1"/>
      </w:pPr>
    </w:p>
    <w:p w14:paraId="5839BFCB" w14:textId="77777777" w:rsidR="00D02D30" w:rsidRDefault="00D02D30" w:rsidP="00D02D30">
      <w:pPr>
        <w:pStyle w:val="11"/>
      </w:pPr>
      <w:r>
        <w:t>Выводы о резервах (дефицитах) существующей системы теплоснабжения при обеспечении перспективной тепловой нагрузки потребителей.</w:t>
      </w:r>
    </w:p>
    <w:p w14:paraId="4F92C73B" w14:textId="77777777" w:rsidR="00D02D30" w:rsidRDefault="00D02D30" w:rsidP="00D02D30">
      <w:pPr>
        <w:pStyle w:val="a1"/>
      </w:pPr>
      <w:r>
        <w:t xml:space="preserve">Резервы (дефициты) существующих систем теплоснабжения </w:t>
      </w:r>
      <w:r w:rsidRPr="00B77DD6">
        <w:t xml:space="preserve">при обеспечении перспективной тепловой нагрузки потребителей </w:t>
      </w:r>
      <w:r>
        <w:t xml:space="preserve">на конец периода планирования представлен в таблице </w:t>
      </w:r>
      <w:r>
        <w:fldChar w:fldCharType="begin"/>
      </w:r>
      <w:r>
        <w:instrText xml:space="preserve"> REF _Ref525310802 \h </w:instrText>
      </w:r>
      <w:r>
        <w:fldChar w:fldCharType="separate"/>
      </w:r>
      <w:r w:rsidR="00D01E94">
        <w:rPr>
          <w:noProof/>
        </w:rPr>
        <w:t>52</w:t>
      </w:r>
      <w:r>
        <w:fldChar w:fldCharType="end"/>
      </w:r>
      <w:r>
        <w:t>.</w:t>
      </w:r>
    </w:p>
    <w:p w14:paraId="7F96525E" w14:textId="77777777" w:rsidR="00D02D30" w:rsidRPr="00B77DD6" w:rsidRDefault="00D02D30" w:rsidP="00D02D30">
      <w:pPr>
        <w:pStyle w:val="a1"/>
      </w:pPr>
      <w:r>
        <w:t>Перспективная тепловая нагрузка отсутствует, в перспективе при теплоснабжении</w:t>
      </w:r>
      <w:r w:rsidRPr="00B77DD6">
        <w:t xml:space="preserve"> от существующих систем теплоснабжения дефицитов не образуется, в системе только сохраняются </w:t>
      </w:r>
      <w:r>
        <w:t>дефициты существующей мощности.</w:t>
      </w:r>
    </w:p>
    <w:p w14:paraId="7BD20ACE" w14:textId="77777777" w:rsidR="00D02D30" w:rsidRDefault="00D02D30" w:rsidP="00D02D30">
      <w:pPr>
        <w:pStyle w:val="a1"/>
      </w:pPr>
    </w:p>
    <w:p w14:paraId="43F56C0F" w14:textId="77777777" w:rsidR="00D02D30" w:rsidRDefault="00D02D30" w:rsidP="00D02D30">
      <w:pPr>
        <w:pStyle w:val="af8"/>
      </w:pPr>
      <w:r w:rsidRPr="00134E94">
        <w:t xml:space="preserve">Таблица </w:t>
      </w:r>
      <w:r w:rsidRPr="00BB5C2E">
        <w:fldChar w:fldCharType="begin"/>
      </w:r>
      <w:r>
        <w:instrText xml:space="preserve"> SEQ Таблица \* ARABIC </w:instrText>
      </w:r>
      <w:r w:rsidRPr="00BB5C2E">
        <w:fldChar w:fldCharType="separate"/>
      </w:r>
      <w:bookmarkStart w:id="107" w:name="_Ref525310802"/>
      <w:r w:rsidR="00D01E94">
        <w:rPr>
          <w:noProof/>
        </w:rPr>
        <w:t>52</w:t>
      </w:r>
      <w:bookmarkEnd w:id="107"/>
      <w:r w:rsidRPr="00BB5C2E">
        <w:fldChar w:fldCharType="end"/>
      </w:r>
      <w:r w:rsidRPr="00134E94">
        <w:t xml:space="preserve"> – </w:t>
      </w:r>
      <w:r w:rsidRPr="00B77DD6">
        <w:t xml:space="preserve">Резервы (дефициты) </w:t>
      </w:r>
      <w:r w:rsidRPr="00134E94">
        <w:t>существующих систем теплоснабжения н</w:t>
      </w:r>
      <w:r>
        <w:t>а 2033 год, Гкал/ч</w:t>
      </w:r>
    </w:p>
    <w:tbl>
      <w:tblPr>
        <w:tblStyle w:val="af0"/>
        <w:tblW w:w="5000" w:type="pct"/>
        <w:tblLook w:val="04A0" w:firstRow="1" w:lastRow="0" w:firstColumn="1" w:lastColumn="0" w:noHBand="0" w:noVBand="1"/>
      </w:tblPr>
      <w:tblGrid>
        <w:gridCol w:w="3073"/>
        <w:gridCol w:w="4899"/>
        <w:gridCol w:w="1656"/>
      </w:tblGrid>
      <w:tr w:rsidR="00D02D30" w:rsidRPr="00B77DD6" w14:paraId="738AD9E1" w14:textId="77777777" w:rsidTr="00D02D30">
        <w:trPr>
          <w:trHeight w:val="330"/>
          <w:tblHeader/>
        </w:trPr>
        <w:tc>
          <w:tcPr>
            <w:tcW w:w="1596" w:type="pct"/>
            <w:hideMark/>
          </w:tcPr>
          <w:p w14:paraId="1CD541EA" w14:textId="77777777" w:rsidR="00D02D30" w:rsidRPr="00B77DD6" w:rsidRDefault="00D02D30" w:rsidP="00D02D30">
            <w:pPr>
              <w:pStyle w:val="103"/>
            </w:pPr>
            <w:r w:rsidRPr="00B77DD6">
              <w:t>Источник</w:t>
            </w:r>
          </w:p>
        </w:tc>
        <w:tc>
          <w:tcPr>
            <w:tcW w:w="2543" w:type="pct"/>
            <w:hideMark/>
          </w:tcPr>
          <w:p w14:paraId="3C4E6EBF" w14:textId="77777777" w:rsidR="00D02D30" w:rsidRPr="00B77DD6" w:rsidRDefault="00D02D30" w:rsidP="00D02D30">
            <w:pPr>
              <w:pStyle w:val="103"/>
            </w:pPr>
            <w:r w:rsidRPr="00B77DD6">
              <w:t>Адрес</w:t>
            </w:r>
          </w:p>
        </w:tc>
        <w:tc>
          <w:tcPr>
            <w:tcW w:w="860" w:type="pct"/>
            <w:noWrap/>
            <w:hideMark/>
          </w:tcPr>
          <w:p w14:paraId="27FB6CD4" w14:textId="77777777" w:rsidR="00D02D30" w:rsidRPr="00D02D30" w:rsidRDefault="00D02D30" w:rsidP="00D02D30">
            <w:pPr>
              <w:pStyle w:val="103"/>
            </w:pPr>
            <w:r>
              <w:t>Величина</w:t>
            </w:r>
          </w:p>
        </w:tc>
      </w:tr>
      <w:tr w:rsidR="00D02D30" w:rsidRPr="00B77DD6" w14:paraId="5A6B1361" w14:textId="77777777" w:rsidTr="00D02D30">
        <w:trPr>
          <w:trHeight w:val="525"/>
        </w:trPr>
        <w:tc>
          <w:tcPr>
            <w:tcW w:w="1596" w:type="pct"/>
            <w:hideMark/>
          </w:tcPr>
          <w:p w14:paraId="2EE28D17" w14:textId="77777777" w:rsidR="00D02D30" w:rsidRPr="00B77DD6" w:rsidRDefault="00D02D30" w:rsidP="00D02D30">
            <w:pPr>
              <w:pStyle w:val="103"/>
            </w:pPr>
            <w:r w:rsidRPr="00B77DD6">
              <w:t>Котельная №107</w:t>
            </w:r>
          </w:p>
        </w:tc>
        <w:tc>
          <w:tcPr>
            <w:tcW w:w="2543" w:type="pct"/>
            <w:hideMark/>
          </w:tcPr>
          <w:p w14:paraId="444B6580" w14:textId="77777777" w:rsidR="00D02D30" w:rsidRPr="00B77DD6" w:rsidRDefault="00D02D30" w:rsidP="00D02D30">
            <w:pPr>
              <w:pStyle w:val="103"/>
            </w:pPr>
            <w:r w:rsidRPr="00B77DD6">
              <w:t>ст. Еремизино-Борисовская, ул. Школьная, 35</w:t>
            </w:r>
          </w:p>
        </w:tc>
        <w:tc>
          <w:tcPr>
            <w:tcW w:w="860" w:type="pct"/>
            <w:noWrap/>
            <w:hideMark/>
          </w:tcPr>
          <w:p w14:paraId="1B81B78B" w14:textId="77777777" w:rsidR="00D02D30" w:rsidRPr="00B77DD6" w:rsidRDefault="00D02D30" w:rsidP="00D02D30">
            <w:pPr>
              <w:pStyle w:val="103"/>
            </w:pPr>
            <w:r w:rsidRPr="00B77DD6">
              <w:t>1,71</w:t>
            </w:r>
          </w:p>
        </w:tc>
      </w:tr>
      <w:tr w:rsidR="00D02D30" w:rsidRPr="00B77DD6" w14:paraId="34CE0464" w14:textId="77777777" w:rsidTr="00D02D30">
        <w:trPr>
          <w:trHeight w:val="525"/>
        </w:trPr>
        <w:tc>
          <w:tcPr>
            <w:tcW w:w="1596" w:type="pct"/>
            <w:hideMark/>
          </w:tcPr>
          <w:p w14:paraId="261A6EDF" w14:textId="77777777" w:rsidR="00D02D30" w:rsidRPr="00B77DD6" w:rsidRDefault="00D02D30" w:rsidP="00D02D30">
            <w:pPr>
              <w:pStyle w:val="103"/>
            </w:pPr>
            <w:r w:rsidRPr="00B77DD6">
              <w:t>Котельная №118</w:t>
            </w:r>
          </w:p>
        </w:tc>
        <w:tc>
          <w:tcPr>
            <w:tcW w:w="2543" w:type="pct"/>
            <w:hideMark/>
          </w:tcPr>
          <w:p w14:paraId="5F1C28CB" w14:textId="77777777" w:rsidR="00D02D30" w:rsidRPr="00B77DD6" w:rsidRDefault="00D02D30" w:rsidP="00D02D30">
            <w:pPr>
              <w:pStyle w:val="103"/>
            </w:pPr>
            <w:r w:rsidRPr="00B77DD6">
              <w:t>ст. Еремизино-Борисовская, ул. Кубанская, 113</w:t>
            </w:r>
          </w:p>
        </w:tc>
        <w:tc>
          <w:tcPr>
            <w:tcW w:w="860" w:type="pct"/>
            <w:noWrap/>
            <w:hideMark/>
          </w:tcPr>
          <w:p w14:paraId="5655CE09" w14:textId="77777777" w:rsidR="00D02D30" w:rsidRPr="00B77DD6" w:rsidRDefault="00D02D30" w:rsidP="00D02D30">
            <w:pPr>
              <w:pStyle w:val="103"/>
            </w:pPr>
            <w:r w:rsidRPr="00B77DD6">
              <w:t>-0,01</w:t>
            </w:r>
          </w:p>
        </w:tc>
      </w:tr>
    </w:tbl>
    <w:p w14:paraId="32561CB9" w14:textId="77777777" w:rsidR="00D02D30" w:rsidRPr="00BB5C2E" w:rsidRDefault="00D02D30" w:rsidP="00D02D30">
      <w:pPr>
        <w:pStyle w:val="a1"/>
      </w:pPr>
    </w:p>
    <w:p w14:paraId="3826C719" w14:textId="77777777" w:rsidR="009B0B24" w:rsidRDefault="009B0B24">
      <w:pPr>
        <w:spacing w:after="160"/>
        <w:ind w:firstLine="709"/>
        <w:jc w:val="left"/>
        <w:rPr>
          <w:rFonts w:eastAsiaTheme="majorEastAsia"/>
          <w:b/>
          <w:bCs/>
          <w:snapToGrid w:val="0"/>
          <w:sz w:val="28"/>
        </w:rPr>
      </w:pPr>
      <w:r>
        <w:br w:type="page"/>
      </w:r>
    </w:p>
    <w:p w14:paraId="09DC3B97" w14:textId="543609E7" w:rsidR="0080215E" w:rsidRDefault="0080215E" w:rsidP="006A3FBC">
      <w:pPr>
        <w:pStyle w:val="1"/>
      </w:pPr>
      <w:bookmarkStart w:id="108" w:name="_Toc531252646"/>
      <w:r>
        <w:lastRenderedPageBreak/>
        <w:t>Мастер-план развития систем теплоснабжения поселения, городского округ</w:t>
      </w:r>
      <w:r w:rsidR="006A3FBC">
        <w:t>а, города федерального значения.</w:t>
      </w:r>
      <w:bookmarkEnd w:id="108"/>
    </w:p>
    <w:p w14:paraId="09DC3B98" w14:textId="77777777" w:rsidR="0080215E" w:rsidRDefault="0080215E" w:rsidP="006A3FBC">
      <w:pPr>
        <w:pStyle w:val="11"/>
      </w:pPr>
      <w: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6A3FBC">
        <w:t>.</w:t>
      </w:r>
    </w:p>
    <w:p w14:paraId="08250E40" w14:textId="4E926C76" w:rsidR="00605FC8" w:rsidRDefault="00605FC8" w:rsidP="00605FC8">
      <w:pPr>
        <w:pStyle w:val="a1"/>
      </w:pPr>
      <w:r w:rsidRPr="00605FC8">
        <w:t>Особенностью системы теплоснабжения поселения является работа каждого источника тепловой энергии на свою локальную зону. Необходимость перераспределения тепловых нагрузок между источниками тепловой энергии отсутствует, перспективные тепловые нагрузки отсутствуют. Таким образом, рассмотрение нескольких вариантов развития системы теплоснабжения, связанных с определением наиболее эффективного варианта обеспечения тепловой энергией потребителей от различных источников тепловой энергии, является нецелесообразным. Мероприятия по реконструкции отдельных источников тепловой энергии и участков тепловых сетей также не предусмотрены</w:t>
      </w:r>
    </w:p>
    <w:p w14:paraId="5BB7C754" w14:textId="77777777" w:rsidR="00605FC8" w:rsidRPr="00605FC8" w:rsidRDefault="00605FC8" w:rsidP="00605FC8">
      <w:pPr>
        <w:pStyle w:val="a1"/>
      </w:pPr>
    </w:p>
    <w:p w14:paraId="09DC3B99" w14:textId="77777777" w:rsidR="0080215E" w:rsidRDefault="0080215E" w:rsidP="006A3FBC">
      <w:pPr>
        <w:pStyle w:val="11"/>
      </w:pPr>
      <w:r>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6A3FBC">
        <w:t>.</w:t>
      </w:r>
    </w:p>
    <w:p w14:paraId="50658AB8" w14:textId="71A776D8" w:rsidR="00605FC8" w:rsidRDefault="00605FC8" w:rsidP="00605FC8">
      <w:pPr>
        <w:pStyle w:val="a1"/>
      </w:pPr>
      <w:r w:rsidRPr="00605FC8">
        <w:t>Варианты развития систем теплоснабжения поселения не предусмотрены.</w:t>
      </w:r>
    </w:p>
    <w:p w14:paraId="26C4F702" w14:textId="77777777" w:rsidR="00605FC8" w:rsidRPr="00605FC8" w:rsidRDefault="00605FC8" w:rsidP="00605FC8">
      <w:pPr>
        <w:pStyle w:val="a1"/>
      </w:pPr>
    </w:p>
    <w:p w14:paraId="09DC3B9A" w14:textId="77777777" w:rsidR="0080215E" w:rsidRDefault="0080215E" w:rsidP="006A3FBC">
      <w:pPr>
        <w:pStyle w:val="11"/>
      </w:pPr>
      <w: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6A3FBC">
        <w:t>.</w:t>
      </w:r>
    </w:p>
    <w:p w14:paraId="0F2601A5" w14:textId="199516B6" w:rsidR="00605FC8" w:rsidRDefault="00605FC8" w:rsidP="00605FC8">
      <w:pPr>
        <w:pStyle w:val="a1"/>
      </w:pPr>
      <w:r w:rsidRPr="00605FC8">
        <w:t>Варианты развития систем теплоснабжения поселения не предусмотрены.</w:t>
      </w:r>
      <w:r>
        <w:br w:type="page"/>
      </w:r>
    </w:p>
    <w:p w14:paraId="09DC3B9B" w14:textId="77777777" w:rsidR="0080215E" w:rsidRDefault="0080215E" w:rsidP="006A3FBC">
      <w:pPr>
        <w:pStyle w:val="1"/>
      </w:pPr>
      <w:bookmarkStart w:id="109" w:name="_Toc531252647"/>
      <w:r>
        <w:lastRenderedPageBreak/>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A3FBC">
        <w:t>в том числе в аварийных режимах.</w:t>
      </w:r>
      <w:bookmarkEnd w:id="109"/>
    </w:p>
    <w:p w14:paraId="09DC3B9C" w14:textId="77777777" w:rsidR="0080215E" w:rsidRDefault="0080215E" w:rsidP="006A3FBC">
      <w:pPr>
        <w:pStyle w:val="11"/>
      </w:pPr>
      <w:r>
        <w:t>Расчетная величина нормативных потерь теплоносителя в тепловых сетях в зонах действия источников тепловой энергии</w:t>
      </w:r>
      <w:r w:rsidR="006A3FBC">
        <w:t>.</w:t>
      </w:r>
    </w:p>
    <w:p w14:paraId="55E5068A" w14:textId="77777777" w:rsidR="00C4356C" w:rsidRPr="00155B03" w:rsidRDefault="00C4356C" w:rsidP="00C4356C">
      <w:pPr>
        <w:pStyle w:val="a1"/>
      </w:pPr>
      <w:r w:rsidRPr="00155B03">
        <w:t>Расчет технически обоснованных нормативных потерь (нормативных утечек) теплоносителя в тепловых сетях всех зон действия источников тепловой энергии выполнен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N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 N 325.</w:t>
      </w:r>
    </w:p>
    <w:p w14:paraId="70E3608A" w14:textId="7CD7537F" w:rsidR="00C4356C" w:rsidRPr="00155B03" w:rsidRDefault="00C4356C" w:rsidP="00C4356C">
      <w:pPr>
        <w:pStyle w:val="a1"/>
      </w:pPr>
      <w:r w:rsidRPr="00155B03">
        <w:t xml:space="preserve">В таблице </w:t>
      </w:r>
      <w:r w:rsidRPr="00155B03">
        <w:fldChar w:fldCharType="begin"/>
      </w:r>
      <w:r w:rsidRPr="00155B03">
        <w:instrText xml:space="preserve"> REF _Ref521055396 \h </w:instrText>
      </w:r>
      <w:r>
        <w:instrText xml:space="preserve"> \* MERGEFORMAT </w:instrText>
      </w:r>
      <w:r w:rsidRPr="00155B03">
        <w:fldChar w:fldCharType="separate"/>
      </w:r>
      <w:r w:rsidR="00D01E94">
        <w:t>53</w:t>
      </w:r>
      <w:r w:rsidRPr="00155B03">
        <w:fldChar w:fldCharType="end"/>
      </w:r>
      <w:r w:rsidRPr="00155B03">
        <w:t xml:space="preserve"> приведен баланс производительности ВПУ (при наличии) и </w:t>
      </w:r>
      <w:r>
        <w:t>р</w:t>
      </w:r>
      <w:r w:rsidRPr="00155B03">
        <w:t xml:space="preserve">асчетная величина нормативных потерь теплоносителя в тепловых сетях с учетом перспективной нагрузки, вывода из эксплуатации, а также переключений между </w:t>
      </w:r>
      <w:r>
        <w:t>источниками</w:t>
      </w:r>
      <w:r w:rsidRPr="00155B03">
        <w:t xml:space="preserve">. Из таблицы </w:t>
      </w:r>
      <w:r w:rsidRPr="00155B03">
        <w:fldChar w:fldCharType="begin"/>
      </w:r>
      <w:r w:rsidRPr="00155B03">
        <w:instrText xml:space="preserve"> REF _Ref521055396 \h </w:instrText>
      </w:r>
      <w:r>
        <w:instrText xml:space="preserve"> \* MERGEFORMAT </w:instrText>
      </w:r>
      <w:r w:rsidRPr="00155B03">
        <w:fldChar w:fldCharType="separate"/>
      </w:r>
      <w:r w:rsidR="00D01E94">
        <w:t>53</w:t>
      </w:r>
      <w:r w:rsidRPr="00155B03">
        <w:fldChar w:fldCharType="end"/>
      </w:r>
      <w:r w:rsidRPr="00155B03">
        <w:t xml:space="preserve"> видно, что в случае проведения мероприятий дефицит существующих водоподготовительных установок не возникает.</w:t>
      </w:r>
    </w:p>
    <w:p w14:paraId="15A49599" w14:textId="77777777" w:rsidR="00C4356C" w:rsidRDefault="00C4356C" w:rsidP="00C4356C">
      <w:pPr>
        <w:pStyle w:val="a1"/>
      </w:pPr>
    </w:p>
    <w:p w14:paraId="660BC13B" w14:textId="77777777" w:rsidR="00C4356C" w:rsidRPr="004B40DC" w:rsidRDefault="00C4356C" w:rsidP="00C4356C">
      <w:pPr>
        <w:pStyle w:val="a1"/>
      </w:pPr>
    </w:p>
    <w:p w14:paraId="6C00EC8B" w14:textId="77777777" w:rsidR="00C4356C" w:rsidRPr="004B40DC" w:rsidRDefault="00C4356C" w:rsidP="00C4356C">
      <w:pPr>
        <w:sectPr w:rsidR="00C4356C" w:rsidRPr="004B40DC" w:rsidSect="005A79E9">
          <w:pgSz w:w="11906" w:h="16838"/>
          <w:pgMar w:top="1134" w:right="567" w:bottom="1134" w:left="1701" w:header="708" w:footer="708" w:gutter="0"/>
          <w:cols w:space="708"/>
          <w:docGrid w:linePitch="360"/>
        </w:sectPr>
      </w:pPr>
    </w:p>
    <w:p w14:paraId="7A7F70DA" w14:textId="77777777" w:rsidR="00C4356C" w:rsidRDefault="00C4356C" w:rsidP="00C4356C">
      <w:r w:rsidRPr="004B40DC">
        <w:lastRenderedPageBreak/>
        <w:t xml:space="preserve">Таблица </w:t>
      </w:r>
      <w:r w:rsidRPr="006F5A0B">
        <w:fldChar w:fldCharType="begin"/>
      </w:r>
      <w:r>
        <w:instrText xml:space="preserve"> SEQ Таблица \* ARABIC </w:instrText>
      </w:r>
      <w:r w:rsidRPr="006F5A0B">
        <w:fldChar w:fldCharType="separate"/>
      </w:r>
      <w:bookmarkStart w:id="110" w:name="_Ref521055396"/>
      <w:r w:rsidR="00D01E94">
        <w:rPr>
          <w:noProof/>
        </w:rPr>
        <w:t>53</w:t>
      </w:r>
      <w:bookmarkEnd w:id="110"/>
      <w:r w:rsidRPr="006F5A0B">
        <w:fldChar w:fldCharType="end"/>
      </w:r>
      <w:r w:rsidRPr="004B40DC">
        <w:t xml:space="preserve"> – Баланс производительности ВПУ и подпитки тепловой сети источников тепловой энергии с учетом перспективной нагрузки</w:t>
      </w:r>
    </w:p>
    <w:tbl>
      <w:tblPr>
        <w:tblStyle w:val="af0"/>
        <w:tblW w:w="5000" w:type="pct"/>
        <w:tblLook w:val="04A0" w:firstRow="1" w:lastRow="0" w:firstColumn="1" w:lastColumn="0" w:noHBand="0" w:noVBand="1"/>
      </w:tblPr>
      <w:tblGrid>
        <w:gridCol w:w="1655"/>
        <w:gridCol w:w="1956"/>
        <w:gridCol w:w="4364"/>
        <w:gridCol w:w="900"/>
        <w:gridCol w:w="745"/>
        <w:gridCol w:w="745"/>
        <w:gridCol w:w="745"/>
        <w:gridCol w:w="745"/>
        <w:gridCol w:w="745"/>
        <w:gridCol w:w="745"/>
        <w:gridCol w:w="745"/>
        <w:gridCol w:w="745"/>
        <w:gridCol w:w="745"/>
        <w:gridCol w:w="745"/>
        <w:gridCol w:w="745"/>
        <w:gridCol w:w="745"/>
        <w:gridCol w:w="745"/>
        <w:gridCol w:w="745"/>
        <w:gridCol w:w="745"/>
        <w:gridCol w:w="745"/>
        <w:gridCol w:w="741"/>
      </w:tblGrid>
      <w:tr w:rsidR="00C4356C" w:rsidRPr="00887DC9" w14:paraId="4315CE67" w14:textId="77777777" w:rsidTr="00C4356C">
        <w:trPr>
          <w:trHeight w:val="255"/>
          <w:tblHeader/>
        </w:trPr>
        <w:tc>
          <w:tcPr>
            <w:tcW w:w="384" w:type="pct"/>
            <w:hideMark/>
          </w:tcPr>
          <w:p w14:paraId="137E44B4" w14:textId="77777777" w:rsidR="00C4356C" w:rsidRPr="00C4356C" w:rsidRDefault="00C4356C" w:rsidP="00C4356C">
            <w:pPr>
              <w:pStyle w:val="103"/>
            </w:pPr>
            <w:r w:rsidRPr="00887DC9">
              <w:t>Котельная</w:t>
            </w:r>
          </w:p>
        </w:tc>
        <w:tc>
          <w:tcPr>
            <w:tcW w:w="454" w:type="pct"/>
            <w:hideMark/>
          </w:tcPr>
          <w:p w14:paraId="6E1E7492" w14:textId="77777777" w:rsidR="00C4356C" w:rsidRPr="00C4356C" w:rsidRDefault="00C4356C" w:rsidP="00C4356C">
            <w:pPr>
              <w:pStyle w:val="103"/>
            </w:pPr>
            <w:r w:rsidRPr="00887DC9">
              <w:t>Адрес</w:t>
            </w:r>
          </w:p>
        </w:tc>
        <w:tc>
          <w:tcPr>
            <w:tcW w:w="1013" w:type="pct"/>
            <w:hideMark/>
          </w:tcPr>
          <w:p w14:paraId="216AF44F" w14:textId="77777777" w:rsidR="00C4356C" w:rsidRPr="00C4356C" w:rsidRDefault="00C4356C" w:rsidP="00C4356C">
            <w:pPr>
              <w:pStyle w:val="103"/>
            </w:pPr>
            <w:r w:rsidRPr="00887DC9">
              <w:t>Наименование</w:t>
            </w:r>
          </w:p>
        </w:tc>
        <w:tc>
          <w:tcPr>
            <w:tcW w:w="209" w:type="pct"/>
            <w:hideMark/>
          </w:tcPr>
          <w:p w14:paraId="1F2B4A80" w14:textId="77777777" w:rsidR="00C4356C" w:rsidRPr="00C4356C" w:rsidRDefault="00C4356C" w:rsidP="00C4356C">
            <w:pPr>
              <w:pStyle w:val="103"/>
            </w:pPr>
            <w:r w:rsidRPr="00887DC9">
              <w:t>Ед. изм.</w:t>
            </w:r>
          </w:p>
        </w:tc>
        <w:tc>
          <w:tcPr>
            <w:tcW w:w="173" w:type="pct"/>
            <w:hideMark/>
          </w:tcPr>
          <w:p w14:paraId="5AD5D522" w14:textId="77777777" w:rsidR="00C4356C" w:rsidRPr="00C4356C" w:rsidRDefault="00C4356C" w:rsidP="00C4356C">
            <w:pPr>
              <w:pStyle w:val="103"/>
            </w:pPr>
            <w:r w:rsidRPr="00887DC9">
              <w:t>2017</w:t>
            </w:r>
          </w:p>
        </w:tc>
        <w:tc>
          <w:tcPr>
            <w:tcW w:w="173" w:type="pct"/>
            <w:hideMark/>
          </w:tcPr>
          <w:p w14:paraId="585E61E0" w14:textId="77777777" w:rsidR="00C4356C" w:rsidRPr="00C4356C" w:rsidRDefault="00C4356C" w:rsidP="00C4356C">
            <w:pPr>
              <w:pStyle w:val="103"/>
            </w:pPr>
            <w:r w:rsidRPr="00887DC9">
              <w:t>2018</w:t>
            </w:r>
          </w:p>
        </w:tc>
        <w:tc>
          <w:tcPr>
            <w:tcW w:w="173" w:type="pct"/>
            <w:hideMark/>
          </w:tcPr>
          <w:p w14:paraId="37DDB720" w14:textId="77777777" w:rsidR="00C4356C" w:rsidRPr="00C4356C" w:rsidRDefault="00C4356C" w:rsidP="00C4356C">
            <w:pPr>
              <w:pStyle w:val="103"/>
            </w:pPr>
            <w:r w:rsidRPr="00887DC9">
              <w:t>2019</w:t>
            </w:r>
          </w:p>
        </w:tc>
        <w:tc>
          <w:tcPr>
            <w:tcW w:w="173" w:type="pct"/>
            <w:hideMark/>
          </w:tcPr>
          <w:p w14:paraId="4FC71DEA" w14:textId="77777777" w:rsidR="00C4356C" w:rsidRPr="00C4356C" w:rsidRDefault="00C4356C" w:rsidP="00C4356C">
            <w:pPr>
              <w:pStyle w:val="103"/>
            </w:pPr>
            <w:r w:rsidRPr="00887DC9">
              <w:t>2020</w:t>
            </w:r>
          </w:p>
        </w:tc>
        <w:tc>
          <w:tcPr>
            <w:tcW w:w="173" w:type="pct"/>
            <w:hideMark/>
          </w:tcPr>
          <w:p w14:paraId="24D38B4D" w14:textId="77777777" w:rsidR="00C4356C" w:rsidRPr="00C4356C" w:rsidRDefault="00C4356C" w:rsidP="00C4356C">
            <w:pPr>
              <w:pStyle w:val="103"/>
            </w:pPr>
            <w:r w:rsidRPr="00887DC9">
              <w:t>2021</w:t>
            </w:r>
          </w:p>
        </w:tc>
        <w:tc>
          <w:tcPr>
            <w:tcW w:w="173" w:type="pct"/>
            <w:hideMark/>
          </w:tcPr>
          <w:p w14:paraId="6293D506" w14:textId="77777777" w:rsidR="00C4356C" w:rsidRPr="00C4356C" w:rsidRDefault="00C4356C" w:rsidP="00C4356C">
            <w:pPr>
              <w:pStyle w:val="103"/>
            </w:pPr>
            <w:r w:rsidRPr="00887DC9">
              <w:t>2022</w:t>
            </w:r>
          </w:p>
        </w:tc>
        <w:tc>
          <w:tcPr>
            <w:tcW w:w="173" w:type="pct"/>
            <w:hideMark/>
          </w:tcPr>
          <w:p w14:paraId="5C602F07" w14:textId="77777777" w:rsidR="00C4356C" w:rsidRPr="00C4356C" w:rsidRDefault="00C4356C" w:rsidP="00C4356C">
            <w:pPr>
              <w:pStyle w:val="103"/>
            </w:pPr>
            <w:r w:rsidRPr="00887DC9">
              <w:t>2023</w:t>
            </w:r>
          </w:p>
        </w:tc>
        <w:tc>
          <w:tcPr>
            <w:tcW w:w="173" w:type="pct"/>
            <w:hideMark/>
          </w:tcPr>
          <w:p w14:paraId="70F9164D" w14:textId="77777777" w:rsidR="00C4356C" w:rsidRPr="00C4356C" w:rsidRDefault="00C4356C" w:rsidP="00C4356C">
            <w:pPr>
              <w:pStyle w:val="103"/>
            </w:pPr>
            <w:r w:rsidRPr="00887DC9">
              <w:t>2024</w:t>
            </w:r>
          </w:p>
        </w:tc>
        <w:tc>
          <w:tcPr>
            <w:tcW w:w="173" w:type="pct"/>
            <w:hideMark/>
          </w:tcPr>
          <w:p w14:paraId="1ED9845B" w14:textId="77777777" w:rsidR="00C4356C" w:rsidRPr="00C4356C" w:rsidRDefault="00C4356C" w:rsidP="00C4356C">
            <w:pPr>
              <w:pStyle w:val="103"/>
            </w:pPr>
            <w:r w:rsidRPr="00887DC9">
              <w:t>2025</w:t>
            </w:r>
          </w:p>
        </w:tc>
        <w:tc>
          <w:tcPr>
            <w:tcW w:w="173" w:type="pct"/>
            <w:hideMark/>
          </w:tcPr>
          <w:p w14:paraId="19B75E9E" w14:textId="77777777" w:rsidR="00C4356C" w:rsidRPr="00C4356C" w:rsidRDefault="00C4356C" w:rsidP="00C4356C">
            <w:pPr>
              <w:pStyle w:val="103"/>
            </w:pPr>
            <w:r w:rsidRPr="00887DC9">
              <w:t>2026</w:t>
            </w:r>
          </w:p>
        </w:tc>
        <w:tc>
          <w:tcPr>
            <w:tcW w:w="173" w:type="pct"/>
            <w:hideMark/>
          </w:tcPr>
          <w:p w14:paraId="2AB598C9" w14:textId="77777777" w:rsidR="00C4356C" w:rsidRPr="00C4356C" w:rsidRDefault="00C4356C" w:rsidP="00C4356C">
            <w:pPr>
              <w:pStyle w:val="103"/>
            </w:pPr>
            <w:r w:rsidRPr="00887DC9">
              <w:t>2027</w:t>
            </w:r>
          </w:p>
        </w:tc>
        <w:tc>
          <w:tcPr>
            <w:tcW w:w="173" w:type="pct"/>
            <w:hideMark/>
          </w:tcPr>
          <w:p w14:paraId="13B31224" w14:textId="77777777" w:rsidR="00C4356C" w:rsidRPr="00C4356C" w:rsidRDefault="00C4356C" w:rsidP="00C4356C">
            <w:pPr>
              <w:pStyle w:val="103"/>
            </w:pPr>
            <w:r w:rsidRPr="00887DC9">
              <w:t>2028</w:t>
            </w:r>
          </w:p>
        </w:tc>
        <w:tc>
          <w:tcPr>
            <w:tcW w:w="173" w:type="pct"/>
            <w:hideMark/>
          </w:tcPr>
          <w:p w14:paraId="57CBAE9E" w14:textId="77777777" w:rsidR="00C4356C" w:rsidRPr="00C4356C" w:rsidRDefault="00C4356C" w:rsidP="00C4356C">
            <w:pPr>
              <w:pStyle w:val="103"/>
            </w:pPr>
            <w:r w:rsidRPr="00887DC9">
              <w:t>2029</w:t>
            </w:r>
          </w:p>
        </w:tc>
        <w:tc>
          <w:tcPr>
            <w:tcW w:w="173" w:type="pct"/>
            <w:hideMark/>
          </w:tcPr>
          <w:p w14:paraId="3BF6BE70" w14:textId="77777777" w:rsidR="00C4356C" w:rsidRPr="00C4356C" w:rsidRDefault="00C4356C" w:rsidP="00C4356C">
            <w:pPr>
              <w:pStyle w:val="103"/>
            </w:pPr>
            <w:r w:rsidRPr="00887DC9">
              <w:t>2030</w:t>
            </w:r>
          </w:p>
        </w:tc>
        <w:tc>
          <w:tcPr>
            <w:tcW w:w="173" w:type="pct"/>
            <w:hideMark/>
          </w:tcPr>
          <w:p w14:paraId="03F49CC4" w14:textId="77777777" w:rsidR="00C4356C" w:rsidRPr="00C4356C" w:rsidRDefault="00C4356C" w:rsidP="00C4356C">
            <w:pPr>
              <w:pStyle w:val="103"/>
            </w:pPr>
            <w:r w:rsidRPr="00887DC9">
              <w:t>2031</w:t>
            </w:r>
          </w:p>
        </w:tc>
        <w:tc>
          <w:tcPr>
            <w:tcW w:w="173" w:type="pct"/>
            <w:hideMark/>
          </w:tcPr>
          <w:p w14:paraId="5A2EC905" w14:textId="77777777" w:rsidR="00C4356C" w:rsidRPr="00C4356C" w:rsidRDefault="00C4356C" w:rsidP="00C4356C">
            <w:pPr>
              <w:pStyle w:val="103"/>
            </w:pPr>
            <w:r w:rsidRPr="00887DC9">
              <w:t>2032</w:t>
            </w:r>
          </w:p>
        </w:tc>
        <w:tc>
          <w:tcPr>
            <w:tcW w:w="173" w:type="pct"/>
            <w:hideMark/>
          </w:tcPr>
          <w:p w14:paraId="4FE29909" w14:textId="77777777" w:rsidR="00C4356C" w:rsidRPr="00C4356C" w:rsidRDefault="00C4356C" w:rsidP="00C4356C">
            <w:pPr>
              <w:pStyle w:val="103"/>
            </w:pPr>
            <w:r w:rsidRPr="00887DC9">
              <w:t>2033</w:t>
            </w:r>
          </w:p>
        </w:tc>
      </w:tr>
      <w:tr w:rsidR="00C4356C" w:rsidRPr="00887DC9" w14:paraId="0F6C3B78" w14:textId="77777777" w:rsidTr="00C4356C">
        <w:trPr>
          <w:trHeight w:val="255"/>
        </w:trPr>
        <w:tc>
          <w:tcPr>
            <w:tcW w:w="384" w:type="pct"/>
            <w:vMerge w:val="restart"/>
            <w:hideMark/>
          </w:tcPr>
          <w:p w14:paraId="72E08E2F" w14:textId="77777777" w:rsidR="00C4356C" w:rsidRPr="00C4356C" w:rsidRDefault="00C4356C" w:rsidP="00C4356C">
            <w:pPr>
              <w:pStyle w:val="103"/>
            </w:pPr>
            <w:r w:rsidRPr="00C46113">
              <w:t>Котельная №107</w:t>
            </w:r>
          </w:p>
        </w:tc>
        <w:tc>
          <w:tcPr>
            <w:tcW w:w="454" w:type="pct"/>
            <w:vMerge w:val="restart"/>
            <w:hideMark/>
          </w:tcPr>
          <w:p w14:paraId="2BBB9298" w14:textId="77777777" w:rsidR="00C4356C" w:rsidRPr="00C4356C" w:rsidRDefault="00C4356C" w:rsidP="00C4356C">
            <w:pPr>
              <w:pStyle w:val="103"/>
            </w:pPr>
            <w:r w:rsidRPr="00C46113">
              <w:t>ст. Еремизино-Борисовская, ул. Школьная, 35</w:t>
            </w:r>
          </w:p>
        </w:tc>
        <w:tc>
          <w:tcPr>
            <w:tcW w:w="1013" w:type="pct"/>
            <w:hideMark/>
          </w:tcPr>
          <w:p w14:paraId="55F38BE3" w14:textId="77777777" w:rsidR="00C4356C" w:rsidRPr="00C4356C" w:rsidRDefault="00C4356C" w:rsidP="00C4356C">
            <w:pPr>
              <w:pStyle w:val="103"/>
            </w:pPr>
            <w:r w:rsidRPr="00C46113">
              <w:t>Объем тепловой сети</w:t>
            </w:r>
          </w:p>
        </w:tc>
        <w:tc>
          <w:tcPr>
            <w:tcW w:w="209" w:type="pct"/>
            <w:hideMark/>
          </w:tcPr>
          <w:p w14:paraId="7B4A65EB" w14:textId="77777777" w:rsidR="00C4356C" w:rsidRPr="00C4356C" w:rsidRDefault="00C4356C" w:rsidP="00C4356C">
            <w:pPr>
              <w:pStyle w:val="103"/>
            </w:pPr>
            <w:r w:rsidRPr="00C46113">
              <w:t>м</w:t>
            </w:r>
            <w:r w:rsidRPr="00C4356C">
              <w:rPr>
                <w:rStyle w:val="aff3"/>
              </w:rPr>
              <w:t>3</w:t>
            </w:r>
          </w:p>
        </w:tc>
        <w:tc>
          <w:tcPr>
            <w:tcW w:w="173" w:type="pct"/>
            <w:hideMark/>
          </w:tcPr>
          <w:p w14:paraId="7034DC22" w14:textId="77777777" w:rsidR="00C4356C" w:rsidRPr="00C4356C" w:rsidRDefault="00C4356C" w:rsidP="00C4356C">
            <w:pPr>
              <w:pStyle w:val="103"/>
            </w:pPr>
            <w:r w:rsidRPr="00C46113">
              <w:t>14,9</w:t>
            </w:r>
          </w:p>
        </w:tc>
        <w:tc>
          <w:tcPr>
            <w:tcW w:w="173" w:type="pct"/>
            <w:hideMark/>
          </w:tcPr>
          <w:p w14:paraId="36EDF69E" w14:textId="77777777" w:rsidR="00C4356C" w:rsidRPr="00C4356C" w:rsidRDefault="00C4356C" w:rsidP="00C4356C">
            <w:pPr>
              <w:pStyle w:val="103"/>
            </w:pPr>
            <w:r w:rsidRPr="00C46113">
              <w:t>14,9</w:t>
            </w:r>
          </w:p>
        </w:tc>
        <w:tc>
          <w:tcPr>
            <w:tcW w:w="173" w:type="pct"/>
            <w:hideMark/>
          </w:tcPr>
          <w:p w14:paraId="621AE563" w14:textId="77777777" w:rsidR="00C4356C" w:rsidRPr="00C4356C" w:rsidRDefault="00C4356C" w:rsidP="00C4356C">
            <w:pPr>
              <w:pStyle w:val="103"/>
            </w:pPr>
            <w:r w:rsidRPr="00C46113">
              <w:t>14,9</w:t>
            </w:r>
          </w:p>
        </w:tc>
        <w:tc>
          <w:tcPr>
            <w:tcW w:w="173" w:type="pct"/>
            <w:hideMark/>
          </w:tcPr>
          <w:p w14:paraId="3CDEE693" w14:textId="77777777" w:rsidR="00C4356C" w:rsidRPr="00C4356C" w:rsidRDefault="00C4356C" w:rsidP="00C4356C">
            <w:pPr>
              <w:pStyle w:val="103"/>
            </w:pPr>
            <w:r w:rsidRPr="00C46113">
              <w:t>14,9</w:t>
            </w:r>
          </w:p>
        </w:tc>
        <w:tc>
          <w:tcPr>
            <w:tcW w:w="173" w:type="pct"/>
            <w:hideMark/>
          </w:tcPr>
          <w:p w14:paraId="4E40668D" w14:textId="77777777" w:rsidR="00C4356C" w:rsidRPr="00C4356C" w:rsidRDefault="00C4356C" w:rsidP="00C4356C">
            <w:pPr>
              <w:pStyle w:val="103"/>
            </w:pPr>
            <w:r w:rsidRPr="00C46113">
              <w:t>14,9</w:t>
            </w:r>
          </w:p>
        </w:tc>
        <w:tc>
          <w:tcPr>
            <w:tcW w:w="173" w:type="pct"/>
            <w:hideMark/>
          </w:tcPr>
          <w:p w14:paraId="17AAFE33" w14:textId="77777777" w:rsidR="00C4356C" w:rsidRPr="00C4356C" w:rsidRDefault="00C4356C" w:rsidP="00C4356C">
            <w:pPr>
              <w:pStyle w:val="103"/>
            </w:pPr>
            <w:r w:rsidRPr="00C46113">
              <w:t>14,9</w:t>
            </w:r>
          </w:p>
        </w:tc>
        <w:tc>
          <w:tcPr>
            <w:tcW w:w="173" w:type="pct"/>
            <w:hideMark/>
          </w:tcPr>
          <w:p w14:paraId="15E6AF3D" w14:textId="77777777" w:rsidR="00C4356C" w:rsidRPr="00C4356C" w:rsidRDefault="00C4356C" w:rsidP="00C4356C">
            <w:pPr>
              <w:pStyle w:val="103"/>
            </w:pPr>
            <w:r w:rsidRPr="00C46113">
              <w:t>14,9</w:t>
            </w:r>
          </w:p>
        </w:tc>
        <w:tc>
          <w:tcPr>
            <w:tcW w:w="173" w:type="pct"/>
            <w:hideMark/>
          </w:tcPr>
          <w:p w14:paraId="4DDD804A" w14:textId="77777777" w:rsidR="00C4356C" w:rsidRPr="00C4356C" w:rsidRDefault="00C4356C" w:rsidP="00C4356C">
            <w:pPr>
              <w:pStyle w:val="103"/>
            </w:pPr>
            <w:r w:rsidRPr="00C46113">
              <w:t>14,9</w:t>
            </w:r>
          </w:p>
        </w:tc>
        <w:tc>
          <w:tcPr>
            <w:tcW w:w="173" w:type="pct"/>
            <w:hideMark/>
          </w:tcPr>
          <w:p w14:paraId="458F7B83" w14:textId="77777777" w:rsidR="00C4356C" w:rsidRPr="00C4356C" w:rsidRDefault="00C4356C" w:rsidP="00C4356C">
            <w:pPr>
              <w:pStyle w:val="103"/>
            </w:pPr>
            <w:r w:rsidRPr="00C46113">
              <w:t>14,9</w:t>
            </w:r>
          </w:p>
        </w:tc>
        <w:tc>
          <w:tcPr>
            <w:tcW w:w="173" w:type="pct"/>
            <w:hideMark/>
          </w:tcPr>
          <w:p w14:paraId="2C822842" w14:textId="77777777" w:rsidR="00C4356C" w:rsidRPr="00C4356C" w:rsidRDefault="00C4356C" w:rsidP="00C4356C">
            <w:pPr>
              <w:pStyle w:val="103"/>
            </w:pPr>
            <w:r w:rsidRPr="00C46113">
              <w:t>14,9</w:t>
            </w:r>
          </w:p>
        </w:tc>
        <w:tc>
          <w:tcPr>
            <w:tcW w:w="173" w:type="pct"/>
            <w:hideMark/>
          </w:tcPr>
          <w:p w14:paraId="184F3363" w14:textId="77777777" w:rsidR="00C4356C" w:rsidRPr="00C4356C" w:rsidRDefault="00C4356C" w:rsidP="00C4356C">
            <w:pPr>
              <w:pStyle w:val="103"/>
            </w:pPr>
            <w:r w:rsidRPr="00C46113">
              <w:t>14,9</w:t>
            </w:r>
          </w:p>
        </w:tc>
        <w:tc>
          <w:tcPr>
            <w:tcW w:w="173" w:type="pct"/>
            <w:hideMark/>
          </w:tcPr>
          <w:p w14:paraId="3173146A" w14:textId="77777777" w:rsidR="00C4356C" w:rsidRPr="00C4356C" w:rsidRDefault="00C4356C" w:rsidP="00C4356C">
            <w:pPr>
              <w:pStyle w:val="103"/>
            </w:pPr>
            <w:r w:rsidRPr="00C46113">
              <w:t>14,9</w:t>
            </w:r>
          </w:p>
        </w:tc>
        <w:tc>
          <w:tcPr>
            <w:tcW w:w="173" w:type="pct"/>
            <w:hideMark/>
          </w:tcPr>
          <w:p w14:paraId="26E2E9DF" w14:textId="77777777" w:rsidR="00C4356C" w:rsidRPr="00C4356C" w:rsidRDefault="00C4356C" w:rsidP="00C4356C">
            <w:pPr>
              <w:pStyle w:val="103"/>
            </w:pPr>
            <w:r w:rsidRPr="00C46113">
              <w:t>14,9</w:t>
            </w:r>
          </w:p>
        </w:tc>
        <w:tc>
          <w:tcPr>
            <w:tcW w:w="173" w:type="pct"/>
            <w:hideMark/>
          </w:tcPr>
          <w:p w14:paraId="6A32CECD" w14:textId="77777777" w:rsidR="00C4356C" w:rsidRPr="00C4356C" w:rsidRDefault="00C4356C" w:rsidP="00C4356C">
            <w:pPr>
              <w:pStyle w:val="103"/>
            </w:pPr>
            <w:r w:rsidRPr="00C46113">
              <w:t>14,9</w:t>
            </w:r>
          </w:p>
        </w:tc>
        <w:tc>
          <w:tcPr>
            <w:tcW w:w="173" w:type="pct"/>
            <w:hideMark/>
          </w:tcPr>
          <w:p w14:paraId="3A34708E" w14:textId="77777777" w:rsidR="00C4356C" w:rsidRPr="00C4356C" w:rsidRDefault="00C4356C" w:rsidP="00C4356C">
            <w:pPr>
              <w:pStyle w:val="103"/>
            </w:pPr>
            <w:r w:rsidRPr="00C46113">
              <w:t>14,9</w:t>
            </w:r>
          </w:p>
        </w:tc>
        <w:tc>
          <w:tcPr>
            <w:tcW w:w="173" w:type="pct"/>
            <w:hideMark/>
          </w:tcPr>
          <w:p w14:paraId="08CEC883" w14:textId="77777777" w:rsidR="00C4356C" w:rsidRPr="00C4356C" w:rsidRDefault="00C4356C" w:rsidP="00C4356C">
            <w:pPr>
              <w:pStyle w:val="103"/>
            </w:pPr>
            <w:r w:rsidRPr="00C46113">
              <w:t>14,9</w:t>
            </w:r>
          </w:p>
        </w:tc>
        <w:tc>
          <w:tcPr>
            <w:tcW w:w="173" w:type="pct"/>
            <w:hideMark/>
          </w:tcPr>
          <w:p w14:paraId="7FEF03A8" w14:textId="77777777" w:rsidR="00C4356C" w:rsidRPr="00C4356C" w:rsidRDefault="00C4356C" w:rsidP="00C4356C">
            <w:pPr>
              <w:pStyle w:val="103"/>
            </w:pPr>
            <w:r w:rsidRPr="00C46113">
              <w:t>14,9</w:t>
            </w:r>
          </w:p>
        </w:tc>
      </w:tr>
      <w:tr w:rsidR="00C4356C" w:rsidRPr="00887DC9" w14:paraId="6F451265" w14:textId="77777777" w:rsidTr="00C4356C">
        <w:trPr>
          <w:trHeight w:val="255"/>
        </w:trPr>
        <w:tc>
          <w:tcPr>
            <w:tcW w:w="384" w:type="pct"/>
            <w:vMerge/>
            <w:hideMark/>
          </w:tcPr>
          <w:p w14:paraId="0ED1C685" w14:textId="77777777" w:rsidR="00C4356C" w:rsidRPr="00C46113" w:rsidRDefault="00C4356C" w:rsidP="00C4356C">
            <w:pPr>
              <w:pStyle w:val="103"/>
            </w:pPr>
          </w:p>
        </w:tc>
        <w:tc>
          <w:tcPr>
            <w:tcW w:w="454" w:type="pct"/>
            <w:vMerge/>
            <w:hideMark/>
          </w:tcPr>
          <w:p w14:paraId="20B99CD5" w14:textId="77777777" w:rsidR="00C4356C" w:rsidRPr="00C46113" w:rsidRDefault="00C4356C" w:rsidP="00C4356C">
            <w:pPr>
              <w:pStyle w:val="103"/>
            </w:pPr>
          </w:p>
        </w:tc>
        <w:tc>
          <w:tcPr>
            <w:tcW w:w="1013" w:type="pct"/>
            <w:hideMark/>
          </w:tcPr>
          <w:p w14:paraId="0BC259EB" w14:textId="77777777" w:rsidR="00C4356C" w:rsidRPr="00C4356C" w:rsidRDefault="00C4356C" w:rsidP="00C4356C">
            <w:pPr>
              <w:pStyle w:val="103"/>
            </w:pPr>
            <w:r w:rsidRPr="00C46113">
              <w:t>Объем тепловой сети с сетями потребителей</w:t>
            </w:r>
          </w:p>
        </w:tc>
        <w:tc>
          <w:tcPr>
            <w:tcW w:w="209" w:type="pct"/>
            <w:hideMark/>
          </w:tcPr>
          <w:p w14:paraId="3A004B3D" w14:textId="77777777" w:rsidR="00C4356C" w:rsidRPr="00C4356C" w:rsidRDefault="00C4356C" w:rsidP="00C4356C">
            <w:pPr>
              <w:pStyle w:val="103"/>
            </w:pPr>
            <w:r w:rsidRPr="00C46113">
              <w:t>м</w:t>
            </w:r>
            <w:r w:rsidRPr="00C4356C">
              <w:rPr>
                <w:rStyle w:val="aff3"/>
              </w:rPr>
              <w:t>3</w:t>
            </w:r>
          </w:p>
        </w:tc>
        <w:tc>
          <w:tcPr>
            <w:tcW w:w="173" w:type="pct"/>
            <w:hideMark/>
          </w:tcPr>
          <w:p w14:paraId="385325D9" w14:textId="77777777" w:rsidR="00C4356C" w:rsidRPr="00C4356C" w:rsidRDefault="00C4356C" w:rsidP="00C4356C">
            <w:pPr>
              <w:pStyle w:val="103"/>
            </w:pPr>
            <w:r w:rsidRPr="00C46113">
              <w:t>24,9</w:t>
            </w:r>
          </w:p>
        </w:tc>
        <w:tc>
          <w:tcPr>
            <w:tcW w:w="173" w:type="pct"/>
            <w:hideMark/>
          </w:tcPr>
          <w:p w14:paraId="68DFC2A2" w14:textId="77777777" w:rsidR="00C4356C" w:rsidRPr="00C4356C" w:rsidRDefault="00C4356C" w:rsidP="00C4356C">
            <w:pPr>
              <w:pStyle w:val="103"/>
            </w:pPr>
            <w:r w:rsidRPr="00C46113">
              <w:t>24,9</w:t>
            </w:r>
          </w:p>
        </w:tc>
        <w:tc>
          <w:tcPr>
            <w:tcW w:w="173" w:type="pct"/>
            <w:hideMark/>
          </w:tcPr>
          <w:p w14:paraId="6B3AA1A8" w14:textId="77777777" w:rsidR="00C4356C" w:rsidRPr="00C4356C" w:rsidRDefault="00C4356C" w:rsidP="00C4356C">
            <w:pPr>
              <w:pStyle w:val="103"/>
            </w:pPr>
            <w:r w:rsidRPr="00C46113">
              <w:t>24,9</w:t>
            </w:r>
          </w:p>
        </w:tc>
        <w:tc>
          <w:tcPr>
            <w:tcW w:w="173" w:type="pct"/>
            <w:hideMark/>
          </w:tcPr>
          <w:p w14:paraId="43589DF2" w14:textId="77777777" w:rsidR="00C4356C" w:rsidRPr="00C4356C" w:rsidRDefault="00C4356C" w:rsidP="00C4356C">
            <w:pPr>
              <w:pStyle w:val="103"/>
            </w:pPr>
            <w:r w:rsidRPr="00C46113">
              <w:t>24,9</w:t>
            </w:r>
          </w:p>
        </w:tc>
        <w:tc>
          <w:tcPr>
            <w:tcW w:w="173" w:type="pct"/>
            <w:hideMark/>
          </w:tcPr>
          <w:p w14:paraId="39B026C1" w14:textId="77777777" w:rsidR="00C4356C" w:rsidRPr="00C4356C" w:rsidRDefault="00C4356C" w:rsidP="00C4356C">
            <w:pPr>
              <w:pStyle w:val="103"/>
            </w:pPr>
            <w:r w:rsidRPr="00C46113">
              <w:t>24,9</w:t>
            </w:r>
          </w:p>
        </w:tc>
        <w:tc>
          <w:tcPr>
            <w:tcW w:w="173" w:type="pct"/>
            <w:hideMark/>
          </w:tcPr>
          <w:p w14:paraId="35CB8BC9" w14:textId="77777777" w:rsidR="00C4356C" w:rsidRPr="00C4356C" w:rsidRDefault="00C4356C" w:rsidP="00C4356C">
            <w:pPr>
              <w:pStyle w:val="103"/>
            </w:pPr>
            <w:r w:rsidRPr="00C46113">
              <w:t>24,9</w:t>
            </w:r>
          </w:p>
        </w:tc>
        <w:tc>
          <w:tcPr>
            <w:tcW w:w="173" w:type="pct"/>
            <w:hideMark/>
          </w:tcPr>
          <w:p w14:paraId="5CBE7768" w14:textId="77777777" w:rsidR="00C4356C" w:rsidRPr="00C4356C" w:rsidRDefault="00C4356C" w:rsidP="00C4356C">
            <w:pPr>
              <w:pStyle w:val="103"/>
            </w:pPr>
            <w:r w:rsidRPr="00C46113">
              <w:t>24,9</w:t>
            </w:r>
          </w:p>
        </w:tc>
        <w:tc>
          <w:tcPr>
            <w:tcW w:w="173" w:type="pct"/>
            <w:hideMark/>
          </w:tcPr>
          <w:p w14:paraId="11F7C55F" w14:textId="77777777" w:rsidR="00C4356C" w:rsidRPr="00C4356C" w:rsidRDefault="00C4356C" w:rsidP="00C4356C">
            <w:pPr>
              <w:pStyle w:val="103"/>
            </w:pPr>
            <w:r w:rsidRPr="00C46113">
              <w:t>24,9</w:t>
            </w:r>
          </w:p>
        </w:tc>
        <w:tc>
          <w:tcPr>
            <w:tcW w:w="173" w:type="pct"/>
            <w:hideMark/>
          </w:tcPr>
          <w:p w14:paraId="695B9943" w14:textId="77777777" w:rsidR="00C4356C" w:rsidRPr="00C4356C" w:rsidRDefault="00C4356C" w:rsidP="00C4356C">
            <w:pPr>
              <w:pStyle w:val="103"/>
            </w:pPr>
            <w:r w:rsidRPr="00C46113">
              <w:t>24,9</w:t>
            </w:r>
          </w:p>
        </w:tc>
        <w:tc>
          <w:tcPr>
            <w:tcW w:w="173" w:type="pct"/>
            <w:hideMark/>
          </w:tcPr>
          <w:p w14:paraId="7A1391AD" w14:textId="77777777" w:rsidR="00C4356C" w:rsidRPr="00C4356C" w:rsidRDefault="00C4356C" w:rsidP="00C4356C">
            <w:pPr>
              <w:pStyle w:val="103"/>
            </w:pPr>
            <w:r w:rsidRPr="00C46113">
              <w:t>24,9</w:t>
            </w:r>
          </w:p>
        </w:tc>
        <w:tc>
          <w:tcPr>
            <w:tcW w:w="173" w:type="pct"/>
            <w:hideMark/>
          </w:tcPr>
          <w:p w14:paraId="5BC8A118" w14:textId="77777777" w:rsidR="00C4356C" w:rsidRPr="00C4356C" w:rsidRDefault="00C4356C" w:rsidP="00C4356C">
            <w:pPr>
              <w:pStyle w:val="103"/>
            </w:pPr>
            <w:r w:rsidRPr="00C46113">
              <w:t>24,9</w:t>
            </w:r>
          </w:p>
        </w:tc>
        <w:tc>
          <w:tcPr>
            <w:tcW w:w="173" w:type="pct"/>
            <w:hideMark/>
          </w:tcPr>
          <w:p w14:paraId="3AD8EA50" w14:textId="77777777" w:rsidR="00C4356C" w:rsidRPr="00C4356C" w:rsidRDefault="00C4356C" w:rsidP="00C4356C">
            <w:pPr>
              <w:pStyle w:val="103"/>
            </w:pPr>
            <w:r w:rsidRPr="00C46113">
              <w:t>24,9</w:t>
            </w:r>
          </w:p>
        </w:tc>
        <w:tc>
          <w:tcPr>
            <w:tcW w:w="173" w:type="pct"/>
            <w:hideMark/>
          </w:tcPr>
          <w:p w14:paraId="2EA1DBAD" w14:textId="77777777" w:rsidR="00C4356C" w:rsidRPr="00C4356C" w:rsidRDefault="00C4356C" w:rsidP="00C4356C">
            <w:pPr>
              <w:pStyle w:val="103"/>
            </w:pPr>
            <w:r w:rsidRPr="00C46113">
              <w:t>24,9</w:t>
            </w:r>
          </w:p>
        </w:tc>
        <w:tc>
          <w:tcPr>
            <w:tcW w:w="173" w:type="pct"/>
            <w:hideMark/>
          </w:tcPr>
          <w:p w14:paraId="127542CF" w14:textId="77777777" w:rsidR="00C4356C" w:rsidRPr="00C4356C" w:rsidRDefault="00C4356C" w:rsidP="00C4356C">
            <w:pPr>
              <w:pStyle w:val="103"/>
            </w:pPr>
            <w:r w:rsidRPr="00C46113">
              <w:t>24,9</w:t>
            </w:r>
          </w:p>
        </w:tc>
        <w:tc>
          <w:tcPr>
            <w:tcW w:w="173" w:type="pct"/>
            <w:hideMark/>
          </w:tcPr>
          <w:p w14:paraId="3790B333" w14:textId="77777777" w:rsidR="00C4356C" w:rsidRPr="00C4356C" w:rsidRDefault="00C4356C" w:rsidP="00C4356C">
            <w:pPr>
              <w:pStyle w:val="103"/>
            </w:pPr>
            <w:r w:rsidRPr="00C46113">
              <w:t>24,9</w:t>
            </w:r>
          </w:p>
        </w:tc>
        <w:tc>
          <w:tcPr>
            <w:tcW w:w="173" w:type="pct"/>
            <w:hideMark/>
          </w:tcPr>
          <w:p w14:paraId="4537879D" w14:textId="77777777" w:rsidR="00C4356C" w:rsidRPr="00C4356C" w:rsidRDefault="00C4356C" w:rsidP="00C4356C">
            <w:pPr>
              <w:pStyle w:val="103"/>
            </w:pPr>
            <w:r w:rsidRPr="00C46113">
              <w:t>24,9</w:t>
            </w:r>
          </w:p>
        </w:tc>
        <w:tc>
          <w:tcPr>
            <w:tcW w:w="173" w:type="pct"/>
            <w:hideMark/>
          </w:tcPr>
          <w:p w14:paraId="7E5A74F0" w14:textId="77777777" w:rsidR="00C4356C" w:rsidRPr="00C4356C" w:rsidRDefault="00C4356C" w:rsidP="00C4356C">
            <w:pPr>
              <w:pStyle w:val="103"/>
            </w:pPr>
            <w:r w:rsidRPr="00C46113">
              <w:t>24,9</w:t>
            </w:r>
          </w:p>
        </w:tc>
      </w:tr>
      <w:tr w:rsidR="00C4356C" w:rsidRPr="00887DC9" w14:paraId="51B89896" w14:textId="77777777" w:rsidTr="00C4356C">
        <w:trPr>
          <w:trHeight w:val="255"/>
        </w:trPr>
        <w:tc>
          <w:tcPr>
            <w:tcW w:w="384" w:type="pct"/>
            <w:vMerge/>
            <w:hideMark/>
          </w:tcPr>
          <w:p w14:paraId="6AED1F74" w14:textId="77777777" w:rsidR="00C4356C" w:rsidRPr="00C46113" w:rsidRDefault="00C4356C" w:rsidP="00C4356C">
            <w:pPr>
              <w:pStyle w:val="103"/>
            </w:pPr>
          </w:p>
        </w:tc>
        <w:tc>
          <w:tcPr>
            <w:tcW w:w="454" w:type="pct"/>
            <w:vMerge/>
            <w:hideMark/>
          </w:tcPr>
          <w:p w14:paraId="25DC95FC" w14:textId="77777777" w:rsidR="00C4356C" w:rsidRPr="00C46113" w:rsidRDefault="00C4356C" w:rsidP="00C4356C">
            <w:pPr>
              <w:pStyle w:val="103"/>
            </w:pPr>
          </w:p>
        </w:tc>
        <w:tc>
          <w:tcPr>
            <w:tcW w:w="1013" w:type="pct"/>
            <w:hideMark/>
          </w:tcPr>
          <w:p w14:paraId="1A72AD4E" w14:textId="77777777" w:rsidR="00C4356C" w:rsidRPr="00C4356C" w:rsidRDefault="00C4356C" w:rsidP="00C4356C">
            <w:pPr>
              <w:pStyle w:val="103"/>
            </w:pPr>
            <w:r w:rsidRPr="00C46113">
              <w:t>Производительность ВПУ</w:t>
            </w:r>
          </w:p>
        </w:tc>
        <w:tc>
          <w:tcPr>
            <w:tcW w:w="209" w:type="pct"/>
            <w:hideMark/>
          </w:tcPr>
          <w:p w14:paraId="3C6F4B20" w14:textId="77777777" w:rsidR="00C4356C" w:rsidRPr="00C4356C" w:rsidRDefault="00C4356C" w:rsidP="00C4356C">
            <w:pPr>
              <w:pStyle w:val="103"/>
            </w:pPr>
            <w:r w:rsidRPr="00C46113">
              <w:t>тонн/ч</w:t>
            </w:r>
          </w:p>
        </w:tc>
        <w:tc>
          <w:tcPr>
            <w:tcW w:w="173" w:type="pct"/>
            <w:hideMark/>
          </w:tcPr>
          <w:p w14:paraId="14A1D089" w14:textId="77777777" w:rsidR="00C4356C" w:rsidRPr="00C4356C" w:rsidRDefault="00C4356C" w:rsidP="00C4356C">
            <w:pPr>
              <w:pStyle w:val="103"/>
            </w:pPr>
            <w:r w:rsidRPr="00C46113">
              <w:t>-</w:t>
            </w:r>
          </w:p>
        </w:tc>
        <w:tc>
          <w:tcPr>
            <w:tcW w:w="173" w:type="pct"/>
            <w:hideMark/>
          </w:tcPr>
          <w:p w14:paraId="1EC9DD4E" w14:textId="77777777" w:rsidR="00C4356C" w:rsidRPr="00C4356C" w:rsidRDefault="00C4356C" w:rsidP="00C4356C">
            <w:pPr>
              <w:pStyle w:val="103"/>
            </w:pPr>
            <w:r w:rsidRPr="00C46113">
              <w:t>-</w:t>
            </w:r>
          </w:p>
        </w:tc>
        <w:tc>
          <w:tcPr>
            <w:tcW w:w="173" w:type="pct"/>
            <w:hideMark/>
          </w:tcPr>
          <w:p w14:paraId="413BC264" w14:textId="77777777" w:rsidR="00C4356C" w:rsidRPr="00C4356C" w:rsidRDefault="00C4356C" w:rsidP="00C4356C">
            <w:pPr>
              <w:pStyle w:val="103"/>
            </w:pPr>
            <w:r w:rsidRPr="00C46113">
              <w:t>-</w:t>
            </w:r>
          </w:p>
        </w:tc>
        <w:tc>
          <w:tcPr>
            <w:tcW w:w="173" w:type="pct"/>
            <w:hideMark/>
          </w:tcPr>
          <w:p w14:paraId="2C9D53FD" w14:textId="77777777" w:rsidR="00C4356C" w:rsidRPr="00C4356C" w:rsidRDefault="00C4356C" w:rsidP="00C4356C">
            <w:pPr>
              <w:pStyle w:val="103"/>
            </w:pPr>
            <w:r w:rsidRPr="00C46113">
              <w:t>-</w:t>
            </w:r>
          </w:p>
        </w:tc>
        <w:tc>
          <w:tcPr>
            <w:tcW w:w="173" w:type="pct"/>
            <w:hideMark/>
          </w:tcPr>
          <w:p w14:paraId="2AABECB3" w14:textId="77777777" w:rsidR="00C4356C" w:rsidRPr="00C4356C" w:rsidRDefault="00C4356C" w:rsidP="00C4356C">
            <w:pPr>
              <w:pStyle w:val="103"/>
            </w:pPr>
            <w:r w:rsidRPr="00C46113">
              <w:t>-</w:t>
            </w:r>
          </w:p>
        </w:tc>
        <w:tc>
          <w:tcPr>
            <w:tcW w:w="173" w:type="pct"/>
            <w:hideMark/>
          </w:tcPr>
          <w:p w14:paraId="20A45610" w14:textId="77777777" w:rsidR="00C4356C" w:rsidRPr="00C4356C" w:rsidRDefault="00C4356C" w:rsidP="00C4356C">
            <w:pPr>
              <w:pStyle w:val="103"/>
            </w:pPr>
            <w:r w:rsidRPr="00C46113">
              <w:t>-</w:t>
            </w:r>
          </w:p>
        </w:tc>
        <w:tc>
          <w:tcPr>
            <w:tcW w:w="173" w:type="pct"/>
            <w:hideMark/>
          </w:tcPr>
          <w:p w14:paraId="5B865EC8" w14:textId="77777777" w:rsidR="00C4356C" w:rsidRPr="00C4356C" w:rsidRDefault="00C4356C" w:rsidP="00C4356C">
            <w:pPr>
              <w:pStyle w:val="103"/>
            </w:pPr>
            <w:r w:rsidRPr="00C46113">
              <w:t>-</w:t>
            </w:r>
          </w:p>
        </w:tc>
        <w:tc>
          <w:tcPr>
            <w:tcW w:w="173" w:type="pct"/>
            <w:hideMark/>
          </w:tcPr>
          <w:p w14:paraId="4CEEF69F" w14:textId="77777777" w:rsidR="00C4356C" w:rsidRPr="00C4356C" w:rsidRDefault="00C4356C" w:rsidP="00C4356C">
            <w:pPr>
              <w:pStyle w:val="103"/>
            </w:pPr>
            <w:r w:rsidRPr="00C46113">
              <w:t>-</w:t>
            </w:r>
          </w:p>
        </w:tc>
        <w:tc>
          <w:tcPr>
            <w:tcW w:w="173" w:type="pct"/>
            <w:hideMark/>
          </w:tcPr>
          <w:p w14:paraId="0678150C" w14:textId="77777777" w:rsidR="00C4356C" w:rsidRPr="00C4356C" w:rsidRDefault="00C4356C" w:rsidP="00C4356C">
            <w:pPr>
              <w:pStyle w:val="103"/>
            </w:pPr>
            <w:r w:rsidRPr="00C46113">
              <w:t>-</w:t>
            </w:r>
          </w:p>
        </w:tc>
        <w:tc>
          <w:tcPr>
            <w:tcW w:w="173" w:type="pct"/>
            <w:hideMark/>
          </w:tcPr>
          <w:p w14:paraId="47CC1452" w14:textId="77777777" w:rsidR="00C4356C" w:rsidRPr="00C4356C" w:rsidRDefault="00C4356C" w:rsidP="00C4356C">
            <w:pPr>
              <w:pStyle w:val="103"/>
            </w:pPr>
            <w:r w:rsidRPr="00C46113">
              <w:t>-</w:t>
            </w:r>
          </w:p>
        </w:tc>
        <w:tc>
          <w:tcPr>
            <w:tcW w:w="173" w:type="pct"/>
            <w:hideMark/>
          </w:tcPr>
          <w:p w14:paraId="7B347902" w14:textId="77777777" w:rsidR="00C4356C" w:rsidRPr="00C4356C" w:rsidRDefault="00C4356C" w:rsidP="00C4356C">
            <w:pPr>
              <w:pStyle w:val="103"/>
            </w:pPr>
            <w:r w:rsidRPr="00C46113">
              <w:t>-</w:t>
            </w:r>
          </w:p>
        </w:tc>
        <w:tc>
          <w:tcPr>
            <w:tcW w:w="173" w:type="pct"/>
            <w:hideMark/>
          </w:tcPr>
          <w:p w14:paraId="27133F29" w14:textId="77777777" w:rsidR="00C4356C" w:rsidRPr="00C4356C" w:rsidRDefault="00C4356C" w:rsidP="00C4356C">
            <w:pPr>
              <w:pStyle w:val="103"/>
            </w:pPr>
            <w:r w:rsidRPr="00C46113">
              <w:t>-</w:t>
            </w:r>
          </w:p>
        </w:tc>
        <w:tc>
          <w:tcPr>
            <w:tcW w:w="173" w:type="pct"/>
            <w:hideMark/>
          </w:tcPr>
          <w:p w14:paraId="286ABE12" w14:textId="77777777" w:rsidR="00C4356C" w:rsidRPr="00C4356C" w:rsidRDefault="00C4356C" w:rsidP="00C4356C">
            <w:pPr>
              <w:pStyle w:val="103"/>
            </w:pPr>
            <w:r w:rsidRPr="00C46113">
              <w:t>-</w:t>
            </w:r>
          </w:p>
        </w:tc>
        <w:tc>
          <w:tcPr>
            <w:tcW w:w="173" w:type="pct"/>
            <w:hideMark/>
          </w:tcPr>
          <w:p w14:paraId="220A7888" w14:textId="77777777" w:rsidR="00C4356C" w:rsidRPr="00C4356C" w:rsidRDefault="00C4356C" w:rsidP="00C4356C">
            <w:pPr>
              <w:pStyle w:val="103"/>
            </w:pPr>
            <w:r w:rsidRPr="00C46113">
              <w:t>-</w:t>
            </w:r>
          </w:p>
        </w:tc>
        <w:tc>
          <w:tcPr>
            <w:tcW w:w="173" w:type="pct"/>
            <w:hideMark/>
          </w:tcPr>
          <w:p w14:paraId="06BEB188" w14:textId="77777777" w:rsidR="00C4356C" w:rsidRPr="00C4356C" w:rsidRDefault="00C4356C" w:rsidP="00C4356C">
            <w:pPr>
              <w:pStyle w:val="103"/>
            </w:pPr>
            <w:r w:rsidRPr="00C46113">
              <w:t>-</w:t>
            </w:r>
          </w:p>
        </w:tc>
        <w:tc>
          <w:tcPr>
            <w:tcW w:w="173" w:type="pct"/>
            <w:hideMark/>
          </w:tcPr>
          <w:p w14:paraId="5CAD63C1" w14:textId="77777777" w:rsidR="00C4356C" w:rsidRPr="00C4356C" w:rsidRDefault="00C4356C" w:rsidP="00C4356C">
            <w:pPr>
              <w:pStyle w:val="103"/>
            </w:pPr>
            <w:r w:rsidRPr="00C46113">
              <w:t>-</w:t>
            </w:r>
          </w:p>
        </w:tc>
        <w:tc>
          <w:tcPr>
            <w:tcW w:w="173" w:type="pct"/>
            <w:hideMark/>
          </w:tcPr>
          <w:p w14:paraId="02D8C98B" w14:textId="77777777" w:rsidR="00C4356C" w:rsidRPr="00C4356C" w:rsidRDefault="00C4356C" w:rsidP="00C4356C">
            <w:pPr>
              <w:pStyle w:val="103"/>
            </w:pPr>
            <w:r w:rsidRPr="00C46113">
              <w:t>-</w:t>
            </w:r>
          </w:p>
        </w:tc>
      </w:tr>
      <w:tr w:rsidR="00C4356C" w:rsidRPr="00887DC9" w14:paraId="20C13E13" w14:textId="77777777" w:rsidTr="00C4356C">
        <w:trPr>
          <w:trHeight w:val="255"/>
        </w:trPr>
        <w:tc>
          <w:tcPr>
            <w:tcW w:w="384" w:type="pct"/>
            <w:vMerge/>
            <w:hideMark/>
          </w:tcPr>
          <w:p w14:paraId="0F384570" w14:textId="77777777" w:rsidR="00C4356C" w:rsidRPr="00C46113" w:rsidRDefault="00C4356C" w:rsidP="00C4356C">
            <w:pPr>
              <w:pStyle w:val="103"/>
            </w:pPr>
          </w:p>
        </w:tc>
        <w:tc>
          <w:tcPr>
            <w:tcW w:w="454" w:type="pct"/>
            <w:vMerge/>
            <w:hideMark/>
          </w:tcPr>
          <w:p w14:paraId="7CCC8C30" w14:textId="77777777" w:rsidR="00C4356C" w:rsidRPr="00C46113" w:rsidRDefault="00C4356C" w:rsidP="00C4356C">
            <w:pPr>
              <w:pStyle w:val="103"/>
            </w:pPr>
          </w:p>
        </w:tc>
        <w:tc>
          <w:tcPr>
            <w:tcW w:w="1013" w:type="pct"/>
            <w:hideMark/>
          </w:tcPr>
          <w:p w14:paraId="4E2AF79C" w14:textId="77777777" w:rsidR="00C4356C" w:rsidRPr="00C4356C" w:rsidRDefault="00C4356C" w:rsidP="00C4356C">
            <w:pPr>
              <w:pStyle w:val="103"/>
            </w:pPr>
            <w:r w:rsidRPr="00C46113">
              <w:t>Собственные нужды</w:t>
            </w:r>
          </w:p>
        </w:tc>
        <w:tc>
          <w:tcPr>
            <w:tcW w:w="209" w:type="pct"/>
            <w:hideMark/>
          </w:tcPr>
          <w:p w14:paraId="616A0458" w14:textId="77777777" w:rsidR="00C4356C" w:rsidRPr="00C4356C" w:rsidRDefault="00C4356C" w:rsidP="00C4356C">
            <w:pPr>
              <w:pStyle w:val="103"/>
            </w:pPr>
            <w:r w:rsidRPr="00C46113">
              <w:t>тонн/ч</w:t>
            </w:r>
          </w:p>
        </w:tc>
        <w:tc>
          <w:tcPr>
            <w:tcW w:w="173" w:type="pct"/>
            <w:hideMark/>
          </w:tcPr>
          <w:p w14:paraId="3B359AA8" w14:textId="77777777" w:rsidR="00C4356C" w:rsidRPr="00C4356C" w:rsidRDefault="00C4356C" w:rsidP="00C4356C">
            <w:pPr>
              <w:pStyle w:val="103"/>
            </w:pPr>
            <w:r w:rsidRPr="00C46113">
              <w:t>-</w:t>
            </w:r>
          </w:p>
        </w:tc>
        <w:tc>
          <w:tcPr>
            <w:tcW w:w="173" w:type="pct"/>
            <w:hideMark/>
          </w:tcPr>
          <w:p w14:paraId="127AEE15" w14:textId="77777777" w:rsidR="00C4356C" w:rsidRPr="00C4356C" w:rsidRDefault="00C4356C" w:rsidP="00C4356C">
            <w:pPr>
              <w:pStyle w:val="103"/>
            </w:pPr>
            <w:r w:rsidRPr="00C46113">
              <w:t>-</w:t>
            </w:r>
          </w:p>
        </w:tc>
        <w:tc>
          <w:tcPr>
            <w:tcW w:w="173" w:type="pct"/>
            <w:hideMark/>
          </w:tcPr>
          <w:p w14:paraId="110C674F" w14:textId="77777777" w:rsidR="00C4356C" w:rsidRPr="00C4356C" w:rsidRDefault="00C4356C" w:rsidP="00C4356C">
            <w:pPr>
              <w:pStyle w:val="103"/>
            </w:pPr>
            <w:r w:rsidRPr="00C46113">
              <w:t>-</w:t>
            </w:r>
          </w:p>
        </w:tc>
        <w:tc>
          <w:tcPr>
            <w:tcW w:w="173" w:type="pct"/>
            <w:hideMark/>
          </w:tcPr>
          <w:p w14:paraId="23E406B6" w14:textId="77777777" w:rsidR="00C4356C" w:rsidRPr="00C4356C" w:rsidRDefault="00C4356C" w:rsidP="00C4356C">
            <w:pPr>
              <w:pStyle w:val="103"/>
            </w:pPr>
            <w:r w:rsidRPr="00C46113">
              <w:t>-</w:t>
            </w:r>
          </w:p>
        </w:tc>
        <w:tc>
          <w:tcPr>
            <w:tcW w:w="173" w:type="pct"/>
            <w:hideMark/>
          </w:tcPr>
          <w:p w14:paraId="7DE232C1" w14:textId="77777777" w:rsidR="00C4356C" w:rsidRPr="00C4356C" w:rsidRDefault="00C4356C" w:rsidP="00C4356C">
            <w:pPr>
              <w:pStyle w:val="103"/>
            </w:pPr>
            <w:r w:rsidRPr="00C46113">
              <w:t>-</w:t>
            </w:r>
          </w:p>
        </w:tc>
        <w:tc>
          <w:tcPr>
            <w:tcW w:w="173" w:type="pct"/>
            <w:hideMark/>
          </w:tcPr>
          <w:p w14:paraId="69C2109E" w14:textId="77777777" w:rsidR="00C4356C" w:rsidRPr="00C4356C" w:rsidRDefault="00C4356C" w:rsidP="00C4356C">
            <w:pPr>
              <w:pStyle w:val="103"/>
            </w:pPr>
            <w:r w:rsidRPr="00C46113">
              <w:t>-</w:t>
            </w:r>
          </w:p>
        </w:tc>
        <w:tc>
          <w:tcPr>
            <w:tcW w:w="173" w:type="pct"/>
            <w:hideMark/>
          </w:tcPr>
          <w:p w14:paraId="55047D00" w14:textId="77777777" w:rsidR="00C4356C" w:rsidRPr="00C4356C" w:rsidRDefault="00C4356C" w:rsidP="00C4356C">
            <w:pPr>
              <w:pStyle w:val="103"/>
            </w:pPr>
            <w:r w:rsidRPr="00C46113">
              <w:t>-</w:t>
            </w:r>
          </w:p>
        </w:tc>
        <w:tc>
          <w:tcPr>
            <w:tcW w:w="173" w:type="pct"/>
            <w:hideMark/>
          </w:tcPr>
          <w:p w14:paraId="283C4FA7" w14:textId="77777777" w:rsidR="00C4356C" w:rsidRPr="00C4356C" w:rsidRDefault="00C4356C" w:rsidP="00C4356C">
            <w:pPr>
              <w:pStyle w:val="103"/>
            </w:pPr>
            <w:r w:rsidRPr="00C46113">
              <w:t>-</w:t>
            </w:r>
          </w:p>
        </w:tc>
        <w:tc>
          <w:tcPr>
            <w:tcW w:w="173" w:type="pct"/>
            <w:hideMark/>
          </w:tcPr>
          <w:p w14:paraId="2CC88DAA" w14:textId="77777777" w:rsidR="00C4356C" w:rsidRPr="00C4356C" w:rsidRDefault="00C4356C" w:rsidP="00C4356C">
            <w:pPr>
              <w:pStyle w:val="103"/>
            </w:pPr>
            <w:r w:rsidRPr="00C46113">
              <w:t>-</w:t>
            </w:r>
          </w:p>
        </w:tc>
        <w:tc>
          <w:tcPr>
            <w:tcW w:w="173" w:type="pct"/>
            <w:hideMark/>
          </w:tcPr>
          <w:p w14:paraId="24EF7DFD" w14:textId="77777777" w:rsidR="00C4356C" w:rsidRPr="00C4356C" w:rsidRDefault="00C4356C" w:rsidP="00C4356C">
            <w:pPr>
              <w:pStyle w:val="103"/>
            </w:pPr>
            <w:r w:rsidRPr="00C46113">
              <w:t>-</w:t>
            </w:r>
          </w:p>
        </w:tc>
        <w:tc>
          <w:tcPr>
            <w:tcW w:w="173" w:type="pct"/>
            <w:hideMark/>
          </w:tcPr>
          <w:p w14:paraId="12C1147A" w14:textId="77777777" w:rsidR="00C4356C" w:rsidRPr="00C4356C" w:rsidRDefault="00C4356C" w:rsidP="00C4356C">
            <w:pPr>
              <w:pStyle w:val="103"/>
            </w:pPr>
            <w:r w:rsidRPr="00C46113">
              <w:t>-</w:t>
            </w:r>
          </w:p>
        </w:tc>
        <w:tc>
          <w:tcPr>
            <w:tcW w:w="173" w:type="pct"/>
            <w:hideMark/>
          </w:tcPr>
          <w:p w14:paraId="143B3D54" w14:textId="77777777" w:rsidR="00C4356C" w:rsidRPr="00C4356C" w:rsidRDefault="00C4356C" w:rsidP="00C4356C">
            <w:pPr>
              <w:pStyle w:val="103"/>
            </w:pPr>
            <w:r w:rsidRPr="00C46113">
              <w:t>-</w:t>
            </w:r>
          </w:p>
        </w:tc>
        <w:tc>
          <w:tcPr>
            <w:tcW w:w="173" w:type="pct"/>
            <w:hideMark/>
          </w:tcPr>
          <w:p w14:paraId="3FAC6B0D" w14:textId="77777777" w:rsidR="00C4356C" w:rsidRPr="00C4356C" w:rsidRDefault="00C4356C" w:rsidP="00C4356C">
            <w:pPr>
              <w:pStyle w:val="103"/>
            </w:pPr>
            <w:r w:rsidRPr="00C46113">
              <w:t>-</w:t>
            </w:r>
          </w:p>
        </w:tc>
        <w:tc>
          <w:tcPr>
            <w:tcW w:w="173" w:type="pct"/>
            <w:hideMark/>
          </w:tcPr>
          <w:p w14:paraId="549399A7" w14:textId="77777777" w:rsidR="00C4356C" w:rsidRPr="00C4356C" w:rsidRDefault="00C4356C" w:rsidP="00C4356C">
            <w:pPr>
              <w:pStyle w:val="103"/>
            </w:pPr>
            <w:r w:rsidRPr="00C46113">
              <w:t>-</w:t>
            </w:r>
          </w:p>
        </w:tc>
        <w:tc>
          <w:tcPr>
            <w:tcW w:w="173" w:type="pct"/>
            <w:hideMark/>
          </w:tcPr>
          <w:p w14:paraId="3D7A83E5" w14:textId="77777777" w:rsidR="00C4356C" w:rsidRPr="00C4356C" w:rsidRDefault="00C4356C" w:rsidP="00C4356C">
            <w:pPr>
              <w:pStyle w:val="103"/>
            </w:pPr>
            <w:r w:rsidRPr="00C46113">
              <w:t>-</w:t>
            </w:r>
          </w:p>
        </w:tc>
        <w:tc>
          <w:tcPr>
            <w:tcW w:w="173" w:type="pct"/>
            <w:hideMark/>
          </w:tcPr>
          <w:p w14:paraId="2022B512" w14:textId="77777777" w:rsidR="00C4356C" w:rsidRPr="00C4356C" w:rsidRDefault="00C4356C" w:rsidP="00C4356C">
            <w:pPr>
              <w:pStyle w:val="103"/>
            </w:pPr>
            <w:r w:rsidRPr="00C46113">
              <w:t>-</w:t>
            </w:r>
          </w:p>
        </w:tc>
        <w:tc>
          <w:tcPr>
            <w:tcW w:w="173" w:type="pct"/>
            <w:hideMark/>
          </w:tcPr>
          <w:p w14:paraId="6E8934F3" w14:textId="77777777" w:rsidR="00C4356C" w:rsidRPr="00C4356C" w:rsidRDefault="00C4356C" w:rsidP="00C4356C">
            <w:pPr>
              <w:pStyle w:val="103"/>
            </w:pPr>
            <w:r w:rsidRPr="00C46113">
              <w:t>-</w:t>
            </w:r>
          </w:p>
        </w:tc>
      </w:tr>
      <w:tr w:rsidR="00C4356C" w:rsidRPr="00887DC9" w14:paraId="0AE6EE4A" w14:textId="77777777" w:rsidTr="00C4356C">
        <w:trPr>
          <w:trHeight w:val="255"/>
        </w:trPr>
        <w:tc>
          <w:tcPr>
            <w:tcW w:w="384" w:type="pct"/>
            <w:vMerge/>
            <w:hideMark/>
          </w:tcPr>
          <w:p w14:paraId="63146464" w14:textId="77777777" w:rsidR="00C4356C" w:rsidRPr="00C46113" w:rsidRDefault="00C4356C" w:rsidP="00C4356C">
            <w:pPr>
              <w:pStyle w:val="103"/>
            </w:pPr>
          </w:p>
        </w:tc>
        <w:tc>
          <w:tcPr>
            <w:tcW w:w="454" w:type="pct"/>
            <w:vMerge/>
            <w:hideMark/>
          </w:tcPr>
          <w:p w14:paraId="205C3F99" w14:textId="77777777" w:rsidR="00C4356C" w:rsidRPr="00C46113" w:rsidRDefault="00C4356C" w:rsidP="00C4356C">
            <w:pPr>
              <w:pStyle w:val="103"/>
            </w:pPr>
          </w:p>
        </w:tc>
        <w:tc>
          <w:tcPr>
            <w:tcW w:w="1013" w:type="pct"/>
            <w:hideMark/>
          </w:tcPr>
          <w:p w14:paraId="0E00A04F" w14:textId="77777777" w:rsidR="00C4356C" w:rsidRPr="00C4356C" w:rsidRDefault="00C4356C" w:rsidP="00C4356C">
            <w:pPr>
              <w:pStyle w:val="103"/>
            </w:pPr>
            <w:r w:rsidRPr="00C46113">
              <w:t xml:space="preserve">Всего подпитка тепловой сети, в </w:t>
            </w:r>
            <w:r w:rsidRPr="00C4356C">
              <w:t>т.ч.:</w:t>
            </w:r>
          </w:p>
        </w:tc>
        <w:tc>
          <w:tcPr>
            <w:tcW w:w="209" w:type="pct"/>
            <w:hideMark/>
          </w:tcPr>
          <w:p w14:paraId="4912B45D" w14:textId="77777777" w:rsidR="00C4356C" w:rsidRPr="00C4356C" w:rsidRDefault="00C4356C" w:rsidP="00C4356C">
            <w:pPr>
              <w:pStyle w:val="103"/>
            </w:pPr>
            <w:r w:rsidRPr="00C46113">
              <w:t>тонн/ч</w:t>
            </w:r>
          </w:p>
        </w:tc>
        <w:tc>
          <w:tcPr>
            <w:tcW w:w="173" w:type="pct"/>
            <w:hideMark/>
          </w:tcPr>
          <w:p w14:paraId="6D9E406E" w14:textId="77777777" w:rsidR="00C4356C" w:rsidRPr="00C4356C" w:rsidRDefault="00C4356C" w:rsidP="00C4356C">
            <w:pPr>
              <w:pStyle w:val="103"/>
            </w:pPr>
            <w:r w:rsidRPr="00C46113">
              <w:t>0,06</w:t>
            </w:r>
          </w:p>
        </w:tc>
        <w:tc>
          <w:tcPr>
            <w:tcW w:w="173" w:type="pct"/>
            <w:hideMark/>
          </w:tcPr>
          <w:p w14:paraId="6B1AA455" w14:textId="77777777" w:rsidR="00C4356C" w:rsidRPr="00C4356C" w:rsidRDefault="00C4356C" w:rsidP="00C4356C">
            <w:pPr>
              <w:pStyle w:val="103"/>
            </w:pPr>
            <w:r w:rsidRPr="00C46113">
              <w:t>0,06</w:t>
            </w:r>
          </w:p>
        </w:tc>
        <w:tc>
          <w:tcPr>
            <w:tcW w:w="173" w:type="pct"/>
            <w:hideMark/>
          </w:tcPr>
          <w:p w14:paraId="781F5221" w14:textId="77777777" w:rsidR="00C4356C" w:rsidRPr="00C4356C" w:rsidRDefault="00C4356C" w:rsidP="00C4356C">
            <w:pPr>
              <w:pStyle w:val="103"/>
            </w:pPr>
            <w:r w:rsidRPr="00C46113">
              <w:t>0,06</w:t>
            </w:r>
          </w:p>
        </w:tc>
        <w:tc>
          <w:tcPr>
            <w:tcW w:w="173" w:type="pct"/>
            <w:hideMark/>
          </w:tcPr>
          <w:p w14:paraId="649EA290" w14:textId="77777777" w:rsidR="00C4356C" w:rsidRPr="00C4356C" w:rsidRDefault="00C4356C" w:rsidP="00C4356C">
            <w:pPr>
              <w:pStyle w:val="103"/>
            </w:pPr>
            <w:r w:rsidRPr="00C46113">
              <w:t>0,06</w:t>
            </w:r>
          </w:p>
        </w:tc>
        <w:tc>
          <w:tcPr>
            <w:tcW w:w="173" w:type="pct"/>
            <w:hideMark/>
          </w:tcPr>
          <w:p w14:paraId="34CF61C7" w14:textId="77777777" w:rsidR="00C4356C" w:rsidRPr="00C4356C" w:rsidRDefault="00C4356C" w:rsidP="00C4356C">
            <w:pPr>
              <w:pStyle w:val="103"/>
            </w:pPr>
            <w:r w:rsidRPr="00C46113">
              <w:t>0,06</w:t>
            </w:r>
          </w:p>
        </w:tc>
        <w:tc>
          <w:tcPr>
            <w:tcW w:w="173" w:type="pct"/>
            <w:hideMark/>
          </w:tcPr>
          <w:p w14:paraId="12E6E59D" w14:textId="77777777" w:rsidR="00C4356C" w:rsidRPr="00C4356C" w:rsidRDefault="00C4356C" w:rsidP="00C4356C">
            <w:pPr>
              <w:pStyle w:val="103"/>
            </w:pPr>
            <w:r w:rsidRPr="00C46113">
              <w:t>0,06</w:t>
            </w:r>
          </w:p>
        </w:tc>
        <w:tc>
          <w:tcPr>
            <w:tcW w:w="173" w:type="pct"/>
            <w:hideMark/>
          </w:tcPr>
          <w:p w14:paraId="3F03751A" w14:textId="77777777" w:rsidR="00C4356C" w:rsidRPr="00C4356C" w:rsidRDefault="00C4356C" w:rsidP="00C4356C">
            <w:pPr>
              <w:pStyle w:val="103"/>
            </w:pPr>
            <w:r w:rsidRPr="00C46113">
              <w:t>0,06</w:t>
            </w:r>
          </w:p>
        </w:tc>
        <w:tc>
          <w:tcPr>
            <w:tcW w:w="173" w:type="pct"/>
            <w:hideMark/>
          </w:tcPr>
          <w:p w14:paraId="02B041B6" w14:textId="77777777" w:rsidR="00C4356C" w:rsidRPr="00C4356C" w:rsidRDefault="00C4356C" w:rsidP="00C4356C">
            <w:pPr>
              <w:pStyle w:val="103"/>
            </w:pPr>
            <w:r w:rsidRPr="00C46113">
              <w:t>0,06</w:t>
            </w:r>
          </w:p>
        </w:tc>
        <w:tc>
          <w:tcPr>
            <w:tcW w:w="173" w:type="pct"/>
            <w:hideMark/>
          </w:tcPr>
          <w:p w14:paraId="3ED59FBC" w14:textId="77777777" w:rsidR="00C4356C" w:rsidRPr="00C4356C" w:rsidRDefault="00C4356C" w:rsidP="00C4356C">
            <w:pPr>
              <w:pStyle w:val="103"/>
            </w:pPr>
            <w:r w:rsidRPr="00C46113">
              <w:t>0,06</w:t>
            </w:r>
          </w:p>
        </w:tc>
        <w:tc>
          <w:tcPr>
            <w:tcW w:w="173" w:type="pct"/>
            <w:hideMark/>
          </w:tcPr>
          <w:p w14:paraId="245DC71E" w14:textId="77777777" w:rsidR="00C4356C" w:rsidRPr="00C4356C" w:rsidRDefault="00C4356C" w:rsidP="00C4356C">
            <w:pPr>
              <w:pStyle w:val="103"/>
            </w:pPr>
            <w:r w:rsidRPr="00C46113">
              <w:t>0,06</w:t>
            </w:r>
          </w:p>
        </w:tc>
        <w:tc>
          <w:tcPr>
            <w:tcW w:w="173" w:type="pct"/>
            <w:hideMark/>
          </w:tcPr>
          <w:p w14:paraId="3CAC8FE2" w14:textId="77777777" w:rsidR="00C4356C" w:rsidRPr="00C4356C" w:rsidRDefault="00C4356C" w:rsidP="00C4356C">
            <w:pPr>
              <w:pStyle w:val="103"/>
            </w:pPr>
            <w:r w:rsidRPr="00C46113">
              <w:t>0,06</w:t>
            </w:r>
          </w:p>
        </w:tc>
        <w:tc>
          <w:tcPr>
            <w:tcW w:w="173" w:type="pct"/>
            <w:hideMark/>
          </w:tcPr>
          <w:p w14:paraId="43189D9A" w14:textId="77777777" w:rsidR="00C4356C" w:rsidRPr="00C4356C" w:rsidRDefault="00C4356C" w:rsidP="00C4356C">
            <w:pPr>
              <w:pStyle w:val="103"/>
            </w:pPr>
            <w:r w:rsidRPr="00C46113">
              <w:t>0,06</w:t>
            </w:r>
          </w:p>
        </w:tc>
        <w:tc>
          <w:tcPr>
            <w:tcW w:w="173" w:type="pct"/>
            <w:hideMark/>
          </w:tcPr>
          <w:p w14:paraId="2263083F" w14:textId="77777777" w:rsidR="00C4356C" w:rsidRPr="00C4356C" w:rsidRDefault="00C4356C" w:rsidP="00C4356C">
            <w:pPr>
              <w:pStyle w:val="103"/>
            </w:pPr>
            <w:r w:rsidRPr="00C46113">
              <w:t>0,06</w:t>
            </w:r>
          </w:p>
        </w:tc>
        <w:tc>
          <w:tcPr>
            <w:tcW w:w="173" w:type="pct"/>
            <w:hideMark/>
          </w:tcPr>
          <w:p w14:paraId="4C40108F" w14:textId="77777777" w:rsidR="00C4356C" w:rsidRPr="00C4356C" w:rsidRDefault="00C4356C" w:rsidP="00C4356C">
            <w:pPr>
              <w:pStyle w:val="103"/>
            </w:pPr>
            <w:r w:rsidRPr="00C46113">
              <w:t>0,06</w:t>
            </w:r>
          </w:p>
        </w:tc>
        <w:tc>
          <w:tcPr>
            <w:tcW w:w="173" w:type="pct"/>
            <w:hideMark/>
          </w:tcPr>
          <w:p w14:paraId="50C81637" w14:textId="77777777" w:rsidR="00C4356C" w:rsidRPr="00C4356C" w:rsidRDefault="00C4356C" w:rsidP="00C4356C">
            <w:pPr>
              <w:pStyle w:val="103"/>
            </w:pPr>
            <w:r w:rsidRPr="00C46113">
              <w:t>0,06</w:t>
            </w:r>
          </w:p>
        </w:tc>
        <w:tc>
          <w:tcPr>
            <w:tcW w:w="173" w:type="pct"/>
            <w:hideMark/>
          </w:tcPr>
          <w:p w14:paraId="270914C6" w14:textId="77777777" w:rsidR="00C4356C" w:rsidRPr="00C4356C" w:rsidRDefault="00C4356C" w:rsidP="00C4356C">
            <w:pPr>
              <w:pStyle w:val="103"/>
            </w:pPr>
            <w:r w:rsidRPr="00C46113">
              <w:t>0,06</w:t>
            </w:r>
          </w:p>
        </w:tc>
        <w:tc>
          <w:tcPr>
            <w:tcW w:w="173" w:type="pct"/>
            <w:hideMark/>
          </w:tcPr>
          <w:p w14:paraId="226EACC6" w14:textId="77777777" w:rsidR="00C4356C" w:rsidRPr="00C4356C" w:rsidRDefault="00C4356C" w:rsidP="00C4356C">
            <w:pPr>
              <w:pStyle w:val="103"/>
            </w:pPr>
            <w:r w:rsidRPr="00C46113">
              <w:t>0,1</w:t>
            </w:r>
          </w:p>
        </w:tc>
      </w:tr>
      <w:tr w:rsidR="00C4356C" w:rsidRPr="00887DC9" w14:paraId="7298607C" w14:textId="77777777" w:rsidTr="00C4356C">
        <w:trPr>
          <w:trHeight w:val="255"/>
        </w:trPr>
        <w:tc>
          <w:tcPr>
            <w:tcW w:w="384" w:type="pct"/>
            <w:vMerge/>
            <w:hideMark/>
          </w:tcPr>
          <w:p w14:paraId="1CFAD5FB" w14:textId="77777777" w:rsidR="00C4356C" w:rsidRPr="00C46113" w:rsidRDefault="00C4356C" w:rsidP="00C4356C">
            <w:pPr>
              <w:pStyle w:val="103"/>
            </w:pPr>
          </w:p>
        </w:tc>
        <w:tc>
          <w:tcPr>
            <w:tcW w:w="454" w:type="pct"/>
            <w:vMerge/>
            <w:hideMark/>
          </w:tcPr>
          <w:p w14:paraId="5DEFB7BA" w14:textId="77777777" w:rsidR="00C4356C" w:rsidRPr="00C46113" w:rsidRDefault="00C4356C" w:rsidP="00C4356C">
            <w:pPr>
              <w:pStyle w:val="103"/>
            </w:pPr>
          </w:p>
        </w:tc>
        <w:tc>
          <w:tcPr>
            <w:tcW w:w="1013" w:type="pct"/>
            <w:hideMark/>
          </w:tcPr>
          <w:p w14:paraId="50684797" w14:textId="77777777" w:rsidR="00C4356C" w:rsidRPr="00C4356C" w:rsidRDefault="00C4356C" w:rsidP="00C4356C">
            <w:pPr>
              <w:pStyle w:val="103"/>
            </w:pPr>
            <w:r w:rsidRPr="00C46113">
              <w:t>нормативные утечки теплоносителя</w:t>
            </w:r>
          </w:p>
        </w:tc>
        <w:tc>
          <w:tcPr>
            <w:tcW w:w="209" w:type="pct"/>
            <w:hideMark/>
          </w:tcPr>
          <w:p w14:paraId="4B8F50B5" w14:textId="77777777" w:rsidR="00C4356C" w:rsidRPr="00C4356C" w:rsidRDefault="00C4356C" w:rsidP="00C4356C">
            <w:pPr>
              <w:pStyle w:val="103"/>
            </w:pPr>
            <w:r w:rsidRPr="00C46113">
              <w:t>тонн/ч</w:t>
            </w:r>
          </w:p>
        </w:tc>
        <w:tc>
          <w:tcPr>
            <w:tcW w:w="173" w:type="pct"/>
            <w:hideMark/>
          </w:tcPr>
          <w:p w14:paraId="54181C53" w14:textId="77777777" w:rsidR="00C4356C" w:rsidRPr="00C4356C" w:rsidRDefault="00C4356C" w:rsidP="00C4356C">
            <w:pPr>
              <w:pStyle w:val="103"/>
            </w:pPr>
            <w:r w:rsidRPr="00C46113">
              <w:t>0,06</w:t>
            </w:r>
          </w:p>
        </w:tc>
        <w:tc>
          <w:tcPr>
            <w:tcW w:w="173" w:type="pct"/>
            <w:hideMark/>
          </w:tcPr>
          <w:p w14:paraId="3C037D8F" w14:textId="77777777" w:rsidR="00C4356C" w:rsidRPr="00C4356C" w:rsidRDefault="00C4356C" w:rsidP="00C4356C">
            <w:pPr>
              <w:pStyle w:val="103"/>
            </w:pPr>
            <w:r w:rsidRPr="00C46113">
              <w:t>0,06</w:t>
            </w:r>
          </w:p>
        </w:tc>
        <w:tc>
          <w:tcPr>
            <w:tcW w:w="173" w:type="pct"/>
            <w:hideMark/>
          </w:tcPr>
          <w:p w14:paraId="6CF4B5E2" w14:textId="77777777" w:rsidR="00C4356C" w:rsidRPr="00C4356C" w:rsidRDefault="00C4356C" w:rsidP="00C4356C">
            <w:pPr>
              <w:pStyle w:val="103"/>
            </w:pPr>
            <w:r w:rsidRPr="00C46113">
              <w:t>0,06</w:t>
            </w:r>
          </w:p>
        </w:tc>
        <w:tc>
          <w:tcPr>
            <w:tcW w:w="173" w:type="pct"/>
            <w:hideMark/>
          </w:tcPr>
          <w:p w14:paraId="02F27E44" w14:textId="77777777" w:rsidR="00C4356C" w:rsidRPr="00C4356C" w:rsidRDefault="00C4356C" w:rsidP="00C4356C">
            <w:pPr>
              <w:pStyle w:val="103"/>
            </w:pPr>
            <w:r w:rsidRPr="00C46113">
              <w:t>0,06</w:t>
            </w:r>
          </w:p>
        </w:tc>
        <w:tc>
          <w:tcPr>
            <w:tcW w:w="173" w:type="pct"/>
            <w:hideMark/>
          </w:tcPr>
          <w:p w14:paraId="2BE29E31" w14:textId="77777777" w:rsidR="00C4356C" w:rsidRPr="00C4356C" w:rsidRDefault="00C4356C" w:rsidP="00C4356C">
            <w:pPr>
              <w:pStyle w:val="103"/>
            </w:pPr>
            <w:r w:rsidRPr="00C46113">
              <w:t>0,06</w:t>
            </w:r>
          </w:p>
        </w:tc>
        <w:tc>
          <w:tcPr>
            <w:tcW w:w="173" w:type="pct"/>
            <w:hideMark/>
          </w:tcPr>
          <w:p w14:paraId="2FDB8D14" w14:textId="77777777" w:rsidR="00C4356C" w:rsidRPr="00C4356C" w:rsidRDefault="00C4356C" w:rsidP="00C4356C">
            <w:pPr>
              <w:pStyle w:val="103"/>
            </w:pPr>
            <w:r w:rsidRPr="00C46113">
              <w:t>0,06</w:t>
            </w:r>
          </w:p>
        </w:tc>
        <w:tc>
          <w:tcPr>
            <w:tcW w:w="173" w:type="pct"/>
            <w:hideMark/>
          </w:tcPr>
          <w:p w14:paraId="14C0097E" w14:textId="77777777" w:rsidR="00C4356C" w:rsidRPr="00C4356C" w:rsidRDefault="00C4356C" w:rsidP="00C4356C">
            <w:pPr>
              <w:pStyle w:val="103"/>
            </w:pPr>
            <w:r w:rsidRPr="00C46113">
              <w:t>0,06</w:t>
            </w:r>
          </w:p>
        </w:tc>
        <w:tc>
          <w:tcPr>
            <w:tcW w:w="173" w:type="pct"/>
            <w:hideMark/>
          </w:tcPr>
          <w:p w14:paraId="2638D65B" w14:textId="77777777" w:rsidR="00C4356C" w:rsidRPr="00C4356C" w:rsidRDefault="00C4356C" w:rsidP="00C4356C">
            <w:pPr>
              <w:pStyle w:val="103"/>
            </w:pPr>
            <w:r w:rsidRPr="00C46113">
              <w:t>0,06</w:t>
            </w:r>
          </w:p>
        </w:tc>
        <w:tc>
          <w:tcPr>
            <w:tcW w:w="173" w:type="pct"/>
            <w:hideMark/>
          </w:tcPr>
          <w:p w14:paraId="6D8421A5" w14:textId="77777777" w:rsidR="00C4356C" w:rsidRPr="00C4356C" w:rsidRDefault="00C4356C" w:rsidP="00C4356C">
            <w:pPr>
              <w:pStyle w:val="103"/>
            </w:pPr>
            <w:r w:rsidRPr="00C46113">
              <w:t>0,06</w:t>
            </w:r>
          </w:p>
        </w:tc>
        <w:tc>
          <w:tcPr>
            <w:tcW w:w="173" w:type="pct"/>
            <w:hideMark/>
          </w:tcPr>
          <w:p w14:paraId="010BA6D0" w14:textId="77777777" w:rsidR="00C4356C" w:rsidRPr="00C4356C" w:rsidRDefault="00C4356C" w:rsidP="00C4356C">
            <w:pPr>
              <w:pStyle w:val="103"/>
            </w:pPr>
            <w:r w:rsidRPr="00C46113">
              <w:t>0,06</w:t>
            </w:r>
          </w:p>
        </w:tc>
        <w:tc>
          <w:tcPr>
            <w:tcW w:w="173" w:type="pct"/>
            <w:hideMark/>
          </w:tcPr>
          <w:p w14:paraId="370B3462" w14:textId="77777777" w:rsidR="00C4356C" w:rsidRPr="00C4356C" w:rsidRDefault="00C4356C" w:rsidP="00C4356C">
            <w:pPr>
              <w:pStyle w:val="103"/>
            </w:pPr>
            <w:r w:rsidRPr="00C46113">
              <w:t>0,06</w:t>
            </w:r>
          </w:p>
        </w:tc>
        <w:tc>
          <w:tcPr>
            <w:tcW w:w="173" w:type="pct"/>
            <w:hideMark/>
          </w:tcPr>
          <w:p w14:paraId="43E55DA2" w14:textId="77777777" w:rsidR="00C4356C" w:rsidRPr="00C4356C" w:rsidRDefault="00C4356C" w:rsidP="00C4356C">
            <w:pPr>
              <w:pStyle w:val="103"/>
            </w:pPr>
            <w:r w:rsidRPr="00C46113">
              <w:t>0,06</w:t>
            </w:r>
          </w:p>
        </w:tc>
        <w:tc>
          <w:tcPr>
            <w:tcW w:w="173" w:type="pct"/>
            <w:hideMark/>
          </w:tcPr>
          <w:p w14:paraId="5145E079" w14:textId="77777777" w:rsidR="00C4356C" w:rsidRPr="00C4356C" w:rsidRDefault="00C4356C" w:rsidP="00C4356C">
            <w:pPr>
              <w:pStyle w:val="103"/>
            </w:pPr>
            <w:r w:rsidRPr="00C46113">
              <w:t>0,06</w:t>
            </w:r>
          </w:p>
        </w:tc>
        <w:tc>
          <w:tcPr>
            <w:tcW w:w="173" w:type="pct"/>
            <w:hideMark/>
          </w:tcPr>
          <w:p w14:paraId="00C16CE2" w14:textId="77777777" w:rsidR="00C4356C" w:rsidRPr="00C4356C" w:rsidRDefault="00C4356C" w:rsidP="00C4356C">
            <w:pPr>
              <w:pStyle w:val="103"/>
            </w:pPr>
            <w:r w:rsidRPr="00C46113">
              <w:t>0,06</w:t>
            </w:r>
          </w:p>
        </w:tc>
        <w:tc>
          <w:tcPr>
            <w:tcW w:w="173" w:type="pct"/>
            <w:hideMark/>
          </w:tcPr>
          <w:p w14:paraId="177AD54C" w14:textId="77777777" w:rsidR="00C4356C" w:rsidRPr="00C4356C" w:rsidRDefault="00C4356C" w:rsidP="00C4356C">
            <w:pPr>
              <w:pStyle w:val="103"/>
            </w:pPr>
            <w:r w:rsidRPr="00C46113">
              <w:t>0,06</w:t>
            </w:r>
          </w:p>
        </w:tc>
        <w:tc>
          <w:tcPr>
            <w:tcW w:w="173" w:type="pct"/>
            <w:hideMark/>
          </w:tcPr>
          <w:p w14:paraId="5E558B1E" w14:textId="77777777" w:rsidR="00C4356C" w:rsidRPr="00C4356C" w:rsidRDefault="00C4356C" w:rsidP="00C4356C">
            <w:pPr>
              <w:pStyle w:val="103"/>
            </w:pPr>
            <w:r w:rsidRPr="00C46113">
              <w:t>0,06</w:t>
            </w:r>
          </w:p>
        </w:tc>
        <w:tc>
          <w:tcPr>
            <w:tcW w:w="173" w:type="pct"/>
            <w:hideMark/>
          </w:tcPr>
          <w:p w14:paraId="12C6E052" w14:textId="77777777" w:rsidR="00C4356C" w:rsidRPr="00C4356C" w:rsidRDefault="00C4356C" w:rsidP="00C4356C">
            <w:pPr>
              <w:pStyle w:val="103"/>
            </w:pPr>
            <w:r w:rsidRPr="00C46113">
              <w:t>0,1</w:t>
            </w:r>
          </w:p>
        </w:tc>
      </w:tr>
      <w:tr w:rsidR="00C4356C" w:rsidRPr="00887DC9" w14:paraId="7834D7E4" w14:textId="77777777" w:rsidTr="00C4356C">
        <w:trPr>
          <w:trHeight w:val="255"/>
        </w:trPr>
        <w:tc>
          <w:tcPr>
            <w:tcW w:w="384" w:type="pct"/>
            <w:vMerge/>
            <w:hideMark/>
          </w:tcPr>
          <w:p w14:paraId="3BE0C4A3" w14:textId="77777777" w:rsidR="00C4356C" w:rsidRPr="00C46113" w:rsidRDefault="00C4356C" w:rsidP="00C4356C">
            <w:pPr>
              <w:pStyle w:val="103"/>
            </w:pPr>
          </w:p>
        </w:tc>
        <w:tc>
          <w:tcPr>
            <w:tcW w:w="454" w:type="pct"/>
            <w:vMerge/>
            <w:hideMark/>
          </w:tcPr>
          <w:p w14:paraId="38E48685" w14:textId="77777777" w:rsidR="00C4356C" w:rsidRPr="00C46113" w:rsidRDefault="00C4356C" w:rsidP="00C4356C">
            <w:pPr>
              <w:pStyle w:val="103"/>
            </w:pPr>
          </w:p>
        </w:tc>
        <w:tc>
          <w:tcPr>
            <w:tcW w:w="1013" w:type="pct"/>
            <w:hideMark/>
          </w:tcPr>
          <w:p w14:paraId="320965F9" w14:textId="77777777" w:rsidR="00C4356C" w:rsidRPr="00C4356C" w:rsidRDefault="00C4356C" w:rsidP="00C4356C">
            <w:pPr>
              <w:pStyle w:val="103"/>
            </w:pPr>
            <w:r w:rsidRPr="00C46113">
              <w:t xml:space="preserve">сверхнормативные утечки </w:t>
            </w:r>
            <w:r w:rsidRPr="00C4356C">
              <w:t>теплоносителя</w:t>
            </w:r>
          </w:p>
        </w:tc>
        <w:tc>
          <w:tcPr>
            <w:tcW w:w="209" w:type="pct"/>
            <w:hideMark/>
          </w:tcPr>
          <w:p w14:paraId="2D99CA24" w14:textId="77777777" w:rsidR="00C4356C" w:rsidRPr="00C4356C" w:rsidRDefault="00C4356C" w:rsidP="00C4356C">
            <w:pPr>
              <w:pStyle w:val="103"/>
            </w:pPr>
            <w:r w:rsidRPr="00C46113">
              <w:t>тонн/ч</w:t>
            </w:r>
          </w:p>
        </w:tc>
        <w:tc>
          <w:tcPr>
            <w:tcW w:w="173" w:type="pct"/>
            <w:hideMark/>
          </w:tcPr>
          <w:p w14:paraId="7FEC81E5" w14:textId="77777777" w:rsidR="00C4356C" w:rsidRPr="00C4356C" w:rsidRDefault="00C4356C" w:rsidP="00C4356C">
            <w:pPr>
              <w:pStyle w:val="103"/>
            </w:pPr>
            <w:r w:rsidRPr="00C46113">
              <w:t>0</w:t>
            </w:r>
          </w:p>
        </w:tc>
        <w:tc>
          <w:tcPr>
            <w:tcW w:w="173" w:type="pct"/>
            <w:hideMark/>
          </w:tcPr>
          <w:p w14:paraId="2F401E96" w14:textId="77777777" w:rsidR="00C4356C" w:rsidRPr="00C4356C" w:rsidRDefault="00C4356C" w:rsidP="00C4356C">
            <w:pPr>
              <w:pStyle w:val="103"/>
            </w:pPr>
            <w:r w:rsidRPr="00C46113">
              <w:t>0</w:t>
            </w:r>
          </w:p>
        </w:tc>
        <w:tc>
          <w:tcPr>
            <w:tcW w:w="173" w:type="pct"/>
            <w:hideMark/>
          </w:tcPr>
          <w:p w14:paraId="49E225A7" w14:textId="77777777" w:rsidR="00C4356C" w:rsidRPr="00C4356C" w:rsidRDefault="00C4356C" w:rsidP="00C4356C">
            <w:pPr>
              <w:pStyle w:val="103"/>
            </w:pPr>
            <w:r w:rsidRPr="00C46113">
              <w:t>0</w:t>
            </w:r>
          </w:p>
        </w:tc>
        <w:tc>
          <w:tcPr>
            <w:tcW w:w="173" w:type="pct"/>
            <w:hideMark/>
          </w:tcPr>
          <w:p w14:paraId="03CB4440" w14:textId="77777777" w:rsidR="00C4356C" w:rsidRPr="00C4356C" w:rsidRDefault="00C4356C" w:rsidP="00C4356C">
            <w:pPr>
              <w:pStyle w:val="103"/>
            </w:pPr>
            <w:r w:rsidRPr="00C46113">
              <w:t>0</w:t>
            </w:r>
          </w:p>
        </w:tc>
        <w:tc>
          <w:tcPr>
            <w:tcW w:w="173" w:type="pct"/>
            <w:hideMark/>
          </w:tcPr>
          <w:p w14:paraId="2805F0CA" w14:textId="77777777" w:rsidR="00C4356C" w:rsidRPr="00C4356C" w:rsidRDefault="00C4356C" w:rsidP="00C4356C">
            <w:pPr>
              <w:pStyle w:val="103"/>
            </w:pPr>
            <w:r w:rsidRPr="00C46113">
              <w:t>0</w:t>
            </w:r>
          </w:p>
        </w:tc>
        <w:tc>
          <w:tcPr>
            <w:tcW w:w="173" w:type="pct"/>
            <w:hideMark/>
          </w:tcPr>
          <w:p w14:paraId="06F34F4D" w14:textId="77777777" w:rsidR="00C4356C" w:rsidRPr="00C4356C" w:rsidRDefault="00C4356C" w:rsidP="00C4356C">
            <w:pPr>
              <w:pStyle w:val="103"/>
            </w:pPr>
            <w:r w:rsidRPr="00C46113">
              <w:t>0</w:t>
            </w:r>
          </w:p>
        </w:tc>
        <w:tc>
          <w:tcPr>
            <w:tcW w:w="173" w:type="pct"/>
            <w:hideMark/>
          </w:tcPr>
          <w:p w14:paraId="3F35EF40" w14:textId="77777777" w:rsidR="00C4356C" w:rsidRPr="00C4356C" w:rsidRDefault="00C4356C" w:rsidP="00C4356C">
            <w:pPr>
              <w:pStyle w:val="103"/>
            </w:pPr>
            <w:r w:rsidRPr="00C46113">
              <w:t>0</w:t>
            </w:r>
          </w:p>
        </w:tc>
        <w:tc>
          <w:tcPr>
            <w:tcW w:w="173" w:type="pct"/>
            <w:hideMark/>
          </w:tcPr>
          <w:p w14:paraId="13283F85" w14:textId="77777777" w:rsidR="00C4356C" w:rsidRPr="00C4356C" w:rsidRDefault="00C4356C" w:rsidP="00C4356C">
            <w:pPr>
              <w:pStyle w:val="103"/>
            </w:pPr>
            <w:r w:rsidRPr="00C46113">
              <w:t>0</w:t>
            </w:r>
          </w:p>
        </w:tc>
        <w:tc>
          <w:tcPr>
            <w:tcW w:w="173" w:type="pct"/>
            <w:hideMark/>
          </w:tcPr>
          <w:p w14:paraId="0A199FEB" w14:textId="77777777" w:rsidR="00C4356C" w:rsidRPr="00C4356C" w:rsidRDefault="00C4356C" w:rsidP="00C4356C">
            <w:pPr>
              <w:pStyle w:val="103"/>
            </w:pPr>
            <w:r w:rsidRPr="00C46113">
              <w:t>0</w:t>
            </w:r>
          </w:p>
        </w:tc>
        <w:tc>
          <w:tcPr>
            <w:tcW w:w="173" w:type="pct"/>
            <w:hideMark/>
          </w:tcPr>
          <w:p w14:paraId="1418C29B" w14:textId="77777777" w:rsidR="00C4356C" w:rsidRPr="00C4356C" w:rsidRDefault="00C4356C" w:rsidP="00C4356C">
            <w:pPr>
              <w:pStyle w:val="103"/>
            </w:pPr>
            <w:r w:rsidRPr="00C46113">
              <w:t>0</w:t>
            </w:r>
          </w:p>
        </w:tc>
        <w:tc>
          <w:tcPr>
            <w:tcW w:w="173" w:type="pct"/>
            <w:hideMark/>
          </w:tcPr>
          <w:p w14:paraId="14EE6BAF" w14:textId="77777777" w:rsidR="00C4356C" w:rsidRPr="00C4356C" w:rsidRDefault="00C4356C" w:rsidP="00C4356C">
            <w:pPr>
              <w:pStyle w:val="103"/>
            </w:pPr>
            <w:r w:rsidRPr="00C46113">
              <w:t>0</w:t>
            </w:r>
          </w:p>
        </w:tc>
        <w:tc>
          <w:tcPr>
            <w:tcW w:w="173" w:type="pct"/>
            <w:hideMark/>
          </w:tcPr>
          <w:p w14:paraId="19A5D4F8" w14:textId="77777777" w:rsidR="00C4356C" w:rsidRPr="00C4356C" w:rsidRDefault="00C4356C" w:rsidP="00C4356C">
            <w:pPr>
              <w:pStyle w:val="103"/>
            </w:pPr>
            <w:r w:rsidRPr="00C46113">
              <w:t>0</w:t>
            </w:r>
          </w:p>
        </w:tc>
        <w:tc>
          <w:tcPr>
            <w:tcW w:w="173" w:type="pct"/>
            <w:hideMark/>
          </w:tcPr>
          <w:p w14:paraId="09E7F102" w14:textId="77777777" w:rsidR="00C4356C" w:rsidRPr="00C4356C" w:rsidRDefault="00C4356C" w:rsidP="00C4356C">
            <w:pPr>
              <w:pStyle w:val="103"/>
            </w:pPr>
            <w:r w:rsidRPr="00C46113">
              <w:t>0</w:t>
            </w:r>
          </w:p>
        </w:tc>
        <w:tc>
          <w:tcPr>
            <w:tcW w:w="173" w:type="pct"/>
            <w:hideMark/>
          </w:tcPr>
          <w:p w14:paraId="22159512" w14:textId="77777777" w:rsidR="00C4356C" w:rsidRPr="00C4356C" w:rsidRDefault="00C4356C" w:rsidP="00C4356C">
            <w:pPr>
              <w:pStyle w:val="103"/>
            </w:pPr>
            <w:r w:rsidRPr="00C46113">
              <w:t>0</w:t>
            </w:r>
          </w:p>
        </w:tc>
        <w:tc>
          <w:tcPr>
            <w:tcW w:w="173" w:type="pct"/>
            <w:hideMark/>
          </w:tcPr>
          <w:p w14:paraId="3104A7FC" w14:textId="77777777" w:rsidR="00C4356C" w:rsidRPr="00C4356C" w:rsidRDefault="00C4356C" w:rsidP="00C4356C">
            <w:pPr>
              <w:pStyle w:val="103"/>
            </w:pPr>
            <w:r w:rsidRPr="00C46113">
              <w:t>0</w:t>
            </w:r>
          </w:p>
        </w:tc>
        <w:tc>
          <w:tcPr>
            <w:tcW w:w="173" w:type="pct"/>
            <w:hideMark/>
          </w:tcPr>
          <w:p w14:paraId="1AAD3D39" w14:textId="77777777" w:rsidR="00C4356C" w:rsidRPr="00C4356C" w:rsidRDefault="00C4356C" w:rsidP="00C4356C">
            <w:pPr>
              <w:pStyle w:val="103"/>
            </w:pPr>
            <w:r w:rsidRPr="00C46113">
              <w:t>0</w:t>
            </w:r>
          </w:p>
        </w:tc>
        <w:tc>
          <w:tcPr>
            <w:tcW w:w="173" w:type="pct"/>
            <w:hideMark/>
          </w:tcPr>
          <w:p w14:paraId="031282E9" w14:textId="77777777" w:rsidR="00C4356C" w:rsidRPr="00C4356C" w:rsidRDefault="00C4356C" w:rsidP="00C4356C">
            <w:pPr>
              <w:pStyle w:val="103"/>
            </w:pPr>
            <w:r w:rsidRPr="00C46113">
              <w:t>0</w:t>
            </w:r>
          </w:p>
        </w:tc>
      </w:tr>
      <w:tr w:rsidR="00C4356C" w:rsidRPr="00887DC9" w14:paraId="2D67937C" w14:textId="77777777" w:rsidTr="00C4356C">
        <w:trPr>
          <w:trHeight w:val="765"/>
        </w:trPr>
        <w:tc>
          <w:tcPr>
            <w:tcW w:w="384" w:type="pct"/>
            <w:vMerge/>
            <w:hideMark/>
          </w:tcPr>
          <w:p w14:paraId="4A2EF98B" w14:textId="77777777" w:rsidR="00C4356C" w:rsidRPr="00C46113" w:rsidRDefault="00C4356C" w:rsidP="00C4356C">
            <w:pPr>
              <w:pStyle w:val="103"/>
            </w:pPr>
          </w:p>
        </w:tc>
        <w:tc>
          <w:tcPr>
            <w:tcW w:w="454" w:type="pct"/>
            <w:vMerge/>
            <w:hideMark/>
          </w:tcPr>
          <w:p w14:paraId="072833E6" w14:textId="77777777" w:rsidR="00C4356C" w:rsidRPr="00C46113" w:rsidRDefault="00C4356C" w:rsidP="00C4356C">
            <w:pPr>
              <w:pStyle w:val="103"/>
            </w:pPr>
          </w:p>
        </w:tc>
        <w:tc>
          <w:tcPr>
            <w:tcW w:w="1013" w:type="pct"/>
            <w:hideMark/>
          </w:tcPr>
          <w:p w14:paraId="2C5BAF56" w14:textId="77777777" w:rsidR="00C4356C" w:rsidRPr="00C4356C" w:rsidRDefault="00C4356C" w:rsidP="00C4356C">
            <w:pPr>
              <w:pStyle w:val="103"/>
            </w:pPr>
            <w:r w:rsidRPr="00C46113">
              <w:t>отпуск теплоносителя из тепловых сетей на цели горячего водоснабжения (для открытых систем теплоснабжения)</w:t>
            </w:r>
          </w:p>
        </w:tc>
        <w:tc>
          <w:tcPr>
            <w:tcW w:w="209" w:type="pct"/>
            <w:hideMark/>
          </w:tcPr>
          <w:p w14:paraId="5462333C" w14:textId="77777777" w:rsidR="00C4356C" w:rsidRPr="00C4356C" w:rsidRDefault="00C4356C" w:rsidP="00C4356C">
            <w:pPr>
              <w:pStyle w:val="103"/>
            </w:pPr>
            <w:r w:rsidRPr="00C46113">
              <w:t>тонн/ч</w:t>
            </w:r>
          </w:p>
        </w:tc>
        <w:tc>
          <w:tcPr>
            <w:tcW w:w="173" w:type="pct"/>
            <w:hideMark/>
          </w:tcPr>
          <w:p w14:paraId="56545917" w14:textId="77777777" w:rsidR="00C4356C" w:rsidRPr="00C4356C" w:rsidRDefault="00C4356C" w:rsidP="00C4356C">
            <w:pPr>
              <w:pStyle w:val="103"/>
            </w:pPr>
            <w:r w:rsidRPr="00C46113">
              <w:t>0</w:t>
            </w:r>
          </w:p>
        </w:tc>
        <w:tc>
          <w:tcPr>
            <w:tcW w:w="173" w:type="pct"/>
            <w:hideMark/>
          </w:tcPr>
          <w:p w14:paraId="7CEAAE74" w14:textId="77777777" w:rsidR="00C4356C" w:rsidRPr="00C4356C" w:rsidRDefault="00C4356C" w:rsidP="00C4356C">
            <w:pPr>
              <w:pStyle w:val="103"/>
            </w:pPr>
            <w:r w:rsidRPr="00C46113">
              <w:t>0</w:t>
            </w:r>
          </w:p>
        </w:tc>
        <w:tc>
          <w:tcPr>
            <w:tcW w:w="173" w:type="pct"/>
            <w:hideMark/>
          </w:tcPr>
          <w:p w14:paraId="523395F2" w14:textId="77777777" w:rsidR="00C4356C" w:rsidRPr="00C4356C" w:rsidRDefault="00C4356C" w:rsidP="00C4356C">
            <w:pPr>
              <w:pStyle w:val="103"/>
            </w:pPr>
            <w:r w:rsidRPr="00C46113">
              <w:t>0</w:t>
            </w:r>
          </w:p>
        </w:tc>
        <w:tc>
          <w:tcPr>
            <w:tcW w:w="173" w:type="pct"/>
            <w:hideMark/>
          </w:tcPr>
          <w:p w14:paraId="200C3DDB" w14:textId="77777777" w:rsidR="00C4356C" w:rsidRPr="00C4356C" w:rsidRDefault="00C4356C" w:rsidP="00C4356C">
            <w:pPr>
              <w:pStyle w:val="103"/>
            </w:pPr>
            <w:r w:rsidRPr="00C46113">
              <w:t>0</w:t>
            </w:r>
          </w:p>
        </w:tc>
        <w:tc>
          <w:tcPr>
            <w:tcW w:w="173" w:type="pct"/>
            <w:hideMark/>
          </w:tcPr>
          <w:p w14:paraId="10ADC557" w14:textId="77777777" w:rsidR="00C4356C" w:rsidRPr="00C4356C" w:rsidRDefault="00C4356C" w:rsidP="00C4356C">
            <w:pPr>
              <w:pStyle w:val="103"/>
            </w:pPr>
            <w:r w:rsidRPr="00C46113">
              <w:t>0</w:t>
            </w:r>
          </w:p>
        </w:tc>
        <w:tc>
          <w:tcPr>
            <w:tcW w:w="173" w:type="pct"/>
            <w:hideMark/>
          </w:tcPr>
          <w:p w14:paraId="757858B8" w14:textId="77777777" w:rsidR="00C4356C" w:rsidRPr="00C4356C" w:rsidRDefault="00C4356C" w:rsidP="00C4356C">
            <w:pPr>
              <w:pStyle w:val="103"/>
            </w:pPr>
            <w:r w:rsidRPr="00C46113">
              <w:t>0</w:t>
            </w:r>
          </w:p>
        </w:tc>
        <w:tc>
          <w:tcPr>
            <w:tcW w:w="173" w:type="pct"/>
            <w:hideMark/>
          </w:tcPr>
          <w:p w14:paraId="24F07AF0" w14:textId="77777777" w:rsidR="00C4356C" w:rsidRPr="00C4356C" w:rsidRDefault="00C4356C" w:rsidP="00C4356C">
            <w:pPr>
              <w:pStyle w:val="103"/>
            </w:pPr>
            <w:r w:rsidRPr="00C46113">
              <w:t>0</w:t>
            </w:r>
          </w:p>
        </w:tc>
        <w:tc>
          <w:tcPr>
            <w:tcW w:w="173" w:type="pct"/>
            <w:hideMark/>
          </w:tcPr>
          <w:p w14:paraId="38A918D6" w14:textId="77777777" w:rsidR="00C4356C" w:rsidRPr="00C4356C" w:rsidRDefault="00C4356C" w:rsidP="00C4356C">
            <w:pPr>
              <w:pStyle w:val="103"/>
            </w:pPr>
            <w:r w:rsidRPr="00C46113">
              <w:t>0</w:t>
            </w:r>
          </w:p>
        </w:tc>
        <w:tc>
          <w:tcPr>
            <w:tcW w:w="173" w:type="pct"/>
            <w:hideMark/>
          </w:tcPr>
          <w:p w14:paraId="4A2AA6CE" w14:textId="77777777" w:rsidR="00C4356C" w:rsidRPr="00C4356C" w:rsidRDefault="00C4356C" w:rsidP="00C4356C">
            <w:pPr>
              <w:pStyle w:val="103"/>
            </w:pPr>
            <w:r w:rsidRPr="00C46113">
              <w:t>0</w:t>
            </w:r>
          </w:p>
        </w:tc>
        <w:tc>
          <w:tcPr>
            <w:tcW w:w="173" w:type="pct"/>
            <w:hideMark/>
          </w:tcPr>
          <w:p w14:paraId="614DF73D" w14:textId="77777777" w:rsidR="00C4356C" w:rsidRPr="00C4356C" w:rsidRDefault="00C4356C" w:rsidP="00C4356C">
            <w:pPr>
              <w:pStyle w:val="103"/>
            </w:pPr>
            <w:r w:rsidRPr="00C46113">
              <w:t>0</w:t>
            </w:r>
          </w:p>
        </w:tc>
        <w:tc>
          <w:tcPr>
            <w:tcW w:w="173" w:type="pct"/>
            <w:hideMark/>
          </w:tcPr>
          <w:p w14:paraId="0712C72A" w14:textId="77777777" w:rsidR="00C4356C" w:rsidRPr="00C4356C" w:rsidRDefault="00C4356C" w:rsidP="00C4356C">
            <w:pPr>
              <w:pStyle w:val="103"/>
            </w:pPr>
            <w:r w:rsidRPr="00C46113">
              <w:t>0</w:t>
            </w:r>
          </w:p>
        </w:tc>
        <w:tc>
          <w:tcPr>
            <w:tcW w:w="173" w:type="pct"/>
            <w:hideMark/>
          </w:tcPr>
          <w:p w14:paraId="766F4E3A" w14:textId="77777777" w:rsidR="00C4356C" w:rsidRPr="00C4356C" w:rsidRDefault="00C4356C" w:rsidP="00C4356C">
            <w:pPr>
              <w:pStyle w:val="103"/>
            </w:pPr>
            <w:r w:rsidRPr="00C46113">
              <w:t>0</w:t>
            </w:r>
          </w:p>
        </w:tc>
        <w:tc>
          <w:tcPr>
            <w:tcW w:w="173" w:type="pct"/>
            <w:hideMark/>
          </w:tcPr>
          <w:p w14:paraId="2718FB36" w14:textId="77777777" w:rsidR="00C4356C" w:rsidRPr="00C4356C" w:rsidRDefault="00C4356C" w:rsidP="00C4356C">
            <w:pPr>
              <w:pStyle w:val="103"/>
            </w:pPr>
            <w:r w:rsidRPr="00C46113">
              <w:t>0</w:t>
            </w:r>
          </w:p>
        </w:tc>
        <w:tc>
          <w:tcPr>
            <w:tcW w:w="173" w:type="pct"/>
            <w:hideMark/>
          </w:tcPr>
          <w:p w14:paraId="046A0F14" w14:textId="77777777" w:rsidR="00C4356C" w:rsidRPr="00C4356C" w:rsidRDefault="00C4356C" w:rsidP="00C4356C">
            <w:pPr>
              <w:pStyle w:val="103"/>
            </w:pPr>
            <w:r w:rsidRPr="00C46113">
              <w:t>0</w:t>
            </w:r>
          </w:p>
        </w:tc>
        <w:tc>
          <w:tcPr>
            <w:tcW w:w="173" w:type="pct"/>
            <w:hideMark/>
          </w:tcPr>
          <w:p w14:paraId="73D1182D" w14:textId="77777777" w:rsidR="00C4356C" w:rsidRPr="00C4356C" w:rsidRDefault="00C4356C" w:rsidP="00C4356C">
            <w:pPr>
              <w:pStyle w:val="103"/>
            </w:pPr>
            <w:r w:rsidRPr="00C46113">
              <w:t>0</w:t>
            </w:r>
          </w:p>
        </w:tc>
        <w:tc>
          <w:tcPr>
            <w:tcW w:w="173" w:type="pct"/>
            <w:hideMark/>
          </w:tcPr>
          <w:p w14:paraId="3799731B" w14:textId="77777777" w:rsidR="00C4356C" w:rsidRPr="00C4356C" w:rsidRDefault="00C4356C" w:rsidP="00C4356C">
            <w:pPr>
              <w:pStyle w:val="103"/>
            </w:pPr>
            <w:r w:rsidRPr="00C46113">
              <w:t>0</w:t>
            </w:r>
          </w:p>
        </w:tc>
        <w:tc>
          <w:tcPr>
            <w:tcW w:w="173" w:type="pct"/>
            <w:hideMark/>
          </w:tcPr>
          <w:p w14:paraId="14E196EC" w14:textId="77777777" w:rsidR="00C4356C" w:rsidRPr="00C4356C" w:rsidRDefault="00C4356C" w:rsidP="00C4356C">
            <w:pPr>
              <w:pStyle w:val="103"/>
            </w:pPr>
            <w:r w:rsidRPr="00C46113">
              <w:t>0</w:t>
            </w:r>
          </w:p>
        </w:tc>
      </w:tr>
      <w:tr w:rsidR="00C4356C" w:rsidRPr="00887DC9" w14:paraId="3323EE28" w14:textId="77777777" w:rsidTr="00C4356C">
        <w:trPr>
          <w:trHeight w:val="510"/>
        </w:trPr>
        <w:tc>
          <w:tcPr>
            <w:tcW w:w="384" w:type="pct"/>
            <w:vMerge/>
            <w:hideMark/>
          </w:tcPr>
          <w:p w14:paraId="65D6700A" w14:textId="77777777" w:rsidR="00C4356C" w:rsidRPr="00C46113" w:rsidRDefault="00C4356C" w:rsidP="00C4356C">
            <w:pPr>
              <w:pStyle w:val="103"/>
            </w:pPr>
          </w:p>
        </w:tc>
        <w:tc>
          <w:tcPr>
            <w:tcW w:w="454" w:type="pct"/>
            <w:vMerge/>
            <w:hideMark/>
          </w:tcPr>
          <w:p w14:paraId="6E95135C" w14:textId="77777777" w:rsidR="00C4356C" w:rsidRPr="00C46113" w:rsidRDefault="00C4356C" w:rsidP="00C4356C">
            <w:pPr>
              <w:pStyle w:val="103"/>
            </w:pPr>
          </w:p>
        </w:tc>
        <w:tc>
          <w:tcPr>
            <w:tcW w:w="1013" w:type="pct"/>
            <w:hideMark/>
          </w:tcPr>
          <w:p w14:paraId="6814A78E" w14:textId="77777777" w:rsidR="00C4356C" w:rsidRPr="00C4356C" w:rsidRDefault="00C4356C" w:rsidP="00C4356C">
            <w:pPr>
              <w:pStyle w:val="103"/>
            </w:pPr>
            <w:r w:rsidRPr="00C46113">
              <w:t xml:space="preserve">Максимум подпитки тепловой сети в </w:t>
            </w:r>
            <w:r w:rsidRPr="00C4356C">
              <w:t>эксплуатационном режиме</w:t>
            </w:r>
          </w:p>
        </w:tc>
        <w:tc>
          <w:tcPr>
            <w:tcW w:w="209" w:type="pct"/>
            <w:hideMark/>
          </w:tcPr>
          <w:p w14:paraId="7B6CEB98" w14:textId="77777777" w:rsidR="00C4356C" w:rsidRPr="00C4356C" w:rsidRDefault="00C4356C" w:rsidP="00C4356C">
            <w:pPr>
              <w:pStyle w:val="103"/>
            </w:pPr>
            <w:r w:rsidRPr="00C46113">
              <w:t>тонн/ч</w:t>
            </w:r>
          </w:p>
        </w:tc>
        <w:tc>
          <w:tcPr>
            <w:tcW w:w="173" w:type="pct"/>
            <w:hideMark/>
          </w:tcPr>
          <w:p w14:paraId="1C970D79" w14:textId="77777777" w:rsidR="00C4356C" w:rsidRPr="00C4356C" w:rsidRDefault="00C4356C" w:rsidP="00C4356C">
            <w:pPr>
              <w:pStyle w:val="103"/>
            </w:pPr>
            <w:r w:rsidRPr="00C46113">
              <w:t>0,07</w:t>
            </w:r>
          </w:p>
        </w:tc>
        <w:tc>
          <w:tcPr>
            <w:tcW w:w="173" w:type="pct"/>
            <w:hideMark/>
          </w:tcPr>
          <w:p w14:paraId="69EC9A1F" w14:textId="77777777" w:rsidR="00C4356C" w:rsidRPr="00C4356C" w:rsidRDefault="00C4356C" w:rsidP="00C4356C">
            <w:pPr>
              <w:pStyle w:val="103"/>
            </w:pPr>
            <w:r w:rsidRPr="00C46113">
              <w:t>0,07</w:t>
            </w:r>
          </w:p>
        </w:tc>
        <w:tc>
          <w:tcPr>
            <w:tcW w:w="173" w:type="pct"/>
            <w:hideMark/>
          </w:tcPr>
          <w:p w14:paraId="34E175D2" w14:textId="77777777" w:rsidR="00C4356C" w:rsidRPr="00C4356C" w:rsidRDefault="00C4356C" w:rsidP="00C4356C">
            <w:pPr>
              <w:pStyle w:val="103"/>
            </w:pPr>
            <w:r w:rsidRPr="00C46113">
              <w:t>0,07</w:t>
            </w:r>
          </w:p>
        </w:tc>
        <w:tc>
          <w:tcPr>
            <w:tcW w:w="173" w:type="pct"/>
            <w:hideMark/>
          </w:tcPr>
          <w:p w14:paraId="4871DBF8" w14:textId="77777777" w:rsidR="00C4356C" w:rsidRPr="00C4356C" w:rsidRDefault="00C4356C" w:rsidP="00C4356C">
            <w:pPr>
              <w:pStyle w:val="103"/>
            </w:pPr>
            <w:r w:rsidRPr="00C46113">
              <w:t>0,07</w:t>
            </w:r>
          </w:p>
        </w:tc>
        <w:tc>
          <w:tcPr>
            <w:tcW w:w="173" w:type="pct"/>
            <w:hideMark/>
          </w:tcPr>
          <w:p w14:paraId="53109B66" w14:textId="77777777" w:rsidR="00C4356C" w:rsidRPr="00C4356C" w:rsidRDefault="00C4356C" w:rsidP="00C4356C">
            <w:pPr>
              <w:pStyle w:val="103"/>
            </w:pPr>
            <w:r w:rsidRPr="00C46113">
              <w:t>0,07</w:t>
            </w:r>
          </w:p>
        </w:tc>
        <w:tc>
          <w:tcPr>
            <w:tcW w:w="173" w:type="pct"/>
            <w:hideMark/>
          </w:tcPr>
          <w:p w14:paraId="3F267DE2" w14:textId="77777777" w:rsidR="00C4356C" w:rsidRPr="00C4356C" w:rsidRDefault="00C4356C" w:rsidP="00C4356C">
            <w:pPr>
              <w:pStyle w:val="103"/>
            </w:pPr>
            <w:r w:rsidRPr="00C46113">
              <w:t>0,07</w:t>
            </w:r>
          </w:p>
        </w:tc>
        <w:tc>
          <w:tcPr>
            <w:tcW w:w="173" w:type="pct"/>
            <w:hideMark/>
          </w:tcPr>
          <w:p w14:paraId="42B81B2C" w14:textId="77777777" w:rsidR="00C4356C" w:rsidRPr="00C4356C" w:rsidRDefault="00C4356C" w:rsidP="00C4356C">
            <w:pPr>
              <w:pStyle w:val="103"/>
            </w:pPr>
            <w:r w:rsidRPr="00C46113">
              <w:t>0,07</w:t>
            </w:r>
          </w:p>
        </w:tc>
        <w:tc>
          <w:tcPr>
            <w:tcW w:w="173" w:type="pct"/>
            <w:hideMark/>
          </w:tcPr>
          <w:p w14:paraId="2BF7392F" w14:textId="77777777" w:rsidR="00C4356C" w:rsidRPr="00C4356C" w:rsidRDefault="00C4356C" w:rsidP="00C4356C">
            <w:pPr>
              <w:pStyle w:val="103"/>
            </w:pPr>
            <w:r w:rsidRPr="00C46113">
              <w:t>0,07</w:t>
            </w:r>
          </w:p>
        </w:tc>
        <w:tc>
          <w:tcPr>
            <w:tcW w:w="173" w:type="pct"/>
            <w:hideMark/>
          </w:tcPr>
          <w:p w14:paraId="46597D84" w14:textId="77777777" w:rsidR="00C4356C" w:rsidRPr="00C4356C" w:rsidRDefault="00C4356C" w:rsidP="00C4356C">
            <w:pPr>
              <w:pStyle w:val="103"/>
            </w:pPr>
            <w:r w:rsidRPr="00C46113">
              <w:t>0,07</w:t>
            </w:r>
          </w:p>
        </w:tc>
        <w:tc>
          <w:tcPr>
            <w:tcW w:w="173" w:type="pct"/>
            <w:hideMark/>
          </w:tcPr>
          <w:p w14:paraId="723108B1" w14:textId="77777777" w:rsidR="00C4356C" w:rsidRPr="00C4356C" w:rsidRDefault="00C4356C" w:rsidP="00C4356C">
            <w:pPr>
              <w:pStyle w:val="103"/>
            </w:pPr>
            <w:r w:rsidRPr="00C46113">
              <w:t>0,07</w:t>
            </w:r>
          </w:p>
        </w:tc>
        <w:tc>
          <w:tcPr>
            <w:tcW w:w="173" w:type="pct"/>
            <w:hideMark/>
          </w:tcPr>
          <w:p w14:paraId="5E27630A" w14:textId="77777777" w:rsidR="00C4356C" w:rsidRPr="00C4356C" w:rsidRDefault="00C4356C" w:rsidP="00C4356C">
            <w:pPr>
              <w:pStyle w:val="103"/>
            </w:pPr>
            <w:r w:rsidRPr="00C46113">
              <w:t>0,07</w:t>
            </w:r>
          </w:p>
        </w:tc>
        <w:tc>
          <w:tcPr>
            <w:tcW w:w="173" w:type="pct"/>
            <w:hideMark/>
          </w:tcPr>
          <w:p w14:paraId="280F5079" w14:textId="77777777" w:rsidR="00C4356C" w:rsidRPr="00C4356C" w:rsidRDefault="00C4356C" w:rsidP="00C4356C">
            <w:pPr>
              <w:pStyle w:val="103"/>
            </w:pPr>
            <w:r w:rsidRPr="00C46113">
              <w:t>0,07</w:t>
            </w:r>
          </w:p>
        </w:tc>
        <w:tc>
          <w:tcPr>
            <w:tcW w:w="173" w:type="pct"/>
            <w:hideMark/>
          </w:tcPr>
          <w:p w14:paraId="6E8F03A0" w14:textId="77777777" w:rsidR="00C4356C" w:rsidRPr="00C4356C" w:rsidRDefault="00C4356C" w:rsidP="00C4356C">
            <w:pPr>
              <w:pStyle w:val="103"/>
            </w:pPr>
            <w:r w:rsidRPr="00C46113">
              <w:t>0,07</w:t>
            </w:r>
          </w:p>
        </w:tc>
        <w:tc>
          <w:tcPr>
            <w:tcW w:w="173" w:type="pct"/>
            <w:hideMark/>
          </w:tcPr>
          <w:p w14:paraId="7F8B10E0" w14:textId="77777777" w:rsidR="00C4356C" w:rsidRPr="00C4356C" w:rsidRDefault="00C4356C" w:rsidP="00C4356C">
            <w:pPr>
              <w:pStyle w:val="103"/>
            </w:pPr>
            <w:r w:rsidRPr="00C46113">
              <w:t>0,07</w:t>
            </w:r>
          </w:p>
        </w:tc>
        <w:tc>
          <w:tcPr>
            <w:tcW w:w="173" w:type="pct"/>
            <w:hideMark/>
          </w:tcPr>
          <w:p w14:paraId="1513560B" w14:textId="77777777" w:rsidR="00C4356C" w:rsidRPr="00C4356C" w:rsidRDefault="00C4356C" w:rsidP="00C4356C">
            <w:pPr>
              <w:pStyle w:val="103"/>
            </w:pPr>
            <w:r w:rsidRPr="00C46113">
              <w:t>0,07</w:t>
            </w:r>
          </w:p>
        </w:tc>
        <w:tc>
          <w:tcPr>
            <w:tcW w:w="173" w:type="pct"/>
            <w:hideMark/>
          </w:tcPr>
          <w:p w14:paraId="21D8906E" w14:textId="77777777" w:rsidR="00C4356C" w:rsidRPr="00C4356C" w:rsidRDefault="00C4356C" w:rsidP="00C4356C">
            <w:pPr>
              <w:pStyle w:val="103"/>
            </w:pPr>
            <w:r w:rsidRPr="00C46113">
              <w:t>0,07</w:t>
            </w:r>
          </w:p>
        </w:tc>
        <w:tc>
          <w:tcPr>
            <w:tcW w:w="173" w:type="pct"/>
            <w:hideMark/>
          </w:tcPr>
          <w:p w14:paraId="0C299ACA" w14:textId="77777777" w:rsidR="00C4356C" w:rsidRPr="00C4356C" w:rsidRDefault="00C4356C" w:rsidP="00C4356C">
            <w:pPr>
              <w:pStyle w:val="103"/>
            </w:pPr>
            <w:r w:rsidRPr="00C46113">
              <w:t>0,07</w:t>
            </w:r>
          </w:p>
        </w:tc>
      </w:tr>
      <w:tr w:rsidR="00C4356C" w:rsidRPr="00887DC9" w14:paraId="7FC16006" w14:textId="77777777" w:rsidTr="00C4356C">
        <w:trPr>
          <w:trHeight w:val="510"/>
        </w:trPr>
        <w:tc>
          <w:tcPr>
            <w:tcW w:w="384" w:type="pct"/>
            <w:vMerge/>
            <w:hideMark/>
          </w:tcPr>
          <w:p w14:paraId="7BAA92CB" w14:textId="77777777" w:rsidR="00C4356C" w:rsidRPr="00C46113" w:rsidRDefault="00C4356C" w:rsidP="00C4356C">
            <w:pPr>
              <w:pStyle w:val="103"/>
            </w:pPr>
          </w:p>
        </w:tc>
        <w:tc>
          <w:tcPr>
            <w:tcW w:w="454" w:type="pct"/>
            <w:vMerge/>
            <w:hideMark/>
          </w:tcPr>
          <w:p w14:paraId="59CE7AD1" w14:textId="77777777" w:rsidR="00C4356C" w:rsidRPr="00C46113" w:rsidRDefault="00C4356C" w:rsidP="00C4356C">
            <w:pPr>
              <w:pStyle w:val="103"/>
            </w:pPr>
          </w:p>
        </w:tc>
        <w:tc>
          <w:tcPr>
            <w:tcW w:w="1013" w:type="pct"/>
            <w:hideMark/>
          </w:tcPr>
          <w:p w14:paraId="614A948B" w14:textId="77777777" w:rsidR="00C4356C" w:rsidRPr="00C4356C" w:rsidRDefault="00C4356C" w:rsidP="00C4356C">
            <w:pPr>
              <w:pStyle w:val="103"/>
            </w:pPr>
            <w:r w:rsidRPr="00C46113">
              <w:t>Максимальная подпитка тепловой сети в период повреждения участка (в аварийном режиме)</w:t>
            </w:r>
          </w:p>
        </w:tc>
        <w:tc>
          <w:tcPr>
            <w:tcW w:w="209" w:type="pct"/>
            <w:hideMark/>
          </w:tcPr>
          <w:p w14:paraId="05317290" w14:textId="77777777" w:rsidR="00C4356C" w:rsidRPr="00C4356C" w:rsidRDefault="00C4356C" w:rsidP="00C4356C">
            <w:pPr>
              <w:pStyle w:val="103"/>
            </w:pPr>
            <w:r w:rsidRPr="00C46113">
              <w:t>тонн/ч</w:t>
            </w:r>
          </w:p>
        </w:tc>
        <w:tc>
          <w:tcPr>
            <w:tcW w:w="173" w:type="pct"/>
            <w:hideMark/>
          </w:tcPr>
          <w:p w14:paraId="5504BE86" w14:textId="77777777" w:rsidR="00C4356C" w:rsidRPr="00C4356C" w:rsidRDefault="00C4356C" w:rsidP="00C4356C">
            <w:pPr>
              <w:pStyle w:val="103"/>
            </w:pPr>
            <w:r w:rsidRPr="00C46113">
              <w:t>0,37</w:t>
            </w:r>
          </w:p>
        </w:tc>
        <w:tc>
          <w:tcPr>
            <w:tcW w:w="173" w:type="pct"/>
            <w:hideMark/>
          </w:tcPr>
          <w:p w14:paraId="320E0E12" w14:textId="77777777" w:rsidR="00C4356C" w:rsidRPr="00C4356C" w:rsidRDefault="00C4356C" w:rsidP="00C4356C">
            <w:pPr>
              <w:pStyle w:val="103"/>
            </w:pPr>
            <w:r w:rsidRPr="00C46113">
              <w:t>0,37</w:t>
            </w:r>
          </w:p>
        </w:tc>
        <w:tc>
          <w:tcPr>
            <w:tcW w:w="173" w:type="pct"/>
            <w:hideMark/>
          </w:tcPr>
          <w:p w14:paraId="603E97E3" w14:textId="77777777" w:rsidR="00C4356C" w:rsidRPr="00C4356C" w:rsidRDefault="00C4356C" w:rsidP="00C4356C">
            <w:pPr>
              <w:pStyle w:val="103"/>
            </w:pPr>
            <w:r w:rsidRPr="00C46113">
              <w:t>0,37</w:t>
            </w:r>
          </w:p>
        </w:tc>
        <w:tc>
          <w:tcPr>
            <w:tcW w:w="173" w:type="pct"/>
            <w:hideMark/>
          </w:tcPr>
          <w:p w14:paraId="5C55C704" w14:textId="77777777" w:rsidR="00C4356C" w:rsidRPr="00C4356C" w:rsidRDefault="00C4356C" w:rsidP="00C4356C">
            <w:pPr>
              <w:pStyle w:val="103"/>
            </w:pPr>
            <w:r w:rsidRPr="00C46113">
              <w:t>0,37</w:t>
            </w:r>
          </w:p>
        </w:tc>
        <w:tc>
          <w:tcPr>
            <w:tcW w:w="173" w:type="pct"/>
            <w:hideMark/>
          </w:tcPr>
          <w:p w14:paraId="61C0BF57" w14:textId="77777777" w:rsidR="00C4356C" w:rsidRPr="00C4356C" w:rsidRDefault="00C4356C" w:rsidP="00C4356C">
            <w:pPr>
              <w:pStyle w:val="103"/>
            </w:pPr>
            <w:r w:rsidRPr="00C46113">
              <w:t>0,37</w:t>
            </w:r>
          </w:p>
        </w:tc>
        <w:tc>
          <w:tcPr>
            <w:tcW w:w="173" w:type="pct"/>
            <w:hideMark/>
          </w:tcPr>
          <w:p w14:paraId="3A79531C" w14:textId="77777777" w:rsidR="00C4356C" w:rsidRPr="00C4356C" w:rsidRDefault="00C4356C" w:rsidP="00C4356C">
            <w:pPr>
              <w:pStyle w:val="103"/>
            </w:pPr>
            <w:r w:rsidRPr="00C46113">
              <w:t>0,37</w:t>
            </w:r>
          </w:p>
        </w:tc>
        <w:tc>
          <w:tcPr>
            <w:tcW w:w="173" w:type="pct"/>
            <w:hideMark/>
          </w:tcPr>
          <w:p w14:paraId="5B761F3A" w14:textId="77777777" w:rsidR="00C4356C" w:rsidRPr="00C4356C" w:rsidRDefault="00C4356C" w:rsidP="00C4356C">
            <w:pPr>
              <w:pStyle w:val="103"/>
            </w:pPr>
            <w:r w:rsidRPr="00C46113">
              <w:t>0,37</w:t>
            </w:r>
          </w:p>
        </w:tc>
        <w:tc>
          <w:tcPr>
            <w:tcW w:w="173" w:type="pct"/>
            <w:hideMark/>
          </w:tcPr>
          <w:p w14:paraId="5D98EDE7" w14:textId="77777777" w:rsidR="00C4356C" w:rsidRPr="00C4356C" w:rsidRDefault="00C4356C" w:rsidP="00C4356C">
            <w:pPr>
              <w:pStyle w:val="103"/>
            </w:pPr>
            <w:r w:rsidRPr="00C46113">
              <w:t>0,37</w:t>
            </w:r>
          </w:p>
        </w:tc>
        <w:tc>
          <w:tcPr>
            <w:tcW w:w="173" w:type="pct"/>
            <w:hideMark/>
          </w:tcPr>
          <w:p w14:paraId="4EEB9E18" w14:textId="77777777" w:rsidR="00C4356C" w:rsidRPr="00C4356C" w:rsidRDefault="00C4356C" w:rsidP="00C4356C">
            <w:pPr>
              <w:pStyle w:val="103"/>
            </w:pPr>
            <w:r w:rsidRPr="00C46113">
              <w:t>0,37</w:t>
            </w:r>
          </w:p>
        </w:tc>
        <w:tc>
          <w:tcPr>
            <w:tcW w:w="173" w:type="pct"/>
            <w:hideMark/>
          </w:tcPr>
          <w:p w14:paraId="401CDD21" w14:textId="77777777" w:rsidR="00C4356C" w:rsidRPr="00C4356C" w:rsidRDefault="00C4356C" w:rsidP="00C4356C">
            <w:pPr>
              <w:pStyle w:val="103"/>
            </w:pPr>
            <w:r w:rsidRPr="00C46113">
              <w:t>0,37</w:t>
            </w:r>
          </w:p>
        </w:tc>
        <w:tc>
          <w:tcPr>
            <w:tcW w:w="173" w:type="pct"/>
            <w:hideMark/>
          </w:tcPr>
          <w:p w14:paraId="2E5C0FBC" w14:textId="77777777" w:rsidR="00C4356C" w:rsidRPr="00C4356C" w:rsidRDefault="00C4356C" w:rsidP="00C4356C">
            <w:pPr>
              <w:pStyle w:val="103"/>
            </w:pPr>
            <w:r w:rsidRPr="00C46113">
              <w:t>0,37</w:t>
            </w:r>
          </w:p>
        </w:tc>
        <w:tc>
          <w:tcPr>
            <w:tcW w:w="173" w:type="pct"/>
            <w:hideMark/>
          </w:tcPr>
          <w:p w14:paraId="1CD4637C" w14:textId="77777777" w:rsidR="00C4356C" w:rsidRPr="00C4356C" w:rsidRDefault="00C4356C" w:rsidP="00C4356C">
            <w:pPr>
              <w:pStyle w:val="103"/>
            </w:pPr>
            <w:r w:rsidRPr="00C46113">
              <w:t>0,37</w:t>
            </w:r>
          </w:p>
        </w:tc>
        <w:tc>
          <w:tcPr>
            <w:tcW w:w="173" w:type="pct"/>
            <w:hideMark/>
          </w:tcPr>
          <w:p w14:paraId="1AF94AC4" w14:textId="77777777" w:rsidR="00C4356C" w:rsidRPr="00C4356C" w:rsidRDefault="00C4356C" w:rsidP="00C4356C">
            <w:pPr>
              <w:pStyle w:val="103"/>
            </w:pPr>
            <w:r w:rsidRPr="00C46113">
              <w:t>0,37</w:t>
            </w:r>
          </w:p>
        </w:tc>
        <w:tc>
          <w:tcPr>
            <w:tcW w:w="173" w:type="pct"/>
            <w:hideMark/>
          </w:tcPr>
          <w:p w14:paraId="68B5F5F3" w14:textId="77777777" w:rsidR="00C4356C" w:rsidRPr="00C4356C" w:rsidRDefault="00C4356C" w:rsidP="00C4356C">
            <w:pPr>
              <w:pStyle w:val="103"/>
            </w:pPr>
            <w:r w:rsidRPr="00C46113">
              <w:t>0,37</w:t>
            </w:r>
          </w:p>
        </w:tc>
        <w:tc>
          <w:tcPr>
            <w:tcW w:w="173" w:type="pct"/>
            <w:hideMark/>
          </w:tcPr>
          <w:p w14:paraId="27A966B0" w14:textId="77777777" w:rsidR="00C4356C" w:rsidRPr="00C4356C" w:rsidRDefault="00C4356C" w:rsidP="00C4356C">
            <w:pPr>
              <w:pStyle w:val="103"/>
            </w:pPr>
            <w:r w:rsidRPr="00C46113">
              <w:t>0,37</w:t>
            </w:r>
          </w:p>
        </w:tc>
        <w:tc>
          <w:tcPr>
            <w:tcW w:w="173" w:type="pct"/>
            <w:hideMark/>
          </w:tcPr>
          <w:p w14:paraId="28D527A2" w14:textId="77777777" w:rsidR="00C4356C" w:rsidRPr="00C4356C" w:rsidRDefault="00C4356C" w:rsidP="00C4356C">
            <w:pPr>
              <w:pStyle w:val="103"/>
            </w:pPr>
            <w:r w:rsidRPr="00C46113">
              <w:t>0,37</w:t>
            </w:r>
          </w:p>
        </w:tc>
        <w:tc>
          <w:tcPr>
            <w:tcW w:w="173" w:type="pct"/>
            <w:hideMark/>
          </w:tcPr>
          <w:p w14:paraId="145E4673" w14:textId="77777777" w:rsidR="00C4356C" w:rsidRPr="00C4356C" w:rsidRDefault="00C4356C" w:rsidP="00C4356C">
            <w:pPr>
              <w:pStyle w:val="103"/>
            </w:pPr>
            <w:r w:rsidRPr="00C46113">
              <w:t>0,37</w:t>
            </w:r>
          </w:p>
        </w:tc>
      </w:tr>
      <w:tr w:rsidR="00C4356C" w:rsidRPr="00887DC9" w14:paraId="7AF94959" w14:textId="77777777" w:rsidTr="00C4356C">
        <w:trPr>
          <w:trHeight w:val="255"/>
        </w:trPr>
        <w:tc>
          <w:tcPr>
            <w:tcW w:w="384" w:type="pct"/>
            <w:vMerge/>
            <w:hideMark/>
          </w:tcPr>
          <w:p w14:paraId="2F2C0FF1" w14:textId="77777777" w:rsidR="00C4356C" w:rsidRPr="00C46113" w:rsidRDefault="00C4356C" w:rsidP="00C4356C">
            <w:pPr>
              <w:pStyle w:val="103"/>
            </w:pPr>
          </w:p>
        </w:tc>
        <w:tc>
          <w:tcPr>
            <w:tcW w:w="454" w:type="pct"/>
            <w:vMerge/>
            <w:hideMark/>
          </w:tcPr>
          <w:p w14:paraId="486C4D3E" w14:textId="77777777" w:rsidR="00C4356C" w:rsidRPr="00C46113" w:rsidRDefault="00C4356C" w:rsidP="00C4356C">
            <w:pPr>
              <w:pStyle w:val="103"/>
            </w:pPr>
          </w:p>
        </w:tc>
        <w:tc>
          <w:tcPr>
            <w:tcW w:w="1013" w:type="pct"/>
            <w:hideMark/>
          </w:tcPr>
          <w:p w14:paraId="7DDC224E" w14:textId="77777777" w:rsidR="00C4356C" w:rsidRPr="00C4356C" w:rsidRDefault="00C4356C" w:rsidP="00C4356C">
            <w:pPr>
              <w:pStyle w:val="103"/>
            </w:pPr>
            <w:r w:rsidRPr="00C46113">
              <w:t>Резерв(+)/ дефицит (-) ВПУ</w:t>
            </w:r>
          </w:p>
        </w:tc>
        <w:tc>
          <w:tcPr>
            <w:tcW w:w="209" w:type="pct"/>
            <w:hideMark/>
          </w:tcPr>
          <w:p w14:paraId="011D01ED" w14:textId="77777777" w:rsidR="00C4356C" w:rsidRPr="00C4356C" w:rsidRDefault="00C4356C" w:rsidP="00C4356C">
            <w:pPr>
              <w:pStyle w:val="103"/>
            </w:pPr>
            <w:r w:rsidRPr="00C46113">
              <w:t>тонн/ч</w:t>
            </w:r>
          </w:p>
        </w:tc>
        <w:tc>
          <w:tcPr>
            <w:tcW w:w="173" w:type="pct"/>
            <w:hideMark/>
          </w:tcPr>
          <w:p w14:paraId="50DF90AD" w14:textId="77777777" w:rsidR="00C4356C" w:rsidRPr="00C4356C" w:rsidRDefault="00C4356C" w:rsidP="00C4356C">
            <w:pPr>
              <w:pStyle w:val="103"/>
            </w:pPr>
            <w:r w:rsidRPr="00C46113">
              <w:t>-</w:t>
            </w:r>
          </w:p>
        </w:tc>
        <w:tc>
          <w:tcPr>
            <w:tcW w:w="173" w:type="pct"/>
            <w:hideMark/>
          </w:tcPr>
          <w:p w14:paraId="2BBE23CD" w14:textId="77777777" w:rsidR="00C4356C" w:rsidRPr="00C4356C" w:rsidRDefault="00C4356C" w:rsidP="00C4356C">
            <w:pPr>
              <w:pStyle w:val="103"/>
            </w:pPr>
            <w:r w:rsidRPr="00C46113">
              <w:t>-</w:t>
            </w:r>
          </w:p>
        </w:tc>
        <w:tc>
          <w:tcPr>
            <w:tcW w:w="173" w:type="pct"/>
            <w:hideMark/>
          </w:tcPr>
          <w:p w14:paraId="38704471" w14:textId="77777777" w:rsidR="00C4356C" w:rsidRPr="00C4356C" w:rsidRDefault="00C4356C" w:rsidP="00C4356C">
            <w:pPr>
              <w:pStyle w:val="103"/>
            </w:pPr>
            <w:r w:rsidRPr="00C46113">
              <w:t>-</w:t>
            </w:r>
          </w:p>
        </w:tc>
        <w:tc>
          <w:tcPr>
            <w:tcW w:w="173" w:type="pct"/>
            <w:hideMark/>
          </w:tcPr>
          <w:p w14:paraId="45FE7C24" w14:textId="77777777" w:rsidR="00C4356C" w:rsidRPr="00C4356C" w:rsidRDefault="00C4356C" w:rsidP="00C4356C">
            <w:pPr>
              <w:pStyle w:val="103"/>
            </w:pPr>
            <w:r w:rsidRPr="00C46113">
              <w:t>-</w:t>
            </w:r>
          </w:p>
        </w:tc>
        <w:tc>
          <w:tcPr>
            <w:tcW w:w="173" w:type="pct"/>
            <w:hideMark/>
          </w:tcPr>
          <w:p w14:paraId="4EED49CB" w14:textId="77777777" w:rsidR="00C4356C" w:rsidRPr="00C4356C" w:rsidRDefault="00C4356C" w:rsidP="00C4356C">
            <w:pPr>
              <w:pStyle w:val="103"/>
            </w:pPr>
            <w:r w:rsidRPr="00C46113">
              <w:t>-</w:t>
            </w:r>
          </w:p>
        </w:tc>
        <w:tc>
          <w:tcPr>
            <w:tcW w:w="173" w:type="pct"/>
            <w:hideMark/>
          </w:tcPr>
          <w:p w14:paraId="0034CCFD" w14:textId="77777777" w:rsidR="00C4356C" w:rsidRPr="00C4356C" w:rsidRDefault="00C4356C" w:rsidP="00C4356C">
            <w:pPr>
              <w:pStyle w:val="103"/>
            </w:pPr>
            <w:r w:rsidRPr="00C46113">
              <w:t>-</w:t>
            </w:r>
          </w:p>
        </w:tc>
        <w:tc>
          <w:tcPr>
            <w:tcW w:w="173" w:type="pct"/>
            <w:hideMark/>
          </w:tcPr>
          <w:p w14:paraId="04A8AA08" w14:textId="77777777" w:rsidR="00C4356C" w:rsidRPr="00C4356C" w:rsidRDefault="00C4356C" w:rsidP="00C4356C">
            <w:pPr>
              <w:pStyle w:val="103"/>
            </w:pPr>
            <w:r w:rsidRPr="00C46113">
              <w:t>-</w:t>
            </w:r>
          </w:p>
        </w:tc>
        <w:tc>
          <w:tcPr>
            <w:tcW w:w="173" w:type="pct"/>
            <w:hideMark/>
          </w:tcPr>
          <w:p w14:paraId="558F9726" w14:textId="77777777" w:rsidR="00C4356C" w:rsidRPr="00C4356C" w:rsidRDefault="00C4356C" w:rsidP="00C4356C">
            <w:pPr>
              <w:pStyle w:val="103"/>
            </w:pPr>
            <w:r w:rsidRPr="00C46113">
              <w:t>-</w:t>
            </w:r>
          </w:p>
        </w:tc>
        <w:tc>
          <w:tcPr>
            <w:tcW w:w="173" w:type="pct"/>
            <w:hideMark/>
          </w:tcPr>
          <w:p w14:paraId="00A67565" w14:textId="77777777" w:rsidR="00C4356C" w:rsidRPr="00C4356C" w:rsidRDefault="00C4356C" w:rsidP="00C4356C">
            <w:pPr>
              <w:pStyle w:val="103"/>
            </w:pPr>
            <w:r w:rsidRPr="00C46113">
              <w:t>-</w:t>
            </w:r>
          </w:p>
        </w:tc>
        <w:tc>
          <w:tcPr>
            <w:tcW w:w="173" w:type="pct"/>
            <w:hideMark/>
          </w:tcPr>
          <w:p w14:paraId="0CF25632" w14:textId="77777777" w:rsidR="00C4356C" w:rsidRPr="00C4356C" w:rsidRDefault="00C4356C" w:rsidP="00C4356C">
            <w:pPr>
              <w:pStyle w:val="103"/>
            </w:pPr>
            <w:r w:rsidRPr="00C46113">
              <w:t>-</w:t>
            </w:r>
          </w:p>
        </w:tc>
        <w:tc>
          <w:tcPr>
            <w:tcW w:w="173" w:type="pct"/>
            <w:hideMark/>
          </w:tcPr>
          <w:p w14:paraId="47E17FFA" w14:textId="77777777" w:rsidR="00C4356C" w:rsidRPr="00C4356C" w:rsidRDefault="00C4356C" w:rsidP="00C4356C">
            <w:pPr>
              <w:pStyle w:val="103"/>
            </w:pPr>
            <w:r w:rsidRPr="00C46113">
              <w:t>-</w:t>
            </w:r>
          </w:p>
        </w:tc>
        <w:tc>
          <w:tcPr>
            <w:tcW w:w="173" w:type="pct"/>
            <w:hideMark/>
          </w:tcPr>
          <w:p w14:paraId="30F7678F" w14:textId="77777777" w:rsidR="00C4356C" w:rsidRPr="00C4356C" w:rsidRDefault="00C4356C" w:rsidP="00C4356C">
            <w:pPr>
              <w:pStyle w:val="103"/>
            </w:pPr>
            <w:r w:rsidRPr="00C46113">
              <w:t>-</w:t>
            </w:r>
          </w:p>
        </w:tc>
        <w:tc>
          <w:tcPr>
            <w:tcW w:w="173" w:type="pct"/>
            <w:hideMark/>
          </w:tcPr>
          <w:p w14:paraId="1E4CB0EB" w14:textId="77777777" w:rsidR="00C4356C" w:rsidRPr="00C4356C" w:rsidRDefault="00C4356C" w:rsidP="00C4356C">
            <w:pPr>
              <w:pStyle w:val="103"/>
            </w:pPr>
            <w:r w:rsidRPr="00C46113">
              <w:t>-</w:t>
            </w:r>
          </w:p>
        </w:tc>
        <w:tc>
          <w:tcPr>
            <w:tcW w:w="173" w:type="pct"/>
            <w:hideMark/>
          </w:tcPr>
          <w:p w14:paraId="7F2BE449" w14:textId="77777777" w:rsidR="00C4356C" w:rsidRPr="00C4356C" w:rsidRDefault="00C4356C" w:rsidP="00C4356C">
            <w:pPr>
              <w:pStyle w:val="103"/>
            </w:pPr>
            <w:r w:rsidRPr="00C46113">
              <w:t>-</w:t>
            </w:r>
          </w:p>
        </w:tc>
        <w:tc>
          <w:tcPr>
            <w:tcW w:w="173" w:type="pct"/>
            <w:hideMark/>
          </w:tcPr>
          <w:p w14:paraId="51E1B835" w14:textId="77777777" w:rsidR="00C4356C" w:rsidRPr="00C4356C" w:rsidRDefault="00C4356C" w:rsidP="00C4356C">
            <w:pPr>
              <w:pStyle w:val="103"/>
            </w:pPr>
            <w:r w:rsidRPr="00C46113">
              <w:t>-</w:t>
            </w:r>
          </w:p>
        </w:tc>
        <w:tc>
          <w:tcPr>
            <w:tcW w:w="173" w:type="pct"/>
            <w:hideMark/>
          </w:tcPr>
          <w:p w14:paraId="5B64B47A" w14:textId="77777777" w:rsidR="00C4356C" w:rsidRPr="00C4356C" w:rsidRDefault="00C4356C" w:rsidP="00C4356C">
            <w:pPr>
              <w:pStyle w:val="103"/>
            </w:pPr>
            <w:r w:rsidRPr="00C46113">
              <w:t>-</w:t>
            </w:r>
          </w:p>
        </w:tc>
        <w:tc>
          <w:tcPr>
            <w:tcW w:w="173" w:type="pct"/>
            <w:hideMark/>
          </w:tcPr>
          <w:p w14:paraId="416C8363" w14:textId="77777777" w:rsidR="00C4356C" w:rsidRPr="00C4356C" w:rsidRDefault="00C4356C" w:rsidP="00C4356C">
            <w:pPr>
              <w:pStyle w:val="103"/>
            </w:pPr>
            <w:r w:rsidRPr="00C46113">
              <w:t>-</w:t>
            </w:r>
          </w:p>
        </w:tc>
      </w:tr>
      <w:tr w:rsidR="00C4356C" w:rsidRPr="00887DC9" w14:paraId="187794A7" w14:textId="77777777" w:rsidTr="00C4356C">
        <w:trPr>
          <w:trHeight w:val="255"/>
        </w:trPr>
        <w:tc>
          <w:tcPr>
            <w:tcW w:w="384" w:type="pct"/>
            <w:vMerge w:val="restart"/>
            <w:hideMark/>
          </w:tcPr>
          <w:p w14:paraId="6BDF4AE5" w14:textId="77777777" w:rsidR="00C4356C" w:rsidRPr="00C4356C" w:rsidRDefault="00C4356C" w:rsidP="00C4356C">
            <w:pPr>
              <w:pStyle w:val="103"/>
            </w:pPr>
            <w:r w:rsidRPr="00C46113">
              <w:t>Котельная №118</w:t>
            </w:r>
          </w:p>
        </w:tc>
        <w:tc>
          <w:tcPr>
            <w:tcW w:w="454" w:type="pct"/>
            <w:vMerge w:val="restart"/>
            <w:hideMark/>
          </w:tcPr>
          <w:p w14:paraId="70493484" w14:textId="77777777" w:rsidR="00C4356C" w:rsidRPr="00C4356C" w:rsidRDefault="00C4356C" w:rsidP="00C4356C">
            <w:pPr>
              <w:pStyle w:val="103"/>
            </w:pPr>
            <w:r w:rsidRPr="00C46113">
              <w:t>ст. Еремизино-Борисовская, ул. Кубанская, 113</w:t>
            </w:r>
          </w:p>
        </w:tc>
        <w:tc>
          <w:tcPr>
            <w:tcW w:w="1013" w:type="pct"/>
            <w:hideMark/>
          </w:tcPr>
          <w:p w14:paraId="43709993" w14:textId="77777777" w:rsidR="00C4356C" w:rsidRPr="00C4356C" w:rsidRDefault="00C4356C" w:rsidP="00C4356C">
            <w:pPr>
              <w:pStyle w:val="103"/>
            </w:pPr>
            <w:r w:rsidRPr="00C46113">
              <w:t>Объем тепловой сети</w:t>
            </w:r>
          </w:p>
        </w:tc>
        <w:tc>
          <w:tcPr>
            <w:tcW w:w="209" w:type="pct"/>
            <w:hideMark/>
          </w:tcPr>
          <w:p w14:paraId="51C06C5A" w14:textId="77777777" w:rsidR="00C4356C" w:rsidRPr="00C4356C" w:rsidRDefault="00C4356C" w:rsidP="00C4356C">
            <w:pPr>
              <w:pStyle w:val="103"/>
            </w:pPr>
            <w:r w:rsidRPr="00C46113">
              <w:t>м</w:t>
            </w:r>
            <w:r w:rsidRPr="00C4356C">
              <w:rPr>
                <w:rStyle w:val="aff3"/>
              </w:rPr>
              <w:t>3</w:t>
            </w:r>
          </w:p>
        </w:tc>
        <w:tc>
          <w:tcPr>
            <w:tcW w:w="173" w:type="pct"/>
            <w:hideMark/>
          </w:tcPr>
          <w:p w14:paraId="5E098B44" w14:textId="77777777" w:rsidR="00C4356C" w:rsidRPr="00C4356C" w:rsidRDefault="00C4356C" w:rsidP="00C4356C">
            <w:pPr>
              <w:pStyle w:val="103"/>
            </w:pPr>
            <w:r w:rsidRPr="00C46113">
              <w:t>2,9</w:t>
            </w:r>
          </w:p>
        </w:tc>
        <w:tc>
          <w:tcPr>
            <w:tcW w:w="173" w:type="pct"/>
            <w:hideMark/>
          </w:tcPr>
          <w:p w14:paraId="2F308FFD" w14:textId="77777777" w:rsidR="00C4356C" w:rsidRPr="00C4356C" w:rsidRDefault="00C4356C" w:rsidP="00C4356C">
            <w:pPr>
              <w:pStyle w:val="103"/>
            </w:pPr>
            <w:r w:rsidRPr="00C46113">
              <w:t>2,9</w:t>
            </w:r>
          </w:p>
        </w:tc>
        <w:tc>
          <w:tcPr>
            <w:tcW w:w="173" w:type="pct"/>
            <w:hideMark/>
          </w:tcPr>
          <w:p w14:paraId="7510A00B" w14:textId="77777777" w:rsidR="00C4356C" w:rsidRPr="00C4356C" w:rsidRDefault="00C4356C" w:rsidP="00C4356C">
            <w:pPr>
              <w:pStyle w:val="103"/>
            </w:pPr>
            <w:r w:rsidRPr="00C46113">
              <w:t>2,9</w:t>
            </w:r>
          </w:p>
        </w:tc>
        <w:tc>
          <w:tcPr>
            <w:tcW w:w="173" w:type="pct"/>
            <w:hideMark/>
          </w:tcPr>
          <w:p w14:paraId="19D8BC9C" w14:textId="77777777" w:rsidR="00C4356C" w:rsidRPr="00C4356C" w:rsidRDefault="00C4356C" w:rsidP="00C4356C">
            <w:pPr>
              <w:pStyle w:val="103"/>
            </w:pPr>
            <w:r w:rsidRPr="00C46113">
              <w:t>2,9</w:t>
            </w:r>
          </w:p>
        </w:tc>
        <w:tc>
          <w:tcPr>
            <w:tcW w:w="173" w:type="pct"/>
            <w:hideMark/>
          </w:tcPr>
          <w:p w14:paraId="2AC874D4" w14:textId="77777777" w:rsidR="00C4356C" w:rsidRPr="00C4356C" w:rsidRDefault="00C4356C" w:rsidP="00C4356C">
            <w:pPr>
              <w:pStyle w:val="103"/>
            </w:pPr>
            <w:r w:rsidRPr="00C46113">
              <w:t>2,9</w:t>
            </w:r>
          </w:p>
        </w:tc>
        <w:tc>
          <w:tcPr>
            <w:tcW w:w="173" w:type="pct"/>
            <w:hideMark/>
          </w:tcPr>
          <w:p w14:paraId="6736BFC8" w14:textId="77777777" w:rsidR="00C4356C" w:rsidRPr="00C4356C" w:rsidRDefault="00C4356C" w:rsidP="00C4356C">
            <w:pPr>
              <w:pStyle w:val="103"/>
            </w:pPr>
            <w:r w:rsidRPr="00C46113">
              <w:t>2,9</w:t>
            </w:r>
          </w:p>
        </w:tc>
        <w:tc>
          <w:tcPr>
            <w:tcW w:w="173" w:type="pct"/>
            <w:hideMark/>
          </w:tcPr>
          <w:p w14:paraId="3A684289" w14:textId="77777777" w:rsidR="00C4356C" w:rsidRPr="00C4356C" w:rsidRDefault="00C4356C" w:rsidP="00C4356C">
            <w:pPr>
              <w:pStyle w:val="103"/>
            </w:pPr>
            <w:r w:rsidRPr="00C46113">
              <w:t>2,9</w:t>
            </w:r>
          </w:p>
        </w:tc>
        <w:tc>
          <w:tcPr>
            <w:tcW w:w="173" w:type="pct"/>
            <w:hideMark/>
          </w:tcPr>
          <w:p w14:paraId="4CCD444E" w14:textId="77777777" w:rsidR="00C4356C" w:rsidRPr="00C4356C" w:rsidRDefault="00C4356C" w:rsidP="00C4356C">
            <w:pPr>
              <w:pStyle w:val="103"/>
            </w:pPr>
            <w:r w:rsidRPr="00C46113">
              <w:t>2,9</w:t>
            </w:r>
          </w:p>
        </w:tc>
        <w:tc>
          <w:tcPr>
            <w:tcW w:w="173" w:type="pct"/>
            <w:hideMark/>
          </w:tcPr>
          <w:p w14:paraId="79C24990" w14:textId="77777777" w:rsidR="00C4356C" w:rsidRPr="00C4356C" w:rsidRDefault="00C4356C" w:rsidP="00C4356C">
            <w:pPr>
              <w:pStyle w:val="103"/>
            </w:pPr>
            <w:r w:rsidRPr="00C46113">
              <w:t>2,9</w:t>
            </w:r>
          </w:p>
        </w:tc>
        <w:tc>
          <w:tcPr>
            <w:tcW w:w="173" w:type="pct"/>
            <w:hideMark/>
          </w:tcPr>
          <w:p w14:paraId="2D8D025D" w14:textId="77777777" w:rsidR="00C4356C" w:rsidRPr="00C4356C" w:rsidRDefault="00C4356C" w:rsidP="00C4356C">
            <w:pPr>
              <w:pStyle w:val="103"/>
            </w:pPr>
            <w:r w:rsidRPr="00C46113">
              <w:t>2,9</w:t>
            </w:r>
          </w:p>
        </w:tc>
        <w:tc>
          <w:tcPr>
            <w:tcW w:w="173" w:type="pct"/>
            <w:hideMark/>
          </w:tcPr>
          <w:p w14:paraId="15A076BD" w14:textId="77777777" w:rsidR="00C4356C" w:rsidRPr="00C4356C" w:rsidRDefault="00C4356C" w:rsidP="00C4356C">
            <w:pPr>
              <w:pStyle w:val="103"/>
            </w:pPr>
            <w:r w:rsidRPr="00C46113">
              <w:t>2,9</w:t>
            </w:r>
          </w:p>
        </w:tc>
        <w:tc>
          <w:tcPr>
            <w:tcW w:w="173" w:type="pct"/>
            <w:hideMark/>
          </w:tcPr>
          <w:p w14:paraId="47F7F90A" w14:textId="77777777" w:rsidR="00C4356C" w:rsidRPr="00C4356C" w:rsidRDefault="00C4356C" w:rsidP="00C4356C">
            <w:pPr>
              <w:pStyle w:val="103"/>
            </w:pPr>
            <w:r w:rsidRPr="00C46113">
              <w:t>2,9</w:t>
            </w:r>
          </w:p>
        </w:tc>
        <w:tc>
          <w:tcPr>
            <w:tcW w:w="173" w:type="pct"/>
            <w:hideMark/>
          </w:tcPr>
          <w:p w14:paraId="0F19E04F" w14:textId="77777777" w:rsidR="00C4356C" w:rsidRPr="00C4356C" w:rsidRDefault="00C4356C" w:rsidP="00C4356C">
            <w:pPr>
              <w:pStyle w:val="103"/>
            </w:pPr>
            <w:r w:rsidRPr="00C46113">
              <w:t>2,9</w:t>
            </w:r>
          </w:p>
        </w:tc>
        <w:tc>
          <w:tcPr>
            <w:tcW w:w="173" w:type="pct"/>
            <w:hideMark/>
          </w:tcPr>
          <w:p w14:paraId="6EBEEAD9" w14:textId="77777777" w:rsidR="00C4356C" w:rsidRPr="00C4356C" w:rsidRDefault="00C4356C" w:rsidP="00C4356C">
            <w:pPr>
              <w:pStyle w:val="103"/>
            </w:pPr>
            <w:r w:rsidRPr="00C46113">
              <w:t>2,9</w:t>
            </w:r>
          </w:p>
        </w:tc>
        <w:tc>
          <w:tcPr>
            <w:tcW w:w="173" w:type="pct"/>
            <w:hideMark/>
          </w:tcPr>
          <w:p w14:paraId="2D4470DB" w14:textId="77777777" w:rsidR="00C4356C" w:rsidRPr="00C4356C" w:rsidRDefault="00C4356C" w:rsidP="00C4356C">
            <w:pPr>
              <w:pStyle w:val="103"/>
            </w:pPr>
            <w:r w:rsidRPr="00C46113">
              <w:t>2,9</w:t>
            </w:r>
          </w:p>
        </w:tc>
        <w:tc>
          <w:tcPr>
            <w:tcW w:w="173" w:type="pct"/>
            <w:hideMark/>
          </w:tcPr>
          <w:p w14:paraId="35AA5C4C" w14:textId="77777777" w:rsidR="00C4356C" w:rsidRPr="00C4356C" w:rsidRDefault="00C4356C" w:rsidP="00C4356C">
            <w:pPr>
              <w:pStyle w:val="103"/>
            </w:pPr>
            <w:r w:rsidRPr="00C46113">
              <w:t>2,9</w:t>
            </w:r>
          </w:p>
        </w:tc>
        <w:tc>
          <w:tcPr>
            <w:tcW w:w="173" w:type="pct"/>
            <w:hideMark/>
          </w:tcPr>
          <w:p w14:paraId="63A3A82C" w14:textId="77777777" w:rsidR="00C4356C" w:rsidRPr="00C4356C" w:rsidRDefault="00C4356C" w:rsidP="00C4356C">
            <w:pPr>
              <w:pStyle w:val="103"/>
            </w:pPr>
            <w:r w:rsidRPr="00C46113">
              <w:t>2,9</w:t>
            </w:r>
          </w:p>
        </w:tc>
      </w:tr>
      <w:tr w:rsidR="00C4356C" w:rsidRPr="00887DC9" w14:paraId="5A7BDBF6" w14:textId="77777777" w:rsidTr="00C4356C">
        <w:trPr>
          <w:trHeight w:val="255"/>
        </w:trPr>
        <w:tc>
          <w:tcPr>
            <w:tcW w:w="384" w:type="pct"/>
            <w:vMerge/>
            <w:hideMark/>
          </w:tcPr>
          <w:p w14:paraId="7A790F65" w14:textId="77777777" w:rsidR="00C4356C" w:rsidRPr="00C46113" w:rsidRDefault="00C4356C" w:rsidP="00C4356C">
            <w:pPr>
              <w:pStyle w:val="103"/>
            </w:pPr>
          </w:p>
        </w:tc>
        <w:tc>
          <w:tcPr>
            <w:tcW w:w="454" w:type="pct"/>
            <w:vMerge/>
            <w:hideMark/>
          </w:tcPr>
          <w:p w14:paraId="11509D51" w14:textId="77777777" w:rsidR="00C4356C" w:rsidRPr="00C46113" w:rsidRDefault="00C4356C" w:rsidP="00C4356C">
            <w:pPr>
              <w:pStyle w:val="103"/>
            </w:pPr>
          </w:p>
        </w:tc>
        <w:tc>
          <w:tcPr>
            <w:tcW w:w="1013" w:type="pct"/>
            <w:hideMark/>
          </w:tcPr>
          <w:p w14:paraId="5CAFD735" w14:textId="77777777" w:rsidR="00C4356C" w:rsidRPr="00C4356C" w:rsidRDefault="00C4356C" w:rsidP="00C4356C">
            <w:pPr>
              <w:pStyle w:val="103"/>
            </w:pPr>
            <w:r w:rsidRPr="00C46113">
              <w:t>Объем тепловой сети с сетями потребителей</w:t>
            </w:r>
          </w:p>
        </w:tc>
        <w:tc>
          <w:tcPr>
            <w:tcW w:w="209" w:type="pct"/>
            <w:hideMark/>
          </w:tcPr>
          <w:p w14:paraId="60E00197" w14:textId="77777777" w:rsidR="00C4356C" w:rsidRPr="00C4356C" w:rsidRDefault="00C4356C" w:rsidP="00C4356C">
            <w:pPr>
              <w:pStyle w:val="103"/>
            </w:pPr>
            <w:r w:rsidRPr="00C46113">
              <w:t>м</w:t>
            </w:r>
            <w:r w:rsidRPr="00C4356C">
              <w:rPr>
                <w:rStyle w:val="aff3"/>
              </w:rPr>
              <w:t>3</w:t>
            </w:r>
          </w:p>
        </w:tc>
        <w:tc>
          <w:tcPr>
            <w:tcW w:w="173" w:type="pct"/>
            <w:hideMark/>
          </w:tcPr>
          <w:p w14:paraId="0CA9E8EE" w14:textId="77777777" w:rsidR="00C4356C" w:rsidRPr="00C4356C" w:rsidRDefault="00C4356C" w:rsidP="00C4356C">
            <w:pPr>
              <w:pStyle w:val="103"/>
            </w:pPr>
            <w:r w:rsidRPr="00C46113">
              <w:t>4,8</w:t>
            </w:r>
          </w:p>
        </w:tc>
        <w:tc>
          <w:tcPr>
            <w:tcW w:w="173" w:type="pct"/>
            <w:hideMark/>
          </w:tcPr>
          <w:p w14:paraId="6D59BB97" w14:textId="77777777" w:rsidR="00C4356C" w:rsidRPr="00C4356C" w:rsidRDefault="00C4356C" w:rsidP="00C4356C">
            <w:pPr>
              <w:pStyle w:val="103"/>
            </w:pPr>
            <w:r w:rsidRPr="00C46113">
              <w:t>4,8</w:t>
            </w:r>
          </w:p>
        </w:tc>
        <w:tc>
          <w:tcPr>
            <w:tcW w:w="173" w:type="pct"/>
            <w:hideMark/>
          </w:tcPr>
          <w:p w14:paraId="267E747C" w14:textId="77777777" w:rsidR="00C4356C" w:rsidRPr="00C4356C" w:rsidRDefault="00C4356C" w:rsidP="00C4356C">
            <w:pPr>
              <w:pStyle w:val="103"/>
            </w:pPr>
            <w:r w:rsidRPr="00C46113">
              <w:t>4,8</w:t>
            </w:r>
          </w:p>
        </w:tc>
        <w:tc>
          <w:tcPr>
            <w:tcW w:w="173" w:type="pct"/>
            <w:hideMark/>
          </w:tcPr>
          <w:p w14:paraId="5C4790C9" w14:textId="77777777" w:rsidR="00C4356C" w:rsidRPr="00C4356C" w:rsidRDefault="00C4356C" w:rsidP="00C4356C">
            <w:pPr>
              <w:pStyle w:val="103"/>
            </w:pPr>
            <w:r w:rsidRPr="00C46113">
              <w:t>4,8</w:t>
            </w:r>
          </w:p>
        </w:tc>
        <w:tc>
          <w:tcPr>
            <w:tcW w:w="173" w:type="pct"/>
            <w:hideMark/>
          </w:tcPr>
          <w:p w14:paraId="408A63C2" w14:textId="77777777" w:rsidR="00C4356C" w:rsidRPr="00C4356C" w:rsidRDefault="00C4356C" w:rsidP="00C4356C">
            <w:pPr>
              <w:pStyle w:val="103"/>
            </w:pPr>
            <w:r w:rsidRPr="00C46113">
              <w:t>4,8</w:t>
            </w:r>
          </w:p>
        </w:tc>
        <w:tc>
          <w:tcPr>
            <w:tcW w:w="173" w:type="pct"/>
            <w:hideMark/>
          </w:tcPr>
          <w:p w14:paraId="1821E32B" w14:textId="77777777" w:rsidR="00C4356C" w:rsidRPr="00C4356C" w:rsidRDefault="00C4356C" w:rsidP="00C4356C">
            <w:pPr>
              <w:pStyle w:val="103"/>
            </w:pPr>
            <w:r w:rsidRPr="00C46113">
              <w:t>4,8</w:t>
            </w:r>
          </w:p>
        </w:tc>
        <w:tc>
          <w:tcPr>
            <w:tcW w:w="173" w:type="pct"/>
            <w:hideMark/>
          </w:tcPr>
          <w:p w14:paraId="6714AC5B" w14:textId="77777777" w:rsidR="00C4356C" w:rsidRPr="00C4356C" w:rsidRDefault="00C4356C" w:rsidP="00C4356C">
            <w:pPr>
              <w:pStyle w:val="103"/>
            </w:pPr>
            <w:r w:rsidRPr="00C46113">
              <w:t>4,8</w:t>
            </w:r>
          </w:p>
        </w:tc>
        <w:tc>
          <w:tcPr>
            <w:tcW w:w="173" w:type="pct"/>
            <w:hideMark/>
          </w:tcPr>
          <w:p w14:paraId="1F2500B1" w14:textId="77777777" w:rsidR="00C4356C" w:rsidRPr="00C4356C" w:rsidRDefault="00C4356C" w:rsidP="00C4356C">
            <w:pPr>
              <w:pStyle w:val="103"/>
            </w:pPr>
            <w:r w:rsidRPr="00C46113">
              <w:t>4,8</w:t>
            </w:r>
          </w:p>
        </w:tc>
        <w:tc>
          <w:tcPr>
            <w:tcW w:w="173" w:type="pct"/>
            <w:hideMark/>
          </w:tcPr>
          <w:p w14:paraId="699853C6" w14:textId="77777777" w:rsidR="00C4356C" w:rsidRPr="00C4356C" w:rsidRDefault="00C4356C" w:rsidP="00C4356C">
            <w:pPr>
              <w:pStyle w:val="103"/>
            </w:pPr>
            <w:r w:rsidRPr="00C46113">
              <w:t>4,8</w:t>
            </w:r>
          </w:p>
        </w:tc>
        <w:tc>
          <w:tcPr>
            <w:tcW w:w="173" w:type="pct"/>
            <w:hideMark/>
          </w:tcPr>
          <w:p w14:paraId="13D2CC17" w14:textId="77777777" w:rsidR="00C4356C" w:rsidRPr="00C4356C" w:rsidRDefault="00C4356C" w:rsidP="00C4356C">
            <w:pPr>
              <w:pStyle w:val="103"/>
            </w:pPr>
            <w:r w:rsidRPr="00C46113">
              <w:t>4,8</w:t>
            </w:r>
          </w:p>
        </w:tc>
        <w:tc>
          <w:tcPr>
            <w:tcW w:w="173" w:type="pct"/>
            <w:hideMark/>
          </w:tcPr>
          <w:p w14:paraId="18EC5D2F" w14:textId="77777777" w:rsidR="00C4356C" w:rsidRPr="00C4356C" w:rsidRDefault="00C4356C" w:rsidP="00C4356C">
            <w:pPr>
              <w:pStyle w:val="103"/>
            </w:pPr>
            <w:r w:rsidRPr="00C46113">
              <w:t>4,8</w:t>
            </w:r>
          </w:p>
        </w:tc>
        <w:tc>
          <w:tcPr>
            <w:tcW w:w="173" w:type="pct"/>
            <w:hideMark/>
          </w:tcPr>
          <w:p w14:paraId="3EBF8AD9" w14:textId="77777777" w:rsidR="00C4356C" w:rsidRPr="00C4356C" w:rsidRDefault="00C4356C" w:rsidP="00C4356C">
            <w:pPr>
              <w:pStyle w:val="103"/>
            </w:pPr>
            <w:r w:rsidRPr="00C46113">
              <w:t>4,8</w:t>
            </w:r>
          </w:p>
        </w:tc>
        <w:tc>
          <w:tcPr>
            <w:tcW w:w="173" w:type="pct"/>
            <w:hideMark/>
          </w:tcPr>
          <w:p w14:paraId="553E7834" w14:textId="77777777" w:rsidR="00C4356C" w:rsidRPr="00C4356C" w:rsidRDefault="00C4356C" w:rsidP="00C4356C">
            <w:pPr>
              <w:pStyle w:val="103"/>
            </w:pPr>
            <w:r w:rsidRPr="00C46113">
              <w:t>4,8</w:t>
            </w:r>
          </w:p>
        </w:tc>
        <w:tc>
          <w:tcPr>
            <w:tcW w:w="173" w:type="pct"/>
            <w:hideMark/>
          </w:tcPr>
          <w:p w14:paraId="589646C5" w14:textId="77777777" w:rsidR="00C4356C" w:rsidRPr="00C4356C" w:rsidRDefault="00C4356C" w:rsidP="00C4356C">
            <w:pPr>
              <w:pStyle w:val="103"/>
            </w:pPr>
            <w:r w:rsidRPr="00C46113">
              <w:t>4,8</w:t>
            </w:r>
          </w:p>
        </w:tc>
        <w:tc>
          <w:tcPr>
            <w:tcW w:w="173" w:type="pct"/>
            <w:hideMark/>
          </w:tcPr>
          <w:p w14:paraId="1825D247" w14:textId="77777777" w:rsidR="00C4356C" w:rsidRPr="00C4356C" w:rsidRDefault="00C4356C" w:rsidP="00C4356C">
            <w:pPr>
              <w:pStyle w:val="103"/>
            </w:pPr>
            <w:r w:rsidRPr="00C46113">
              <w:t>4,8</w:t>
            </w:r>
          </w:p>
        </w:tc>
        <w:tc>
          <w:tcPr>
            <w:tcW w:w="173" w:type="pct"/>
            <w:hideMark/>
          </w:tcPr>
          <w:p w14:paraId="7E00B80B" w14:textId="77777777" w:rsidR="00C4356C" w:rsidRPr="00C4356C" w:rsidRDefault="00C4356C" w:rsidP="00C4356C">
            <w:pPr>
              <w:pStyle w:val="103"/>
            </w:pPr>
            <w:r w:rsidRPr="00C46113">
              <w:t>4,8</w:t>
            </w:r>
          </w:p>
        </w:tc>
        <w:tc>
          <w:tcPr>
            <w:tcW w:w="173" w:type="pct"/>
            <w:hideMark/>
          </w:tcPr>
          <w:p w14:paraId="7CA17E6B" w14:textId="77777777" w:rsidR="00C4356C" w:rsidRPr="00C4356C" w:rsidRDefault="00C4356C" w:rsidP="00C4356C">
            <w:pPr>
              <w:pStyle w:val="103"/>
            </w:pPr>
            <w:r w:rsidRPr="00C46113">
              <w:t>4,8</w:t>
            </w:r>
          </w:p>
        </w:tc>
      </w:tr>
      <w:tr w:rsidR="00C4356C" w:rsidRPr="00887DC9" w14:paraId="3F9C840C" w14:textId="77777777" w:rsidTr="00C4356C">
        <w:trPr>
          <w:trHeight w:val="255"/>
        </w:trPr>
        <w:tc>
          <w:tcPr>
            <w:tcW w:w="384" w:type="pct"/>
            <w:vMerge/>
            <w:hideMark/>
          </w:tcPr>
          <w:p w14:paraId="3E6A2EDB" w14:textId="77777777" w:rsidR="00C4356C" w:rsidRPr="00C46113" w:rsidRDefault="00C4356C" w:rsidP="00C4356C">
            <w:pPr>
              <w:pStyle w:val="103"/>
            </w:pPr>
          </w:p>
        </w:tc>
        <w:tc>
          <w:tcPr>
            <w:tcW w:w="454" w:type="pct"/>
            <w:vMerge/>
            <w:hideMark/>
          </w:tcPr>
          <w:p w14:paraId="0A946BBE" w14:textId="77777777" w:rsidR="00C4356C" w:rsidRPr="00C46113" w:rsidRDefault="00C4356C" w:rsidP="00C4356C">
            <w:pPr>
              <w:pStyle w:val="103"/>
            </w:pPr>
          </w:p>
        </w:tc>
        <w:tc>
          <w:tcPr>
            <w:tcW w:w="1013" w:type="pct"/>
            <w:hideMark/>
          </w:tcPr>
          <w:p w14:paraId="7AF605E0" w14:textId="77777777" w:rsidR="00C4356C" w:rsidRPr="00C4356C" w:rsidRDefault="00C4356C" w:rsidP="00C4356C">
            <w:pPr>
              <w:pStyle w:val="103"/>
            </w:pPr>
            <w:r w:rsidRPr="00C46113">
              <w:t>Производительность ВПУ</w:t>
            </w:r>
          </w:p>
        </w:tc>
        <w:tc>
          <w:tcPr>
            <w:tcW w:w="209" w:type="pct"/>
            <w:hideMark/>
          </w:tcPr>
          <w:p w14:paraId="4B4C68DF" w14:textId="77777777" w:rsidR="00C4356C" w:rsidRPr="00C4356C" w:rsidRDefault="00C4356C" w:rsidP="00C4356C">
            <w:pPr>
              <w:pStyle w:val="103"/>
            </w:pPr>
            <w:r w:rsidRPr="00C46113">
              <w:t>тонн/ч</w:t>
            </w:r>
          </w:p>
        </w:tc>
        <w:tc>
          <w:tcPr>
            <w:tcW w:w="173" w:type="pct"/>
            <w:hideMark/>
          </w:tcPr>
          <w:p w14:paraId="4D600EA6" w14:textId="77777777" w:rsidR="00C4356C" w:rsidRPr="00C4356C" w:rsidRDefault="00C4356C" w:rsidP="00C4356C">
            <w:pPr>
              <w:pStyle w:val="103"/>
            </w:pPr>
            <w:r w:rsidRPr="00C46113">
              <w:t>-</w:t>
            </w:r>
          </w:p>
        </w:tc>
        <w:tc>
          <w:tcPr>
            <w:tcW w:w="173" w:type="pct"/>
            <w:hideMark/>
          </w:tcPr>
          <w:p w14:paraId="791ED5C3" w14:textId="77777777" w:rsidR="00C4356C" w:rsidRPr="00C4356C" w:rsidRDefault="00C4356C" w:rsidP="00C4356C">
            <w:pPr>
              <w:pStyle w:val="103"/>
            </w:pPr>
            <w:r w:rsidRPr="00C46113">
              <w:t>-</w:t>
            </w:r>
          </w:p>
        </w:tc>
        <w:tc>
          <w:tcPr>
            <w:tcW w:w="173" w:type="pct"/>
            <w:hideMark/>
          </w:tcPr>
          <w:p w14:paraId="2EFB836A" w14:textId="77777777" w:rsidR="00C4356C" w:rsidRPr="00C4356C" w:rsidRDefault="00C4356C" w:rsidP="00C4356C">
            <w:pPr>
              <w:pStyle w:val="103"/>
            </w:pPr>
            <w:r w:rsidRPr="00C46113">
              <w:t>-</w:t>
            </w:r>
          </w:p>
        </w:tc>
        <w:tc>
          <w:tcPr>
            <w:tcW w:w="173" w:type="pct"/>
            <w:hideMark/>
          </w:tcPr>
          <w:p w14:paraId="01ED50CE" w14:textId="77777777" w:rsidR="00C4356C" w:rsidRPr="00C4356C" w:rsidRDefault="00C4356C" w:rsidP="00C4356C">
            <w:pPr>
              <w:pStyle w:val="103"/>
            </w:pPr>
            <w:r w:rsidRPr="00C46113">
              <w:t>-</w:t>
            </w:r>
          </w:p>
        </w:tc>
        <w:tc>
          <w:tcPr>
            <w:tcW w:w="173" w:type="pct"/>
            <w:hideMark/>
          </w:tcPr>
          <w:p w14:paraId="08419368" w14:textId="77777777" w:rsidR="00C4356C" w:rsidRPr="00C4356C" w:rsidRDefault="00C4356C" w:rsidP="00C4356C">
            <w:pPr>
              <w:pStyle w:val="103"/>
            </w:pPr>
            <w:r w:rsidRPr="00C46113">
              <w:t>-</w:t>
            </w:r>
          </w:p>
        </w:tc>
        <w:tc>
          <w:tcPr>
            <w:tcW w:w="173" w:type="pct"/>
            <w:hideMark/>
          </w:tcPr>
          <w:p w14:paraId="56C0A279" w14:textId="77777777" w:rsidR="00C4356C" w:rsidRPr="00C4356C" w:rsidRDefault="00C4356C" w:rsidP="00C4356C">
            <w:pPr>
              <w:pStyle w:val="103"/>
            </w:pPr>
            <w:r w:rsidRPr="00C46113">
              <w:t>-</w:t>
            </w:r>
          </w:p>
        </w:tc>
        <w:tc>
          <w:tcPr>
            <w:tcW w:w="173" w:type="pct"/>
            <w:hideMark/>
          </w:tcPr>
          <w:p w14:paraId="3725D470" w14:textId="77777777" w:rsidR="00C4356C" w:rsidRPr="00C4356C" w:rsidRDefault="00C4356C" w:rsidP="00C4356C">
            <w:pPr>
              <w:pStyle w:val="103"/>
            </w:pPr>
            <w:r w:rsidRPr="00C46113">
              <w:t>-</w:t>
            </w:r>
          </w:p>
        </w:tc>
        <w:tc>
          <w:tcPr>
            <w:tcW w:w="173" w:type="pct"/>
            <w:hideMark/>
          </w:tcPr>
          <w:p w14:paraId="4153AB19" w14:textId="77777777" w:rsidR="00C4356C" w:rsidRPr="00C4356C" w:rsidRDefault="00C4356C" w:rsidP="00C4356C">
            <w:pPr>
              <w:pStyle w:val="103"/>
            </w:pPr>
            <w:r w:rsidRPr="00C46113">
              <w:t>-</w:t>
            </w:r>
          </w:p>
        </w:tc>
        <w:tc>
          <w:tcPr>
            <w:tcW w:w="173" w:type="pct"/>
            <w:hideMark/>
          </w:tcPr>
          <w:p w14:paraId="41D7B2D3" w14:textId="77777777" w:rsidR="00C4356C" w:rsidRPr="00C4356C" w:rsidRDefault="00C4356C" w:rsidP="00C4356C">
            <w:pPr>
              <w:pStyle w:val="103"/>
            </w:pPr>
            <w:r w:rsidRPr="00C46113">
              <w:t>-</w:t>
            </w:r>
          </w:p>
        </w:tc>
        <w:tc>
          <w:tcPr>
            <w:tcW w:w="173" w:type="pct"/>
            <w:hideMark/>
          </w:tcPr>
          <w:p w14:paraId="0AF43334" w14:textId="77777777" w:rsidR="00C4356C" w:rsidRPr="00C4356C" w:rsidRDefault="00C4356C" w:rsidP="00C4356C">
            <w:pPr>
              <w:pStyle w:val="103"/>
            </w:pPr>
            <w:r w:rsidRPr="00C46113">
              <w:t>-</w:t>
            </w:r>
          </w:p>
        </w:tc>
        <w:tc>
          <w:tcPr>
            <w:tcW w:w="173" w:type="pct"/>
            <w:hideMark/>
          </w:tcPr>
          <w:p w14:paraId="555D109B" w14:textId="77777777" w:rsidR="00C4356C" w:rsidRPr="00C4356C" w:rsidRDefault="00C4356C" w:rsidP="00C4356C">
            <w:pPr>
              <w:pStyle w:val="103"/>
            </w:pPr>
            <w:r w:rsidRPr="00C46113">
              <w:t>-</w:t>
            </w:r>
          </w:p>
        </w:tc>
        <w:tc>
          <w:tcPr>
            <w:tcW w:w="173" w:type="pct"/>
            <w:hideMark/>
          </w:tcPr>
          <w:p w14:paraId="6E52E56B" w14:textId="77777777" w:rsidR="00C4356C" w:rsidRPr="00C4356C" w:rsidRDefault="00C4356C" w:rsidP="00C4356C">
            <w:pPr>
              <w:pStyle w:val="103"/>
            </w:pPr>
            <w:r w:rsidRPr="00C46113">
              <w:t>-</w:t>
            </w:r>
          </w:p>
        </w:tc>
        <w:tc>
          <w:tcPr>
            <w:tcW w:w="173" w:type="pct"/>
            <w:hideMark/>
          </w:tcPr>
          <w:p w14:paraId="7D383546" w14:textId="77777777" w:rsidR="00C4356C" w:rsidRPr="00C4356C" w:rsidRDefault="00C4356C" w:rsidP="00C4356C">
            <w:pPr>
              <w:pStyle w:val="103"/>
            </w:pPr>
            <w:r w:rsidRPr="00C46113">
              <w:t>-</w:t>
            </w:r>
          </w:p>
        </w:tc>
        <w:tc>
          <w:tcPr>
            <w:tcW w:w="173" w:type="pct"/>
            <w:hideMark/>
          </w:tcPr>
          <w:p w14:paraId="7060C4EC" w14:textId="77777777" w:rsidR="00C4356C" w:rsidRPr="00C4356C" w:rsidRDefault="00C4356C" w:rsidP="00C4356C">
            <w:pPr>
              <w:pStyle w:val="103"/>
            </w:pPr>
            <w:r w:rsidRPr="00C46113">
              <w:t>-</w:t>
            </w:r>
          </w:p>
        </w:tc>
        <w:tc>
          <w:tcPr>
            <w:tcW w:w="173" w:type="pct"/>
            <w:hideMark/>
          </w:tcPr>
          <w:p w14:paraId="4B6F93BC" w14:textId="77777777" w:rsidR="00C4356C" w:rsidRPr="00C4356C" w:rsidRDefault="00C4356C" w:rsidP="00C4356C">
            <w:pPr>
              <w:pStyle w:val="103"/>
            </w:pPr>
            <w:r w:rsidRPr="00C46113">
              <w:t>-</w:t>
            </w:r>
          </w:p>
        </w:tc>
        <w:tc>
          <w:tcPr>
            <w:tcW w:w="173" w:type="pct"/>
            <w:hideMark/>
          </w:tcPr>
          <w:p w14:paraId="128372D5" w14:textId="77777777" w:rsidR="00C4356C" w:rsidRPr="00C4356C" w:rsidRDefault="00C4356C" w:rsidP="00C4356C">
            <w:pPr>
              <w:pStyle w:val="103"/>
            </w:pPr>
            <w:r w:rsidRPr="00C46113">
              <w:t>-</w:t>
            </w:r>
          </w:p>
        </w:tc>
        <w:tc>
          <w:tcPr>
            <w:tcW w:w="173" w:type="pct"/>
            <w:hideMark/>
          </w:tcPr>
          <w:p w14:paraId="57D91F8F" w14:textId="77777777" w:rsidR="00C4356C" w:rsidRPr="00C4356C" w:rsidRDefault="00C4356C" w:rsidP="00C4356C">
            <w:pPr>
              <w:pStyle w:val="103"/>
            </w:pPr>
            <w:r w:rsidRPr="00C46113">
              <w:t>-</w:t>
            </w:r>
          </w:p>
        </w:tc>
      </w:tr>
      <w:tr w:rsidR="00C4356C" w:rsidRPr="00887DC9" w14:paraId="4D7888A5" w14:textId="77777777" w:rsidTr="00C4356C">
        <w:trPr>
          <w:trHeight w:val="255"/>
        </w:trPr>
        <w:tc>
          <w:tcPr>
            <w:tcW w:w="384" w:type="pct"/>
            <w:vMerge/>
            <w:hideMark/>
          </w:tcPr>
          <w:p w14:paraId="14296D52" w14:textId="77777777" w:rsidR="00C4356C" w:rsidRPr="00C46113" w:rsidRDefault="00C4356C" w:rsidP="00C4356C">
            <w:pPr>
              <w:pStyle w:val="103"/>
            </w:pPr>
          </w:p>
        </w:tc>
        <w:tc>
          <w:tcPr>
            <w:tcW w:w="454" w:type="pct"/>
            <w:vMerge/>
            <w:hideMark/>
          </w:tcPr>
          <w:p w14:paraId="14538F60" w14:textId="77777777" w:rsidR="00C4356C" w:rsidRPr="00C46113" w:rsidRDefault="00C4356C" w:rsidP="00C4356C">
            <w:pPr>
              <w:pStyle w:val="103"/>
            </w:pPr>
          </w:p>
        </w:tc>
        <w:tc>
          <w:tcPr>
            <w:tcW w:w="1013" w:type="pct"/>
            <w:hideMark/>
          </w:tcPr>
          <w:p w14:paraId="64B00C45" w14:textId="77777777" w:rsidR="00C4356C" w:rsidRPr="00C4356C" w:rsidRDefault="00C4356C" w:rsidP="00C4356C">
            <w:pPr>
              <w:pStyle w:val="103"/>
            </w:pPr>
            <w:r w:rsidRPr="00C46113">
              <w:t>Собственные нужды</w:t>
            </w:r>
          </w:p>
        </w:tc>
        <w:tc>
          <w:tcPr>
            <w:tcW w:w="209" w:type="pct"/>
            <w:hideMark/>
          </w:tcPr>
          <w:p w14:paraId="50D3AE53" w14:textId="77777777" w:rsidR="00C4356C" w:rsidRPr="00C4356C" w:rsidRDefault="00C4356C" w:rsidP="00C4356C">
            <w:pPr>
              <w:pStyle w:val="103"/>
            </w:pPr>
            <w:r w:rsidRPr="00C46113">
              <w:t>тонн/ч</w:t>
            </w:r>
          </w:p>
        </w:tc>
        <w:tc>
          <w:tcPr>
            <w:tcW w:w="173" w:type="pct"/>
            <w:hideMark/>
          </w:tcPr>
          <w:p w14:paraId="63D37846" w14:textId="77777777" w:rsidR="00C4356C" w:rsidRPr="00C4356C" w:rsidRDefault="00C4356C" w:rsidP="00C4356C">
            <w:pPr>
              <w:pStyle w:val="103"/>
            </w:pPr>
            <w:r w:rsidRPr="00C46113">
              <w:t>-</w:t>
            </w:r>
          </w:p>
        </w:tc>
        <w:tc>
          <w:tcPr>
            <w:tcW w:w="173" w:type="pct"/>
            <w:hideMark/>
          </w:tcPr>
          <w:p w14:paraId="42B9F244" w14:textId="77777777" w:rsidR="00C4356C" w:rsidRPr="00C4356C" w:rsidRDefault="00C4356C" w:rsidP="00C4356C">
            <w:pPr>
              <w:pStyle w:val="103"/>
            </w:pPr>
            <w:r w:rsidRPr="00C46113">
              <w:t>-</w:t>
            </w:r>
          </w:p>
        </w:tc>
        <w:tc>
          <w:tcPr>
            <w:tcW w:w="173" w:type="pct"/>
            <w:hideMark/>
          </w:tcPr>
          <w:p w14:paraId="728FF690" w14:textId="77777777" w:rsidR="00C4356C" w:rsidRPr="00C4356C" w:rsidRDefault="00C4356C" w:rsidP="00C4356C">
            <w:pPr>
              <w:pStyle w:val="103"/>
            </w:pPr>
            <w:r w:rsidRPr="00C46113">
              <w:t>-</w:t>
            </w:r>
          </w:p>
        </w:tc>
        <w:tc>
          <w:tcPr>
            <w:tcW w:w="173" w:type="pct"/>
            <w:hideMark/>
          </w:tcPr>
          <w:p w14:paraId="17F2E6AE" w14:textId="77777777" w:rsidR="00C4356C" w:rsidRPr="00C4356C" w:rsidRDefault="00C4356C" w:rsidP="00C4356C">
            <w:pPr>
              <w:pStyle w:val="103"/>
            </w:pPr>
            <w:r w:rsidRPr="00C46113">
              <w:t>-</w:t>
            </w:r>
          </w:p>
        </w:tc>
        <w:tc>
          <w:tcPr>
            <w:tcW w:w="173" w:type="pct"/>
            <w:hideMark/>
          </w:tcPr>
          <w:p w14:paraId="5C885822" w14:textId="77777777" w:rsidR="00C4356C" w:rsidRPr="00C4356C" w:rsidRDefault="00C4356C" w:rsidP="00C4356C">
            <w:pPr>
              <w:pStyle w:val="103"/>
            </w:pPr>
            <w:r w:rsidRPr="00C46113">
              <w:t>-</w:t>
            </w:r>
          </w:p>
        </w:tc>
        <w:tc>
          <w:tcPr>
            <w:tcW w:w="173" w:type="pct"/>
            <w:hideMark/>
          </w:tcPr>
          <w:p w14:paraId="75A9EFA8" w14:textId="77777777" w:rsidR="00C4356C" w:rsidRPr="00C4356C" w:rsidRDefault="00C4356C" w:rsidP="00C4356C">
            <w:pPr>
              <w:pStyle w:val="103"/>
            </w:pPr>
            <w:r w:rsidRPr="00C46113">
              <w:t>-</w:t>
            </w:r>
          </w:p>
        </w:tc>
        <w:tc>
          <w:tcPr>
            <w:tcW w:w="173" w:type="pct"/>
            <w:hideMark/>
          </w:tcPr>
          <w:p w14:paraId="135C0209" w14:textId="77777777" w:rsidR="00C4356C" w:rsidRPr="00C4356C" w:rsidRDefault="00C4356C" w:rsidP="00C4356C">
            <w:pPr>
              <w:pStyle w:val="103"/>
            </w:pPr>
            <w:r w:rsidRPr="00C46113">
              <w:t>-</w:t>
            </w:r>
          </w:p>
        </w:tc>
        <w:tc>
          <w:tcPr>
            <w:tcW w:w="173" w:type="pct"/>
            <w:hideMark/>
          </w:tcPr>
          <w:p w14:paraId="4BC6CC70" w14:textId="77777777" w:rsidR="00C4356C" w:rsidRPr="00C4356C" w:rsidRDefault="00C4356C" w:rsidP="00C4356C">
            <w:pPr>
              <w:pStyle w:val="103"/>
            </w:pPr>
            <w:r w:rsidRPr="00C46113">
              <w:t>-</w:t>
            </w:r>
          </w:p>
        </w:tc>
        <w:tc>
          <w:tcPr>
            <w:tcW w:w="173" w:type="pct"/>
            <w:hideMark/>
          </w:tcPr>
          <w:p w14:paraId="249DD53B" w14:textId="77777777" w:rsidR="00C4356C" w:rsidRPr="00C4356C" w:rsidRDefault="00C4356C" w:rsidP="00C4356C">
            <w:pPr>
              <w:pStyle w:val="103"/>
            </w:pPr>
            <w:r w:rsidRPr="00C46113">
              <w:t>-</w:t>
            </w:r>
          </w:p>
        </w:tc>
        <w:tc>
          <w:tcPr>
            <w:tcW w:w="173" w:type="pct"/>
            <w:hideMark/>
          </w:tcPr>
          <w:p w14:paraId="560A0B87" w14:textId="77777777" w:rsidR="00C4356C" w:rsidRPr="00C4356C" w:rsidRDefault="00C4356C" w:rsidP="00C4356C">
            <w:pPr>
              <w:pStyle w:val="103"/>
            </w:pPr>
            <w:r w:rsidRPr="00C46113">
              <w:t>-</w:t>
            </w:r>
          </w:p>
        </w:tc>
        <w:tc>
          <w:tcPr>
            <w:tcW w:w="173" w:type="pct"/>
            <w:hideMark/>
          </w:tcPr>
          <w:p w14:paraId="5A6924BD" w14:textId="77777777" w:rsidR="00C4356C" w:rsidRPr="00C4356C" w:rsidRDefault="00C4356C" w:rsidP="00C4356C">
            <w:pPr>
              <w:pStyle w:val="103"/>
            </w:pPr>
            <w:r w:rsidRPr="00C46113">
              <w:t>-</w:t>
            </w:r>
          </w:p>
        </w:tc>
        <w:tc>
          <w:tcPr>
            <w:tcW w:w="173" w:type="pct"/>
            <w:hideMark/>
          </w:tcPr>
          <w:p w14:paraId="0EB359AE" w14:textId="77777777" w:rsidR="00C4356C" w:rsidRPr="00C4356C" w:rsidRDefault="00C4356C" w:rsidP="00C4356C">
            <w:pPr>
              <w:pStyle w:val="103"/>
            </w:pPr>
            <w:r w:rsidRPr="00C46113">
              <w:t>-</w:t>
            </w:r>
          </w:p>
        </w:tc>
        <w:tc>
          <w:tcPr>
            <w:tcW w:w="173" w:type="pct"/>
            <w:hideMark/>
          </w:tcPr>
          <w:p w14:paraId="118414B9" w14:textId="77777777" w:rsidR="00C4356C" w:rsidRPr="00C4356C" w:rsidRDefault="00C4356C" w:rsidP="00C4356C">
            <w:pPr>
              <w:pStyle w:val="103"/>
            </w:pPr>
            <w:r w:rsidRPr="00C46113">
              <w:t>-</w:t>
            </w:r>
          </w:p>
        </w:tc>
        <w:tc>
          <w:tcPr>
            <w:tcW w:w="173" w:type="pct"/>
            <w:hideMark/>
          </w:tcPr>
          <w:p w14:paraId="131BACA4" w14:textId="77777777" w:rsidR="00C4356C" w:rsidRPr="00C4356C" w:rsidRDefault="00C4356C" w:rsidP="00C4356C">
            <w:pPr>
              <w:pStyle w:val="103"/>
            </w:pPr>
            <w:r w:rsidRPr="00C46113">
              <w:t>-</w:t>
            </w:r>
          </w:p>
        </w:tc>
        <w:tc>
          <w:tcPr>
            <w:tcW w:w="173" w:type="pct"/>
            <w:hideMark/>
          </w:tcPr>
          <w:p w14:paraId="27BAC23B" w14:textId="77777777" w:rsidR="00C4356C" w:rsidRPr="00C4356C" w:rsidRDefault="00C4356C" w:rsidP="00C4356C">
            <w:pPr>
              <w:pStyle w:val="103"/>
            </w:pPr>
            <w:r w:rsidRPr="00C46113">
              <w:t>-</w:t>
            </w:r>
          </w:p>
        </w:tc>
        <w:tc>
          <w:tcPr>
            <w:tcW w:w="173" w:type="pct"/>
            <w:hideMark/>
          </w:tcPr>
          <w:p w14:paraId="42BA232E" w14:textId="77777777" w:rsidR="00C4356C" w:rsidRPr="00C4356C" w:rsidRDefault="00C4356C" w:rsidP="00C4356C">
            <w:pPr>
              <w:pStyle w:val="103"/>
            </w:pPr>
            <w:r w:rsidRPr="00C46113">
              <w:t>-</w:t>
            </w:r>
          </w:p>
        </w:tc>
        <w:tc>
          <w:tcPr>
            <w:tcW w:w="173" w:type="pct"/>
            <w:hideMark/>
          </w:tcPr>
          <w:p w14:paraId="79E47C11" w14:textId="77777777" w:rsidR="00C4356C" w:rsidRPr="00C4356C" w:rsidRDefault="00C4356C" w:rsidP="00C4356C">
            <w:pPr>
              <w:pStyle w:val="103"/>
            </w:pPr>
            <w:r w:rsidRPr="00C46113">
              <w:t>-</w:t>
            </w:r>
          </w:p>
        </w:tc>
      </w:tr>
      <w:tr w:rsidR="00C4356C" w:rsidRPr="00887DC9" w14:paraId="3EEEEE13" w14:textId="77777777" w:rsidTr="00C4356C">
        <w:trPr>
          <w:trHeight w:val="255"/>
        </w:trPr>
        <w:tc>
          <w:tcPr>
            <w:tcW w:w="384" w:type="pct"/>
            <w:vMerge/>
            <w:hideMark/>
          </w:tcPr>
          <w:p w14:paraId="51A2D0DD" w14:textId="77777777" w:rsidR="00C4356C" w:rsidRPr="00C46113" w:rsidRDefault="00C4356C" w:rsidP="00C4356C">
            <w:pPr>
              <w:pStyle w:val="103"/>
            </w:pPr>
          </w:p>
        </w:tc>
        <w:tc>
          <w:tcPr>
            <w:tcW w:w="454" w:type="pct"/>
            <w:vMerge/>
            <w:hideMark/>
          </w:tcPr>
          <w:p w14:paraId="6E339CCD" w14:textId="77777777" w:rsidR="00C4356C" w:rsidRPr="00C46113" w:rsidRDefault="00C4356C" w:rsidP="00C4356C">
            <w:pPr>
              <w:pStyle w:val="103"/>
            </w:pPr>
          </w:p>
        </w:tc>
        <w:tc>
          <w:tcPr>
            <w:tcW w:w="1013" w:type="pct"/>
            <w:hideMark/>
          </w:tcPr>
          <w:p w14:paraId="4D13619A" w14:textId="77777777" w:rsidR="00C4356C" w:rsidRPr="00C4356C" w:rsidRDefault="00C4356C" w:rsidP="00C4356C">
            <w:pPr>
              <w:pStyle w:val="103"/>
            </w:pPr>
            <w:r w:rsidRPr="00C46113">
              <w:t>Всего подпитка тепловой сети, в т.ч.:</w:t>
            </w:r>
          </w:p>
        </w:tc>
        <w:tc>
          <w:tcPr>
            <w:tcW w:w="209" w:type="pct"/>
            <w:hideMark/>
          </w:tcPr>
          <w:p w14:paraId="7B9437F8" w14:textId="77777777" w:rsidR="00C4356C" w:rsidRPr="00C4356C" w:rsidRDefault="00C4356C" w:rsidP="00C4356C">
            <w:pPr>
              <w:pStyle w:val="103"/>
            </w:pPr>
            <w:r w:rsidRPr="00C46113">
              <w:t>тонн/ч</w:t>
            </w:r>
          </w:p>
        </w:tc>
        <w:tc>
          <w:tcPr>
            <w:tcW w:w="173" w:type="pct"/>
            <w:hideMark/>
          </w:tcPr>
          <w:p w14:paraId="00341BEF" w14:textId="77777777" w:rsidR="00C4356C" w:rsidRPr="00C4356C" w:rsidRDefault="00C4356C" w:rsidP="00C4356C">
            <w:pPr>
              <w:pStyle w:val="103"/>
            </w:pPr>
            <w:r w:rsidRPr="00C46113">
              <w:t>0,01</w:t>
            </w:r>
          </w:p>
        </w:tc>
        <w:tc>
          <w:tcPr>
            <w:tcW w:w="173" w:type="pct"/>
            <w:hideMark/>
          </w:tcPr>
          <w:p w14:paraId="6A205698" w14:textId="77777777" w:rsidR="00C4356C" w:rsidRPr="00C4356C" w:rsidRDefault="00C4356C" w:rsidP="00C4356C">
            <w:pPr>
              <w:pStyle w:val="103"/>
            </w:pPr>
            <w:r w:rsidRPr="00C46113">
              <w:t>0,01</w:t>
            </w:r>
          </w:p>
        </w:tc>
        <w:tc>
          <w:tcPr>
            <w:tcW w:w="173" w:type="pct"/>
            <w:hideMark/>
          </w:tcPr>
          <w:p w14:paraId="75A6FCF4" w14:textId="77777777" w:rsidR="00C4356C" w:rsidRPr="00C4356C" w:rsidRDefault="00C4356C" w:rsidP="00C4356C">
            <w:pPr>
              <w:pStyle w:val="103"/>
            </w:pPr>
            <w:r w:rsidRPr="00C46113">
              <w:t>0,01</w:t>
            </w:r>
          </w:p>
        </w:tc>
        <w:tc>
          <w:tcPr>
            <w:tcW w:w="173" w:type="pct"/>
            <w:hideMark/>
          </w:tcPr>
          <w:p w14:paraId="22430EE9" w14:textId="77777777" w:rsidR="00C4356C" w:rsidRPr="00C4356C" w:rsidRDefault="00C4356C" w:rsidP="00C4356C">
            <w:pPr>
              <w:pStyle w:val="103"/>
            </w:pPr>
            <w:r w:rsidRPr="00C46113">
              <w:t>0,01</w:t>
            </w:r>
          </w:p>
        </w:tc>
        <w:tc>
          <w:tcPr>
            <w:tcW w:w="173" w:type="pct"/>
            <w:hideMark/>
          </w:tcPr>
          <w:p w14:paraId="019FB446" w14:textId="77777777" w:rsidR="00C4356C" w:rsidRPr="00C4356C" w:rsidRDefault="00C4356C" w:rsidP="00C4356C">
            <w:pPr>
              <w:pStyle w:val="103"/>
            </w:pPr>
            <w:r w:rsidRPr="00C46113">
              <w:t>0,01</w:t>
            </w:r>
          </w:p>
        </w:tc>
        <w:tc>
          <w:tcPr>
            <w:tcW w:w="173" w:type="pct"/>
            <w:hideMark/>
          </w:tcPr>
          <w:p w14:paraId="66D39AAC" w14:textId="77777777" w:rsidR="00C4356C" w:rsidRPr="00C4356C" w:rsidRDefault="00C4356C" w:rsidP="00C4356C">
            <w:pPr>
              <w:pStyle w:val="103"/>
            </w:pPr>
            <w:r w:rsidRPr="00C46113">
              <w:t>0,01</w:t>
            </w:r>
          </w:p>
        </w:tc>
        <w:tc>
          <w:tcPr>
            <w:tcW w:w="173" w:type="pct"/>
            <w:hideMark/>
          </w:tcPr>
          <w:p w14:paraId="5EE1AFFF" w14:textId="77777777" w:rsidR="00C4356C" w:rsidRPr="00C4356C" w:rsidRDefault="00C4356C" w:rsidP="00C4356C">
            <w:pPr>
              <w:pStyle w:val="103"/>
            </w:pPr>
            <w:r w:rsidRPr="00C46113">
              <w:t>0,01</w:t>
            </w:r>
          </w:p>
        </w:tc>
        <w:tc>
          <w:tcPr>
            <w:tcW w:w="173" w:type="pct"/>
            <w:hideMark/>
          </w:tcPr>
          <w:p w14:paraId="1329A414" w14:textId="77777777" w:rsidR="00C4356C" w:rsidRPr="00C4356C" w:rsidRDefault="00C4356C" w:rsidP="00C4356C">
            <w:pPr>
              <w:pStyle w:val="103"/>
            </w:pPr>
            <w:r w:rsidRPr="00C46113">
              <w:t>0,01</w:t>
            </w:r>
          </w:p>
        </w:tc>
        <w:tc>
          <w:tcPr>
            <w:tcW w:w="173" w:type="pct"/>
            <w:hideMark/>
          </w:tcPr>
          <w:p w14:paraId="3F884FF5" w14:textId="77777777" w:rsidR="00C4356C" w:rsidRPr="00C4356C" w:rsidRDefault="00C4356C" w:rsidP="00C4356C">
            <w:pPr>
              <w:pStyle w:val="103"/>
            </w:pPr>
            <w:r w:rsidRPr="00C46113">
              <w:t>0,01</w:t>
            </w:r>
          </w:p>
        </w:tc>
        <w:tc>
          <w:tcPr>
            <w:tcW w:w="173" w:type="pct"/>
            <w:hideMark/>
          </w:tcPr>
          <w:p w14:paraId="6B7048C9" w14:textId="77777777" w:rsidR="00C4356C" w:rsidRPr="00C4356C" w:rsidRDefault="00C4356C" w:rsidP="00C4356C">
            <w:pPr>
              <w:pStyle w:val="103"/>
            </w:pPr>
            <w:r w:rsidRPr="00C46113">
              <w:t>0,01</w:t>
            </w:r>
          </w:p>
        </w:tc>
        <w:tc>
          <w:tcPr>
            <w:tcW w:w="173" w:type="pct"/>
            <w:hideMark/>
          </w:tcPr>
          <w:p w14:paraId="4DA53E9B" w14:textId="77777777" w:rsidR="00C4356C" w:rsidRPr="00C4356C" w:rsidRDefault="00C4356C" w:rsidP="00C4356C">
            <w:pPr>
              <w:pStyle w:val="103"/>
            </w:pPr>
            <w:r w:rsidRPr="00C46113">
              <w:t>0,01</w:t>
            </w:r>
          </w:p>
        </w:tc>
        <w:tc>
          <w:tcPr>
            <w:tcW w:w="173" w:type="pct"/>
            <w:hideMark/>
          </w:tcPr>
          <w:p w14:paraId="575F9640" w14:textId="77777777" w:rsidR="00C4356C" w:rsidRPr="00C4356C" w:rsidRDefault="00C4356C" w:rsidP="00C4356C">
            <w:pPr>
              <w:pStyle w:val="103"/>
            </w:pPr>
            <w:r w:rsidRPr="00C46113">
              <w:t>0,01</w:t>
            </w:r>
          </w:p>
        </w:tc>
        <w:tc>
          <w:tcPr>
            <w:tcW w:w="173" w:type="pct"/>
            <w:hideMark/>
          </w:tcPr>
          <w:p w14:paraId="0913FC35" w14:textId="77777777" w:rsidR="00C4356C" w:rsidRPr="00C4356C" w:rsidRDefault="00C4356C" w:rsidP="00C4356C">
            <w:pPr>
              <w:pStyle w:val="103"/>
            </w:pPr>
            <w:r w:rsidRPr="00C46113">
              <w:t>0,01</w:t>
            </w:r>
          </w:p>
        </w:tc>
        <w:tc>
          <w:tcPr>
            <w:tcW w:w="173" w:type="pct"/>
            <w:hideMark/>
          </w:tcPr>
          <w:p w14:paraId="5EBF2065" w14:textId="77777777" w:rsidR="00C4356C" w:rsidRPr="00C4356C" w:rsidRDefault="00C4356C" w:rsidP="00C4356C">
            <w:pPr>
              <w:pStyle w:val="103"/>
            </w:pPr>
            <w:r w:rsidRPr="00C46113">
              <w:t>0,01</w:t>
            </w:r>
          </w:p>
        </w:tc>
        <w:tc>
          <w:tcPr>
            <w:tcW w:w="173" w:type="pct"/>
            <w:hideMark/>
          </w:tcPr>
          <w:p w14:paraId="654AA3CC" w14:textId="77777777" w:rsidR="00C4356C" w:rsidRPr="00C4356C" w:rsidRDefault="00C4356C" w:rsidP="00C4356C">
            <w:pPr>
              <w:pStyle w:val="103"/>
            </w:pPr>
            <w:r w:rsidRPr="00C46113">
              <w:t>0,01</w:t>
            </w:r>
          </w:p>
        </w:tc>
        <w:tc>
          <w:tcPr>
            <w:tcW w:w="173" w:type="pct"/>
            <w:hideMark/>
          </w:tcPr>
          <w:p w14:paraId="7B7AB288" w14:textId="77777777" w:rsidR="00C4356C" w:rsidRPr="00C4356C" w:rsidRDefault="00C4356C" w:rsidP="00C4356C">
            <w:pPr>
              <w:pStyle w:val="103"/>
            </w:pPr>
            <w:r w:rsidRPr="00C46113">
              <w:t>0,01</w:t>
            </w:r>
          </w:p>
        </w:tc>
        <w:tc>
          <w:tcPr>
            <w:tcW w:w="173" w:type="pct"/>
            <w:hideMark/>
          </w:tcPr>
          <w:p w14:paraId="2D1FFB0D" w14:textId="77777777" w:rsidR="00C4356C" w:rsidRPr="00C4356C" w:rsidRDefault="00C4356C" w:rsidP="00C4356C">
            <w:pPr>
              <w:pStyle w:val="103"/>
            </w:pPr>
            <w:r w:rsidRPr="00C46113">
              <w:t>0,0</w:t>
            </w:r>
          </w:p>
        </w:tc>
      </w:tr>
      <w:tr w:rsidR="00C4356C" w:rsidRPr="00887DC9" w14:paraId="616D0F64" w14:textId="77777777" w:rsidTr="00C4356C">
        <w:trPr>
          <w:trHeight w:val="255"/>
        </w:trPr>
        <w:tc>
          <w:tcPr>
            <w:tcW w:w="384" w:type="pct"/>
            <w:vMerge/>
            <w:hideMark/>
          </w:tcPr>
          <w:p w14:paraId="261EEC9E" w14:textId="77777777" w:rsidR="00C4356C" w:rsidRPr="00C46113" w:rsidRDefault="00C4356C" w:rsidP="00C4356C">
            <w:pPr>
              <w:pStyle w:val="103"/>
            </w:pPr>
          </w:p>
        </w:tc>
        <w:tc>
          <w:tcPr>
            <w:tcW w:w="454" w:type="pct"/>
            <w:vMerge/>
            <w:hideMark/>
          </w:tcPr>
          <w:p w14:paraId="0B6840FE" w14:textId="77777777" w:rsidR="00C4356C" w:rsidRPr="00C46113" w:rsidRDefault="00C4356C" w:rsidP="00C4356C">
            <w:pPr>
              <w:pStyle w:val="103"/>
            </w:pPr>
          </w:p>
        </w:tc>
        <w:tc>
          <w:tcPr>
            <w:tcW w:w="1013" w:type="pct"/>
            <w:hideMark/>
          </w:tcPr>
          <w:p w14:paraId="399210B6" w14:textId="77777777" w:rsidR="00C4356C" w:rsidRPr="00C4356C" w:rsidRDefault="00C4356C" w:rsidP="00C4356C">
            <w:pPr>
              <w:pStyle w:val="103"/>
            </w:pPr>
            <w:r w:rsidRPr="00C46113">
              <w:t>нормативные утечки теплоносителя</w:t>
            </w:r>
          </w:p>
        </w:tc>
        <w:tc>
          <w:tcPr>
            <w:tcW w:w="209" w:type="pct"/>
            <w:hideMark/>
          </w:tcPr>
          <w:p w14:paraId="3397F80D" w14:textId="77777777" w:rsidR="00C4356C" w:rsidRPr="00C4356C" w:rsidRDefault="00C4356C" w:rsidP="00C4356C">
            <w:pPr>
              <w:pStyle w:val="103"/>
            </w:pPr>
            <w:r w:rsidRPr="00C46113">
              <w:t>тонн/ч</w:t>
            </w:r>
          </w:p>
        </w:tc>
        <w:tc>
          <w:tcPr>
            <w:tcW w:w="173" w:type="pct"/>
            <w:hideMark/>
          </w:tcPr>
          <w:p w14:paraId="6813CDB5" w14:textId="77777777" w:rsidR="00C4356C" w:rsidRPr="00C4356C" w:rsidRDefault="00C4356C" w:rsidP="00C4356C">
            <w:pPr>
              <w:pStyle w:val="103"/>
            </w:pPr>
            <w:r w:rsidRPr="00C46113">
              <w:t>0,01</w:t>
            </w:r>
          </w:p>
        </w:tc>
        <w:tc>
          <w:tcPr>
            <w:tcW w:w="173" w:type="pct"/>
            <w:hideMark/>
          </w:tcPr>
          <w:p w14:paraId="5AC7816D" w14:textId="77777777" w:rsidR="00C4356C" w:rsidRPr="00C4356C" w:rsidRDefault="00C4356C" w:rsidP="00C4356C">
            <w:pPr>
              <w:pStyle w:val="103"/>
            </w:pPr>
            <w:r w:rsidRPr="00C46113">
              <w:t>0,01</w:t>
            </w:r>
          </w:p>
        </w:tc>
        <w:tc>
          <w:tcPr>
            <w:tcW w:w="173" w:type="pct"/>
            <w:hideMark/>
          </w:tcPr>
          <w:p w14:paraId="32BD2949" w14:textId="77777777" w:rsidR="00C4356C" w:rsidRPr="00C4356C" w:rsidRDefault="00C4356C" w:rsidP="00C4356C">
            <w:pPr>
              <w:pStyle w:val="103"/>
            </w:pPr>
            <w:r w:rsidRPr="00C46113">
              <w:t>0,01</w:t>
            </w:r>
          </w:p>
        </w:tc>
        <w:tc>
          <w:tcPr>
            <w:tcW w:w="173" w:type="pct"/>
            <w:hideMark/>
          </w:tcPr>
          <w:p w14:paraId="1DE5A492" w14:textId="77777777" w:rsidR="00C4356C" w:rsidRPr="00C4356C" w:rsidRDefault="00C4356C" w:rsidP="00C4356C">
            <w:pPr>
              <w:pStyle w:val="103"/>
            </w:pPr>
            <w:r w:rsidRPr="00C46113">
              <w:t>0,01</w:t>
            </w:r>
          </w:p>
        </w:tc>
        <w:tc>
          <w:tcPr>
            <w:tcW w:w="173" w:type="pct"/>
            <w:hideMark/>
          </w:tcPr>
          <w:p w14:paraId="0DE740B8" w14:textId="77777777" w:rsidR="00C4356C" w:rsidRPr="00C4356C" w:rsidRDefault="00C4356C" w:rsidP="00C4356C">
            <w:pPr>
              <w:pStyle w:val="103"/>
            </w:pPr>
            <w:r w:rsidRPr="00C46113">
              <w:t>0,01</w:t>
            </w:r>
          </w:p>
        </w:tc>
        <w:tc>
          <w:tcPr>
            <w:tcW w:w="173" w:type="pct"/>
            <w:hideMark/>
          </w:tcPr>
          <w:p w14:paraId="7BAA97D9" w14:textId="77777777" w:rsidR="00C4356C" w:rsidRPr="00C4356C" w:rsidRDefault="00C4356C" w:rsidP="00C4356C">
            <w:pPr>
              <w:pStyle w:val="103"/>
            </w:pPr>
            <w:r w:rsidRPr="00C46113">
              <w:t>0,01</w:t>
            </w:r>
          </w:p>
        </w:tc>
        <w:tc>
          <w:tcPr>
            <w:tcW w:w="173" w:type="pct"/>
            <w:hideMark/>
          </w:tcPr>
          <w:p w14:paraId="5A906B33" w14:textId="77777777" w:rsidR="00C4356C" w:rsidRPr="00C4356C" w:rsidRDefault="00C4356C" w:rsidP="00C4356C">
            <w:pPr>
              <w:pStyle w:val="103"/>
            </w:pPr>
            <w:r w:rsidRPr="00C46113">
              <w:t>0,01</w:t>
            </w:r>
          </w:p>
        </w:tc>
        <w:tc>
          <w:tcPr>
            <w:tcW w:w="173" w:type="pct"/>
            <w:hideMark/>
          </w:tcPr>
          <w:p w14:paraId="716D57AB" w14:textId="77777777" w:rsidR="00C4356C" w:rsidRPr="00C4356C" w:rsidRDefault="00C4356C" w:rsidP="00C4356C">
            <w:pPr>
              <w:pStyle w:val="103"/>
            </w:pPr>
            <w:r w:rsidRPr="00C46113">
              <w:t>0,01</w:t>
            </w:r>
          </w:p>
        </w:tc>
        <w:tc>
          <w:tcPr>
            <w:tcW w:w="173" w:type="pct"/>
            <w:hideMark/>
          </w:tcPr>
          <w:p w14:paraId="0AC93AA7" w14:textId="77777777" w:rsidR="00C4356C" w:rsidRPr="00C4356C" w:rsidRDefault="00C4356C" w:rsidP="00C4356C">
            <w:pPr>
              <w:pStyle w:val="103"/>
            </w:pPr>
            <w:r w:rsidRPr="00C46113">
              <w:t>0,01</w:t>
            </w:r>
          </w:p>
        </w:tc>
        <w:tc>
          <w:tcPr>
            <w:tcW w:w="173" w:type="pct"/>
            <w:hideMark/>
          </w:tcPr>
          <w:p w14:paraId="64DBD223" w14:textId="77777777" w:rsidR="00C4356C" w:rsidRPr="00C4356C" w:rsidRDefault="00C4356C" w:rsidP="00C4356C">
            <w:pPr>
              <w:pStyle w:val="103"/>
            </w:pPr>
            <w:r w:rsidRPr="00C46113">
              <w:t>0,01</w:t>
            </w:r>
          </w:p>
        </w:tc>
        <w:tc>
          <w:tcPr>
            <w:tcW w:w="173" w:type="pct"/>
            <w:hideMark/>
          </w:tcPr>
          <w:p w14:paraId="60196EC4" w14:textId="77777777" w:rsidR="00C4356C" w:rsidRPr="00C4356C" w:rsidRDefault="00C4356C" w:rsidP="00C4356C">
            <w:pPr>
              <w:pStyle w:val="103"/>
            </w:pPr>
            <w:r w:rsidRPr="00C46113">
              <w:t>0,01</w:t>
            </w:r>
          </w:p>
        </w:tc>
        <w:tc>
          <w:tcPr>
            <w:tcW w:w="173" w:type="pct"/>
            <w:hideMark/>
          </w:tcPr>
          <w:p w14:paraId="4ABB3E2D" w14:textId="77777777" w:rsidR="00C4356C" w:rsidRPr="00C4356C" w:rsidRDefault="00C4356C" w:rsidP="00C4356C">
            <w:pPr>
              <w:pStyle w:val="103"/>
            </w:pPr>
            <w:r w:rsidRPr="00C46113">
              <w:t>0,01</w:t>
            </w:r>
          </w:p>
        </w:tc>
        <w:tc>
          <w:tcPr>
            <w:tcW w:w="173" w:type="pct"/>
            <w:hideMark/>
          </w:tcPr>
          <w:p w14:paraId="0C4D308C" w14:textId="77777777" w:rsidR="00C4356C" w:rsidRPr="00C4356C" w:rsidRDefault="00C4356C" w:rsidP="00C4356C">
            <w:pPr>
              <w:pStyle w:val="103"/>
            </w:pPr>
            <w:r w:rsidRPr="00C46113">
              <w:t>0,01</w:t>
            </w:r>
          </w:p>
        </w:tc>
        <w:tc>
          <w:tcPr>
            <w:tcW w:w="173" w:type="pct"/>
            <w:hideMark/>
          </w:tcPr>
          <w:p w14:paraId="084C296E" w14:textId="77777777" w:rsidR="00C4356C" w:rsidRPr="00C4356C" w:rsidRDefault="00C4356C" w:rsidP="00C4356C">
            <w:pPr>
              <w:pStyle w:val="103"/>
            </w:pPr>
            <w:r w:rsidRPr="00C46113">
              <w:t>0,01</w:t>
            </w:r>
          </w:p>
        </w:tc>
        <w:tc>
          <w:tcPr>
            <w:tcW w:w="173" w:type="pct"/>
            <w:hideMark/>
          </w:tcPr>
          <w:p w14:paraId="6CDE07C5" w14:textId="77777777" w:rsidR="00C4356C" w:rsidRPr="00C4356C" w:rsidRDefault="00C4356C" w:rsidP="00C4356C">
            <w:pPr>
              <w:pStyle w:val="103"/>
            </w:pPr>
            <w:r w:rsidRPr="00C46113">
              <w:t>0,01</w:t>
            </w:r>
          </w:p>
        </w:tc>
        <w:tc>
          <w:tcPr>
            <w:tcW w:w="173" w:type="pct"/>
            <w:hideMark/>
          </w:tcPr>
          <w:p w14:paraId="1CDD1438" w14:textId="77777777" w:rsidR="00C4356C" w:rsidRPr="00C4356C" w:rsidRDefault="00C4356C" w:rsidP="00C4356C">
            <w:pPr>
              <w:pStyle w:val="103"/>
            </w:pPr>
            <w:r w:rsidRPr="00C46113">
              <w:t>0,01</w:t>
            </w:r>
          </w:p>
        </w:tc>
        <w:tc>
          <w:tcPr>
            <w:tcW w:w="173" w:type="pct"/>
            <w:hideMark/>
          </w:tcPr>
          <w:p w14:paraId="685D615D" w14:textId="77777777" w:rsidR="00C4356C" w:rsidRPr="00C4356C" w:rsidRDefault="00C4356C" w:rsidP="00C4356C">
            <w:pPr>
              <w:pStyle w:val="103"/>
            </w:pPr>
            <w:r w:rsidRPr="00C46113">
              <w:t>0,0</w:t>
            </w:r>
          </w:p>
        </w:tc>
      </w:tr>
      <w:tr w:rsidR="00C4356C" w:rsidRPr="00887DC9" w14:paraId="7401EE60" w14:textId="77777777" w:rsidTr="00C4356C">
        <w:trPr>
          <w:trHeight w:val="255"/>
        </w:trPr>
        <w:tc>
          <w:tcPr>
            <w:tcW w:w="384" w:type="pct"/>
            <w:vMerge/>
            <w:hideMark/>
          </w:tcPr>
          <w:p w14:paraId="49E145B5" w14:textId="77777777" w:rsidR="00C4356C" w:rsidRPr="00C46113" w:rsidRDefault="00C4356C" w:rsidP="00C4356C">
            <w:pPr>
              <w:pStyle w:val="103"/>
            </w:pPr>
          </w:p>
        </w:tc>
        <w:tc>
          <w:tcPr>
            <w:tcW w:w="454" w:type="pct"/>
            <w:vMerge/>
            <w:hideMark/>
          </w:tcPr>
          <w:p w14:paraId="623C0472" w14:textId="77777777" w:rsidR="00C4356C" w:rsidRPr="00C46113" w:rsidRDefault="00C4356C" w:rsidP="00C4356C">
            <w:pPr>
              <w:pStyle w:val="103"/>
            </w:pPr>
          </w:p>
        </w:tc>
        <w:tc>
          <w:tcPr>
            <w:tcW w:w="1013" w:type="pct"/>
            <w:hideMark/>
          </w:tcPr>
          <w:p w14:paraId="3383857F" w14:textId="77777777" w:rsidR="00C4356C" w:rsidRPr="00C4356C" w:rsidRDefault="00C4356C" w:rsidP="00C4356C">
            <w:pPr>
              <w:pStyle w:val="103"/>
            </w:pPr>
            <w:r w:rsidRPr="00C46113">
              <w:t>сверхнормативные утечки теплоносителя</w:t>
            </w:r>
          </w:p>
        </w:tc>
        <w:tc>
          <w:tcPr>
            <w:tcW w:w="209" w:type="pct"/>
            <w:hideMark/>
          </w:tcPr>
          <w:p w14:paraId="57A52B2F" w14:textId="77777777" w:rsidR="00C4356C" w:rsidRPr="00C4356C" w:rsidRDefault="00C4356C" w:rsidP="00C4356C">
            <w:pPr>
              <w:pStyle w:val="103"/>
            </w:pPr>
            <w:r w:rsidRPr="00C46113">
              <w:t>тонн/ч</w:t>
            </w:r>
          </w:p>
        </w:tc>
        <w:tc>
          <w:tcPr>
            <w:tcW w:w="173" w:type="pct"/>
            <w:hideMark/>
          </w:tcPr>
          <w:p w14:paraId="76767FF0" w14:textId="77777777" w:rsidR="00C4356C" w:rsidRPr="00C4356C" w:rsidRDefault="00C4356C" w:rsidP="00C4356C">
            <w:pPr>
              <w:pStyle w:val="103"/>
            </w:pPr>
            <w:r w:rsidRPr="00C46113">
              <w:t>0</w:t>
            </w:r>
          </w:p>
        </w:tc>
        <w:tc>
          <w:tcPr>
            <w:tcW w:w="173" w:type="pct"/>
            <w:hideMark/>
          </w:tcPr>
          <w:p w14:paraId="3B172089" w14:textId="77777777" w:rsidR="00C4356C" w:rsidRPr="00C4356C" w:rsidRDefault="00C4356C" w:rsidP="00C4356C">
            <w:pPr>
              <w:pStyle w:val="103"/>
            </w:pPr>
            <w:r w:rsidRPr="00C46113">
              <w:t>0</w:t>
            </w:r>
          </w:p>
        </w:tc>
        <w:tc>
          <w:tcPr>
            <w:tcW w:w="173" w:type="pct"/>
            <w:hideMark/>
          </w:tcPr>
          <w:p w14:paraId="0147F579" w14:textId="77777777" w:rsidR="00C4356C" w:rsidRPr="00C4356C" w:rsidRDefault="00C4356C" w:rsidP="00C4356C">
            <w:pPr>
              <w:pStyle w:val="103"/>
            </w:pPr>
            <w:r w:rsidRPr="00C46113">
              <w:t>0</w:t>
            </w:r>
          </w:p>
        </w:tc>
        <w:tc>
          <w:tcPr>
            <w:tcW w:w="173" w:type="pct"/>
            <w:hideMark/>
          </w:tcPr>
          <w:p w14:paraId="40A0E44B" w14:textId="77777777" w:rsidR="00C4356C" w:rsidRPr="00C4356C" w:rsidRDefault="00C4356C" w:rsidP="00C4356C">
            <w:pPr>
              <w:pStyle w:val="103"/>
            </w:pPr>
            <w:r w:rsidRPr="00C46113">
              <w:t>0</w:t>
            </w:r>
          </w:p>
        </w:tc>
        <w:tc>
          <w:tcPr>
            <w:tcW w:w="173" w:type="pct"/>
            <w:hideMark/>
          </w:tcPr>
          <w:p w14:paraId="7762FA12" w14:textId="77777777" w:rsidR="00C4356C" w:rsidRPr="00C4356C" w:rsidRDefault="00C4356C" w:rsidP="00C4356C">
            <w:pPr>
              <w:pStyle w:val="103"/>
            </w:pPr>
            <w:r w:rsidRPr="00C46113">
              <w:t>0</w:t>
            </w:r>
          </w:p>
        </w:tc>
        <w:tc>
          <w:tcPr>
            <w:tcW w:w="173" w:type="pct"/>
            <w:hideMark/>
          </w:tcPr>
          <w:p w14:paraId="2B206E44" w14:textId="77777777" w:rsidR="00C4356C" w:rsidRPr="00C4356C" w:rsidRDefault="00C4356C" w:rsidP="00C4356C">
            <w:pPr>
              <w:pStyle w:val="103"/>
            </w:pPr>
            <w:r w:rsidRPr="00C46113">
              <w:t>0</w:t>
            </w:r>
          </w:p>
        </w:tc>
        <w:tc>
          <w:tcPr>
            <w:tcW w:w="173" w:type="pct"/>
            <w:hideMark/>
          </w:tcPr>
          <w:p w14:paraId="1632E592" w14:textId="77777777" w:rsidR="00C4356C" w:rsidRPr="00C4356C" w:rsidRDefault="00C4356C" w:rsidP="00C4356C">
            <w:pPr>
              <w:pStyle w:val="103"/>
            </w:pPr>
            <w:r w:rsidRPr="00C46113">
              <w:t>0</w:t>
            </w:r>
          </w:p>
        </w:tc>
        <w:tc>
          <w:tcPr>
            <w:tcW w:w="173" w:type="pct"/>
            <w:hideMark/>
          </w:tcPr>
          <w:p w14:paraId="399DD4BA" w14:textId="77777777" w:rsidR="00C4356C" w:rsidRPr="00C4356C" w:rsidRDefault="00C4356C" w:rsidP="00C4356C">
            <w:pPr>
              <w:pStyle w:val="103"/>
            </w:pPr>
            <w:r w:rsidRPr="00C46113">
              <w:t>0</w:t>
            </w:r>
          </w:p>
        </w:tc>
        <w:tc>
          <w:tcPr>
            <w:tcW w:w="173" w:type="pct"/>
            <w:hideMark/>
          </w:tcPr>
          <w:p w14:paraId="76F6B05E" w14:textId="77777777" w:rsidR="00C4356C" w:rsidRPr="00C4356C" w:rsidRDefault="00C4356C" w:rsidP="00C4356C">
            <w:pPr>
              <w:pStyle w:val="103"/>
            </w:pPr>
            <w:r w:rsidRPr="00C46113">
              <w:t>0</w:t>
            </w:r>
          </w:p>
        </w:tc>
        <w:tc>
          <w:tcPr>
            <w:tcW w:w="173" w:type="pct"/>
            <w:hideMark/>
          </w:tcPr>
          <w:p w14:paraId="70D90D51" w14:textId="77777777" w:rsidR="00C4356C" w:rsidRPr="00C4356C" w:rsidRDefault="00C4356C" w:rsidP="00C4356C">
            <w:pPr>
              <w:pStyle w:val="103"/>
            </w:pPr>
            <w:r w:rsidRPr="00C46113">
              <w:t>0</w:t>
            </w:r>
          </w:p>
        </w:tc>
        <w:tc>
          <w:tcPr>
            <w:tcW w:w="173" w:type="pct"/>
            <w:hideMark/>
          </w:tcPr>
          <w:p w14:paraId="51E0D057" w14:textId="77777777" w:rsidR="00C4356C" w:rsidRPr="00C4356C" w:rsidRDefault="00C4356C" w:rsidP="00C4356C">
            <w:pPr>
              <w:pStyle w:val="103"/>
            </w:pPr>
            <w:r w:rsidRPr="00C46113">
              <w:t>0</w:t>
            </w:r>
          </w:p>
        </w:tc>
        <w:tc>
          <w:tcPr>
            <w:tcW w:w="173" w:type="pct"/>
            <w:hideMark/>
          </w:tcPr>
          <w:p w14:paraId="38A57372" w14:textId="77777777" w:rsidR="00C4356C" w:rsidRPr="00C4356C" w:rsidRDefault="00C4356C" w:rsidP="00C4356C">
            <w:pPr>
              <w:pStyle w:val="103"/>
            </w:pPr>
            <w:r w:rsidRPr="00C46113">
              <w:t>0</w:t>
            </w:r>
          </w:p>
        </w:tc>
        <w:tc>
          <w:tcPr>
            <w:tcW w:w="173" w:type="pct"/>
            <w:hideMark/>
          </w:tcPr>
          <w:p w14:paraId="3E4AAE16" w14:textId="77777777" w:rsidR="00C4356C" w:rsidRPr="00C4356C" w:rsidRDefault="00C4356C" w:rsidP="00C4356C">
            <w:pPr>
              <w:pStyle w:val="103"/>
            </w:pPr>
            <w:r w:rsidRPr="00C46113">
              <w:t>0</w:t>
            </w:r>
          </w:p>
        </w:tc>
        <w:tc>
          <w:tcPr>
            <w:tcW w:w="173" w:type="pct"/>
            <w:hideMark/>
          </w:tcPr>
          <w:p w14:paraId="52055B62" w14:textId="77777777" w:rsidR="00C4356C" w:rsidRPr="00C4356C" w:rsidRDefault="00C4356C" w:rsidP="00C4356C">
            <w:pPr>
              <w:pStyle w:val="103"/>
            </w:pPr>
            <w:r w:rsidRPr="00C46113">
              <w:t>0</w:t>
            </w:r>
          </w:p>
        </w:tc>
        <w:tc>
          <w:tcPr>
            <w:tcW w:w="173" w:type="pct"/>
            <w:hideMark/>
          </w:tcPr>
          <w:p w14:paraId="328F8CD4" w14:textId="77777777" w:rsidR="00C4356C" w:rsidRPr="00C4356C" w:rsidRDefault="00C4356C" w:rsidP="00C4356C">
            <w:pPr>
              <w:pStyle w:val="103"/>
            </w:pPr>
            <w:r w:rsidRPr="00C46113">
              <w:t>0</w:t>
            </w:r>
          </w:p>
        </w:tc>
        <w:tc>
          <w:tcPr>
            <w:tcW w:w="173" w:type="pct"/>
            <w:hideMark/>
          </w:tcPr>
          <w:p w14:paraId="481A6CC5" w14:textId="77777777" w:rsidR="00C4356C" w:rsidRPr="00C4356C" w:rsidRDefault="00C4356C" w:rsidP="00C4356C">
            <w:pPr>
              <w:pStyle w:val="103"/>
            </w:pPr>
            <w:r w:rsidRPr="00C46113">
              <w:t>0</w:t>
            </w:r>
          </w:p>
        </w:tc>
        <w:tc>
          <w:tcPr>
            <w:tcW w:w="173" w:type="pct"/>
            <w:hideMark/>
          </w:tcPr>
          <w:p w14:paraId="38CB8D8B" w14:textId="77777777" w:rsidR="00C4356C" w:rsidRPr="00C4356C" w:rsidRDefault="00C4356C" w:rsidP="00C4356C">
            <w:pPr>
              <w:pStyle w:val="103"/>
            </w:pPr>
            <w:r w:rsidRPr="00C46113">
              <w:t>0</w:t>
            </w:r>
          </w:p>
        </w:tc>
      </w:tr>
      <w:tr w:rsidR="00C4356C" w:rsidRPr="00887DC9" w14:paraId="528F491C" w14:textId="77777777" w:rsidTr="00C4356C">
        <w:trPr>
          <w:trHeight w:val="765"/>
        </w:trPr>
        <w:tc>
          <w:tcPr>
            <w:tcW w:w="384" w:type="pct"/>
            <w:vMerge/>
            <w:hideMark/>
          </w:tcPr>
          <w:p w14:paraId="18228F1F" w14:textId="77777777" w:rsidR="00C4356C" w:rsidRPr="00C46113" w:rsidRDefault="00C4356C" w:rsidP="00C4356C">
            <w:pPr>
              <w:pStyle w:val="103"/>
            </w:pPr>
          </w:p>
        </w:tc>
        <w:tc>
          <w:tcPr>
            <w:tcW w:w="454" w:type="pct"/>
            <w:vMerge/>
            <w:hideMark/>
          </w:tcPr>
          <w:p w14:paraId="00D96358" w14:textId="77777777" w:rsidR="00C4356C" w:rsidRPr="00C46113" w:rsidRDefault="00C4356C" w:rsidP="00C4356C">
            <w:pPr>
              <w:pStyle w:val="103"/>
            </w:pPr>
          </w:p>
        </w:tc>
        <w:tc>
          <w:tcPr>
            <w:tcW w:w="1013" w:type="pct"/>
            <w:hideMark/>
          </w:tcPr>
          <w:p w14:paraId="2EC4DA99" w14:textId="77777777" w:rsidR="00C4356C" w:rsidRPr="00C4356C" w:rsidRDefault="00C4356C" w:rsidP="00C4356C">
            <w:pPr>
              <w:pStyle w:val="103"/>
            </w:pPr>
            <w:r w:rsidRPr="00C46113">
              <w:t>отпуск теплоносителя из тепловых сетей на цели горячего водоснабжения (для открытых систем теплоснабжения)</w:t>
            </w:r>
          </w:p>
        </w:tc>
        <w:tc>
          <w:tcPr>
            <w:tcW w:w="209" w:type="pct"/>
            <w:hideMark/>
          </w:tcPr>
          <w:p w14:paraId="5102D8D4" w14:textId="77777777" w:rsidR="00C4356C" w:rsidRPr="00C4356C" w:rsidRDefault="00C4356C" w:rsidP="00C4356C">
            <w:pPr>
              <w:pStyle w:val="103"/>
            </w:pPr>
            <w:r w:rsidRPr="00C46113">
              <w:t>тонн/ч</w:t>
            </w:r>
          </w:p>
        </w:tc>
        <w:tc>
          <w:tcPr>
            <w:tcW w:w="173" w:type="pct"/>
            <w:hideMark/>
          </w:tcPr>
          <w:p w14:paraId="754519A9" w14:textId="77777777" w:rsidR="00C4356C" w:rsidRPr="00C4356C" w:rsidRDefault="00C4356C" w:rsidP="00C4356C">
            <w:pPr>
              <w:pStyle w:val="103"/>
            </w:pPr>
            <w:r w:rsidRPr="00C46113">
              <w:t>0</w:t>
            </w:r>
          </w:p>
        </w:tc>
        <w:tc>
          <w:tcPr>
            <w:tcW w:w="173" w:type="pct"/>
            <w:hideMark/>
          </w:tcPr>
          <w:p w14:paraId="76F66C6A" w14:textId="77777777" w:rsidR="00C4356C" w:rsidRPr="00C4356C" w:rsidRDefault="00C4356C" w:rsidP="00C4356C">
            <w:pPr>
              <w:pStyle w:val="103"/>
            </w:pPr>
            <w:r w:rsidRPr="00C46113">
              <w:t>0</w:t>
            </w:r>
          </w:p>
        </w:tc>
        <w:tc>
          <w:tcPr>
            <w:tcW w:w="173" w:type="pct"/>
            <w:hideMark/>
          </w:tcPr>
          <w:p w14:paraId="66AA20CE" w14:textId="77777777" w:rsidR="00C4356C" w:rsidRPr="00C4356C" w:rsidRDefault="00C4356C" w:rsidP="00C4356C">
            <w:pPr>
              <w:pStyle w:val="103"/>
            </w:pPr>
            <w:r w:rsidRPr="00C46113">
              <w:t>0</w:t>
            </w:r>
          </w:p>
        </w:tc>
        <w:tc>
          <w:tcPr>
            <w:tcW w:w="173" w:type="pct"/>
            <w:hideMark/>
          </w:tcPr>
          <w:p w14:paraId="27B97A3F" w14:textId="77777777" w:rsidR="00C4356C" w:rsidRPr="00C4356C" w:rsidRDefault="00C4356C" w:rsidP="00C4356C">
            <w:pPr>
              <w:pStyle w:val="103"/>
            </w:pPr>
            <w:r w:rsidRPr="00C46113">
              <w:t>0</w:t>
            </w:r>
          </w:p>
        </w:tc>
        <w:tc>
          <w:tcPr>
            <w:tcW w:w="173" w:type="pct"/>
            <w:hideMark/>
          </w:tcPr>
          <w:p w14:paraId="11937C96" w14:textId="77777777" w:rsidR="00C4356C" w:rsidRPr="00C4356C" w:rsidRDefault="00C4356C" w:rsidP="00C4356C">
            <w:pPr>
              <w:pStyle w:val="103"/>
            </w:pPr>
            <w:r w:rsidRPr="00C46113">
              <w:t>0</w:t>
            </w:r>
          </w:p>
        </w:tc>
        <w:tc>
          <w:tcPr>
            <w:tcW w:w="173" w:type="pct"/>
            <w:hideMark/>
          </w:tcPr>
          <w:p w14:paraId="621F34B9" w14:textId="77777777" w:rsidR="00C4356C" w:rsidRPr="00C4356C" w:rsidRDefault="00C4356C" w:rsidP="00C4356C">
            <w:pPr>
              <w:pStyle w:val="103"/>
            </w:pPr>
            <w:r w:rsidRPr="00C46113">
              <w:t>0</w:t>
            </w:r>
          </w:p>
        </w:tc>
        <w:tc>
          <w:tcPr>
            <w:tcW w:w="173" w:type="pct"/>
            <w:hideMark/>
          </w:tcPr>
          <w:p w14:paraId="623679D1" w14:textId="77777777" w:rsidR="00C4356C" w:rsidRPr="00C4356C" w:rsidRDefault="00C4356C" w:rsidP="00C4356C">
            <w:pPr>
              <w:pStyle w:val="103"/>
            </w:pPr>
            <w:r w:rsidRPr="00C46113">
              <w:t>0</w:t>
            </w:r>
          </w:p>
        </w:tc>
        <w:tc>
          <w:tcPr>
            <w:tcW w:w="173" w:type="pct"/>
            <w:hideMark/>
          </w:tcPr>
          <w:p w14:paraId="5EEC343F" w14:textId="77777777" w:rsidR="00C4356C" w:rsidRPr="00C4356C" w:rsidRDefault="00C4356C" w:rsidP="00C4356C">
            <w:pPr>
              <w:pStyle w:val="103"/>
            </w:pPr>
            <w:r w:rsidRPr="00C46113">
              <w:t>0</w:t>
            </w:r>
          </w:p>
        </w:tc>
        <w:tc>
          <w:tcPr>
            <w:tcW w:w="173" w:type="pct"/>
            <w:hideMark/>
          </w:tcPr>
          <w:p w14:paraId="269D2F41" w14:textId="77777777" w:rsidR="00C4356C" w:rsidRPr="00C4356C" w:rsidRDefault="00C4356C" w:rsidP="00C4356C">
            <w:pPr>
              <w:pStyle w:val="103"/>
            </w:pPr>
            <w:r w:rsidRPr="00C46113">
              <w:t>0</w:t>
            </w:r>
          </w:p>
        </w:tc>
        <w:tc>
          <w:tcPr>
            <w:tcW w:w="173" w:type="pct"/>
            <w:hideMark/>
          </w:tcPr>
          <w:p w14:paraId="772A8655" w14:textId="77777777" w:rsidR="00C4356C" w:rsidRPr="00C4356C" w:rsidRDefault="00C4356C" w:rsidP="00C4356C">
            <w:pPr>
              <w:pStyle w:val="103"/>
            </w:pPr>
            <w:r w:rsidRPr="00C46113">
              <w:t>0</w:t>
            </w:r>
          </w:p>
        </w:tc>
        <w:tc>
          <w:tcPr>
            <w:tcW w:w="173" w:type="pct"/>
            <w:hideMark/>
          </w:tcPr>
          <w:p w14:paraId="35707426" w14:textId="77777777" w:rsidR="00C4356C" w:rsidRPr="00C4356C" w:rsidRDefault="00C4356C" w:rsidP="00C4356C">
            <w:pPr>
              <w:pStyle w:val="103"/>
            </w:pPr>
            <w:r w:rsidRPr="00C46113">
              <w:t>0</w:t>
            </w:r>
          </w:p>
        </w:tc>
        <w:tc>
          <w:tcPr>
            <w:tcW w:w="173" w:type="pct"/>
            <w:hideMark/>
          </w:tcPr>
          <w:p w14:paraId="3624A6A7" w14:textId="77777777" w:rsidR="00C4356C" w:rsidRPr="00C4356C" w:rsidRDefault="00C4356C" w:rsidP="00C4356C">
            <w:pPr>
              <w:pStyle w:val="103"/>
            </w:pPr>
            <w:r w:rsidRPr="00C46113">
              <w:t>0</w:t>
            </w:r>
          </w:p>
        </w:tc>
        <w:tc>
          <w:tcPr>
            <w:tcW w:w="173" w:type="pct"/>
            <w:hideMark/>
          </w:tcPr>
          <w:p w14:paraId="371A2E22" w14:textId="77777777" w:rsidR="00C4356C" w:rsidRPr="00C4356C" w:rsidRDefault="00C4356C" w:rsidP="00C4356C">
            <w:pPr>
              <w:pStyle w:val="103"/>
            </w:pPr>
            <w:r w:rsidRPr="00C46113">
              <w:t>0</w:t>
            </w:r>
          </w:p>
        </w:tc>
        <w:tc>
          <w:tcPr>
            <w:tcW w:w="173" w:type="pct"/>
            <w:hideMark/>
          </w:tcPr>
          <w:p w14:paraId="0268A38D" w14:textId="77777777" w:rsidR="00C4356C" w:rsidRPr="00C4356C" w:rsidRDefault="00C4356C" w:rsidP="00C4356C">
            <w:pPr>
              <w:pStyle w:val="103"/>
            </w:pPr>
            <w:r w:rsidRPr="00C46113">
              <w:t>0</w:t>
            </w:r>
          </w:p>
        </w:tc>
        <w:tc>
          <w:tcPr>
            <w:tcW w:w="173" w:type="pct"/>
            <w:hideMark/>
          </w:tcPr>
          <w:p w14:paraId="0356F97F" w14:textId="77777777" w:rsidR="00C4356C" w:rsidRPr="00C4356C" w:rsidRDefault="00C4356C" w:rsidP="00C4356C">
            <w:pPr>
              <w:pStyle w:val="103"/>
            </w:pPr>
            <w:r w:rsidRPr="00C46113">
              <w:t>0</w:t>
            </w:r>
          </w:p>
        </w:tc>
        <w:tc>
          <w:tcPr>
            <w:tcW w:w="173" w:type="pct"/>
            <w:hideMark/>
          </w:tcPr>
          <w:p w14:paraId="3AAE2321" w14:textId="77777777" w:rsidR="00C4356C" w:rsidRPr="00C4356C" w:rsidRDefault="00C4356C" w:rsidP="00C4356C">
            <w:pPr>
              <w:pStyle w:val="103"/>
            </w:pPr>
            <w:r w:rsidRPr="00C46113">
              <w:t>0</w:t>
            </w:r>
          </w:p>
        </w:tc>
        <w:tc>
          <w:tcPr>
            <w:tcW w:w="173" w:type="pct"/>
            <w:hideMark/>
          </w:tcPr>
          <w:p w14:paraId="458676FB" w14:textId="77777777" w:rsidR="00C4356C" w:rsidRPr="00C4356C" w:rsidRDefault="00C4356C" w:rsidP="00C4356C">
            <w:pPr>
              <w:pStyle w:val="103"/>
            </w:pPr>
            <w:r w:rsidRPr="00C46113">
              <w:t>0</w:t>
            </w:r>
          </w:p>
        </w:tc>
      </w:tr>
      <w:tr w:rsidR="00C4356C" w:rsidRPr="00887DC9" w14:paraId="63AED9FE" w14:textId="77777777" w:rsidTr="00C4356C">
        <w:trPr>
          <w:trHeight w:val="510"/>
        </w:trPr>
        <w:tc>
          <w:tcPr>
            <w:tcW w:w="384" w:type="pct"/>
            <w:vMerge/>
            <w:hideMark/>
          </w:tcPr>
          <w:p w14:paraId="09E1F7F9" w14:textId="77777777" w:rsidR="00C4356C" w:rsidRPr="00C46113" w:rsidRDefault="00C4356C" w:rsidP="00C4356C">
            <w:pPr>
              <w:pStyle w:val="103"/>
            </w:pPr>
          </w:p>
        </w:tc>
        <w:tc>
          <w:tcPr>
            <w:tcW w:w="454" w:type="pct"/>
            <w:vMerge/>
            <w:hideMark/>
          </w:tcPr>
          <w:p w14:paraId="3CF2C47A" w14:textId="77777777" w:rsidR="00C4356C" w:rsidRPr="00C46113" w:rsidRDefault="00C4356C" w:rsidP="00C4356C">
            <w:pPr>
              <w:pStyle w:val="103"/>
            </w:pPr>
          </w:p>
        </w:tc>
        <w:tc>
          <w:tcPr>
            <w:tcW w:w="1013" w:type="pct"/>
            <w:hideMark/>
          </w:tcPr>
          <w:p w14:paraId="48685EED" w14:textId="77777777" w:rsidR="00C4356C" w:rsidRPr="00C4356C" w:rsidRDefault="00C4356C" w:rsidP="00C4356C">
            <w:pPr>
              <w:pStyle w:val="103"/>
            </w:pPr>
            <w:r w:rsidRPr="00C46113">
              <w:t>Максимум подпитки тепловой сети в эксплуатационном режиме</w:t>
            </w:r>
          </w:p>
        </w:tc>
        <w:tc>
          <w:tcPr>
            <w:tcW w:w="209" w:type="pct"/>
            <w:hideMark/>
          </w:tcPr>
          <w:p w14:paraId="670E856F" w14:textId="77777777" w:rsidR="00C4356C" w:rsidRPr="00C4356C" w:rsidRDefault="00C4356C" w:rsidP="00C4356C">
            <w:pPr>
              <w:pStyle w:val="103"/>
            </w:pPr>
            <w:r w:rsidRPr="00C46113">
              <w:t>тонн/ч</w:t>
            </w:r>
          </w:p>
        </w:tc>
        <w:tc>
          <w:tcPr>
            <w:tcW w:w="173" w:type="pct"/>
            <w:hideMark/>
          </w:tcPr>
          <w:p w14:paraId="3321DD46" w14:textId="77777777" w:rsidR="00C4356C" w:rsidRPr="00C4356C" w:rsidRDefault="00C4356C" w:rsidP="00C4356C">
            <w:pPr>
              <w:pStyle w:val="103"/>
            </w:pPr>
            <w:r w:rsidRPr="00C46113">
              <w:t>0,01</w:t>
            </w:r>
          </w:p>
        </w:tc>
        <w:tc>
          <w:tcPr>
            <w:tcW w:w="173" w:type="pct"/>
            <w:hideMark/>
          </w:tcPr>
          <w:p w14:paraId="35329A20" w14:textId="77777777" w:rsidR="00C4356C" w:rsidRPr="00C4356C" w:rsidRDefault="00C4356C" w:rsidP="00C4356C">
            <w:pPr>
              <w:pStyle w:val="103"/>
            </w:pPr>
            <w:r w:rsidRPr="00C46113">
              <w:t>0,01</w:t>
            </w:r>
          </w:p>
        </w:tc>
        <w:tc>
          <w:tcPr>
            <w:tcW w:w="173" w:type="pct"/>
            <w:hideMark/>
          </w:tcPr>
          <w:p w14:paraId="714F9357" w14:textId="77777777" w:rsidR="00C4356C" w:rsidRPr="00C4356C" w:rsidRDefault="00C4356C" w:rsidP="00C4356C">
            <w:pPr>
              <w:pStyle w:val="103"/>
            </w:pPr>
            <w:r w:rsidRPr="00C46113">
              <w:t>0,01</w:t>
            </w:r>
          </w:p>
        </w:tc>
        <w:tc>
          <w:tcPr>
            <w:tcW w:w="173" w:type="pct"/>
            <w:hideMark/>
          </w:tcPr>
          <w:p w14:paraId="14D46905" w14:textId="77777777" w:rsidR="00C4356C" w:rsidRPr="00C4356C" w:rsidRDefault="00C4356C" w:rsidP="00C4356C">
            <w:pPr>
              <w:pStyle w:val="103"/>
            </w:pPr>
            <w:r w:rsidRPr="00C46113">
              <w:t>0,01</w:t>
            </w:r>
          </w:p>
        </w:tc>
        <w:tc>
          <w:tcPr>
            <w:tcW w:w="173" w:type="pct"/>
            <w:hideMark/>
          </w:tcPr>
          <w:p w14:paraId="33CD9466" w14:textId="77777777" w:rsidR="00C4356C" w:rsidRPr="00C4356C" w:rsidRDefault="00C4356C" w:rsidP="00C4356C">
            <w:pPr>
              <w:pStyle w:val="103"/>
            </w:pPr>
            <w:r w:rsidRPr="00C46113">
              <w:t>0,01</w:t>
            </w:r>
          </w:p>
        </w:tc>
        <w:tc>
          <w:tcPr>
            <w:tcW w:w="173" w:type="pct"/>
            <w:hideMark/>
          </w:tcPr>
          <w:p w14:paraId="70C2CDA4" w14:textId="77777777" w:rsidR="00C4356C" w:rsidRPr="00C4356C" w:rsidRDefault="00C4356C" w:rsidP="00C4356C">
            <w:pPr>
              <w:pStyle w:val="103"/>
            </w:pPr>
            <w:r w:rsidRPr="00C46113">
              <w:t>0,01</w:t>
            </w:r>
          </w:p>
        </w:tc>
        <w:tc>
          <w:tcPr>
            <w:tcW w:w="173" w:type="pct"/>
            <w:hideMark/>
          </w:tcPr>
          <w:p w14:paraId="7C57FC71" w14:textId="77777777" w:rsidR="00C4356C" w:rsidRPr="00C4356C" w:rsidRDefault="00C4356C" w:rsidP="00C4356C">
            <w:pPr>
              <w:pStyle w:val="103"/>
            </w:pPr>
            <w:r w:rsidRPr="00C46113">
              <w:t>0,01</w:t>
            </w:r>
          </w:p>
        </w:tc>
        <w:tc>
          <w:tcPr>
            <w:tcW w:w="173" w:type="pct"/>
            <w:hideMark/>
          </w:tcPr>
          <w:p w14:paraId="567C8298" w14:textId="77777777" w:rsidR="00C4356C" w:rsidRPr="00C4356C" w:rsidRDefault="00C4356C" w:rsidP="00C4356C">
            <w:pPr>
              <w:pStyle w:val="103"/>
            </w:pPr>
            <w:r w:rsidRPr="00C46113">
              <w:t>0,01</w:t>
            </w:r>
          </w:p>
        </w:tc>
        <w:tc>
          <w:tcPr>
            <w:tcW w:w="173" w:type="pct"/>
            <w:hideMark/>
          </w:tcPr>
          <w:p w14:paraId="01AAF1B1" w14:textId="77777777" w:rsidR="00C4356C" w:rsidRPr="00C4356C" w:rsidRDefault="00C4356C" w:rsidP="00C4356C">
            <w:pPr>
              <w:pStyle w:val="103"/>
            </w:pPr>
            <w:r w:rsidRPr="00C46113">
              <w:t>0,01</w:t>
            </w:r>
          </w:p>
        </w:tc>
        <w:tc>
          <w:tcPr>
            <w:tcW w:w="173" w:type="pct"/>
            <w:hideMark/>
          </w:tcPr>
          <w:p w14:paraId="1606B911" w14:textId="77777777" w:rsidR="00C4356C" w:rsidRPr="00C4356C" w:rsidRDefault="00C4356C" w:rsidP="00C4356C">
            <w:pPr>
              <w:pStyle w:val="103"/>
            </w:pPr>
            <w:r w:rsidRPr="00C46113">
              <w:t>0,01</w:t>
            </w:r>
          </w:p>
        </w:tc>
        <w:tc>
          <w:tcPr>
            <w:tcW w:w="173" w:type="pct"/>
            <w:hideMark/>
          </w:tcPr>
          <w:p w14:paraId="1AF689A3" w14:textId="77777777" w:rsidR="00C4356C" w:rsidRPr="00C4356C" w:rsidRDefault="00C4356C" w:rsidP="00C4356C">
            <w:pPr>
              <w:pStyle w:val="103"/>
            </w:pPr>
            <w:r w:rsidRPr="00C46113">
              <w:t>0,01</w:t>
            </w:r>
          </w:p>
        </w:tc>
        <w:tc>
          <w:tcPr>
            <w:tcW w:w="173" w:type="pct"/>
            <w:hideMark/>
          </w:tcPr>
          <w:p w14:paraId="7F0AEF21" w14:textId="77777777" w:rsidR="00C4356C" w:rsidRPr="00C4356C" w:rsidRDefault="00C4356C" w:rsidP="00C4356C">
            <w:pPr>
              <w:pStyle w:val="103"/>
            </w:pPr>
            <w:r w:rsidRPr="00C46113">
              <w:t>0,01</w:t>
            </w:r>
          </w:p>
        </w:tc>
        <w:tc>
          <w:tcPr>
            <w:tcW w:w="173" w:type="pct"/>
            <w:hideMark/>
          </w:tcPr>
          <w:p w14:paraId="6184B8AD" w14:textId="77777777" w:rsidR="00C4356C" w:rsidRPr="00C4356C" w:rsidRDefault="00C4356C" w:rsidP="00C4356C">
            <w:pPr>
              <w:pStyle w:val="103"/>
            </w:pPr>
            <w:r w:rsidRPr="00C46113">
              <w:t>0,01</w:t>
            </w:r>
          </w:p>
        </w:tc>
        <w:tc>
          <w:tcPr>
            <w:tcW w:w="173" w:type="pct"/>
            <w:hideMark/>
          </w:tcPr>
          <w:p w14:paraId="3BADB012" w14:textId="77777777" w:rsidR="00C4356C" w:rsidRPr="00C4356C" w:rsidRDefault="00C4356C" w:rsidP="00C4356C">
            <w:pPr>
              <w:pStyle w:val="103"/>
            </w:pPr>
            <w:r w:rsidRPr="00C46113">
              <w:t>0,01</w:t>
            </w:r>
          </w:p>
        </w:tc>
        <w:tc>
          <w:tcPr>
            <w:tcW w:w="173" w:type="pct"/>
            <w:hideMark/>
          </w:tcPr>
          <w:p w14:paraId="1148799C" w14:textId="77777777" w:rsidR="00C4356C" w:rsidRPr="00C4356C" w:rsidRDefault="00C4356C" w:rsidP="00C4356C">
            <w:pPr>
              <w:pStyle w:val="103"/>
            </w:pPr>
            <w:r w:rsidRPr="00C46113">
              <w:t>0,01</w:t>
            </w:r>
          </w:p>
        </w:tc>
        <w:tc>
          <w:tcPr>
            <w:tcW w:w="173" w:type="pct"/>
            <w:hideMark/>
          </w:tcPr>
          <w:p w14:paraId="246E0BB2" w14:textId="77777777" w:rsidR="00C4356C" w:rsidRPr="00C4356C" w:rsidRDefault="00C4356C" w:rsidP="00C4356C">
            <w:pPr>
              <w:pStyle w:val="103"/>
            </w:pPr>
            <w:r w:rsidRPr="00C46113">
              <w:t>0,01</w:t>
            </w:r>
          </w:p>
        </w:tc>
        <w:tc>
          <w:tcPr>
            <w:tcW w:w="173" w:type="pct"/>
            <w:hideMark/>
          </w:tcPr>
          <w:p w14:paraId="2CC38415" w14:textId="77777777" w:rsidR="00C4356C" w:rsidRPr="00C4356C" w:rsidRDefault="00C4356C" w:rsidP="00C4356C">
            <w:pPr>
              <w:pStyle w:val="103"/>
            </w:pPr>
            <w:r w:rsidRPr="00C46113">
              <w:t>0,01</w:t>
            </w:r>
          </w:p>
        </w:tc>
      </w:tr>
      <w:tr w:rsidR="00C4356C" w:rsidRPr="00887DC9" w14:paraId="63FF62B4" w14:textId="77777777" w:rsidTr="00C4356C">
        <w:trPr>
          <w:trHeight w:val="510"/>
        </w:trPr>
        <w:tc>
          <w:tcPr>
            <w:tcW w:w="384" w:type="pct"/>
            <w:vMerge/>
            <w:hideMark/>
          </w:tcPr>
          <w:p w14:paraId="4CF4AB44" w14:textId="77777777" w:rsidR="00C4356C" w:rsidRPr="00C46113" w:rsidRDefault="00C4356C" w:rsidP="00C4356C">
            <w:pPr>
              <w:pStyle w:val="103"/>
            </w:pPr>
          </w:p>
        </w:tc>
        <w:tc>
          <w:tcPr>
            <w:tcW w:w="454" w:type="pct"/>
            <w:vMerge/>
            <w:hideMark/>
          </w:tcPr>
          <w:p w14:paraId="615B3800" w14:textId="77777777" w:rsidR="00C4356C" w:rsidRPr="00C46113" w:rsidRDefault="00C4356C" w:rsidP="00C4356C">
            <w:pPr>
              <w:pStyle w:val="103"/>
            </w:pPr>
          </w:p>
        </w:tc>
        <w:tc>
          <w:tcPr>
            <w:tcW w:w="1013" w:type="pct"/>
            <w:hideMark/>
          </w:tcPr>
          <w:p w14:paraId="03805236" w14:textId="77777777" w:rsidR="00C4356C" w:rsidRPr="00C4356C" w:rsidRDefault="00C4356C" w:rsidP="00C4356C">
            <w:pPr>
              <w:pStyle w:val="103"/>
            </w:pPr>
            <w:r w:rsidRPr="00C46113">
              <w:t xml:space="preserve">Максимальная подпитка тепловой сети в период повреждения участка (в аварийном </w:t>
            </w:r>
            <w:r w:rsidRPr="00C4356C">
              <w:t>режиме)</w:t>
            </w:r>
          </w:p>
        </w:tc>
        <w:tc>
          <w:tcPr>
            <w:tcW w:w="209" w:type="pct"/>
            <w:hideMark/>
          </w:tcPr>
          <w:p w14:paraId="6CDE9EE8" w14:textId="77777777" w:rsidR="00C4356C" w:rsidRPr="00C4356C" w:rsidRDefault="00C4356C" w:rsidP="00C4356C">
            <w:pPr>
              <w:pStyle w:val="103"/>
            </w:pPr>
            <w:r w:rsidRPr="00C46113">
              <w:t>тонн/ч</w:t>
            </w:r>
          </w:p>
        </w:tc>
        <w:tc>
          <w:tcPr>
            <w:tcW w:w="173" w:type="pct"/>
            <w:hideMark/>
          </w:tcPr>
          <w:p w14:paraId="33831A73" w14:textId="77777777" w:rsidR="00C4356C" w:rsidRPr="00C4356C" w:rsidRDefault="00C4356C" w:rsidP="00C4356C">
            <w:pPr>
              <w:pStyle w:val="103"/>
            </w:pPr>
            <w:r w:rsidRPr="00C46113">
              <w:t>0,07</w:t>
            </w:r>
          </w:p>
        </w:tc>
        <w:tc>
          <w:tcPr>
            <w:tcW w:w="173" w:type="pct"/>
            <w:hideMark/>
          </w:tcPr>
          <w:p w14:paraId="479A8478" w14:textId="77777777" w:rsidR="00C4356C" w:rsidRPr="00C4356C" w:rsidRDefault="00C4356C" w:rsidP="00C4356C">
            <w:pPr>
              <w:pStyle w:val="103"/>
            </w:pPr>
            <w:r w:rsidRPr="00C46113">
              <w:t>0,07</w:t>
            </w:r>
          </w:p>
        </w:tc>
        <w:tc>
          <w:tcPr>
            <w:tcW w:w="173" w:type="pct"/>
            <w:hideMark/>
          </w:tcPr>
          <w:p w14:paraId="0DD8CF81" w14:textId="77777777" w:rsidR="00C4356C" w:rsidRPr="00C4356C" w:rsidRDefault="00C4356C" w:rsidP="00C4356C">
            <w:pPr>
              <w:pStyle w:val="103"/>
            </w:pPr>
            <w:r w:rsidRPr="00C46113">
              <w:t>0,07</w:t>
            </w:r>
          </w:p>
        </w:tc>
        <w:tc>
          <w:tcPr>
            <w:tcW w:w="173" w:type="pct"/>
            <w:hideMark/>
          </w:tcPr>
          <w:p w14:paraId="519D4E85" w14:textId="77777777" w:rsidR="00C4356C" w:rsidRPr="00C4356C" w:rsidRDefault="00C4356C" w:rsidP="00C4356C">
            <w:pPr>
              <w:pStyle w:val="103"/>
            </w:pPr>
            <w:r w:rsidRPr="00C46113">
              <w:t>0,07</w:t>
            </w:r>
          </w:p>
        </w:tc>
        <w:tc>
          <w:tcPr>
            <w:tcW w:w="173" w:type="pct"/>
            <w:hideMark/>
          </w:tcPr>
          <w:p w14:paraId="1ADA292C" w14:textId="77777777" w:rsidR="00C4356C" w:rsidRPr="00C4356C" w:rsidRDefault="00C4356C" w:rsidP="00C4356C">
            <w:pPr>
              <w:pStyle w:val="103"/>
            </w:pPr>
            <w:r w:rsidRPr="00C46113">
              <w:t>0,07</w:t>
            </w:r>
          </w:p>
        </w:tc>
        <w:tc>
          <w:tcPr>
            <w:tcW w:w="173" w:type="pct"/>
            <w:hideMark/>
          </w:tcPr>
          <w:p w14:paraId="3E6A4331" w14:textId="77777777" w:rsidR="00C4356C" w:rsidRPr="00C4356C" w:rsidRDefault="00C4356C" w:rsidP="00C4356C">
            <w:pPr>
              <w:pStyle w:val="103"/>
            </w:pPr>
            <w:r w:rsidRPr="00C46113">
              <w:t>0,07</w:t>
            </w:r>
          </w:p>
        </w:tc>
        <w:tc>
          <w:tcPr>
            <w:tcW w:w="173" w:type="pct"/>
            <w:hideMark/>
          </w:tcPr>
          <w:p w14:paraId="0DA09036" w14:textId="77777777" w:rsidR="00C4356C" w:rsidRPr="00C4356C" w:rsidRDefault="00C4356C" w:rsidP="00C4356C">
            <w:pPr>
              <w:pStyle w:val="103"/>
            </w:pPr>
            <w:r w:rsidRPr="00C46113">
              <w:t>0,07</w:t>
            </w:r>
          </w:p>
        </w:tc>
        <w:tc>
          <w:tcPr>
            <w:tcW w:w="173" w:type="pct"/>
            <w:hideMark/>
          </w:tcPr>
          <w:p w14:paraId="63C92030" w14:textId="77777777" w:rsidR="00C4356C" w:rsidRPr="00C4356C" w:rsidRDefault="00C4356C" w:rsidP="00C4356C">
            <w:pPr>
              <w:pStyle w:val="103"/>
            </w:pPr>
            <w:r w:rsidRPr="00C46113">
              <w:t>0,07</w:t>
            </w:r>
          </w:p>
        </w:tc>
        <w:tc>
          <w:tcPr>
            <w:tcW w:w="173" w:type="pct"/>
            <w:hideMark/>
          </w:tcPr>
          <w:p w14:paraId="35E4B099" w14:textId="77777777" w:rsidR="00C4356C" w:rsidRPr="00C4356C" w:rsidRDefault="00C4356C" w:rsidP="00C4356C">
            <w:pPr>
              <w:pStyle w:val="103"/>
            </w:pPr>
            <w:r w:rsidRPr="00C46113">
              <w:t>0,07</w:t>
            </w:r>
          </w:p>
        </w:tc>
        <w:tc>
          <w:tcPr>
            <w:tcW w:w="173" w:type="pct"/>
            <w:hideMark/>
          </w:tcPr>
          <w:p w14:paraId="2157AB49" w14:textId="77777777" w:rsidR="00C4356C" w:rsidRPr="00C4356C" w:rsidRDefault="00C4356C" w:rsidP="00C4356C">
            <w:pPr>
              <w:pStyle w:val="103"/>
            </w:pPr>
            <w:r w:rsidRPr="00C46113">
              <w:t>0,07</w:t>
            </w:r>
          </w:p>
        </w:tc>
        <w:tc>
          <w:tcPr>
            <w:tcW w:w="173" w:type="pct"/>
            <w:hideMark/>
          </w:tcPr>
          <w:p w14:paraId="3B52D0DC" w14:textId="77777777" w:rsidR="00C4356C" w:rsidRPr="00C4356C" w:rsidRDefault="00C4356C" w:rsidP="00C4356C">
            <w:pPr>
              <w:pStyle w:val="103"/>
            </w:pPr>
            <w:r w:rsidRPr="00C46113">
              <w:t>0,07</w:t>
            </w:r>
          </w:p>
        </w:tc>
        <w:tc>
          <w:tcPr>
            <w:tcW w:w="173" w:type="pct"/>
            <w:hideMark/>
          </w:tcPr>
          <w:p w14:paraId="73234A61" w14:textId="77777777" w:rsidR="00C4356C" w:rsidRPr="00C4356C" w:rsidRDefault="00C4356C" w:rsidP="00C4356C">
            <w:pPr>
              <w:pStyle w:val="103"/>
            </w:pPr>
            <w:r w:rsidRPr="00C46113">
              <w:t>0,07</w:t>
            </w:r>
          </w:p>
        </w:tc>
        <w:tc>
          <w:tcPr>
            <w:tcW w:w="173" w:type="pct"/>
            <w:hideMark/>
          </w:tcPr>
          <w:p w14:paraId="2BE96FDD" w14:textId="77777777" w:rsidR="00C4356C" w:rsidRPr="00C4356C" w:rsidRDefault="00C4356C" w:rsidP="00C4356C">
            <w:pPr>
              <w:pStyle w:val="103"/>
            </w:pPr>
            <w:r w:rsidRPr="00C46113">
              <w:t>0,07</w:t>
            </w:r>
          </w:p>
        </w:tc>
        <w:tc>
          <w:tcPr>
            <w:tcW w:w="173" w:type="pct"/>
            <w:hideMark/>
          </w:tcPr>
          <w:p w14:paraId="3575383E" w14:textId="77777777" w:rsidR="00C4356C" w:rsidRPr="00C4356C" w:rsidRDefault="00C4356C" w:rsidP="00C4356C">
            <w:pPr>
              <w:pStyle w:val="103"/>
            </w:pPr>
            <w:r w:rsidRPr="00C46113">
              <w:t>0,07</w:t>
            </w:r>
          </w:p>
        </w:tc>
        <w:tc>
          <w:tcPr>
            <w:tcW w:w="173" w:type="pct"/>
            <w:hideMark/>
          </w:tcPr>
          <w:p w14:paraId="6CFB7CE2" w14:textId="77777777" w:rsidR="00C4356C" w:rsidRPr="00C4356C" w:rsidRDefault="00C4356C" w:rsidP="00C4356C">
            <w:pPr>
              <w:pStyle w:val="103"/>
            </w:pPr>
            <w:r w:rsidRPr="00C46113">
              <w:t>0,07</w:t>
            </w:r>
          </w:p>
        </w:tc>
        <w:tc>
          <w:tcPr>
            <w:tcW w:w="173" w:type="pct"/>
            <w:hideMark/>
          </w:tcPr>
          <w:p w14:paraId="06F2EC8E" w14:textId="77777777" w:rsidR="00C4356C" w:rsidRPr="00C4356C" w:rsidRDefault="00C4356C" w:rsidP="00C4356C">
            <w:pPr>
              <w:pStyle w:val="103"/>
            </w:pPr>
            <w:r w:rsidRPr="00C46113">
              <w:t>0,07</w:t>
            </w:r>
          </w:p>
        </w:tc>
        <w:tc>
          <w:tcPr>
            <w:tcW w:w="173" w:type="pct"/>
            <w:hideMark/>
          </w:tcPr>
          <w:p w14:paraId="3069C034" w14:textId="77777777" w:rsidR="00C4356C" w:rsidRPr="00C4356C" w:rsidRDefault="00C4356C" w:rsidP="00C4356C">
            <w:pPr>
              <w:pStyle w:val="103"/>
            </w:pPr>
            <w:r w:rsidRPr="00C46113">
              <w:t>0,07</w:t>
            </w:r>
          </w:p>
        </w:tc>
      </w:tr>
      <w:tr w:rsidR="00C4356C" w:rsidRPr="00887DC9" w14:paraId="59AC1E76" w14:textId="77777777" w:rsidTr="00C4356C">
        <w:trPr>
          <w:trHeight w:val="255"/>
        </w:trPr>
        <w:tc>
          <w:tcPr>
            <w:tcW w:w="384" w:type="pct"/>
            <w:vMerge/>
            <w:hideMark/>
          </w:tcPr>
          <w:p w14:paraId="13D087A7" w14:textId="77777777" w:rsidR="00C4356C" w:rsidRPr="00C46113" w:rsidRDefault="00C4356C" w:rsidP="00C4356C">
            <w:pPr>
              <w:pStyle w:val="103"/>
            </w:pPr>
          </w:p>
        </w:tc>
        <w:tc>
          <w:tcPr>
            <w:tcW w:w="454" w:type="pct"/>
            <w:vMerge/>
            <w:hideMark/>
          </w:tcPr>
          <w:p w14:paraId="41F0D5C7" w14:textId="77777777" w:rsidR="00C4356C" w:rsidRPr="00C46113" w:rsidRDefault="00C4356C" w:rsidP="00C4356C">
            <w:pPr>
              <w:pStyle w:val="103"/>
            </w:pPr>
          </w:p>
        </w:tc>
        <w:tc>
          <w:tcPr>
            <w:tcW w:w="1013" w:type="pct"/>
            <w:hideMark/>
          </w:tcPr>
          <w:p w14:paraId="4F461167" w14:textId="77777777" w:rsidR="00C4356C" w:rsidRPr="00C4356C" w:rsidRDefault="00C4356C" w:rsidP="00C4356C">
            <w:pPr>
              <w:pStyle w:val="103"/>
            </w:pPr>
            <w:r w:rsidRPr="00C46113">
              <w:t>Резерв(+)/ дефицит (-) ВПУ</w:t>
            </w:r>
          </w:p>
        </w:tc>
        <w:tc>
          <w:tcPr>
            <w:tcW w:w="209" w:type="pct"/>
            <w:hideMark/>
          </w:tcPr>
          <w:p w14:paraId="4E167BA7" w14:textId="77777777" w:rsidR="00C4356C" w:rsidRPr="00C4356C" w:rsidRDefault="00C4356C" w:rsidP="00C4356C">
            <w:pPr>
              <w:pStyle w:val="103"/>
            </w:pPr>
            <w:r w:rsidRPr="00C46113">
              <w:t>тонн/ч</w:t>
            </w:r>
          </w:p>
        </w:tc>
        <w:tc>
          <w:tcPr>
            <w:tcW w:w="173" w:type="pct"/>
            <w:hideMark/>
          </w:tcPr>
          <w:p w14:paraId="4F928A56" w14:textId="77777777" w:rsidR="00C4356C" w:rsidRPr="00C4356C" w:rsidRDefault="00C4356C" w:rsidP="00C4356C">
            <w:pPr>
              <w:pStyle w:val="103"/>
            </w:pPr>
            <w:r w:rsidRPr="00C46113">
              <w:t>-</w:t>
            </w:r>
          </w:p>
        </w:tc>
        <w:tc>
          <w:tcPr>
            <w:tcW w:w="173" w:type="pct"/>
            <w:hideMark/>
          </w:tcPr>
          <w:p w14:paraId="43D1E8D2" w14:textId="77777777" w:rsidR="00C4356C" w:rsidRPr="00C4356C" w:rsidRDefault="00C4356C" w:rsidP="00C4356C">
            <w:pPr>
              <w:pStyle w:val="103"/>
            </w:pPr>
            <w:r w:rsidRPr="00C46113">
              <w:t>-</w:t>
            </w:r>
          </w:p>
        </w:tc>
        <w:tc>
          <w:tcPr>
            <w:tcW w:w="173" w:type="pct"/>
            <w:hideMark/>
          </w:tcPr>
          <w:p w14:paraId="66DDA97D" w14:textId="77777777" w:rsidR="00C4356C" w:rsidRPr="00C4356C" w:rsidRDefault="00C4356C" w:rsidP="00C4356C">
            <w:pPr>
              <w:pStyle w:val="103"/>
            </w:pPr>
            <w:r w:rsidRPr="00C46113">
              <w:t>-</w:t>
            </w:r>
          </w:p>
        </w:tc>
        <w:tc>
          <w:tcPr>
            <w:tcW w:w="173" w:type="pct"/>
            <w:hideMark/>
          </w:tcPr>
          <w:p w14:paraId="60BBFB26" w14:textId="77777777" w:rsidR="00C4356C" w:rsidRPr="00C4356C" w:rsidRDefault="00C4356C" w:rsidP="00C4356C">
            <w:pPr>
              <w:pStyle w:val="103"/>
            </w:pPr>
            <w:r w:rsidRPr="00C46113">
              <w:t>-</w:t>
            </w:r>
          </w:p>
        </w:tc>
        <w:tc>
          <w:tcPr>
            <w:tcW w:w="173" w:type="pct"/>
            <w:hideMark/>
          </w:tcPr>
          <w:p w14:paraId="269EB95F" w14:textId="77777777" w:rsidR="00C4356C" w:rsidRPr="00C4356C" w:rsidRDefault="00C4356C" w:rsidP="00C4356C">
            <w:pPr>
              <w:pStyle w:val="103"/>
            </w:pPr>
            <w:r w:rsidRPr="00C46113">
              <w:t>-</w:t>
            </w:r>
          </w:p>
        </w:tc>
        <w:tc>
          <w:tcPr>
            <w:tcW w:w="173" w:type="pct"/>
            <w:hideMark/>
          </w:tcPr>
          <w:p w14:paraId="323A3FD0" w14:textId="77777777" w:rsidR="00C4356C" w:rsidRPr="00C4356C" w:rsidRDefault="00C4356C" w:rsidP="00C4356C">
            <w:pPr>
              <w:pStyle w:val="103"/>
            </w:pPr>
            <w:r w:rsidRPr="00C46113">
              <w:t>-</w:t>
            </w:r>
          </w:p>
        </w:tc>
        <w:tc>
          <w:tcPr>
            <w:tcW w:w="173" w:type="pct"/>
            <w:hideMark/>
          </w:tcPr>
          <w:p w14:paraId="7FAEE148" w14:textId="77777777" w:rsidR="00C4356C" w:rsidRPr="00C4356C" w:rsidRDefault="00C4356C" w:rsidP="00C4356C">
            <w:pPr>
              <w:pStyle w:val="103"/>
            </w:pPr>
            <w:r w:rsidRPr="00C46113">
              <w:t>-</w:t>
            </w:r>
          </w:p>
        </w:tc>
        <w:tc>
          <w:tcPr>
            <w:tcW w:w="173" w:type="pct"/>
            <w:hideMark/>
          </w:tcPr>
          <w:p w14:paraId="7305755F" w14:textId="77777777" w:rsidR="00C4356C" w:rsidRPr="00C4356C" w:rsidRDefault="00C4356C" w:rsidP="00C4356C">
            <w:pPr>
              <w:pStyle w:val="103"/>
            </w:pPr>
            <w:r w:rsidRPr="00C46113">
              <w:t>-</w:t>
            </w:r>
          </w:p>
        </w:tc>
        <w:tc>
          <w:tcPr>
            <w:tcW w:w="173" w:type="pct"/>
            <w:hideMark/>
          </w:tcPr>
          <w:p w14:paraId="3374C535" w14:textId="77777777" w:rsidR="00C4356C" w:rsidRPr="00C4356C" w:rsidRDefault="00C4356C" w:rsidP="00C4356C">
            <w:pPr>
              <w:pStyle w:val="103"/>
            </w:pPr>
            <w:r w:rsidRPr="00C46113">
              <w:t>-</w:t>
            </w:r>
          </w:p>
        </w:tc>
        <w:tc>
          <w:tcPr>
            <w:tcW w:w="173" w:type="pct"/>
            <w:hideMark/>
          </w:tcPr>
          <w:p w14:paraId="21BE5A4C" w14:textId="77777777" w:rsidR="00C4356C" w:rsidRPr="00C4356C" w:rsidRDefault="00C4356C" w:rsidP="00C4356C">
            <w:pPr>
              <w:pStyle w:val="103"/>
            </w:pPr>
            <w:r w:rsidRPr="00C46113">
              <w:t>-</w:t>
            </w:r>
          </w:p>
        </w:tc>
        <w:tc>
          <w:tcPr>
            <w:tcW w:w="173" w:type="pct"/>
            <w:hideMark/>
          </w:tcPr>
          <w:p w14:paraId="1E9AD97F" w14:textId="77777777" w:rsidR="00C4356C" w:rsidRPr="00C4356C" w:rsidRDefault="00C4356C" w:rsidP="00C4356C">
            <w:pPr>
              <w:pStyle w:val="103"/>
            </w:pPr>
            <w:r w:rsidRPr="00C46113">
              <w:t>-</w:t>
            </w:r>
          </w:p>
        </w:tc>
        <w:tc>
          <w:tcPr>
            <w:tcW w:w="173" w:type="pct"/>
            <w:hideMark/>
          </w:tcPr>
          <w:p w14:paraId="3596A658" w14:textId="77777777" w:rsidR="00C4356C" w:rsidRPr="00C4356C" w:rsidRDefault="00C4356C" w:rsidP="00C4356C">
            <w:pPr>
              <w:pStyle w:val="103"/>
            </w:pPr>
            <w:r w:rsidRPr="00C46113">
              <w:t>-</w:t>
            </w:r>
          </w:p>
        </w:tc>
        <w:tc>
          <w:tcPr>
            <w:tcW w:w="173" w:type="pct"/>
            <w:hideMark/>
          </w:tcPr>
          <w:p w14:paraId="6F784333" w14:textId="77777777" w:rsidR="00C4356C" w:rsidRPr="00C4356C" w:rsidRDefault="00C4356C" w:rsidP="00C4356C">
            <w:pPr>
              <w:pStyle w:val="103"/>
            </w:pPr>
            <w:r w:rsidRPr="00C46113">
              <w:t>-</w:t>
            </w:r>
          </w:p>
        </w:tc>
        <w:tc>
          <w:tcPr>
            <w:tcW w:w="173" w:type="pct"/>
            <w:hideMark/>
          </w:tcPr>
          <w:p w14:paraId="73B6F56F" w14:textId="77777777" w:rsidR="00C4356C" w:rsidRPr="00C4356C" w:rsidRDefault="00C4356C" w:rsidP="00C4356C">
            <w:pPr>
              <w:pStyle w:val="103"/>
            </w:pPr>
            <w:r w:rsidRPr="00C46113">
              <w:t>-</w:t>
            </w:r>
          </w:p>
        </w:tc>
        <w:tc>
          <w:tcPr>
            <w:tcW w:w="173" w:type="pct"/>
            <w:hideMark/>
          </w:tcPr>
          <w:p w14:paraId="4CF2918B" w14:textId="77777777" w:rsidR="00C4356C" w:rsidRPr="00C4356C" w:rsidRDefault="00C4356C" w:rsidP="00C4356C">
            <w:pPr>
              <w:pStyle w:val="103"/>
            </w:pPr>
            <w:r w:rsidRPr="00C46113">
              <w:t>-</w:t>
            </w:r>
          </w:p>
        </w:tc>
        <w:tc>
          <w:tcPr>
            <w:tcW w:w="173" w:type="pct"/>
            <w:hideMark/>
          </w:tcPr>
          <w:p w14:paraId="10C662D5" w14:textId="77777777" w:rsidR="00C4356C" w:rsidRPr="00C4356C" w:rsidRDefault="00C4356C" w:rsidP="00C4356C">
            <w:pPr>
              <w:pStyle w:val="103"/>
            </w:pPr>
            <w:r w:rsidRPr="00C46113">
              <w:t>-</w:t>
            </w:r>
          </w:p>
        </w:tc>
        <w:tc>
          <w:tcPr>
            <w:tcW w:w="173" w:type="pct"/>
            <w:hideMark/>
          </w:tcPr>
          <w:p w14:paraId="25CA36FC" w14:textId="77777777" w:rsidR="00C4356C" w:rsidRPr="00C4356C" w:rsidRDefault="00C4356C" w:rsidP="00C4356C">
            <w:pPr>
              <w:pStyle w:val="103"/>
            </w:pPr>
            <w:r w:rsidRPr="00C46113">
              <w:t>-</w:t>
            </w:r>
          </w:p>
        </w:tc>
      </w:tr>
    </w:tbl>
    <w:p w14:paraId="63260FA7" w14:textId="77777777" w:rsidR="00C4356C" w:rsidRDefault="00C4356C" w:rsidP="00C4356C">
      <w:pPr>
        <w:pStyle w:val="a1"/>
      </w:pPr>
    </w:p>
    <w:p w14:paraId="46336CFC" w14:textId="77777777" w:rsidR="00C4356C" w:rsidRPr="004B40DC" w:rsidRDefault="00C4356C" w:rsidP="00C4356C">
      <w:pPr>
        <w:pStyle w:val="a1"/>
      </w:pPr>
    </w:p>
    <w:p w14:paraId="3DE8C7EE" w14:textId="77777777" w:rsidR="00C4356C" w:rsidRPr="004B40DC" w:rsidRDefault="00C4356C" w:rsidP="00C4356C">
      <w:pPr>
        <w:pStyle w:val="a1"/>
        <w:sectPr w:rsidR="00C4356C" w:rsidRPr="004B40DC" w:rsidSect="005A79E9">
          <w:pgSz w:w="23814" w:h="16840" w:orient="landscape" w:code="8"/>
          <w:pgMar w:top="1701" w:right="1134" w:bottom="567" w:left="1134" w:header="709" w:footer="709" w:gutter="0"/>
          <w:cols w:space="708"/>
          <w:docGrid w:linePitch="360"/>
        </w:sectPr>
      </w:pPr>
    </w:p>
    <w:p w14:paraId="264ABAC6" w14:textId="77777777" w:rsidR="00C4356C" w:rsidRPr="00C4356C" w:rsidRDefault="00C4356C" w:rsidP="00C4356C">
      <w:pPr>
        <w:pStyle w:val="11"/>
      </w:pPr>
      <w:r>
        <w:lastRenderedPageBreak/>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Pr="00C4356C">
        <w:t>.</w:t>
      </w:r>
    </w:p>
    <w:p w14:paraId="1BEBF215" w14:textId="77777777" w:rsidR="00C4356C" w:rsidRDefault="00C4356C" w:rsidP="00C4356C">
      <w:pPr>
        <w:pStyle w:val="a1"/>
      </w:pPr>
      <w:r w:rsidRPr="00771472">
        <w:t>Максимальный и среднечасовой расход теплоносителя на горячее водоснабжение потребителей с использованием открытой системы теплоснабжения в зоне действия кажд</w:t>
      </w:r>
      <w:r>
        <w:t xml:space="preserve">ого источника тепловой энергии представлен в </w:t>
      </w:r>
      <w:r w:rsidRPr="004B40DC">
        <w:t xml:space="preserve">таблице </w:t>
      </w:r>
      <w:r>
        <w:fldChar w:fldCharType="begin"/>
      </w:r>
      <w:r>
        <w:instrText xml:space="preserve"> REF _Ref521055396 \h </w:instrText>
      </w:r>
      <w:r>
        <w:fldChar w:fldCharType="separate"/>
      </w:r>
      <w:r w:rsidR="00D01E94">
        <w:rPr>
          <w:noProof/>
        </w:rPr>
        <w:t>53</w:t>
      </w:r>
      <w:r>
        <w:fldChar w:fldCharType="end"/>
      </w:r>
      <w:r>
        <w:t>.</w:t>
      </w:r>
    </w:p>
    <w:p w14:paraId="45B2D34A" w14:textId="77777777" w:rsidR="00C4356C" w:rsidRPr="00004EF0" w:rsidRDefault="00C4356C" w:rsidP="00C4356C">
      <w:pPr>
        <w:pStyle w:val="a1"/>
      </w:pPr>
    </w:p>
    <w:p w14:paraId="7860988B" w14:textId="77777777" w:rsidR="00C4356C" w:rsidRPr="00C4356C" w:rsidRDefault="00C4356C" w:rsidP="00C4356C">
      <w:pPr>
        <w:pStyle w:val="11"/>
      </w:pPr>
      <w:r>
        <w:t>Сведения о наличии баков-аккумуляторов</w:t>
      </w:r>
      <w:r w:rsidRPr="00C4356C">
        <w:t>.</w:t>
      </w:r>
    </w:p>
    <w:p w14:paraId="2CC90475" w14:textId="19C7E74A" w:rsidR="00C4356C" w:rsidRDefault="00354ABB" w:rsidP="00C4356C">
      <w:pPr>
        <w:pStyle w:val="a1"/>
      </w:pPr>
      <w:r w:rsidRPr="00354ABB">
        <w:t>Баки-аккумуляторы на котельных поселения отсутствуют.</w:t>
      </w:r>
    </w:p>
    <w:p w14:paraId="36BCCF00" w14:textId="77777777" w:rsidR="00C4356C" w:rsidRPr="00004EF0" w:rsidRDefault="00C4356C" w:rsidP="00C4356C">
      <w:pPr>
        <w:pStyle w:val="a1"/>
      </w:pPr>
    </w:p>
    <w:p w14:paraId="045E0C52" w14:textId="77777777" w:rsidR="00C4356C" w:rsidRPr="00C4356C" w:rsidRDefault="00C4356C" w:rsidP="00C4356C">
      <w:pPr>
        <w:pStyle w:val="11"/>
      </w:pPr>
      <w: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Pr="00C4356C">
        <w:t>.</w:t>
      </w:r>
    </w:p>
    <w:p w14:paraId="270B46AF" w14:textId="77777777" w:rsidR="00C4356C" w:rsidRDefault="00C4356C" w:rsidP="00C4356C">
      <w:pPr>
        <w:pStyle w:val="a1"/>
      </w:pPr>
      <w:r w:rsidRPr="00771472">
        <w:t>Нормативный часовой расход подпиточной воды в зоне действия источников тепловой энергии</w:t>
      </w:r>
      <w:r>
        <w:t xml:space="preserve"> представлен в </w:t>
      </w:r>
      <w:r w:rsidRPr="004B40DC">
        <w:t xml:space="preserve">таблице </w:t>
      </w:r>
      <w:r>
        <w:fldChar w:fldCharType="begin"/>
      </w:r>
      <w:r>
        <w:instrText xml:space="preserve"> REF _Ref521055396 \h </w:instrText>
      </w:r>
      <w:r>
        <w:fldChar w:fldCharType="separate"/>
      </w:r>
      <w:r w:rsidR="00D01E94">
        <w:rPr>
          <w:noProof/>
        </w:rPr>
        <w:t>53</w:t>
      </w:r>
      <w:r>
        <w:fldChar w:fldCharType="end"/>
      </w:r>
      <w:r>
        <w:t>.</w:t>
      </w:r>
    </w:p>
    <w:p w14:paraId="76A37772" w14:textId="77777777" w:rsidR="00C4356C" w:rsidRPr="00004EF0" w:rsidRDefault="00C4356C" w:rsidP="00C4356C">
      <w:pPr>
        <w:pStyle w:val="a1"/>
      </w:pPr>
    </w:p>
    <w:p w14:paraId="782A4260" w14:textId="77777777" w:rsidR="00C4356C" w:rsidRPr="00C4356C" w:rsidRDefault="00C4356C" w:rsidP="00C4356C">
      <w:pPr>
        <w:pStyle w:val="11"/>
      </w:pPr>
      <w: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Pr="00C4356C">
        <w:t>.</w:t>
      </w:r>
    </w:p>
    <w:p w14:paraId="084167B9" w14:textId="77777777" w:rsidR="00C4356C" w:rsidRDefault="00C4356C" w:rsidP="00C4356C">
      <w:pPr>
        <w:pStyle w:val="a1"/>
      </w:pPr>
      <w:r w:rsidRPr="00771472">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t xml:space="preserve"> представлен в </w:t>
      </w:r>
      <w:r w:rsidRPr="004B40DC">
        <w:t xml:space="preserve">таблице </w:t>
      </w:r>
      <w:r>
        <w:fldChar w:fldCharType="begin"/>
      </w:r>
      <w:r>
        <w:instrText xml:space="preserve"> REF _Ref521055396 \h </w:instrText>
      </w:r>
      <w:r>
        <w:fldChar w:fldCharType="separate"/>
      </w:r>
      <w:r w:rsidR="00D01E94">
        <w:rPr>
          <w:noProof/>
        </w:rPr>
        <w:t>53</w:t>
      </w:r>
      <w:r>
        <w:fldChar w:fldCharType="end"/>
      </w:r>
      <w:r>
        <w:t>.</w:t>
      </w:r>
    </w:p>
    <w:p w14:paraId="5034C7A6" w14:textId="77777777" w:rsidR="00C4356C" w:rsidRPr="00004EF0" w:rsidRDefault="00C4356C" w:rsidP="00C4356C">
      <w:pPr>
        <w:pStyle w:val="a1"/>
      </w:pPr>
    </w:p>
    <w:p w14:paraId="5D234A08" w14:textId="77777777" w:rsidR="001A27BE" w:rsidRDefault="001A27BE">
      <w:pPr>
        <w:spacing w:after="160"/>
        <w:ind w:firstLine="709"/>
        <w:jc w:val="left"/>
        <w:rPr>
          <w:rFonts w:eastAsiaTheme="majorEastAsia"/>
          <w:b/>
          <w:bCs/>
          <w:snapToGrid w:val="0"/>
          <w:sz w:val="28"/>
        </w:rPr>
      </w:pPr>
      <w:r>
        <w:br w:type="page"/>
      </w:r>
    </w:p>
    <w:p w14:paraId="09DC3BA1" w14:textId="7A384E5D" w:rsidR="0080215E" w:rsidRDefault="0080215E" w:rsidP="006A3FBC">
      <w:pPr>
        <w:pStyle w:val="1"/>
      </w:pPr>
      <w:bookmarkStart w:id="111" w:name="_Toc531252648"/>
      <w:r>
        <w:lastRenderedPageBreak/>
        <w:t>Предложения по строительству, реконструкции и техническому перевооруже</w:t>
      </w:r>
      <w:r w:rsidR="006A3FBC">
        <w:t>нию источников тепловой энергии.</w:t>
      </w:r>
      <w:bookmarkEnd w:id="111"/>
    </w:p>
    <w:p w14:paraId="09DC3BA2" w14:textId="77777777" w:rsidR="0080215E" w:rsidRDefault="0080215E" w:rsidP="006A3FBC">
      <w:pPr>
        <w:pStyle w:val="11"/>
      </w:pPr>
      <w:r>
        <w:t>Описание условий организации централизованного теплоснабжения, индивидуального теплоснабжения, а также поквартирного отопления.</w:t>
      </w:r>
    </w:p>
    <w:p w14:paraId="770A246D" w14:textId="77777777" w:rsidR="00647A2C" w:rsidRDefault="00647A2C" w:rsidP="00647A2C">
      <w:pPr>
        <w:pStyle w:val="a1"/>
      </w:pPr>
      <w:r w:rsidRPr="004822BE">
        <w:t xml:space="preserve">На территории района преобладает </w:t>
      </w:r>
      <w:r>
        <w:t>централизованное теплоснабжение</w:t>
      </w:r>
      <w:r w:rsidRPr="004822BE">
        <w:t>.</w:t>
      </w:r>
      <w:r>
        <w:t xml:space="preserve"> </w:t>
      </w:r>
      <w:r w:rsidRPr="004822BE">
        <w:t xml:space="preserve">Также на территории поселения расположены зоны действия индивидуального теплоснабжения с индивидуальной малоэтажной жилой застройкой, которые не присоединены к системам централизованного теплоснабжения и отапливаются либо от индивидуальных котлов, либо используется печное отопление. </w:t>
      </w:r>
    </w:p>
    <w:p w14:paraId="5B24563E" w14:textId="77777777" w:rsidR="00647A2C" w:rsidRPr="00C9427C" w:rsidRDefault="00647A2C" w:rsidP="00647A2C">
      <w:pPr>
        <w:pStyle w:val="a1"/>
      </w:pPr>
      <w:r w:rsidRPr="00C9427C">
        <w:t>Одним из общих принципов организации отношений и основы государственной политики в сфере теплоснабжения, согласно статьи 3. ФЗ №190 «О теплоснабжении» от 27.07.2010 года, является развитие систем централизованного теплоснабжения. Организация теплоснабжения и отношений в этой сфере в Российской Федерации осуществляется по одноименным Правилам, утвержденным Постановлением Правительства РФ от 8 августа 2012 г. №808 «Об организации теплоснабжения в Российской Федерации и о внесении изменений в некоторые акты Правительства Российской Федерации»</w:t>
      </w:r>
      <w:r>
        <w:t>.</w:t>
      </w:r>
    </w:p>
    <w:p w14:paraId="1C0D710D" w14:textId="1995606B" w:rsidR="00647A2C" w:rsidRPr="00C9427C" w:rsidRDefault="001A27BE" w:rsidP="00647A2C">
      <w:pPr>
        <w:pStyle w:val="a1"/>
      </w:pPr>
      <w:r w:rsidRPr="00327286">
        <w:t>Предпочтение в выборе источника теплоснабжения отдается централизованному теплоснабжению. Но также существующие</w:t>
      </w:r>
      <w:r w:rsidR="00647A2C" w:rsidRPr="00C9427C">
        <w:t xml:space="preserve"> и планируемые к застройке потребители, вправе использовать для отопления индивидуальные источники теплоснабжения. Индивидуальное теплоснабжение допускается предусматривать (на основании СП 60.13330.2012 Отопление, вентиляция и кондиционирование. Актуализированная редакция СНиП 41-01-2003):</w:t>
      </w:r>
    </w:p>
    <w:p w14:paraId="4AB6C21C" w14:textId="77777777" w:rsidR="00647A2C" w:rsidRPr="00647A2C" w:rsidRDefault="00647A2C" w:rsidP="0054424F">
      <w:pPr>
        <w:pStyle w:val="a"/>
        <w:numPr>
          <w:ilvl w:val="0"/>
          <w:numId w:val="1"/>
        </w:numPr>
      </w:pPr>
      <w:r w:rsidRPr="00C9427C">
        <w:t>для индивидуальных жилых домов до трех этажей вне зависимости от месторасположения;</w:t>
      </w:r>
    </w:p>
    <w:p w14:paraId="60418376" w14:textId="77777777" w:rsidR="00647A2C" w:rsidRPr="00647A2C" w:rsidRDefault="00647A2C" w:rsidP="0054424F">
      <w:pPr>
        <w:pStyle w:val="a"/>
        <w:numPr>
          <w:ilvl w:val="0"/>
          <w:numId w:val="1"/>
        </w:numPr>
      </w:pPr>
      <w:r w:rsidRPr="00C9427C">
        <w:t>при низкой теплоплотности - как правило, ниже 0,15 Гкал/ч на Га. При этом для зон строительства с теплоплотностью более 0,08 Гкал/ч на Га при нахождении их внутри радиуса эффективного теплоснабжения ТЭЦ, предусматривается, что отказ от присоединения к ТЭЦ должен быть технико-экономически обоснован;</w:t>
      </w:r>
    </w:p>
    <w:p w14:paraId="4C5D3729" w14:textId="77777777" w:rsidR="00647A2C" w:rsidRPr="00647A2C" w:rsidRDefault="00647A2C" w:rsidP="0054424F">
      <w:pPr>
        <w:pStyle w:val="a"/>
        <w:numPr>
          <w:ilvl w:val="0"/>
          <w:numId w:val="1"/>
        </w:numPr>
      </w:pPr>
      <w:r w:rsidRPr="00C9427C">
        <w:t xml:space="preserve">для социально-административных зданий высотой менее 12 метров (четырех этажей) планируемых к строительству в местах расположения </w:t>
      </w:r>
      <w:r w:rsidRPr="00C9427C">
        <w:lastRenderedPageBreak/>
        <w:t>малоэтажной и индивидуальной жилой застройки, находящихся вне перспективных зон действия источников теплоснабжения;</w:t>
      </w:r>
    </w:p>
    <w:p w14:paraId="2F19EBF3" w14:textId="77777777" w:rsidR="00647A2C" w:rsidRPr="00647A2C" w:rsidRDefault="00647A2C" w:rsidP="0054424F">
      <w:pPr>
        <w:pStyle w:val="a"/>
        <w:numPr>
          <w:ilvl w:val="0"/>
          <w:numId w:val="1"/>
        </w:numPr>
      </w:pPr>
      <w:r w:rsidRPr="00C9427C">
        <w:t>для промышленных и прочих потребителей, технологический процесс которых предусматривает потребление природного газа;</w:t>
      </w:r>
    </w:p>
    <w:p w14:paraId="107D8AC5" w14:textId="77777777" w:rsidR="00647A2C" w:rsidRPr="00647A2C" w:rsidRDefault="00647A2C" w:rsidP="0054424F">
      <w:pPr>
        <w:pStyle w:val="a"/>
        <w:numPr>
          <w:ilvl w:val="0"/>
          <w:numId w:val="1"/>
        </w:numPr>
      </w:pPr>
      <w:r w:rsidRPr="00C9427C">
        <w:t>для инновационных объектов, проектом теплоснабжения которых предусматривается удельный расход тепловой энергии на отопление менее 15 кВт∙ч/м2год, так называемый «пассивный (или нулевой) дом» или теплоснабжение которых предусматривается от альтернативных источников, включая вторичные энергоресурсы;</w:t>
      </w:r>
    </w:p>
    <w:p w14:paraId="3B41519A" w14:textId="77777777" w:rsidR="00647A2C" w:rsidRPr="00647A2C" w:rsidRDefault="00647A2C" w:rsidP="0054424F">
      <w:pPr>
        <w:pStyle w:val="a"/>
        <w:numPr>
          <w:ilvl w:val="0"/>
          <w:numId w:val="1"/>
        </w:numPr>
      </w:pPr>
      <w:r w:rsidRPr="00C9427C">
        <w:t>для осуществления временного теплоснабжения потребителя в случае отсутствия свободной мощности в предполагаемой точке подключения (технологического присоединения) на срок до возникновения этой возможности в соответствии с инвестиционной программой теплоснабжающей или мероприятий по развитию системы теплоснабжения теплосетевой организации и снятию технических ограничений на подключение;</w:t>
      </w:r>
    </w:p>
    <w:p w14:paraId="53E456F6" w14:textId="77777777" w:rsidR="00647A2C" w:rsidRPr="00647A2C" w:rsidRDefault="00647A2C" w:rsidP="0054424F">
      <w:pPr>
        <w:pStyle w:val="a"/>
        <w:numPr>
          <w:ilvl w:val="0"/>
          <w:numId w:val="1"/>
        </w:numPr>
      </w:pPr>
      <w:r w:rsidRPr="00C9427C">
        <w:t>для осуществления теплоснабжения потребителя в период строительства;</w:t>
      </w:r>
    </w:p>
    <w:p w14:paraId="79E90949" w14:textId="77777777" w:rsidR="00647A2C" w:rsidRPr="00647A2C" w:rsidRDefault="00647A2C" w:rsidP="0054424F">
      <w:pPr>
        <w:pStyle w:val="a"/>
        <w:numPr>
          <w:ilvl w:val="0"/>
          <w:numId w:val="1"/>
        </w:numPr>
      </w:pPr>
      <w:r w:rsidRPr="00C9427C">
        <w:t>для осуществления теплоснабжения потребителя в случае отсутствия свободной мощности в предполагаемой точке подключения (технологического присоединения) и схемой теплоснабжения не предусматриваются инвестиционные программы по снятию технических ограничений на подключение.</w:t>
      </w:r>
    </w:p>
    <w:p w14:paraId="78070F55" w14:textId="62B73C3E" w:rsidR="00647A2C" w:rsidRPr="00C5534E" w:rsidRDefault="001A27BE" w:rsidP="00647A2C">
      <w:pPr>
        <w:pStyle w:val="a1"/>
      </w:pPr>
      <w:r w:rsidRPr="001A27BE">
        <w:t>Вместе с тем, в некоторых установленных действующим законодательством случаях, при отсутствии технической возможности подключения к централизованной системе теплоснабжения и отсутствии возможности строительства автономного источника теплоснабжения при соответствующих разрешениях и соблюдении определённых требований может быть разрешено использование поквартирного отопления.</w:t>
      </w:r>
    </w:p>
    <w:p w14:paraId="6DB8B9A7" w14:textId="77777777" w:rsidR="001A27BE" w:rsidRPr="001A27BE" w:rsidRDefault="001A27BE" w:rsidP="001A27BE">
      <w:pPr>
        <w:pStyle w:val="a1"/>
      </w:pPr>
    </w:p>
    <w:p w14:paraId="09DC3BA3" w14:textId="77777777" w:rsidR="0080215E" w:rsidRDefault="0080215E" w:rsidP="006A3FBC">
      <w:pPr>
        <w:pStyle w:val="11"/>
      </w:pPr>
      <w:r>
        <w:lastRenderedPageBreak/>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6A3FBC">
        <w:t>.</w:t>
      </w:r>
    </w:p>
    <w:p w14:paraId="683DFC95" w14:textId="77777777" w:rsidR="00647A2C" w:rsidRDefault="00647A2C" w:rsidP="00647A2C">
      <w:pPr>
        <w:pStyle w:val="a1"/>
      </w:pPr>
      <w:r>
        <w:t xml:space="preserve">Объекты, </w:t>
      </w:r>
      <w:r w:rsidRPr="007E2155">
        <w:t>электрическая мощность которых поставляется в вынужденном режиме в целях обеспечения надежного теплоснабжения потребителей</w:t>
      </w:r>
      <w:r>
        <w:t>, в поселении отсутствуют.</w:t>
      </w:r>
    </w:p>
    <w:p w14:paraId="2D0FD82A" w14:textId="77777777" w:rsidR="00647A2C" w:rsidRPr="00004EF0" w:rsidRDefault="00647A2C" w:rsidP="00647A2C">
      <w:pPr>
        <w:pStyle w:val="a1"/>
      </w:pPr>
    </w:p>
    <w:p w14:paraId="09DC3BA4" w14:textId="77777777" w:rsidR="0080215E" w:rsidRDefault="0080215E" w:rsidP="006A3FBC">
      <w:pPr>
        <w:pStyle w:val="11"/>
      </w:pPr>
      <w: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6A3FBC">
        <w:t>.</w:t>
      </w:r>
    </w:p>
    <w:p w14:paraId="045A5A89" w14:textId="77777777" w:rsidR="00647A2C" w:rsidRDefault="00647A2C" w:rsidP="00647A2C">
      <w:pPr>
        <w:pStyle w:val="a1"/>
      </w:pPr>
      <w:r>
        <w:t xml:space="preserve">Объекты, </w:t>
      </w:r>
      <w:r w:rsidRPr="007E2155">
        <w:t>электрическая мощность которых поставляется в вынужденном режиме в целях обеспечения надежного теплоснабжения потребителей</w:t>
      </w:r>
      <w:r>
        <w:t>, в поселении отсутствуют.</w:t>
      </w:r>
    </w:p>
    <w:p w14:paraId="194FDF29" w14:textId="77777777" w:rsidR="00647A2C" w:rsidRDefault="00647A2C" w:rsidP="00647A2C">
      <w:pPr>
        <w:pStyle w:val="a1"/>
      </w:pPr>
    </w:p>
    <w:p w14:paraId="09DC3BA5" w14:textId="77777777" w:rsidR="0080215E" w:rsidRDefault="0080215E" w:rsidP="006A3FBC">
      <w:pPr>
        <w:pStyle w:val="11"/>
      </w:pPr>
      <w: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w:t>
      </w:r>
      <w:r w:rsidR="006A3FBC">
        <w:t>.</w:t>
      </w:r>
    </w:p>
    <w:p w14:paraId="790892E4" w14:textId="77777777" w:rsidR="00647A2C" w:rsidRDefault="00647A2C" w:rsidP="00647A2C">
      <w:pPr>
        <w:pStyle w:val="a1"/>
      </w:pPr>
      <w:r>
        <w:t xml:space="preserve">Строительство </w:t>
      </w:r>
      <w:r w:rsidRPr="00D74172">
        <w:t>источников тепловой энергии, функционирующих в режиме комбинированной выработки электрической и тепловой энергии</w:t>
      </w:r>
      <w:r>
        <w:t>, не предусмотрено.</w:t>
      </w:r>
    </w:p>
    <w:p w14:paraId="58F82FB6" w14:textId="77777777" w:rsidR="00647A2C" w:rsidRPr="00004EF0" w:rsidRDefault="00647A2C" w:rsidP="00647A2C">
      <w:pPr>
        <w:pStyle w:val="a1"/>
      </w:pPr>
    </w:p>
    <w:p w14:paraId="09DC3BA6" w14:textId="77777777" w:rsidR="0080215E" w:rsidRDefault="0080215E" w:rsidP="006A3FBC">
      <w:pPr>
        <w:pStyle w:val="11"/>
      </w:pPr>
      <w:r>
        <w:lastRenderedPageBreak/>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6A3FBC">
        <w:t>.</w:t>
      </w:r>
    </w:p>
    <w:p w14:paraId="134DB9EC" w14:textId="77777777" w:rsidR="00647A2C" w:rsidRDefault="00647A2C" w:rsidP="00647A2C">
      <w:pPr>
        <w:pStyle w:val="a1"/>
      </w:pPr>
      <w:r>
        <w:t>П</w:t>
      </w:r>
      <w:r w:rsidRPr="004C55D2">
        <w:t>редложени</w:t>
      </w:r>
      <w:r>
        <w:t>я</w:t>
      </w:r>
      <w:r w:rsidRPr="004C55D2">
        <w:t xml:space="preserve"> </w:t>
      </w:r>
      <w:r>
        <w:t>по</w:t>
      </w:r>
      <w:r w:rsidRPr="004C55D2">
        <w:t xml:space="preserve"> реконструкции действующих источников тепловой энергии</w:t>
      </w:r>
      <w:r>
        <w:t xml:space="preserve"> </w:t>
      </w:r>
      <w:r w:rsidRPr="004C55D2">
        <w:t xml:space="preserve">для обеспечения перспективных приростов тепловых </w:t>
      </w:r>
      <w:r>
        <w:t>не предусмотрены.</w:t>
      </w:r>
    </w:p>
    <w:p w14:paraId="27E2465D" w14:textId="77777777" w:rsidR="00647A2C" w:rsidRDefault="00647A2C" w:rsidP="00647A2C">
      <w:pPr>
        <w:pStyle w:val="a1"/>
      </w:pPr>
    </w:p>
    <w:p w14:paraId="2EB21708" w14:textId="77777777" w:rsidR="00647A2C" w:rsidRPr="00647A2C" w:rsidRDefault="00647A2C" w:rsidP="007667B6">
      <w:pPr>
        <w:pStyle w:val="11"/>
      </w:pPr>
      <w:r w:rsidRPr="00B117A7">
        <w:t xml:space="preserve">Обоснование предлагаемых для </w:t>
      </w:r>
      <w:r w:rsidRPr="00647A2C">
        <w:t>строительства и реконструкции котельных.</w:t>
      </w:r>
    </w:p>
    <w:p w14:paraId="012A5F0F" w14:textId="77777777" w:rsidR="00647A2C" w:rsidRPr="00647A2C" w:rsidRDefault="00647A2C" w:rsidP="007667B6">
      <w:pPr>
        <w:pStyle w:val="111"/>
      </w:pPr>
      <w:r w:rsidRPr="00B117A7">
        <w:t>Обоснование предлагаемых для строительства котельных</w:t>
      </w:r>
      <w:r w:rsidRPr="00647A2C">
        <w:t>.</w:t>
      </w:r>
    </w:p>
    <w:p w14:paraId="518D6B0F" w14:textId="77777777" w:rsidR="00647A2C" w:rsidRPr="00E20355" w:rsidRDefault="00647A2C" w:rsidP="00647A2C">
      <w:pPr>
        <w:pStyle w:val="a1"/>
      </w:pPr>
      <w:r w:rsidRPr="00E20355">
        <w:t xml:space="preserve">В схеме теплоснабжения </w:t>
      </w:r>
      <w:r>
        <w:t xml:space="preserve">не </w:t>
      </w:r>
      <w:r w:rsidRPr="00E20355">
        <w:t xml:space="preserve">предусмотрено строительство </w:t>
      </w:r>
      <w:r>
        <w:t>котельных.</w:t>
      </w:r>
    </w:p>
    <w:p w14:paraId="39510986" w14:textId="77777777" w:rsidR="00647A2C" w:rsidRDefault="00647A2C" w:rsidP="00647A2C">
      <w:pPr>
        <w:pStyle w:val="a1"/>
      </w:pPr>
    </w:p>
    <w:p w14:paraId="74E72E45" w14:textId="77777777" w:rsidR="00647A2C" w:rsidRPr="00647A2C" w:rsidRDefault="00647A2C" w:rsidP="007667B6">
      <w:pPr>
        <w:pStyle w:val="111"/>
      </w:pPr>
      <w:r w:rsidRPr="00B117A7">
        <w:t xml:space="preserve">Обоснование предлагаемых для реконструкции </w:t>
      </w:r>
      <w:r w:rsidRPr="00647A2C">
        <w:t>действующих котельных для обеспечения перспективных приростов тепловых нагрузок. и (или) повышения эффективности системы теплоснабжения.</w:t>
      </w:r>
    </w:p>
    <w:p w14:paraId="63E7100A" w14:textId="77777777" w:rsidR="00647A2C" w:rsidRDefault="00647A2C" w:rsidP="00647A2C">
      <w:pPr>
        <w:pStyle w:val="a1"/>
      </w:pPr>
      <w:r>
        <w:t xml:space="preserve">Мероприятий по </w:t>
      </w:r>
      <w:r w:rsidRPr="00310FF8">
        <w:t>реконструкции действующих котельных для обеспечения перспективных приростов тепловых нагрузок. и (или) повышения эффективности системы теплоснабжения</w:t>
      </w:r>
      <w:r>
        <w:t xml:space="preserve"> в схеме не предусмотрено.</w:t>
      </w:r>
    </w:p>
    <w:p w14:paraId="325F3CF4" w14:textId="77777777" w:rsidR="00647A2C" w:rsidRPr="00B117A7" w:rsidRDefault="00647A2C" w:rsidP="00647A2C">
      <w:pPr>
        <w:pStyle w:val="a1"/>
      </w:pPr>
    </w:p>
    <w:p w14:paraId="0AB23702" w14:textId="77777777" w:rsidR="00647A2C" w:rsidRPr="00647A2C" w:rsidRDefault="00647A2C" w:rsidP="007667B6">
      <w:pPr>
        <w:pStyle w:val="11"/>
      </w:pPr>
      <w:r>
        <w:t xml:space="preserve"> </w:t>
      </w:r>
      <w:r w:rsidRPr="00647A2C">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p w14:paraId="71F4FD73" w14:textId="77777777" w:rsidR="00647A2C" w:rsidRDefault="00647A2C" w:rsidP="00647A2C">
      <w:pPr>
        <w:pStyle w:val="a1"/>
      </w:pPr>
      <w:r>
        <w:t>П</w:t>
      </w:r>
      <w:r w:rsidRPr="004C55D2">
        <w:t>редложени</w:t>
      </w:r>
      <w:r>
        <w:t>я</w:t>
      </w:r>
      <w:r w:rsidRPr="004C55D2">
        <w:t xml:space="preserve">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w:t>
      </w:r>
      <w:r>
        <w:t xml:space="preserve"> не предусмотрены.</w:t>
      </w:r>
    </w:p>
    <w:p w14:paraId="5EAC07AE" w14:textId="77777777" w:rsidR="00647A2C" w:rsidRPr="00004EF0" w:rsidRDefault="00647A2C" w:rsidP="00647A2C">
      <w:pPr>
        <w:pStyle w:val="a1"/>
      </w:pPr>
    </w:p>
    <w:p w14:paraId="09DC3BA8" w14:textId="77777777" w:rsidR="0080215E" w:rsidRDefault="0080215E" w:rsidP="006A3FBC">
      <w:pPr>
        <w:pStyle w:val="11"/>
      </w:pPr>
      <w:r>
        <w:lastRenderedPageBreak/>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6A3FBC">
        <w:t>.</w:t>
      </w:r>
    </w:p>
    <w:p w14:paraId="530429B3" w14:textId="77777777" w:rsidR="00647A2C" w:rsidRPr="00D768E8" w:rsidRDefault="00647A2C" w:rsidP="00647A2C">
      <w:pPr>
        <w:pStyle w:val="a1"/>
      </w:pPr>
      <w:r w:rsidRPr="00D768E8">
        <w:t>В Схеме теплоснабжения мероприятия по реконструкции котельных с увеличением зоны их действия путем включения в нее зон действия существующих источников тепловой энергии не предусмотрены.</w:t>
      </w:r>
    </w:p>
    <w:p w14:paraId="61C08D38" w14:textId="77777777" w:rsidR="00647A2C" w:rsidRPr="00004EF0" w:rsidRDefault="00647A2C" w:rsidP="00647A2C">
      <w:pPr>
        <w:pStyle w:val="a1"/>
      </w:pPr>
    </w:p>
    <w:p w14:paraId="09DC3BA9" w14:textId="77777777" w:rsidR="0080215E" w:rsidRDefault="0080215E" w:rsidP="006A3FBC">
      <w:pPr>
        <w:pStyle w:val="11"/>
      </w:pPr>
      <w: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6A3FBC">
        <w:t>.</w:t>
      </w:r>
    </w:p>
    <w:p w14:paraId="374C54F5" w14:textId="77777777" w:rsidR="00647A2C" w:rsidRDefault="00647A2C" w:rsidP="00647A2C">
      <w:pPr>
        <w:pStyle w:val="a1"/>
      </w:pPr>
      <w:r>
        <w:t>П</w:t>
      </w:r>
      <w:r w:rsidRPr="004C55D2">
        <w:t>редложени</w:t>
      </w:r>
      <w:r>
        <w:t>я</w:t>
      </w:r>
      <w:r w:rsidRPr="004C55D2">
        <w:t xml:space="preserve"> по </w:t>
      </w:r>
      <w:r w:rsidRPr="00520684">
        <w:t>перевод</w:t>
      </w:r>
      <w:r>
        <w:t>у</w:t>
      </w:r>
      <w:r w:rsidRPr="00520684">
        <w:t xml:space="preserve">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t>, не предусмотрены.</w:t>
      </w:r>
    </w:p>
    <w:p w14:paraId="0664185E" w14:textId="77777777" w:rsidR="00647A2C" w:rsidRPr="00004EF0" w:rsidRDefault="00647A2C" w:rsidP="00647A2C">
      <w:pPr>
        <w:pStyle w:val="a1"/>
      </w:pPr>
    </w:p>
    <w:p w14:paraId="09DC3BAA" w14:textId="77777777" w:rsidR="0080215E" w:rsidRDefault="0080215E" w:rsidP="006A3FBC">
      <w:pPr>
        <w:pStyle w:val="11"/>
      </w:pPr>
      <w: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6A3FBC">
        <w:t>.</w:t>
      </w:r>
    </w:p>
    <w:p w14:paraId="41E1D354" w14:textId="77777777" w:rsidR="00647A2C" w:rsidRDefault="00647A2C" w:rsidP="00647A2C">
      <w:pPr>
        <w:pStyle w:val="a1"/>
      </w:pPr>
      <w:r>
        <w:t>И</w:t>
      </w:r>
      <w:r w:rsidRPr="007E148C">
        <w:t>сточник</w:t>
      </w:r>
      <w:r>
        <w:t>и</w:t>
      </w:r>
      <w:r w:rsidRPr="007E148C">
        <w:t xml:space="preserve"> тепловой энергии, функционирующи</w:t>
      </w:r>
      <w:r>
        <w:t>е</w:t>
      </w:r>
      <w:r w:rsidRPr="007E148C">
        <w:t xml:space="preserve"> в режиме комбинированной выработки электрической и тепловой энергии</w:t>
      </w:r>
      <w:r>
        <w:t>, в поселении отсутствуют.</w:t>
      </w:r>
    </w:p>
    <w:p w14:paraId="0F751D5A" w14:textId="77777777" w:rsidR="00647A2C" w:rsidRPr="00004EF0" w:rsidRDefault="00647A2C" w:rsidP="00647A2C">
      <w:pPr>
        <w:pStyle w:val="a1"/>
      </w:pPr>
    </w:p>
    <w:p w14:paraId="09DC3BAB" w14:textId="77777777" w:rsidR="0080215E" w:rsidRDefault="0080215E" w:rsidP="006A3FBC">
      <w:pPr>
        <w:pStyle w:val="11"/>
      </w:pPr>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6A3FBC">
        <w:t>.</w:t>
      </w:r>
    </w:p>
    <w:p w14:paraId="14E82994" w14:textId="77777777" w:rsidR="00647A2C" w:rsidRPr="00D768E8" w:rsidRDefault="00647A2C" w:rsidP="00647A2C">
      <w:pPr>
        <w:pStyle w:val="a1"/>
      </w:pPr>
      <w:r w:rsidRPr="00D768E8">
        <w:t>Вывод в резерв и (или) вывод из эксплуатации котельных при передаче тепловых нагрузок на другие источники тепловой энергии в схеме не предусматривается.</w:t>
      </w:r>
    </w:p>
    <w:p w14:paraId="298FD89A" w14:textId="77777777" w:rsidR="00647A2C" w:rsidRPr="00004EF0" w:rsidRDefault="00647A2C" w:rsidP="00647A2C">
      <w:pPr>
        <w:pStyle w:val="a1"/>
      </w:pPr>
    </w:p>
    <w:p w14:paraId="09DC3BAC" w14:textId="77777777" w:rsidR="0080215E" w:rsidRDefault="0080215E" w:rsidP="006A3FBC">
      <w:pPr>
        <w:pStyle w:val="11"/>
      </w:pPr>
      <w:r>
        <w:lastRenderedPageBreak/>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6A3FBC">
        <w:t>.</w:t>
      </w:r>
    </w:p>
    <w:p w14:paraId="26EEFF40" w14:textId="77777777" w:rsidR="00B66ACC" w:rsidRDefault="00B66ACC" w:rsidP="00B66ACC">
      <w:pPr>
        <w:pStyle w:val="a1"/>
      </w:pPr>
      <w:r>
        <w:t>Развитию индивидуального теплоснабжения в поселении способствуют:</w:t>
      </w:r>
    </w:p>
    <w:p w14:paraId="39C31404" w14:textId="77777777" w:rsidR="00B66ACC" w:rsidRDefault="00B66ACC" w:rsidP="00B66ACC">
      <w:pPr>
        <w:pStyle w:val="a1"/>
      </w:pPr>
      <w:r>
        <w:t>- низкие показатели плотности застройки;</w:t>
      </w:r>
    </w:p>
    <w:p w14:paraId="0BE3A829" w14:textId="77777777" w:rsidR="00B66ACC" w:rsidRDefault="00B66ACC" w:rsidP="00B66ACC">
      <w:pPr>
        <w:pStyle w:val="a1"/>
      </w:pPr>
      <w:r>
        <w:t>- малый спрос на тепловую энергию, используемую для отопительно-вентиляционных нужд из-за климатических условий региона;</w:t>
      </w:r>
    </w:p>
    <w:p w14:paraId="37B6E40B" w14:textId="77777777" w:rsidR="00B66ACC" w:rsidRDefault="00B66ACC" w:rsidP="00B66ACC">
      <w:pPr>
        <w:pStyle w:val="a1"/>
      </w:pPr>
      <w:r>
        <w:t>- отсутствие масштабного использования современных технологий использования тепловой энергии на нужды холодоснабжения потребителей с использованием абсорбционных холодильных машин.</w:t>
      </w:r>
    </w:p>
    <w:p w14:paraId="6DFF4C7D" w14:textId="77777777" w:rsidR="00647A2C" w:rsidRPr="00004EF0" w:rsidRDefault="00647A2C" w:rsidP="00647A2C">
      <w:pPr>
        <w:pStyle w:val="a1"/>
      </w:pPr>
    </w:p>
    <w:p w14:paraId="09DC3BAD" w14:textId="77777777" w:rsidR="0080215E" w:rsidRDefault="0080215E" w:rsidP="006A3FBC">
      <w:pPr>
        <w:pStyle w:val="11"/>
      </w:pPr>
      <w: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6A3FBC">
        <w:t>.</w:t>
      </w:r>
    </w:p>
    <w:p w14:paraId="330E0C7B" w14:textId="77777777" w:rsidR="00647A2C" w:rsidRPr="006E269D" w:rsidRDefault="00647A2C" w:rsidP="00647A2C">
      <w:pPr>
        <w:pStyle w:val="a1"/>
      </w:pPr>
      <w:r w:rsidRPr="006E269D">
        <w:t>Перспективны</w:t>
      </w:r>
      <w:r>
        <w:t>е</w:t>
      </w:r>
      <w:r w:rsidRPr="006E269D">
        <w:t xml:space="preserve"> балансы по источникам теплоснабжения </w:t>
      </w:r>
      <w:r>
        <w:t>поселения</w:t>
      </w:r>
      <w:r w:rsidRPr="006E269D">
        <w:t xml:space="preserve"> построены с учетом перспективных приростов тепловой нагрузки в зонах действия источников, перераспределением тепловой нагрузки между источниками, а также запланированны</w:t>
      </w:r>
      <w:r>
        <w:t>х</w:t>
      </w:r>
      <w:r w:rsidRPr="006E269D">
        <w:t xml:space="preserve"> схемой мероприяти</w:t>
      </w:r>
      <w:r>
        <w:t>й</w:t>
      </w:r>
      <w:r w:rsidRPr="006E269D">
        <w:t xml:space="preserve"> на источниках и сетях.</w:t>
      </w:r>
    </w:p>
    <w:p w14:paraId="3D01AA38" w14:textId="77777777" w:rsidR="00647A2C" w:rsidRPr="006E269D" w:rsidRDefault="00647A2C" w:rsidP="00647A2C">
      <w:pPr>
        <w:pStyle w:val="a1"/>
      </w:pPr>
      <w:r w:rsidRPr="006E269D">
        <w:t xml:space="preserve">Перспективные балансы установленной тепловой мощности и тепловой нагрузки в зонах действия источников до 2033 года приведены в таблице </w:t>
      </w:r>
      <w:r w:rsidRPr="006E269D">
        <w:fldChar w:fldCharType="begin"/>
      </w:r>
      <w:r w:rsidRPr="006E269D">
        <w:instrText xml:space="preserve"> REF _Ref520366633 \h </w:instrText>
      </w:r>
      <w:r w:rsidRPr="006E269D">
        <w:fldChar w:fldCharType="separate"/>
      </w:r>
      <w:r w:rsidR="00D01E94">
        <w:rPr>
          <w:noProof/>
        </w:rPr>
        <w:t>54</w:t>
      </w:r>
      <w:r w:rsidRPr="006E269D">
        <w:fldChar w:fldCharType="end"/>
      </w:r>
      <w:r w:rsidRPr="006E269D">
        <w:t>.</w:t>
      </w:r>
    </w:p>
    <w:p w14:paraId="03EBF087" w14:textId="77777777" w:rsidR="00647A2C" w:rsidRPr="006E269D" w:rsidRDefault="00647A2C" w:rsidP="00647A2C">
      <w:pPr>
        <w:sectPr w:rsidR="00647A2C" w:rsidRPr="006E269D">
          <w:pgSz w:w="11906" w:h="16838"/>
          <w:pgMar w:top="1134" w:right="567" w:bottom="1134" w:left="1701" w:header="708" w:footer="708" w:gutter="0"/>
          <w:cols w:space="720"/>
        </w:sectPr>
      </w:pPr>
    </w:p>
    <w:p w14:paraId="0D7717C7" w14:textId="77777777" w:rsidR="00647A2C" w:rsidRPr="006E269D" w:rsidRDefault="00647A2C" w:rsidP="00647A2C">
      <w:pPr>
        <w:pStyle w:val="af8"/>
      </w:pPr>
      <w:r w:rsidRPr="006E269D">
        <w:lastRenderedPageBreak/>
        <w:t xml:space="preserve">Таблица </w:t>
      </w:r>
      <w:fldSimple w:instr=" SEQ Таблица \* ARABIC ">
        <w:bookmarkStart w:id="112" w:name="_Ref520366633"/>
        <w:r w:rsidR="00D01E94">
          <w:rPr>
            <w:noProof/>
          </w:rPr>
          <w:t>54</w:t>
        </w:r>
        <w:bookmarkEnd w:id="112"/>
      </w:fldSimple>
      <w:r w:rsidRPr="006E269D">
        <w:t xml:space="preserve"> – Перспективные балансы тепловой мощности и тепловой нагрузки в зонах действия источников, Гкал/ч</w:t>
      </w:r>
    </w:p>
    <w:tbl>
      <w:tblPr>
        <w:tblStyle w:val="af0"/>
        <w:tblW w:w="5000" w:type="pct"/>
        <w:tblLook w:val="04A0" w:firstRow="1" w:lastRow="0" w:firstColumn="1" w:lastColumn="0" w:noHBand="0" w:noVBand="1"/>
      </w:tblPr>
      <w:tblGrid>
        <w:gridCol w:w="2120"/>
        <w:gridCol w:w="2426"/>
        <w:gridCol w:w="5755"/>
        <w:gridCol w:w="660"/>
        <w:gridCol w:w="663"/>
        <w:gridCol w:w="659"/>
        <w:gridCol w:w="663"/>
        <w:gridCol w:w="663"/>
        <w:gridCol w:w="659"/>
        <w:gridCol w:w="663"/>
        <w:gridCol w:w="663"/>
        <w:gridCol w:w="659"/>
        <w:gridCol w:w="663"/>
        <w:gridCol w:w="663"/>
        <w:gridCol w:w="659"/>
        <w:gridCol w:w="663"/>
        <w:gridCol w:w="663"/>
        <w:gridCol w:w="659"/>
        <w:gridCol w:w="663"/>
        <w:gridCol w:w="650"/>
      </w:tblGrid>
      <w:tr w:rsidR="00193F46" w14:paraId="75130F80" w14:textId="77777777" w:rsidTr="00193F46">
        <w:trPr>
          <w:trHeight w:val="320"/>
          <w:tblHeader/>
        </w:trPr>
        <w:tc>
          <w:tcPr>
            <w:tcW w:w="492" w:type="pct"/>
            <w:tcBorders>
              <w:top w:val="single" w:sz="4" w:space="0" w:color="auto"/>
              <w:left w:val="single" w:sz="4" w:space="0" w:color="auto"/>
              <w:bottom w:val="single" w:sz="4" w:space="0" w:color="auto"/>
              <w:right w:val="single" w:sz="4" w:space="0" w:color="auto"/>
            </w:tcBorders>
            <w:hideMark/>
          </w:tcPr>
          <w:p w14:paraId="735D7A23" w14:textId="77777777" w:rsidR="00193F46" w:rsidRPr="00647A2C" w:rsidRDefault="00193F46" w:rsidP="00647A2C">
            <w:pPr>
              <w:pStyle w:val="103"/>
            </w:pPr>
            <w:r w:rsidRPr="006E269D">
              <w:t>Источник</w:t>
            </w:r>
          </w:p>
        </w:tc>
        <w:tc>
          <w:tcPr>
            <w:tcW w:w="563" w:type="pct"/>
            <w:tcBorders>
              <w:top w:val="single" w:sz="4" w:space="0" w:color="auto"/>
              <w:left w:val="single" w:sz="4" w:space="0" w:color="auto"/>
              <w:bottom w:val="single" w:sz="4" w:space="0" w:color="auto"/>
              <w:right w:val="single" w:sz="4" w:space="0" w:color="auto"/>
            </w:tcBorders>
            <w:hideMark/>
          </w:tcPr>
          <w:p w14:paraId="642389F2" w14:textId="77777777" w:rsidR="00193F46" w:rsidRPr="00647A2C" w:rsidRDefault="00193F46" w:rsidP="00647A2C">
            <w:pPr>
              <w:pStyle w:val="103"/>
            </w:pPr>
            <w:r w:rsidRPr="006E269D">
              <w:t>Адрес</w:t>
            </w:r>
          </w:p>
        </w:tc>
        <w:tc>
          <w:tcPr>
            <w:tcW w:w="1336" w:type="pct"/>
            <w:tcBorders>
              <w:top w:val="single" w:sz="4" w:space="0" w:color="auto"/>
              <w:left w:val="single" w:sz="4" w:space="0" w:color="auto"/>
              <w:bottom w:val="single" w:sz="4" w:space="0" w:color="auto"/>
              <w:right w:val="single" w:sz="4" w:space="0" w:color="auto"/>
            </w:tcBorders>
            <w:hideMark/>
          </w:tcPr>
          <w:p w14:paraId="42700538" w14:textId="77777777" w:rsidR="00193F46" w:rsidRPr="00647A2C" w:rsidRDefault="00193F46" w:rsidP="00647A2C">
            <w:pPr>
              <w:pStyle w:val="103"/>
            </w:pPr>
            <w:r w:rsidRPr="006E269D">
              <w:t>Наименование</w:t>
            </w:r>
          </w:p>
        </w:tc>
        <w:tc>
          <w:tcPr>
            <w:tcW w:w="153" w:type="pct"/>
            <w:tcBorders>
              <w:top w:val="single" w:sz="4" w:space="0" w:color="auto"/>
              <w:left w:val="single" w:sz="4" w:space="0" w:color="auto"/>
              <w:bottom w:val="single" w:sz="4" w:space="0" w:color="auto"/>
              <w:right w:val="single" w:sz="4" w:space="0" w:color="auto"/>
            </w:tcBorders>
            <w:hideMark/>
          </w:tcPr>
          <w:p w14:paraId="5E851C4B" w14:textId="77777777" w:rsidR="00193F46" w:rsidRPr="00647A2C" w:rsidRDefault="00193F46" w:rsidP="00647A2C">
            <w:pPr>
              <w:pStyle w:val="103"/>
            </w:pPr>
            <w:r w:rsidRPr="006E269D">
              <w:t>2017</w:t>
            </w:r>
          </w:p>
        </w:tc>
        <w:tc>
          <w:tcPr>
            <w:tcW w:w="154" w:type="pct"/>
            <w:tcBorders>
              <w:top w:val="single" w:sz="4" w:space="0" w:color="auto"/>
              <w:left w:val="single" w:sz="4" w:space="0" w:color="auto"/>
              <w:bottom w:val="single" w:sz="4" w:space="0" w:color="auto"/>
              <w:right w:val="single" w:sz="4" w:space="0" w:color="auto"/>
            </w:tcBorders>
            <w:hideMark/>
          </w:tcPr>
          <w:p w14:paraId="339B591D" w14:textId="77777777" w:rsidR="00193F46" w:rsidRPr="00647A2C" w:rsidRDefault="00193F46" w:rsidP="00647A2C">
            <w:pPr>
              <w:pStyle w:val="103"/>
            </w:pPr>
            <w:r w:rsidRPr="006E269D">
              <w:t>2018</w:t>
            </w:r>
          </w:p>
        </w:tc>
        <w:tc>
          <w:tcPr>
            <w:tcW w:w="153" w:type="pct"/>
            <w:tcBorders>
              <w:top w:val="single" w:sz="4" w:space="0" w:color="auto"/>
              <w:left w:val="single" w:sz="4" w:space="0" w:color="auto"/>
              <w:bottom w:val="single" w:sz="4" w:space="0" w:color="auto"/>
              <w:right w:val="single" w:sz="4" w:space="0" w:color="auto"/>
            </w:tcBorders>
            <w:hideMark/>
          </w:tcPr>
          <w:p w14:paraId="69B68EA4" w14:textId="77777777" w:rsidR="00193F46" w:rsidRPr="00647A2C" w:rsidRDefault="00193F46" w:rsidP="00647A2C">
            <w:pPr>
              <w:pStyle w:val="103"/>
            </w:pPr>
            <w:r w:rsidRPr="006E269D">
              <w:t>2019</w:t>
            </w:r>
          </w:p>
        </w:tc>
        <w:tc>
          <w:tcPr>
            <w:tcW w:w="154" w:type="pct"/>
            <w:tcBorders>
              <w:top w:val="single" w:sz="4" w:space="0" w:color="auto"/>
              <w:left w:val="single" w:sz="4" w:space="0" w:color="auto"/>
              <w:bottom w:val="single" w:sz="4" w:space="0" w:color="auto"/>
              <w:right w:val="single" w:sz="4" w:space="0" w:color="auto"/>
            </w:tcBorders>
            <w:hideMark/>
          </w:tcPr>
          <w:p w14:paraId="1B8B1301" w14:textId="77777777" w:rsidR="00193F46" w:rsidRPr="00647A2C" w:rsidRDefault="00193F46" w:rsidP="00647A2C">
            <w:pPr>
              <w:pStyle w:val="103"/>
            </w:pPr>
            <w:r w:rsidRPr="006E269D">
              <w:t>2020</w:t>
            </w:r>
          </w:p>
        </w:tc>
        <w:tc>
          <w:tcPr>
            <w:tcW w:w="154" w:type="pct"/>
            <w:tcBorders>
              <w:top w:val="single" w:sz="4" w:space="0" w:color="auto"/>
              <w:left w:val="single" w:sz="4" w:space="0" w:color="auto"/>
              <w:bottom w:val="single" w:sz="4" w:space="0" w:color="auto"/>
              <w:right w:val="single" w:sz="4" w:space="0" w:color="auto"/>
            </w:tcBorders>
            <w:hideMark/>
          </w:tcPr>
          <w:p w14:paraId="4164D6A5" w14:textId="77777777" w:rsidR="00193F46" w:rsidRPr="00647A2C" w:rsidRDefault="00193F46" w:rsidP="00647A2C">
            <w:pPr>
              <w:pStyle w:val="103"/>
            </w:pPr>
            <w:r w:rsidRPr="006E269D">
              <w:t>2021</w:t>
            </w:r>
          </w:p>
        </w:tc>
        <w:tc>
          <w:tcPr>
            <w:tcW w:w="153" w:type="pct"/>
            <w:tcBorders>
              <w:top w:val="single" w:sz="4" w:space="0" w:color="auto"/>
              <w:left w:val="single" w:sz="4" w:space="0" w:color="auto"/>
              <w:bottom w:val="single" w:sz="4" w:space="0" w:color="auto"/>
              <w:right w:val="single" w:sz="4" w:space="0" w:color="auto"/>
            </w:tcBorders>
            <w:hideMark/>
          </w:tcPr>
          <w:p w14:paraId="548B4424" w14:textId="77777777" w:rsidR="00193F46" w:rsidRPr="00647A2C" w:rsidRDefault="00193F46" w:rsidP="00647A2C">
            <w:pPr>
              <w:pStyle w:val="103"/>
            </w:pPr>
            <w:r w:rsidRPr="006E269D">
              <w:t>2022</w:t>
            </w:r>
          </w:p>
        </w:tc>
        <w:tc>
          <w:tcPr>
            <w:tcW w:w="154" w:type="pct"/>
            <w:tcBorders>
              <w:top w:val="single" w:sz="4" w:space="0" w:color="auto"/>
              <w:left w:val="single" w:sz="4" w:space="0" w:color="auto"/>
              <w:bottom w:val="single" w:sz="4" w:space="0" w:color="auto"/>
              <w:right w:val="single" w:sz="4" w:space="0" w:color="auto"/>
            </w:tcBorders>
            <w:hideMark/>
          </w:tcPr>
          <w:p w14:paraId="7DC20EDD" w14:textId="77777777" w:rsidR="00193F46" w:rsidRPr="00647A2C" w:rsidRDefault="00193F46" w:rsidP="00647A2C">
            <w:pPr>
              <w:pStyle w:val="103"/>
            </w:pPr>
            <w:r w:rsidRPr="006E269D">
              <w:t>2023</w:t>
            </w:r>
          </w:p>
        </w:tc>
        <w:tc>
          <w:tcPr>
            <w:tcW w:w="154" w:type="pct"/>
            <w:tcBorders>
              <w:top w:val="single" w:sz="4" w:space="0" w:color="auto"/>
              <w:left w:val="single" w:sz="4" w:space="0" w:color="auto"/>
              <w:bottom w:val="single" w:sz="4" w:space="0" w:color="auto"/>
              <w:right w:val="single" w:sz="4" w:space="0" w:color="auto"/>
            </w:tcBorders>
            <w:hideMark/>
          </w:tcPr>
          <w:p w14:paraId="18C122CF" w14:textId="77777777" w:rsidR="00193F46" w:rsidRPr="00647A2C" w:rsidRDefault="00193F46" w:rsidP="00647A2C">
            <w:pPr>
              <w:pStyle w:val="103"/>
            </w:pPr>
            <w:r w:rsidRPr="006E269D">
              <w:t>2024</w:t>
            </w:r>
          </w:p>
        </w:tc>
        <w:tc>
          <w:tcPr>
            <w:tcW w:w="153" w:type="pct"/>
            <w:tcBorders>
              <w:top w:val="single" w:sz="4" w:space="0" w:color="auto"/>
              <w:left w:val="single" w:sz="4" w:space="0" w:color="auto"/>
              <w:bottom w:val="single" w:sz="4" w:space="0" w:color="auto"/>
              <w:right w:val="single" w:sz="4" w:space="0" w:color="auto"/>
            </w:tcBorders>
            <w:hideMark/>
          </w:tcPr>
          <w:p w14:paraId="44610FAE" w14:textId="77777777" w:rsidR="00193F46" w:rsidRPr="00647A2C" w:rsidRDefault="00193F46" w:rsidP="00647A2C">
            <w:pPr>
              <w:pStyle w:val="103"/>
            </w:pPr>
            <w:r w:rsidRPr="006E269D">
              <w:t>2025</w:t>
            </w:r>
          </w:p>
        </w:tc>
        <w:tc>
          <w:tcPr>
            <w:tcW w:w="154" w:type="pct"/>
            <w:tcBorders>
              <w:top w:val="single" w:sz="4" w:space="0" w:color="auto"/>
              <w:left w:val="single" w:sz="4" w:space="0" w:color="auto"/>
              <w:bottom w:val="single" w:sz="4" w:space="0" w:color="auto"/>
              <w:right w:val="single" w:sz="4" w:space="0" w:color="auto"/>
            </w:tcBorders>
            <w:hideMark/>
          </w:tcPr>
          <w:p w14:paraId="5AA34DB1" w14:textId="77777777" w:rsidR="00193F46" w:rsidRPr="00647A2C" w:rsidRDefault="00193F46" w:rsidP="00647A2C">
            <w:pPr>
              <w:pStyle w:val="103"/>
            </w:pPr>
            <w:r w:rsidRPr="006E269D">
              <w:t>2026</w:t>
            </w:r>
          </w:p>
        </w:tc>
        <w:tc>
          <w:tcPr>
            <w:tcW w:w="154" w:type="pct"/>
            <w:tcBorders>
              <w:top w:val="single" w:sz="4" w:space="0" w:color="auto"/>
              <w:left w:val="single" w:sz="4" w:space="0" w:color="auto"/>
              <w:bottom w:val="single" w:sz="4" w:space="0" w:color="auto"/>
              <w:right w:val="single" w:sz="4" w:space="0" w:color="auto"/>
            </w:tcBorders>
            <w:hideMark/>
          </w:tcPr>
          <w:p w14:paraId="45E86414" w14:textId="77777777" w:rsidR="00193F46" w:rsidRPr="00647A2C" w:rsidRDefault="00193F46" w:rsidP="00647A2C">
            <w:pPr>
              <w:pStyle w:val="103"/>
            </w:pPr>
            <w:r w:rsidRPr="006E269D">
              <w:t>2027</w:t>
            </w:r>
          </w:p>
        </w:tc>
        <w:tc>
          <w:tcPr>
            <w:tcW w:w="153" w:type="pct"/>
            <w:tcBorders>
              <w:top w:val="single" w:sz="4" w:space="0" w:color="auto"/>
              <w:left w:val="single" w:sz="4" w:space="0" w:color="auto"/>
              <w:bottom w:val="single" w:sz="4" w:space="0" w:color="auto"/>
              <w:right w:val="single" w:sz="4" w:space="0" w:color="auto"/>
            </w:tcBorders>
            <w:hideMark/>
          </w:tcPr>
          <w:p w14:paraId="7F5438DD" w14:textId="77777777" w:rsidR="00193F46" w:rsidRPr="00647A2C" w:rsidRDefault="00193F46" w:rsidP="00647A2C">
            <w:pPr>
              <w:pStyle w:val="103"/>
            </w:pPr>
            <w:r w:rsidRPr="006E269D">
              <w:t>2028</w:t>
            </w:r>
          </w:p>
        </w:tc>
        <w:tc>
          <w:tcPr>
            <w:tcW w:w="154" w:type="pct"/>
            <w:tcBorders>
              <w:top w:val="single" w:sz="4" w:space="0" w:color="auto"/>
              <w:left w:val="single" w:sz="4" w:space="0" w:color="auto"/>
              <w:bottom w:val="single" w:sz="4" w:space="0" w:color="auto"/>
              <w:right w:val="single" w:sz="4" w:space="0" w:color="auto"/>
            </w:tcBorders>
            <w:hideMark/>
          </w:tcPr>
          <w:p w14:paraId="5D16822D" w14:textId="77777777" w:rsidR="00193F46" w:rsidRPr="00647A2C" w:rsidRDefault="00193F46" w:rsidP="00647A2C">
            <w:pPr>
              <w:pStyle w:val="103"/>
            </w:pPr>
            <w:r w:rsidRPr="006E269D">
              <w:t>2029</w:t>
            </w:r>
          </w:p>
        </w:tc>
        <w:tc>
          <w:tcPr>
            <w:tcW w:w="154" w:type="pct"/>
            <w:tcBorders>
              <w:top w:val="single" w:sz="4" w:space="0" w:color="auto"/>
              <w:left w:val="single" w:sz="4" w:space="0" w:color="auto"/>
              <w:bottom w:val="single" w:sz="4" w:space="0" w:color="auto"/>
              <w:right w:val="single" w:sz="4" w:space="0" w:color="auto"/>
            </w:tcBorders>
            <w:hideMark/>
          </w:tcPr>
          <w:p w14:paraId="438CD6FB" w14:textId="77777777" w:rsidR="00193F46" w:rsidRPr="00647A2C" w:rsidRDefault="00193F46" w:rsidP="00647A2C">
            <w:pPr>
              <w:pStyle w:val="103"/>
            </w:pPr>
            <w:r w:rsidRPr="006E269D">
              <w:t>2030</w:t>
            </w:r>
          </w:p>
        </w:tc>
        <w:tc>
          <w:tcPr>
            <w:tcW w:w="153" w:type="pct"/>
            <w:tcBorders>
              <w:top w:val="single" w:sz="4" w:space="0" w:color="auto"/>
              <w:left w:val="single" w:sz="4" w:space="0" w:color="auto"/>
              <w:bottom w:val="single" w:sz="4" w:space="0" w:color="auto"/>
              <w:right w:val="single" w:sz="4" w:space="0" w:color="auto"/>
            </w:tcBorders>
            <w:hideMark/>
          </w:tcPr>
          <w:p w14:paraId="0D2044D6" w14:textId="77777777" w:rsidR="00193F46" w:rsidRPr="00647A2C" w:rsidRDefault="00193F46" w:rsidP="00647A2C">
            <w:pPr>
              <w:pStyle w:val="103"/>
            </w:pPr>
            <w:r w:rsidRPr="006E269D">
              <w:t>2031</w:t>
            </w:r>
          </w:p>
        </w:tc>
        <w:tc>
          <w:tcPr>
            <w:tcW w:w="154" w:type="pct"/>
            <w:tcBorders>
              <w:top w:val="single" w:sz="4" w:space="0" w:color="auto"/>
              <w:left w:val="single" w:sz="4" w:space="0" w:color="auto"/>
              <w:bottom w:val="single" w:sz="4" w:space="0" w:color="auto"/>
              <w:right w:val="single" w:sz="4" w:space="0" w:color="auto"/>
            </w:tcBorders>
            <w:hideMark/>
          </w:tcPr>
          <w:p w14:paraId="29FD7D91" w14:textId="77777777" w:rsidR="00193F46" w:rsidRPr="00647A2C" w:rsidRDefault="00193F46" w:rsidP="00647A2C">
            <w:pPr>
              <w:pStyle w:val="103"/>
            </w:pPr>
            <w:r w:rsidRPr="006E269D">
              <w:t>2032</w:t>
            </w:r>
          </w:p>
        </w:tc>
        <w:tc>
          <w:tcPr>
            <w:tcW w:w="154" w:type="pct"/>
            <w:tcBorders>
              <w:top w:val="single" w:sz="4" w:space="0" w:color="auto"/>
              <w:left w:val="single" w:sz="4" w:space="0" w:color="auto"/>
              <w:bottom w:val="single" w:sz="4" w:space="0" w:color="auto"/>
              <w:right w:val="single" w:sz="4" w:space="0" w:color="auto"/>
            </w:tcBorders>
            <w:hideMark/>
          </w:tcPr>
          <w:p w14:paraId="7CC6E383" w14:textId="77777777" w:rsidR="00193F46" w:rsidRPr="00647A2C" w:rsidRDefault="00193F46" w:rsidP="00647A2C">
            <w:pPr>
              <w:pStyle w:val="103"/>
            </w:pPr>
            <w:r w:rsidRPr="006E269D">
              <w:t>2033</w:t>
            </w:r>
          </w:p>
        </w:tc>
      </w:tr>
      <w:tr w:rsidR="00193F46" w14:paraId="29C32631" w14:textId="77777777" w:rsidTr="00193F46">
        <w:trPr>
          <w:trHeight w:val="300"/>
        </w:trPr>
        <w:tc>
          <w:tcPr>
            <w:tcW w:w="492" w:type="pct"/>
            <w:vMerge w:val="restart"/>
            <w:tcBorders>
              <w:top w:val="single" w:sz="4" w:space="0" w:color="auto"/>
              <w:left w:val="single" w:sz="4" w:space="0" w:color="auto"/>
              <w:bottom w:val="single" w:sz="4" w:space="0" w:color="auto"/>
              <w:right w:val="single" w:sz="4" w:space="0" w:color="auto"/>
            </w:tcBorders>
            <w:hideMark/>
          </w:tcPr>
          <w:p w14:paraId="2D8CFEBB" w14:textId="77777777" w:rsidR="00193F46" w:rsidRPr="00647A2C" w:rsidRDefault="00193F46" w:rsidP="00647A2C">
            <w:pPr>
              <w:pStyle w:val="103"/>
            </w:pPr>
            <w:r w:rsidRPr="006E269D">
              <w:t>Котельная №107</w:t>
            </w:r>
          </w:p>
        </w:tc>
        <w:tc>
          <w:tcPr>
            <w:tcW w:w="563" w:type="pct"/>
            <w:vMerge w:val="restart"/>
            <w:tcBorders>
              <w:top w:val="single" w:sz="4" w:space="0" w:color="auto"/>
              <w:left w:val="single" w:sz="4" w:space="0" w:color="auto"/>
              <w:bottom w:val="single" w:sz="4" w:space="0" w:color="auto"/>
              <w:right w:val="single" w:sz="4" w:space="0" w:color="auto"/>
            </w:tcBorders>
            <w:hideMark/>
          </w:tcPr>
          <w:p w14:paraId="15150B1A" w14:textId="77777777" w:rsidR="00193F46" w:rsidRPr="00647A2C" w:rsidRDefault="00193F46" w:rsidP="00647A2C">
            <w:pPr>
              <w:pStyle w:val="103"/>
            </w:pPr>
            <w:r w:rsidRPr="006E269D">
              <w:t>ст. Еремизино-Борисовская, ул. Школьная, 35</w:t>
            </w:r>
          </w:p>
        </w:tc>
        <w:tc>
          <w:tcPr>
            <w:tcW w:w="1336" w:type="pct"/>
            <w:tcBorders>
              <w:top w:val="single" w:sz="4" w:space="0" w:color="auto"/>
              <w:left w:val="single" w:sz="4" w:space="0" w:color="auto"/>
              <w:bottom w:val="single" w:sz="4" w:space="0" w:color="auto"/>
              <w:right w:val="single" w:sz="4" w:space="0" w:color="auto"/>
            </w:tcBorders>
            <w:hideMark/>
          </w:tcPr>
          <w:p w14:paraId="63579CA4" w14:textId="77777777" w:rsidR="00193F46" w:rsidRPr="00647A2C" w:rsidRDefault="00193F46" w:rsidP="00647A2C">
            <w:pPr>
              <w:pStyle w:val="103"/>
            </w:pPr>
            <w:r w:rsidRPr="006E269D">
              <w:t>Установленная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33212243" w14:textId="77777777" w:rsidR="00193F46" w:rsidRPr="00647A2C" w:rsidRDefault="00193F46" w:rsidP="00647A2C">
            <w:pPr>
              <w:pStyle w:val="103"/>
            </w:pPr>
            <w:r w:rsidRPr="006E269D">
              <w:t>2,58</w:t>
            </w:r>
          </w:p>
        </w:tc>
        <w:tc>
          <w:tcPr>
            <w:tcW w:w="154" w:type="pct"/>
            <w:tcBorders>
              <w:top w:val="single" w:sz="4" w:space="0" w:color="auto"/>
              <w:left w:val="single" w:sz="4" w:space="0" w:color="auto"/>
              <w:bottom w:val="single" w:sz="4" w:space="0" w:color="auto"/>
              <w:right w:val="single" w:sz="4" w:space="0" w:color="auto"/>
            </w:tcBorders>
            <w:hideMark/>
          </w:tcPr>
          <w:p w14:paraId="192C2049" w14:textId="77777777" w:rsidR="00193F46" w:rsidRPr="00647A2C" w:rsidRDefault="00193F46" w:rsidP="00647A2C">
            <w:pPr>
              <w:pStyle w:val="103"/>
            </w:pPr>
            <w:r w:rsidRPr="006E269D">
              <w:t>2,58</w:t>
            </w:r>
          </w:p>
        </w:tc>
        <w:tc>
          <w:tcPr>
            <w:tcW w:w="153" w:type="pct"/>
            <w:tcBorders>
              <w:top w:val="single" w:sz="4" w:space="0" w:color="auto"/>
              <w:left w:val="single" w:sz="4" w:space="0" w:color="auto"/>
              <w:bottom w:val="single" w:sz="4" w:space="0" w:color="auto"/>
              <w:right w:val="single" w:sz="4" w:space="0" w:color="auto"/>
            </w:tcBorders>
            <w:hideMark/>
          </w:tcPr>
          <w:p w14:paraId="4CDF4FFC" w14:textId="77777777" w:rsidR="00193F46" w:rsidRPr="00647A2C" w:rsidRDefault="00193F46" w:rsidP="00647A2C">
            <w:pPr>
              <w:pStyle w:val="103"/>
            </w:pPr>
            <w:r w:rsidRPr="006E269D">
              <w:t>2,58</w:t>
            </w:r>
          </w:p>
        </w:tc>
        <w:tc>
          <w:tcPr>
            <w:tcW w:w="154" w:type="pct"/>
            <w:tcBorders>
              <w:top w:val="single" w:sz="4" w:space="0" w:color="auto"/>
              <w:left w:val="single" w:sz="4" w:space="0" w:color="auto"/>
              <w:bottom w:val="single" w:sz="4" w:space="0" w:color="auto"/>
              <w:right w:val="single" w:sz="4" w:space="0" w:color="auto"/>
            </w:tcBorders>
            <w:hideMark/>
          </w:tcPr>
          <w:p w14:paraId="2E0C4A9E" w14:textId="77777777" w:rsidR="00193F46" w:rsidRPr="00647A2C" w:rsidRDefault="00193F46" w:rsidP="00647A2C">
            <w:pPr>
              <w:pStyle w:val="103"/>
            </w:pPr>
            <w:r w:rsidRPr="006E269D">
              <w:t>2,58</w:t>
            </w:r>
          </w:p>
        </w:tc>
        <w:tc>
          <w:tcPr>
            <w:tcW w:w="154" w:type="pct"/>
            <w:tcBorders>
              <w:top w:val="single" w:sz="4" w:space="0" w:color="auto"/>
              <w:left w:val="single" w:sz="4" w:space="0" w:color="auto"/>
              <w:bottom w:val="single" w:sz="4" w:space="0" w:color="auto"/>
              <w:right w:val="single" w:sz="4" w:space="0" w:color="auto"/>
            </w:tcBorders>
            <w:hideMark/>
          </w:tcPr>
          <w:p w14:paraId="28976199" w14:textId="77777777" w:rsidR="00193F46" w:rsidRPr="00647A2C" w:rsidRDefault="00193F46" w:rsidP="00647A2C">
            <w:pPr>
              <w:pStyle w:val="103"/>
            </w:pPr>
            <w:r w:rsidRPr="006E269D">
              <w:t>2,58</w:t>
            </w:r>
          </w:p>
        </w:tc>
        <w:tc>
          <w:tcPr>
            <w:tcW w:w="153" w:type="pct"/>
            <w:tcBorders>
              <w:top w:val="single" w:sz="4" w:space="0" w:color="auto"/>
              <w:left w:val="single" w:sz="4" w:space="0" w:color="auto"/>
              <w:bottom w:val="single" w:sz="4" w:space="0" w:color="auto"/>
              <w:right w:val="single" w:sz="4" w:space="0" w:color="auto"/>
            </w:tcBorders>
            <w:hideMark/>
          </w:tcPr>
          <w:p w14:paraId="5287E806" w14:textId="77777777" w:rsidR="00193F46" w:rsidRPr="00647A2C" w:rsidRDefault="00193F46" w:rsidP="00647A2C">
            <w:pPr>
              <w:pStyle w:val="103"/>
            </w:pPr>
            <w:r w:rsidRPr="006E269D">
              <w:t>2,58</w:t>
            </w:r>
          </w:p>
        </w:tc>
        <w:tc>
          <w:tcPr>
            <w:tcW w:w="154" w:type="pct"/>
            <w:tcBorders>
              <w:top w:val="single" w:sz="4" w:space="0" w:color="auto"/>
              <w:left w:val="single" w:sz="4" w:space="0" w:color="auto"/>
              <w:bottom w:val="single" w:sz="4" w:space="0" w:color="auto"/>
              <w:right w:val="single" w:sz="4" w:space="0" w:color="auto"/>
            </w:tcBorders>
            <w:hideMark/>
          </w:tcPr>
          <w:p w14:paraId="42DD05EC" w14:textId="77777777" w:rsidR="00193F46" w:rsidRPr="00647A2C" w:rsidRDefault="00193F46" w:rsidP="00647A2C">
            <w:pPr>
              <w:pStyle w:val="103"/>
            </w:pPr>
            <w:r w:rsidRPr="006E269D">
              <w:t>2,58</w:t>
            </w:r>
          </w:p>
        </w:tc>
        <w:tc>
          <w:tcPr>
            <w:tcW w:w="154" w:type="pct"/>
            <w:tcBorders>
              <w:top w:val="single" w:sz="4" w:space="0" w:color="auto"/>
              <w:left w:val="single" w:sz="4" w:space="0" w:color="auto"/>
              <w:bottom w:val="single" w:sz="4" w:space="0" w:color="auto"/>
              <w:right w:val="single" w:sz="4" w:space="0" w:color="auto"/>
            </w:tcBorders>
            <w:hideMark/>
          </w:tcPr>
          <w:p w14:paraId="3438FD1C" w14:textId="77777777" w:rsidR="00193F46" w:rsidRPr="00647A2C" w:rsidRDefault="00193F46" w:rsidP="00647A2C">
            <w:pPr>
              <w:pStyle w:val="103"/>
            </w:pPr>
            <w:r w:rsidRPr="006E269D">
              <w:t>2,58</w:t>
            </w:r>
          </w:p>
        </w:tc>
        <w:tc>
          <w:tcPr>
            <w:tcW w:w="153" w:type="pct"/>
            <w:tcBorders>
              <w:top w:val="single" w:sz="4" w:space="0" w:color="auto"/>
              <w:left w:val="single" w:sz="4" w:space="0" w:color="auto"/>
              <w:bottom w:val="single" w:sz="4" w:space="0" w:color="auto"/>
              <w:right w:val="single" w:sz="4" w:space="0" w:color="auto"/>
            </w:tcBorders>
            <w:hideMark/>
          </w:tcPr>
          <w:p w14:paraId="0952F4DD" w14:textId="77777777" w:rsidR="00193F46" w:rsidRPr="00647A2C" w:rsidRDefault="00193F46" w:rsidP="00647A2C">
            <w:pPr>
              <w:pStyle w:val="103"/>
            </w:pPr>
            <w:r w:rsidRPr="006E269D">
              <w:t>2,58</w:t>
            </w:r>
          </w:p>
        </w:tc>
        <w:tc>
          <w:tcPr>
            <w:tcW w:w="154" w:type="pct"/>
            <w:tcBorders>
              <w:top w:val="single" w:sz="4" w:space="0" w:color="auto"/>
              <w:left w:val="single" w:sz="4" w:space="0" w:color="auto"/>
              <w:bottom w:val="single" w:sz="4" w:space="0" w:color="auto"/>
              <w:right w:val="single" w:sz="4" w:space="0" w:color="auto"/>
            </w:tcBorders>
            <w:hideMark/>
          </w:tcPr>
          <w:p w14:paraId="4E888605" w14:textId="77777777" w:rsidR="00193F46" w:rsidRPr="00647A2C" w:rsidRDefault="00193F46" w:rsidP="00647A2C">
            <w:pPr>
              <w:pStyle w:val="103"/>
            </w:pPr>
            <w:r w:rsidRPr="006E269D">
              <w:t>2,58</w:t>
            </w:r>
          </w:p>
        </w:tc>
        <w:tc>
          <w:tcPr>
            <w:tcW w:w="154" w:type="pct"/>
            <w:tcBorders>
              <w:top w:val="single" w:sz="4" w:space="0" w:color="auto"/>
              <w:left w:val="single" w:sz="4" w:space="0" w:color="auto"/>
              <w:bottom w:val="single" w:sz="4" w:space="0" w:color="auto"/>
              <w:right w:val="single" w:sz="4" w:space="0" w:color="auto"/>
            </w:tcBorders>
            <w:hideMark/>
          </w:tcPr>
          <w:p w14:paraId="668A4F72" w14:textId="77777777" w:rsidR="00193F46" w:rsidRPr="00647A2C" w:rsidRDefault="00193F46" w:rsidP="00647A2C">
            <w:pPr>
              <w:pStyle w:val="103"/>
            </w:pPr>
            <w:r w:rsidRPr="006E269D">
              <w:t>2,58</w:t>
            </w:r>
          </w:p>
        </w:tc>
        <w:tc>
          <w:tcPr>
            <w:tcW w:w="153" w:type="pct"/>
            <w:tcBorders>
              <w:top w:val="single" w:sz="4" w:space="0" w:color="auto"/>
              <w:left w:val="single" w:sz="4" w:space="0" w:color="auto"/>
              <w:bottom w:val="single" w:sz="4" w:space="0" w:color="auto"/>
              <w:right w:val="single" w:sz="4" w:space="0" w:color="auto"/>
            </w:tcBorders>
            <w:hideMark/>
          </w:tcPr>
          <w:p w14:paraId="6316BC40" w14:textId="77777777" w:rsidR="00193F46" w:rsidRPr="00647A2C" w:rsidRDefault="00193F46" w:rsidP="00647A2C">
            <w:pPr>
              <w:pStyle w:val="103"/>
            </w:pPr>
            <w:r w:rsidRPr="006E269D">
              <w:t>2,58</w:t>
            </w:r>
          </w:p>
        </w:tc>
        <w:tc>
          <w:tcPr>
            <w:tcW w:w="154" w:type="pct"/>
            <w:tcBorders>
              <w:top w:val="single" w:sz="4" w:space="0" w:color="auto"/>
              <w:left w:val="single" w:sz="4" w:space="0" w:color="auto"/>
              <w:bottom w:val="single" w:sz="4" w:space="0" w:color="auto"/>
              <w:right w:val="single" w:sz="4" w:space="0" w:color="auto"/>
            </w:tcBorders>
            <w:hideMark/>
          </w:tcPr>
          <w:p w14:paraId="7A40DC68" w14:textId="77777777" w:rsidR="00193F46" w:rsidRPr="00647A2C" w:rsidRDefault="00193F46" w:rsidP="00647A2C">
            <w:pPr>
              <w:pStyle w:val="103"/>
            </w:pPr>
            <w:r w:rsidRPr="006E269D">
              <w:t>2,58</w:t>
            </w:r>
          </w:p>
        </w:tc>
        <w:tc>
          <w:tcPr>
            <w:tcW w:w="154" w:type="pct"/>
            <w:tcBorders>
              <w:top w:val="single" w:sz="4" w:space="0" w:color="auto"/>
              <w:left w:val="single" w:sz="4" w:space="0" w:color="auto"/>
              <w:bottom w:val="single" w:sz="4" w:space="0" w:color="auto"/>
              <w:right w:val="single" w:sz="4" w:space="0" w:color="auto"/>
            </w:tcBorders>
            <w:hideMark/>
          </w:tcPr>
          <w:p w14:paraId="255476F9" w14:textId="77777777" w:rsidR="00193F46" w:rsidRPr="00647A2C" w:rsidRDefault="00193F46" w:rsidP="00647A2C">
            <w:pPr>
              <w:pStyle w:val="103"/>
            </w:pPr>
            <w:r w:rsidRPr="006E269D">
              <w:t>2,58</w:t>
            </w:r>
          </w:p>
        </w:tc>
        <w:tc>
          <w:tcPr>
            <w:tcW w:w="153" w:type="pct"/>
            <w:tcBorders>
              <w:top w:val="single" w:sz="4" w:space="0" w:color="auto"/>
              <w:left w:val="single" w:sz="4" w:space="0" w:color="auto"/>
              <w:bottom w:val="single" w:sz="4" w:space="0" w:color="auto"/>
              <w:right w:val="single" w:sz="4" w:space="0" w:color="auto"/>
            </w:tcBorders>
            <w:hideMark/>
          </w:tcPr>
          <w:p w14:paraId="3464E53B" w14:textId="77777777" w:rsidR="00193F46" w:rsidRPr="00647A2C" w:rsidRDefault="00193F46" w:rsidP="00647A2C">
            <w:pPr>
              <w:pStyle w:val="103"/>
            </w:pPr>
            <w:r w:rsidRPr="006E269D">
              <w:t>2,58</w:t>
            </w:r>
          </w:p>
        </w:tc>
        <w:tc>
          <w:tcPr>
            <w:tcW w:w="154" w:type="pct"/>
            <w:tcBorders>
              <w:top w:val="single" w:sz="4" w:space="0" w:color="auto"/>
              <w:left w:val="single" w:sz="4" w:space="0" w:color="auto"/>
              <w:bottom w:val="single" w:sz="4" w:space="0" w:color="auto"/>
              <w:right w:val="single" w:sz="4" w:space="0" w:color="auto"/>
            </w:tcBorders>
            <w:hideMark/>
          </w:tcPr>
          <w:p w14:paraId="1DBAD9CF" w14:textId="77777777" w:rsidR="00193F46" w:rsidRPr="00647A2C" w:rsidRDefault="00193F46" w:rsidP="00647A2C">
            <w:pPr>
              <w:pStyle w:val="103"/>
            </w:pPr>
            <w:r w:rsidRPr="006E269D">
              <w:t>2,58</w:t>
            </w:r>
          </w:p>
        </w:tc>
        <w:tc>
          <w:tcPr>
            <w:tcW w:w="154" w:type="pct"/>
            <w:tcBorders>
              <w:top w:val="single" w:sz="4" w:space="0" w:color="auto"/>
              <w:left w:val="single" w:sz="4" w:space="0" w:color="auto"/>
              <w:bottom w:val="single" w:sz="4" w:space="0" w:color="auto"/>
              <w:right w:val="single" w:sz="4" w:space="0" w:color="auto"/>
            </w:tcBorders>
            <w:hideMark/>
          </w:tcPr>
          <w:p w14:paraId="244297B8" w14:textId="77777777" w:rsidR="00193F46" w:rsidRPr="00647A2C" w:rsidRDefault="00193F46" w:rsidP="00647A2C">
            <w:pPr>
              <w:pStyle w:val="103"/>
            </w:pPr>
            <w:r w:rsidRPr="006E269D">
              <w:t>2,58</w:t>
            </w:r>
          </w:p>
        </w:tc>
      </w:tr>
      <w:tr w:rsidR="00193F46" w14:paraId="584454F8"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5B22327"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3DFB4F62"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6D212FA0" w14:textId="77777777" w:rsidR="00193F46" w:rsidRPr="00647A2C" w:rsidRDefault="00193F46" w:rsidP="00647A2C">
            <w:pPr>
              <w:pStyle w:val="103"/>
            </w:pPr>
            <w:r w:rsidRPr="006E269D">
              <w:t xml:space="preserve">Располагаемая </w:t>
            </w:r>
            <w:r w:rsidRPr="00647A2C">
              <w:t>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2D2D02D7" w14:textId="77777777" w:rsidR="00193F46" w:rsidRPr="00647A2C" w:rsidRDefault="00193F46" w:rsidP="00647A2C">
            <w:pPr>
              <w:pStyle w:val="103"/>
            </w:pPr>
            <w:r w:rsidRPr="006E269D">
              <w:t>2,48</w:t>
            </w:r>
          </w:p>
        </w:tc>
        <w:tc>
          <w:tcPr>
            <w:tcW w:w="154" w:type="pct"/>
            <w:tcBorders>
              <w:top w:val="single" w:sz="4" w:space="0" w:color="auto"/>
              <w:left w:val="single" w:sz="4" w:space="0" w:color="auto"/>
              <w:bottom w:val="single" w:sz="4" w:space="0" w:color="auto"/>
              <w:right w:val="single" w:sz="4" w:space="0" w:color="auto"/>
            </w:tcBorders>
            <w:hideMark/>
          </w:tcPr>
          <w:p w14:paraId="32D2B35F" w14:textId="77777777" w:rsidR="00193F46" w:rsidRPr="00647A2C" w:rsidRDefault="00193F46" w:rsidP="00647A2C">
            <w:pPr>
              <w:pStyle w:val="103"/>
            </w:pPr>
            <w:r w:rsidRPr="006E269D">
              <w:t>2,48</w:t>
            </w:r>
          </w:p>
        </w:tc>
        <w:tc>
          <w:tcPr>
            <w:tcW w:w="153" w:type="pct"/>
            <w:tcBorders>
              <w:top w:val="single" w:sz="4" w:space="0" w:color="auto"/>
              <w:left w:val="single" w:sz="4" w:space="0" w:color="auto"/>
              <w:bottom w:val="single" w:sz="4" w:space="0" w:color="auto"/>
              <w:right w:val="single" w:sz="4" w:space="0" w:color="auto"/>
            </w:tcBorders>
            <w:hideMark/>
          </w:tcPr>
          <w:p w14:paraId="5837FF01" w14:textId="77777777" w:rsidR="00193F46" w:rsidRPr="00647A2C" w:rsidRDefault="00193F46" w:rsidP="00647A2C">
            <w:pPr>
              <w:pStyle w:val="103"/>
            </w:pPr>
            <w:r w:rsidRPr="006E269D">
              <w:t>2,48</w:t>
            </w:r>
          </w:p>
        </w:tc>
        <w:tc>
          <w:tcPr>
            <w:tcW w:w="154" w:type="pct"/>
            <w:tcBorders>
              <w:top w:val="single" w:sz="4" w:space="0" w:color="auto"/>
              <w:left w:val="single" w:sz="4" w:space="0" w:color="auto"/>
              <w:bottom w:val="single" w:sz="4" w:space="0" w:color="auto"/>
              <w:right w:val="single" w:sz="4" w:space="0" w:color="auto"/>
            </w:tcBorders>
            <w:hideMark/>
          </w:tcPr>
          <w:p w14:paraId="773EABBE" w14:textId="77777777" w:rsidR="00193F46" w:rsidRPr="00647A2C" w:rsidRDefault="00193F46" w:rsidP="00647A2C">
            <w:pPr>
              <w:pStyle w:val="103"/>
            </w:pPr>
            <w:r w:rsidRPr="006E269D">
              <w:t>2,48</w:t>
            </w:r>
          </w:p>
        </w:tc>
        <w:tc>
          <w:tcPr>
            <w:tcW w:w="154" w:type="pct"/>
            <w:tcBorders>
              <w:top w:val="single" w:sz="4" w:space="0" w:color="auto"/>
              <w:left w:val="single" w:sz="4" w:space="0" w:color="auto"/>
              <w:bottom w:val="single" w:sz="4" w:space="0" w:color="auto"/>
              <w:right w:val="single" w:sz="4" w:space="0" w:color="auto"/>
            </w:tcBorders>
            <w:hideMark/>
          </w:tcPr>
          <w:p w14:paraId="3A4F84D2" w14:textId="77777777" w:rsidR="00193F46" w:rsidRPr="00647A2C" w:rsidRDefault="00193F46" w:rsidP="00647A2C">
            <w:pPr>
              <w:pStyle w:val="103"/>
            </w:pPr>
            <w:r w:rsidRPr="006E269D">
              <w:t>2,48</w:t>
            </w:r>
          </w:p>
        </w:tc>
        <w:tc>
          <w:tcPr>
            <w:tcW w:w="153" w:type="pct"/>
            <w:tcBorders>
              <w:top w:val="single" w:sz="4" w:space="0" w:color="auto"/>
              <w:left w:val="single" w:sz="4" w:space="0" w:color="auto"/>
              <w:bottom w:val="single" w:sz="4" w:space="0" w:color="auto"/>
              <w:right w:val="single" w:sz="4" w:space="0" w:color="auto"/>
            </w:tcBorders>
            <w:hideMark/>
          </w:tcPr>
          <w:p w14:paraId="17A73C3E" w14:textId="77777777" w:rsidR="00193F46" w:rsidRPr="00647A2C" w:rsidRDefault="00193F46" w:rsidP="00647A2C">
            <w:pPr>
              <w:pStyle w:val="103"/>
            </w:pPr>
            <w:r w:rsidRPr="006E269D">
              <w:t>2,48</w:t>
            </w:r>
          </w:p>
        </w:tc>
        <w:tc>
          <w:tcPr>
            <w:tcW w:w="154" w:type="pct"/>
            <w:tcBorders>
              <w:top w:val="single" w:sz="4" w:space="0" w:color="auto"/>
              <w:left w:val="single" w:sz="4" w:space="0" w:color="auto"/>
              <w:bottom w:val="single" w:sz="4" w:space="0" w:color="auto"/>
              <w:right w:val="single" w:sz="4" w:space="0" w:color="auto"/>
            </w:tcBorders>
            <w:hideMark/>
          </w:tcPr>
          <w:p w14:paraId="05BEC2BC" w14:textId="77777777" w:rsidR="00193F46" w:rsidRPr="00647A2C" w:rsidRDefault="00193F46" w:rsidP="00647A2C">
            <w:pPr>
              <w:pStyle w:val="103"/>
            </w:pPr>
            <w:r w:rsidRPr="006E269D">
              <w:t>2,48</w:t>
            </w:r>
          </w:p>
        </w:tc>
        <w:tc>
          <w:tcPr>
            <w:tcW w:w="154" w:type="pct"/>
            <w:tcBorders>
              <w:top w:val="single" w:sz="4" w:space="0" w:color="auto"/>
              <w:left w:val="single" w:sz="4" w:space="0" w:color="auto"/>
              <w:bottom w:val="single" w:sz="4" w:space="0" w:color="auto"/>
              <w:right w:val="single" w:sz="4" w:space="0" w:color="auto"/>
            </w:tcBorders>
            <w:hideMark/>
          </w:tcPr>
          <w:p w14:paraId="02416038" w14:textId="77777777" w:rsidR="00193F46" w:rsidRPr="00647A2C" w:rsidRDefault="00193F46" w:rsidP="00647A2C">
            <w:pPr>
              <w:pStyle w:val="103"/>
            </w:pPr>
            <w:r w:rsidRPr="006E269D">
              <w:t>2,48</w:t>
            </w:r>
          </w:p>
        </w:tc>
        <w:tc>
          <w:tcPr>
            <w:tcW w:w="153" w:type="pct"/>
            <w:tcBorders>
              <w:top w:val="single" w:sz="4" w:space="0" w:color="auto"/>
              <w:left w:val="single" w:sz="4" w:space="0" w:color="auto"/>
              <w:bottom w:val="single" w:sz="4" w:space="0" w:color="auto"/>
              <w:right w:val="single" w:sz="4" w:space="0" w:color="auto"/>
            </w:tcBorders>
            <w:hideMark/>
          </w:tcPr>
          <w:p w14:paraId="2115077B" w14:textId="77777777" w:rsidR="00193F46" w:rsidRPr="00647A2C" w:rsidRDefault="00193F46" w:rsidP="00647A2C">
            <w:pPr>
              <w:pStyle w:val="103"/>
            </w:pPr>
            <w:r w:rsidRPr="006E269D">
              <w:t>2,48</w:t>
            </w:r>
          </w:p>
        </w:tc>
        <w:tc>
          <w:tcPr>
            <w:tcW w:w="154" w:type="pct"/>
            <w:tcBorders>
              <w:top w:val="single" w:sz="4" w:space="0" w:color="auto"/>
              <w:left w:val="single" w:sz="4" w:space="0" w:color="auto"/>
              <w:bottom w:val="single" w:sz="4" w:space="0" w:color="auto"/>
              <w:right w:val="single" w:sz="4" w:space="0" w:color="auto"/>
            </w:tcBorders>
            <w:hideMark/>
          </w:tcPr>
          <w:p w14:paraId="3ECCC9EF" w14:textId="77777777" w:rsidR="00193F46" w:rsidRPr="00647A2C" w:rsidRDefault="00193F46" w:rsidP="00647A2C">
            <w:pPr>
              <w:pStyle w:val="103"/>
            </w:pPr>
            <w:r w:rsidRPr="006E269D">
              <w:t>2,48</w:t>
            </w:r>
          </w:p>
        </w:tc>
        <w:tc>
          <w:tcPr>
            <w:tcW w:w="154" w:type="pct"/>
            <w:tcBorders>
              <w:top w:val="single" w:sz="4" w:space="0" w:color="auto"/>
              <w:left w:val="single" w:sz="4" w:space="0" w:color="auto"/>
              <w:bottom w:val="single" w:sz="4" w:space="0" w:color="auto"/>
              <w:right w:val="single" w:sz="4" w:space="0" w:color="auto"/>
            </w:tcBorders>
            <w:hideMark/>
          </w:tcPr>
          <w:p w14:paraId="516BB4E8" w14:textId="77777777" w:rsidR="00193F46" w:rsidRPr="00647A2C" w:rsidRDefault="00193F46" w:rsidP="00647A2C">
            <w:pPr>
              <w:pStyle w:val="103"/>
            </w:pPr>
            <w:r w:rsidRPr="006E269D">
              <w:t>2,48</w:t>
            </w:r>
          </w:p>
        </w:tc>
        <w:tc>
          <w:tcPr>
            <w:tcW w:w="153" w:type="pct"/>
            <w:tcBorders>
              <w:top w:val="single" w:sz="4" w:space="0" w:color="auto"/>
              <w:left w:val="single" w:sz="4" w:space="0" w:color="auto"/>
              <w:bottom w:val="single" w:sz="4" w:space="0" w:color="auto"/>
              <w:right w:val="single" w:sz="4" w:space="0" w:color="auto"/>
            </w:tcBorders>
            <w:hideMark/>
          </w:tcPr>
          <w:p w14:paraId="2C081561" w14:textId="77777777" w:rsidR="00193F46" w:rsidRPr="00647A2C" w:rsidRDefault="00193F46" w:rsidP="00647A2C">
            <w:pPr>
              <w:pStyle w:val="103"/>
            </w:pPr>
            <w:r w:rsidRPr="006E269D">
              <w:t>2,48</w:t>
            </w:r>
          </w:p>
        </w:tc>
        <w:tc>
          <w:tcPr>
            <w:tcW w:w="154" w:type="pct"/>
            <w:tcBorders>
              <w:top w:val="single" w:sz="4" w:space="0" w:color="auto"/>
              <w:left w:val="single" w:sz="4" w:space="0" w:color="auto"/>
              <w:bottom w:val="single" w:sz="4" w:space="0" w:color="auto"/>
              <w:right w:val="single" w:sz="4" w:space="0" w:color="auto"/>
            </w:tcBorders>
            <w:hideMark/>
          </w:tcPr>
          <w:p w14:paraId="4D28EFB2" w14:textId="77777777" w:rsidR="00193F46" w:rsidRPr="00647A2C" w:rsidRDefault="00193F46" w:rsidP="00647A2C">
            <w:pPr>
              <w:pStyle w:val="103"/>
            </w:pPr>
            <w:r w:rsidRPr="006E269D">
              <w:t>2,48</w:t>
            </w:r>
          </w:p>
        </w:tc>
        <w:tc>
          <w:tcPr>
            <w:tcW w:w="154" w:type="pct"/>
            <w:tcBorders>
              <w:top w:val="single" w:sz="4" w:space="0" w:color="auto"/>
              <w:left w:val="single" w:sz="4" w:space="0" w:color="auto"/>
              <w:bottom w:val="single" w:sz="4" w:space="0" w:color="auto"/>
              <w:right w:val="single" w:sz="4" w:space="0" w:color="auto"/>
            </w:tcBorders>
            <w:hideMark/>
          </w:tcPr>
          <w:p w14:paraId="3680681D" w14:textId="77777777" w:rsidR="00193F46" w:rsidRPr="00647A2C" w:rsidRDefault="00193F46" w:rsidP="00647A2C">
            <w:pPr>
              <w:pStyle w:val="103"/>
            </w:pPr>
            <w:r w:rsidRPr="006E269D">
              <w:t>2,48</w:t>
            </w:r>
          </w:p>
        </w:tc>
        <w:tc>
          <w:tcPr>
            <w:tcW w:w="153" w:type="pct"/>
            <w:tcBorders>
              <w:top w:val="single" w:sz="4" w:space="0" w:color="auto"/>
              <w:left w:val="single" w:sz="4" w:space="0" w:color="auto"/>
              <w:bottom w:val="single" w:sz="4" w:space="0" w:color="auto"/>
              <w:right w:val="single" w:sz="4" w:space="0" w:color="auto"/>
            </w:tcBorders>
            <w:hideMark/>
          </w:tcPr>
          <w:p w14:paraId="77270250" w14:textId="77777777" w:rsidR="00193F46" w:rsidRPr="00647A2C" w:rsidRDefault="00193F46" w:rsidP="00647A2C">
            <w:pPr>
              <w:pStyle w:val="103"/>
            </w:pPr>
            <w:r w:rsidRPr="006E269D">
              <w:t>2,48</w:t>
            </w:r>
          </w:p>
        </w:tc>
        <w:tc>
          <w:tcPr>
            <w:tcW w:w="154" w:type="pct"/>
            <w:tcBorders>
              <w:top w:val="single" w:sz="4" w:space="0" w:color="auto"/>
              <w:left w:val="single" w:sz="4" w:space="0" w:color="auto"/>
              <w:bottom w:val="single" w:sz="4" w:space="0" w:color="auto"/>
              <w:right w:val="single" w:sz="4" w:space="0" w:color="auto"/>
            </w:tcBorders>
            <w:hideMark/>
          </w:tcPr>
          <w:p w14:paraId="2E90B8D7" w14:textId="77777777" w:rsidR="00193F46" w:rsidRPr="00647A2C" w:rsidRDefault="00193F46" w:rsidP="00647A2C">
            <w:pPr>
              <w:pStyle w:val="103"/>
            </w:pPr>
            <w:r w:rsidRPr="006E269D">
              <w:t>2,48</w:t>
            </w:r>
          </w:p>
        </w:tc>
        <w:tc>
          <w:tcPr>
            <w:tcW w:w="154" w:type="pct"/>
            <w:tcBorders>
              <w:top w:val="single" w:sz="4" w:space="0" w:color="auto"/>
              <w:left w:val="single" w:sz="4" w:space="0" w:color="auto"/>
              <w:bottom w:val="single" w:sz="4" w:space="0" w:color="auto"/>
              <w:right w:val="single" w:sz="4" w:space="0" w:color="auto"/>
            </w:tcBorders>
            <w:hideMark/>
          </w:tcPr>
          <w:p w14:paraId="010FDAAA" w14:textId="77777777" w:rsidR="00193F46" w:rsidRPr="00647A2C" w:rsidRDefault="00193F46" w:rsidP="00647A2C">
            <w:pPr>
              <w:pStyle w:val="103"/>
            </w:pPr>
            <w:r w:rsidRPr="006E269D">
              <w:t>2,48</w:t>
            </w:r>
          </w:p>
        </w:tc>
      </w:tr>
      <w:tr w:rsidR="00193F46" w14:paraId="3216FF0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3E7FF6D"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63ED836"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3F93A67" w14:textId="77777777" w:rsidR="00193F46" w:rsidRPr="00647A2C" w:rsidRDefault="00193F46" w:rsidP="00647A2C">
            <w:pPr>
              <w:pStyle w:val="103"/>
            </w:pPr>
            <w:r w:rsidRPr="006E269D">
              <w:t>Ограничения</w:t>
            </w:r>
          </w:p>
        </w:tc>
        <w:tc>
          <w:tcPr>
            <w:tcW w:w="153" w:type="pct"/>
            <w:tcBorders>
              <w:top w:val="single" w:sz="4" w:space="0" w:color="auto"/>
              <w:left w:val="single" w:sz="4" w:space="0" w:color="auto"/>
              <w:bottom w:val="single" w:sz="4" w:space="0" w:color="auto"/>
              <w:right w:val="single" w:sz="4" w:space="0" w:color="auto"/>
            </w:tcBorders>
            <w:hideMark/>
          </w:tcPr>
          <w:p w14:paraId="7B425064"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3A12F767"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04A9F3A0"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06F4065D"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5AA4CAF7"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7F0B53DF"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709D92A9"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681058F3"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56315059"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3CE439A7"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1A8494E9"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6B516EEE"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2E199AD2"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27553598"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0AF5D0C1"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13562900"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6B6F90E8" w14:textId="77777777" w:rsidR="00193F46" w:rsidRPr="00647A2C" w:rsidRDefault="00193F46" w:rsidP="00647A2C">
            <w:pPr>
              <w:pStyle w:val="103"/>
            </w:pPr>
            <w:r w:rsidRPr="006E269D">
              <w:t>0,10</w:t>
            </w:r>
          </w:p>
        </w:tc>
      </w:tr>
      <w:tr w:rsidR="00193F46" w14:paraId="53C81786"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5EFC160"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49DA51EC"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785A09A" w14:textId="77777777" w:rsidR="00193F46" w:rsidRPr="00647A2C" w:rsidRDefault="00193F46" w:rsidP="00647A2C">
            <w:pPr>
              <w:pStyle w:val="103"/>
            </w:pPr>
            <w:r w:rsidRPr="006E269D">
              <w:t>Собственные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3C6F13EE"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0C5C5F17"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4EB8AFB9"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1E3A3928"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3AAF6B0E"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76AAC269"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0FF13D8B"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34D2B9AA"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13298321"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3A9850B2"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005C8FFD"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7A0C8FC9"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4EF4F8AC"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26F4C0DE"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1697CB15"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5856B494"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115A6457" w14:textId="77777777" w:rsidR="00193F46" w:rsidRPr="00647A2C" w:rsidRDefault="00193F46" w:rsidP="00647A2C">
            <w:pPr>
              <w:pStyle w:val="103"/>
            </w:pPr>
            <w:r w:rsidRPr="006E269D">
              <w:t>0,10</w:t>
            </w:r>
          </w:p>
        </w:tc>
      </w:tr>
      <w:tr w:rsidR="00193F46" w14:paraId="389D8ED0"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5D909F7"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25FEA72"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64B20D93" w14:textId="77777777" w:rsidR="00193F46" w:rsidRPr="00647A2C" w:rsidRDefault="00193F46" w:rsidP="00647A2C">
            <w:pPr>
              <w:pStyle w:val="103"/>
            </w:pPr>
            <w:r w:rsidRPr="006E269D">
              <w:t>Тепловая мощность "нетто"</w:t>
            </w:r>
          </w:p>
        </w:tc>
        <w:tc>
          <w:tcPr>
            <w:tcW w:w="153" w:type="pct"/>
            <w:tcBorders>
              <w:top w:val="single" w:sz="4" w:space="0" w:color="auto"/>
              <w:left w:val="single" w:sz="4" w:space="0" w:color="auto"/>
              <w:bottom w:val="single" w:sz="4" w:space="0" w:color="auto"/>
              <w:right w:val="single" w:sz="4" w:space="0" w:color="auto"/>
            </w:tcBorders>
            <w:hideMark/>
          </w:tcPr>
          <w:p w14:paraId="1DBFAB7A" w14:textId="77777777" w:rsidR="00193F46" w:rsidRPr="00647A2C" w:rsidRDefault="00193F46" w:rsidP="00647A2C">
            <w:pPr>
              <w:pStyle w:val="103"/>
            </w:pPr>
            <w:r w:rsidRPr="006E269D">
              <w:t>2,38</w:t>
            </w:r>
          </w:p>
        </w:tc>
        <w:tc>
          <w:tcPr>
            <w:tcW w:w="154" w:type="pct"/>
            <w:tcBorders>
              <w:top w:val="single" w:sz="4" w:space="0" w:color="auto"/>
              <w:left w:val="single" w:sz="4" w:space="0" w:color="auto"/>
              <w:bottom w:val="single" w:sz="4" w:space="0" w:color="auto"/>
              <w:right w:val="single" w:sz="4" w:space="0" w:color="auto"/>
            </w:tcBorders>
            <w:hideMark/>
          </w:tcPr>
          <w:p w14:paraId="5D223073" w14:textId="77777777" w:rsidR="00193F46" w:rsidRPr="00647A2C" w:rsidRDefault="00193F46" w:rsidP="00647A2C">
            <w:pPr>
              <w:pStyle w:val="103"/>
            </w:pPr>
            <w:r w:rsidRPr="006E269D">
              <w:t>2,38</w:t>
            </w:r>
          </w:p>
        </w:tc>
        <w:tc>
          <w:tcPr>
            <w:tcW w:w="153" w:type="pct"/>
            <w:tcBorders>
              <w:top w:val="single" w:sz="4" w:space="0" w:color="auto"/>
              <w:left w:val="single" w:sz="4" w:space="0" w:color="auto"/>
              <w:bottom w:val="single" w:sz="4" w:space="0" w:color="auto"/>
              <w:right w:val="single" w:sz="4" w:space="0" w:color="auto"/>
            </w:tcBorders>
            <w:hideMark/>
          </w:tcPr>
          <w:p w14:paraId="03A99069" w14:textId="77777777" w:rsidR="00193F46" w:rsidRPr="00647A2C" w:rsidRDefault="00193F46" w:rsidP="00647A2C">
            <w:pPr>
              <w:pStyle w:val="103"/>
            </w:pPr>
            <w:r w:rsidRPr="006E269D">
              <w:t>2,38</w:t>
            </w:r>
          </w:p>
        </w:tc>
        <w:tc>
          <w:tcPr>
            <w:tcW w:w="154" w:type="pct"/>
            <w:tcBorders>
              <w:top w:val="single" w:sz="4" w:space="0" w:color="auto"/>
              <w:left w:val="single" w:sz="4" w:space="0" w:color="auto"/>
              <w:bottom w:val="single" w:sz="4" w:space="0" w:color="auto"/>
              <w:right w:val="single" w:sz="4" w:space="0" w:color="auto"/>
            </w:tcBorders>
            <w:hideMark/>
          </w:tcPr>
          <w:p w14:paraId="1B15BD73" w14:textId="77777777" w:rsidR="00193F46" w:rsidRPr="00647A2C" w:rsidRDefault="00193F46" w:rsidP="00647A2C">
            <w:pPr>
              <w:pStyle w:val="103"/>
            </w:pPr>
            <w:r w:rsidRPr="006E269D">
              <w:t>2,38</w:t>
            </w:r>
          </w:p>
        </w:tc>
        <w:tc>
          <w:tcPr>
            <w:tcW w:w="154" w:type="pct"/>
            <w:tcBorders>
              <w:top w:val="single" w:sz="4" w:space="0" w:color="auto"/>
              <w:left w:val="single" w:sz="4" w:space="0" w:color="auto"/>
              <w:bottom w:val="single" w:sz="4" w:space="0" w:color="auto"/>
              <w:right w:val="single" w:sz="4" w:space="0" w:color="auto"/>
            </w:tcBorders>
            <w:hideMark/>
          </w:tcPr>
          <w:p w14:paraId="2C11AC30" w14:textId="77777777" w:rsidR="00193F46" w:rsidRPr="00647A2C" w:rsidRDefault="00193F46" w:rsidP="00647A2C">
            <w:pPr>
              <w:pStyle w:val="103"/>
            </w:pPr>
            <w:r w:rsidRPr="006E269D">
              <w:t>2,38</w:t>
            </w:r>
          </w:p>
        </w:tc>
        <w:tc>
          <w:tcPr>
            <w:tcW w:w="153" w:type="pct"/>
            <w:tcBorders>
              <w:top w:val="single" w:sz="4" w:space="0" w:color="auto"/>
              <w:left w:val="single" w:sz="4" w:space="0" w:color="auto"/>
              <w:bottom w:val="single" w:sz="4" w:space="0" w:color="auto"/>
              <w:right w:val="single" w:sz="4" w:space="0" w:color="auto"/>
            </w:tcBorders>
            <w:hideMark/>
          </w:tcPr>
          <w:p w14:paraId="3D0764E3" w14:textId="77777777" w:rsidR="00193F46" w:rsidRPr="00647A2C" w:rsidRDefault="00193F46" w:rsidP="00647A2C">
            <w:pPr>
              <w:pStyle w:val="103"/>
            </w:pPr>
            <w:r w:rsidRPr="006E269D">
              <w:t>2,38</w:t>
            </w:r>
          </w:p>
        </w:tc>
        <w:tc>
          <w:tcPr>
            <w:tcW w:w="154" w:type="pct"/>
            <w:tcBorders>
              <w:top w:val="single" w:sz="4" w:space="0" w:color="auto"/>
              <w:left w:val="single" w:sz="4" w:space="0" w:color="auto"/>
              <w:bottom w:val="single" w:sz="4" w:space="0" w:color="auto"/>
              <w:right w:val="single" w:sz="4" w:space="0" w:color="auto"/>
            </w:tcBorders>
            <w:hideMark/>
          </w:tcPr>
          <w:p w14:paraId="5FB61BD3" w14:textId="77777777" w:rsidR="00193F46" w:rsidRPr="00647A2C" w:rsidRDefault="00193F46" w:rsidP="00647A2C">
            <w:pPr>
              <w:pStyle w:val="103"/>
            </w:pPr>
            <w:r w:rsidRPr="006E269D">
              <w:t>2,38</w:t>
            </w:r>
          </w:p>
        </w:tc>
        <w:tc>
          <w:tcPr>
            <w:tcW w:w="154" w:type="pct"/>
            <w:tcBorders>
              <w:top w:val="single" w:sz="4" w:space="0" w:color="auto"/>
              <w:left w:val="single" w:sz="4" w:space="0" w:color="auto"/>
              <w:bottom w:val="single" w:sz="4" w:space="0" w:color="auto"/>
              <w:right w:val="single" w:sz="4" w:space="0" w:color="auto"/>
            </w:tcBorders>
            <w:hideMark/>
          </w:tcPr>
          <w:p w14:paraId="685652CE" w14:textId="77777777" w:rsidR="00193F46" w:rsidRPr="00647A2C" w:rsidRDefault="00193F46" w:rsidP="00647A2C">
            <w:pPr>
              <w:pStyle w:val="103"/>
            </w:pPr>
            <w:r w:rsidRPr="006E269D">
              <w:t>2,38</w:t>
            </w:r>
          </w:p>
        </w:tc>
        <w:tc>
          <w:tcPr>
            <w:tcW w:w="153" w:type="pct"/>
            <w:tcBorders>
              <w:top w:val="single" w:sz="4" w:space="0" w:color="auto"/>
              <w:left w:val="single" w:sz="4" w:space="0" w:color="auto"/>
              <w:bottom w:val="single" w:sz="4" w:space="0" w:color="auto"/>
              <w:right w:val="single" w:sz="4" w:space="0" w:color="auto"/>
            </w:tcBorders>
            <w:hideMark/>
          </w:tcPr>
          <w:p w14:paraId="52B38AEB" w14:textId="77777777" w:rsidR="00193F46" w:rsidRPr="00647A2C" w:rsidRDefault="00193F46" w:rsidP="00647A2C">
            <w:pPr>
              <w:pStyle w:val="103"/>
            </w:pPr>
            <w:r w:rsidRPr="006E269D">
              <w:t>2,38</w:t>
            </w:r>
          </w:p>
        </w:tc>
        <w:tc>
          <w:tcPr>
            <w:tcW w:w="154" w:type="pct"/>
            <w:tcBorders>
              <w:top w:val="single" w:sz="4" w:space="0" w:color="auto"/>
              <w:left w:val="single" w:sz="4" w:space="0" w:color="auto"/>
              <w:bottom w:val="single" w:sz="4" w:space="0" w:color="auto"/>
              <w:right w:val="single" w:sz="4" w:space="0" w:color="auto"/>
            </w:tcBorders>
            <w:hideMark/>
          </w:tcPr>
          <w:p w14:paraId="4CE52A4B" w14:textId="77777777" w:rsidR="00193F46" w:rsidRPr="00647A2C" w:rsidRDefault="00193F46" w:rsidP="00647A2C">
            <w:pPr>
              <w:pStyle w:val="103"/>
            </w:pPr>
            <w:r w:rsidRPr="006E269D">
              <w:t>2,38</w:t>
            </w:r>
          </w:p>
        </w:tc>
        <w:tc>
          <w:tcPr>
            <w:tcW w:w="154" w:type="pct"/>
            <w:tcBorders>
              <w:top w:val="single" w:sz="4" w:space="0" w:color="auto"/>
              <w:left w:val="single" w:sz="4" w:space="0" w:color="auto"/>
              <w:bottom w:val="single" w:sz="4" w:space="0" w:color="auto"/>
              <w:right w:val="single" w:sz="4" w:space="0" w:color="auto"/>
            </w:tcBorders>
            <w:hideMark/>
          </w:tcPr>
          <w:p w14:paraId="0E945FAF" w14:textId="77777777" w:rsidR="00193F46" w:rsidRPr="00647A2C" w:rsidRDefault="00193F46" w:rsidP="00647A2C">
            <w:pPr>
              <w:pStyle w:val="103"/>
            </w:pPr>
            <w:r w:rsidRPr="006E269D">
              <w:t>2,38</w:t>
            </w:r>
          </w:p>
        </w:tc>
        <w:tc>
          <w:tcPr>
            <w:tcW w:w="153" w:type="pct"/>
            <w:tcBorders>
              <w:top w:val="single" w:sz="4" w:space="0" w:color="auto"/>
              <w:left w:val="single" w:sz="4" w:space="0" w:color="auto"/>
              <w:bottom w:val="single" w:sz="4" w:space="0" w:color="auto"/>
              <w:right w:val="single" w:sz="4" w:space="0" w:color="auto"/>
            </w:tcBorders>
            <w:hideMark/>
          </w:tcPr>
          <w:p w14:paraId="6D276748" w14:textId="77777777" w:rsidR="00193F46" w:rsidRPr="00647A2C" w:rsidRDefault="00193F46" w:rsidP="00647A2C">
            <w:pPr>
              <w:pStyle w:val="103"/>
            </w:pPr>
            <w:r w:rsidRPr="006E269D">
              <w:t>2,38</w:t>
            </w:r>
          </w:p>
        </w:tc>
        <w:tc>
          <w:tcPr>
            <w:tcW w:w="154" w:type="pct"/>
            <w:tcBorders>
              <w:top w:val="single" w:sz="4" w:space="0" w:color="auto"/>
              <w:left w:val="single" w:sz="4" w:space="0" w:color="auto"/>
              <w:bottom w:val="single" w:sz="4" w:space="0" w:color="auto"/>
              <w:right w:val="single" w:sz="4" w:space="0" w:color="auto"/>
            </w:tcBorders>
            <w:hideMark/>
          </w:tcPr>
          <w:p w14:paraId="1BB22387" w14:textId="77777777" w:rsidR="00193F46" w:rsidRPr="00647A2C" w:rsidRDefault="00193F46" w:rsidP="00647A2C">
            <w:pPr>
              <w:pStyle w:val="103"/>
            </w:pPr>
            <w:r w:rsidRPr="006E269D">
              <w:t>2,38</w:t>
            </w:r>
          </w:p>
        </w:tc>
        <w:tc>
          <w:tcPr>
            <w:tcW w:w="154" w:type="pct"/>
            <w:tcBorders>
              <w:top w:val="single" w:sz="4" w:space="0" w:color="auto"/>
              <w:left w:val="single" w:sz="4" w:space="0" w:color="auto"/>
              <w:bottom w:val="single" w:sz="4" w:space="0" w:color="auto"/>
              <w:right w:val="single" w:sz="4" w:space="0" w:color="auto"/>
            </w:tcBorders>
            <w:hideMark/>
          </w:tcPr>
          <w:p w14:paraId="1C09BAF3" w14:textId="77777777" w:rsidR="00193F46" w:rsidRPr="00647A2C" w:rsidRDefault="00193F46" w:rsidP="00647A2C">
            <w:pPr>
              <w:pStyle w:val="103"/>
            </w:pPr>
            <w:r w:rsidRPr="006E269D">
              <w:t>2,38</w:t>
            </w:r>
          </w:p>
        </w:tc>
        <w:tc>
          <w:tcPr>
            <w:tcW w:w="153" w:type="pct"/>
            <w:tcBorders>
              <w:top w:val="single" w:sz="4" w:space="0" w:color="auto"/>
              <w:left w:val="single" w:sz="4" w:space="0" w:color="auto"/>
              <w:bottom w:val="single" w:sz="4" w:space="0" w:color="auto"/>
              <w:right w:val="single" w:sz="4" w:space="0" w:color="auto"/>
            </w:tcBorders>
            <w:hideMark/>
          </w:tcPr>
          <w:p w14:paraId="3C55CC00" w14:textId="77777777" w:rsidR="00193F46" w:rsidRPr="00647A2C" w:rsidRDefault="00193F46" w:rsidP="00647A2C">
            <w:pPr>
              <w:pStyle w:val="103"/>
            </w:pPr>
            <w:r w:rsidRPr="006E269D">
              <w:t>2,38</w:t>
            </w:r>
          </w:p>
        </w:tc>
        <w:tc>
          <w:tcPr>
            <w:tcW w:w="154" w:type="pct"/>
            <w:tcBorders>
              <w:top w:val="single" w:sz="4" w:space="0" w:color="auto"/>
              <w:left w:val="single" w:sz="4" w:space="0" w:color="auto"/>
              <w:bottom w:val="single" w:sz="4" w:space="0" w:color="auto"/>
              <w:right w:val="single" w:sz="4" w:space="0" w:color="auto"/>
            </w:tcBorders>
            <w:hideMark/>
          </w:tcPr>
          <w:p w14:paraId="42800008" w14:textId="77777777" w:rsidR="00193F46" w:rsidRPr="00647A2C" w:rsidRDefault="00193F46" w:rsidP="00647A2C">
            <w:pPr>
              <w:pStyle w:val="103"/>
            </w:pPr>
            <w:r w:rsidRPr="006E269D">
              <w:t>2,38</w:t>
            </w:r>
          </w:p>
        </w:tc>
        <w:tc>
          <w:tcPr>
            <w:tcW w:w="154" w:type="pct"/>
            <w:tcBorders>
              <w:top w:val="single" w:sz="4" w:space="0" w:color="auto"/>
              <w:left w:val="single" w:sz="4" w:space="0" w:color="auto"/>
              <w:bottom w:val="single" w:sz="4" w:space="0" w:color="auto"/>
              <w:right w:val="single" w:sz="4" w:space="0" w:color="auto"/>
            </w:tcBorders>
            <w:hideMark/>
          </w:tcPr>
          <w:p w14:paraId="438DF930" w14:textId="77777777" w:rsidR="00193F46" w:rsidRPr="00647A2C" w:rsidRDefault="00193F46" w:rsidP="00647A2C">
            <w:pPr>
              <w:pStyle w:val="103"/>
            </w:pPr>
            <w:r w:rsidRPr="006E269D">
              <w:t>2,38</w:t>
            </w:r>
          </w:p>
        </w:tc>
      </w:tr>
      <w:tr w:rsidR="00193F46" w14:paraId="0E6234D4"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A87EE69"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BD1FC54"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1C9CF40" w14:textId="77777777" w:rsidR="00193F46" w:rsidRPr="00647A2C" w:rsidRDefault="00193F46" w:rsidP="00647A2C">
            <w:pPr>
              <w:pStyle w:val="103"/>
            </w:pPr>
            <w:r w:rsidRPr="006E269D">
              <w:t>Потери при передаче всего, в т.ч.:</w:t>
            </w:r>
          </w:p>
        </w:tc>
        <w:tc>
          <w:tcPr>
            <w:tcW w:w="153" w:type="pct"/>
            <w:tcBorders>
              <w:top w:val="single" w:sz="4" w:space="0" w:color="auto"/>
              <w:left w:val="single" w:sz="4" w:space="0" w:color="auto"/>
              <w:bottom w:val="single" w:sz="4" w:space="0" w:color="auto"/>
              <w:right w:val="single" w:sz="4" w:space="0" w:color="auto"/>
            </w:tcBorders>
            <w:hideMark/>
          </w:tcPr>
          <w:p w14:paraId="06208E97" w14:textId="77777777" w:rsidR="00193F46" w:rsidRPr="00647A2C" w:rsidRDefault="00193F46" w:rsidP="00647A2C">
            <w:pPr>
              <w:pStyle w:val="103"/>
            </w:pPr>
            <w:r w:rsidRPr="006E269D">
              <w:t>0,34</w:t>
            </w:r>
          </w:p>
        </w:tc>
        <w:tc>
          <w:tcPr>
            <w:tcW w:w="154" w:type="pct"/>
            <w:tcBorders>
              <w:top w:val="single" w:sz="4" w:space="0" w:color="auto"/>
              <w:left w:val="single" w:sz="4" w:space="0" w:color="auto"/>
              <w:bottom w:val="single" w:sz="4" w:space="0" w:color="auto"/>
              <w:right w:val="single" w:sz="4" w:space="0" w:color="auto"/>
            </w:tcBorders>
            <w:hideMark/>
          </w:tcPr>
          <w:p w14:paraId="2A0ADD25" w14:textId="77777777" w:rsidR="00193F46" w:rsidRPr="00647A2C" w:rsidRDefault="00193F46" w:rsidP="00647A2C">
            <w:pPr>
              <w:pStyle w:val="103"/>
            </w:pPr>
            <w:r w:rsidRPr="006E269D">
              <w:t>0,34</w:t>
            </w:r>
          </w:p>
        </w:tc>
        <w:tc>
          <w:tcPr>
            <w:tcW w:w="153" w:type="pct"/>
            <w:tcBorders>
              <w:top w:val="single" w:sz="4" w:space="0" w:color="auto"/>
              <w:left w:val="single" w:sz="4" w:space="0" w:color="auto"/>
              <w:bottom w:val="single" w:sz="4" w:space="0" w:color="auto"/>
              <w:right w:val="single" w:sz="4" w:space="0" w:color="auto"/>
            </w:tcBorders>
            <w:hideMark/>
          </w:tcPr>
          <w:p w14:paraId="7DD2A74F" w14:textId="77777777" w:rsidR="00193F46" w:rsidRPr="00647A2C" w:rsidRDefault="00193F46" w:rsidP="00647A2C">
            <w:pPr>
              <w:pStyle w:val="103"/>
            </w:pPr>
            <w:r w:rsidRPr="006E269D">
              <w:t>0,34</w:t>
            </w:r>
          </w:p>
        </w:tc>
        <w:tc>
          <w:tcPr>
            <w:tcW w:w="154" w:type="pct"/>
            <w:tcBorders>
              <w:top w:val="single" w:sz="4" w:space="0" w:color="auto"/>
              <w:left w:val="single" w:sz="4" w:space="0" w:color="auto"/>
              <w:bottom w:val="single" w:sz="4" w:space="0" w:color="auto"/>
              <w:right w:val="single" w:sz="4" w:space="0" w:color="auto"/>
            </w:tcBorders>
            <w:hideMark/>
          </w:tcPr>
          <w:p w14:paraId="15697DDC" w14:textId="77777777" w:rsidR="00193F46" w:rsidRPr="00647A2C" w:rsidRDefault="00193F46" w:rsidP="00647A2C">
            <w:pPr>
              <w:pStyle w:val="103"/>
            </w:pPr>
            <w:r w:rsidRPr="006E269D">
              <w:t>0,34</w:t>
            </w:r>
          </w:p>
        </w:tc>
        <w:tc>
          <w:tcPr>
            <w:tcW w:w="154" w:type="pct"/>
            <w:tcBorders>
              <w:top w:val="single" w:sz="4" w:space="0" w:color="auto"/>
              <w:left w:val="single" w:sz="4" w:space="0" w:color="auto"/>
              <w:bottom w:val="single" w:sz="4" w:space="0" w:color="auto"/>
              <w:right w:val="single" w:sz="4" w:space="0" w:color="auto"/>
            </w:tcBorders>
            <w:hideMark/>
          </w:tcPr>
          <w:p w14:paraId="0B0E13A7" w14:textId="77777777" w:rsidR="00193F46" w:rsidRPr="00647A2C" w:rsidRDefault="00193F46" w:rsidP="00647A2C">
            <w:pPr>
              <w:pStyle w:val="103"/>
            </w:pPr>
            <w:r w:rsidRPr="006E269D">
              <w:t>0,34</w:t>
            </w:r>
          </w:p>
        </w:tc>
        <w:tc>
          <w:tcPr>
            <w:tcW w:w="153" w:type="pct"/>
            <w:tcBorders>
              <w:top w:val="single" w:sz="4" w:space="0" w:color="auto"/>
              <w:left w:val="single" w:sz="4" w:space="0" w:color="auto"/>
              <w:bottom w:val="single" w:sz="4" w:space="0" w:color="auto"/>
              <w:right w:val="single" w:sz="4" w:space="0" w:color="auto"/>
            </w:tcBorders>
            <w:hideMark/>
          </w:tcPr>
          <w:p w14:paraId="3614A005" w14:textId="77777777" w:rsidR="00193F46" w:rsidRPr="00647A2C" w:rsidRDefault="00193F46" w:rsidP="00647A2C">
            <w:pPr>
              <w:pStyle w:val="103"/>
            </w:pPr>
            <w:r w:rsidRPr="006E269D">
              <w:t>0,34</w:t>
            </w:r>
          </w:p>
        </w:tc>
        <w:tc>
          <w:tcPr>
            <w:tcW w:w="154" w:type="pct"/>
            <w:tcBorders>
              <w:top w:val="single" w:sz="4" w:space="0" w:color="auto"/>
              <w:left w:val="single" w:sz="4" w:space="0" w:color="auto"/>
              <w:bottom w:val="single" w:sz="4" w:space="0" w:color="auto"/>
              <w:right w:val="single" w:sz="4" w:space="0" w:color="auto"/>
            </w:tcBorders>
            <w:hideMark/>
          </w:tcPr>
          <w:p w14:paraId="504BBC0D" w14:textId="77777777" w:rsidR="00193F46" w:rsidRPr="00647A2C" w:rsidRDefault="00193F46" w:rsidP="00647A2C">
            <w:pPr>
              <w:pStyle w:val="103"/>
            </w:pPr>
            <w:r w:rsidRPr="006E269D">
              <w:t>0,34</w:t>
            </w:r>
          </w:p>
        </w:tc>
        <w:tc>
          <w:tcPr>
            <w:tcW w:w="154" w:type="pct"/>
            <w:tcBorders>
              <w:top w:val="single" w:sz="4" w:space="0" w:color="auto"/>
              <w:left w:val="single" w:sz="4" w:space="0" w:color="auto"/>
              <w:bottom w:val="single" w:sz="4" w:space="0" w:color="auto"/>
              <w:right w:val="single" w:sz="4" w:space="0" w:color="auto"/>
            </w:tcBorders>
            <w:hideMark/>
          </w:tcPr>
          <w:p w14:paraId="047A2F92" w14:textId="77777777" w:rsidR="00193F46" w:rsidRPr="00647A2C" w:rsidRDefault="00193F46" w:rsidP="00647A2C">
            <w:pPr>
              <w:pStyle w:val="103"/>
            </w:pPr>
            <w:r w:rsidRPr="006E269D">
              <w:t>0,34</w:t>
            </w:r>
          </w:p>
        </w:tc>
        <w:tc>
          <w:tcPr>
            <w:tcW w:w="153" w:type="pct"/>
            <w:tcBorders>
              <w:top w:val="single" w:sz="4" w:space="0" w:color="auto"/>
              <w:left w:val="single" w:sz="4" w:space="0" w:color="auto"/>
              <w:bottom w:val="single" w:sz="4" w:space="0" w:color="auto"/>
              <w:right w:val="single" w:sz="4" w:space="0" w:color="auto"/>
            </w:tcBorders>
            <w:hideMark/>
          </w:tcPr>
          <w:p w14:paraId="5E7F9648" w14:textId="77777777" w:rsidR="00193F46" w:rsidRPr="00647A2C" w:rsidRDefault="00193F46" w:rsidP="00647A2C">
            <w:pPr>
              <w:pStyle w:val="103"/>
            </w:pPr>
            <w:r w:rsidRPr="006E269D">
              <w:t>0,34</w:t>
            </w:r>
          </w:p>
        </w:tc>
        <w:tc>
          <w:tcPr>
            <w:tcW w:w="154" w:type="pct"/>
            <w:tcBorders>
              <w:top w:val="single" w:sz="4" w:space="0" w:color="auto"/>
              <w:left w:val="single" w:sz="4" w:space="0" w:color="auto"/>
              <w:bottom w:val="single" w:sz="4" w:space="0" w:color="auto"/>
              <w:right w:val="single" w:sz="4" w:space="0" w:color="auto"/>
            </w:tcBorders>
            <w:hideMark/>
          </w:tcPr>
          <w:p w14:paraId="5FB5225E" w14:textId="77777777" w:rsidR="00193F46" w:rsidRPr="00647A2C" w:rsidRDefault="00193F46" w:rsidP="00647A2C">
            <w:pPr>
              <w:pStyle w:val="103"/>
            </w:pPr>
            <w:r w:rsidRPr="006E269D">
              <w:t>0,34</w:t>
            </w:r>
          </w:p>
        </w:tc>
        <w:tc>
          <w:tcPr>
            <w:tcW w:w="154" w:type="pct"/>
            <w:tcBorders>
              <w:top w:val="single" w:sz="4" w:space="0" w:color="auto"/>
              <w:left w:val="single" w:sz="4" w:space="0" w:color="auto"/>
              <w:bottom w:val="single" w:sz="4" w:space="0" w:color="auto"/>
              <w:right w:val="single" w:sz="4" w:space="0" w:color="auto"/>
            </w:tcBorders>
            <w:hideMark/>
          </w:tcPr>
          <w:p w14:paraId="42F464A9" w14:textId="77777777" w:rsidR="00193F46" w:rsidRPr="00647A2C" w:rsidRDefault="00193F46" w:rsidP="00647A2C">
            <w:pPr>
              <w:pStyle w:val="103"/>
            </w:pPr>
            <w:r w:rsidRPr="006E269D">
              <w:t>0,34</w:t>
            </w:r>
          </w:p>
        </w:tc>
        <w:tc>
          <w:tcPr>
            <w:tcW w:w="153" w:type="pct"/>
            <w:tcBorders>
              <w:top w:val="single" w:sz="4" w:space="0" w:color="auto"/>
              <w:left w:val="single" w:sz="4" w:space="0" w:color="auto"/>
              <w:bottom w:val="single" w:sz="4" w:space="0" w:color="auto"/>
              <w:right w:val="single" w:sz="4" w:space="0" w:color="auto"/>
            </w:tcBorders>
            <w:hideMark/>
          </w:tcPr>
          <w:p w14:paraId="34C6928B" w14:textId="77777777" w:rsidR="00193F46" w:rsidRPr="00647A2C" w:rsidRDefault="00193F46" w:rsidP="00647A2C">
            <w:pPr>
              <w:pStyle w:val="103"/>
            </w:pPr>
            <w:r w:rsidRPr="006E269D">
              <w:t>0,34</w:t>
            </w:r>
          </w:p>
        </w:tc>
        <w:tc>
          <w:tcPr>
            <w:tcW w:w="154" w:type="pct"/>
            <w:tcBorders>
              <w:top w:val="single" w:sz="4" w:space="0" w:color="auto"/>
              <w:left w:val="single" w:sz="4" w:space="0" w:color="auto"/>
              <w:bottom w:val="single" w:sz="4" w:space="0" w:color="auto"/>
              <w:right w:val="single" w:sz="4" w:space="0" w:color="auto"/>
            </w:tcBorders>
            <w:hideMark/>
          </w:tcPr>
          <w:p w14:paraId="40F0AE98" w14:textId="77777777" w:rsidR="00193F46" w:rsidRPr="00647A2C" w:rsidRDefault="00193F46" w:rsidP="00647A2C">
            <w:pPr>
              <w:pStyle w:val="103"/>
            </w:pPr>
            <w:r w:rsidRPr="006E269D">
              <w:t>0,34</w:t>
            </w:r>
          </w:p>
        </w:tc>
        <w:tc>
          <w:tcPr>
            <w:tcW w:w="154" w:type="pct"/>
            <w:tcBorders>
              <w:top w:val="single" w:sz="4" w:space="0" w:color="auto"/>
              <w:left w:val="single" w:sz="4" w:space="0" w:color="auto"/>
              <w:bottom w:val="single" w:sz="4" w:space="0" w:color="auto"/>
              <w:right w:val="single" w:sz="4" w:space="0" w:color="auto"/>
            </w:tcBorders>
            <w:hideMark/>
          </w:tcPr>
          <w:p w14:paraId="6C66DDB9" w14:textId="77777777" w:rsidR="00193F46" w:rsidRPr="00647A2C" w:rsidRDefault="00193F46" w:rsidP="00647A2C">
            <w:pPr>
              <w:pStyle w:val="103"/>
            </w:pPr>
            <w:r w:rsidRPr="006E269D">
              <w:t>0,34</w:t>
            </w:r>
          </w:p>
        </w:tc>
        <w:tc>
          <w:tcPr>
            <w:tcW w:w="153" w:type="pct"/>
            <w:tcBorders>
              <w:top w:val="single" w:sz="4" w:space="0" w:color="auto"/>
              <w:left w:val="single" w:sz="4" w:space="0" w:color="auto"/>
              <w:bottom w:val="single" w:sz="4" w:space="0" w:color="auto"/>
              <w:right w:val="single" w:sz="4" w:space="0" w:color="auto"/>
            </w:tcBorders>
            <w:hideMark/>
          </w:tcPr>
          <w:p w14:paraId="4155009C" w14:textId="77777777" w:rsidR="00193F46" w:rsidRPr="00647A2C" w:rsidRDefault="00193F46" w:rsidP="00647A2C">
            <w:pPr>
              <w:pStyle w:val="103"/>
            </w:pPr>
            <w:r w:rsidRPr="006E269D">
              <w:t>0,34</w:t>
            </w:r>
          </w:p>
        </w:tc>
        <w:tc>
          <w:tcPr>
            <w:tcW w:w="154" w:type="pct"/>
            <w:tcBorders>
              <w:top w:val="single" w:sz="4" w:space="0" w:color="auto"/>
              <w:left w:val="single" w:sz="4" w:space="0" w:color="auto"/>
              <w:bottom w:val="single" w:sz="4" w:space="0" w:color="auto"/>
              <w:right w:val="single" w:sz="4" w:space="0" w:color="auto"/>
            </w:tcBorders>
            <w:hideMark/>
          </w:tcPr>
          <w:p w14:paraId="75054AFE" w14:textId="77777777" w:rsidR="00193F46" w:rsidRPr="00647A2C" w:rsidRDefault="00193F46" w:rsidP="00647A2C">
            <w:pPr>
              <w:pStyle w:val="103"/>
            </w:pPr>
            <w:r w:rsidRPr="006E269D">
              <w:t>0,34</w:t>
            </w:r>
          </w:p>
        </w:tc>
        <w:tc>
          <w:tcPr>
            <w:tcW w:w="154" w:type="pct"/>
            <w:tcBorders>
              <w:top w:val="single" w:sz="4" w:space="0" w:color="auto"/>
              <w:left w:val="single" w:sz="4" w:space="0" w:color="auto"/>
              <w:bottom w:val="single" w:sz="4" w:space="0" w:color="auto"/>
              <w:right w:val="single" w:sz="4" w:space="0" w:color="auto"/>
            </w:tcBorders>
            <w:hideMark/>
          </w:tcPr>
          <w:p w14:paraId="671AE8CF" w14:textId="77777777" w:rsidR="00193F46" w:rsidRPr="00647A2C" w:rsidRDefault="00193F46" w:rsidP="00647A2C">
            <w:pPr>
              <w:pStyle w:val="103"/>
            </w:pPr>
            <w:r w:rsidRPr="006E269D">
              <w:t>0,34</w:t>
            </w:r>
          </w:p>
        </w:tc>
      </w:tr>
      <w:tr w:rsidR="00193F46" w14:paraId="1E56A447"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CC9B19C"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0AF741B"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605FFC1" w14:textId="77777777" w:rsidR="00193F46" w:rsidRPr="00647A2C" w:rsidRDefault="00193F46" w:rsidP="00647A2C">
            <w:pPr>
              <w:pStyle w:val="103"/>
            </w:pPr>
            <w:r w:rsidRPr="006E269D">
              <w:t xml:space="preserve">   через изоляционные конструкции</w:t>
            </w:r>
          </w:p>
        </w:tc>
        <w:tc>
          <w:tcPr>
            <w:tcW w:w="153" w:type="pct"/>
            <w:tcBorders>
              <w:top w:val="single" w:sz="4" w:space="0" w:color="auto"/>
              <w:left w:val="single" w:sz="4" w:space="0" w:color="auto"/>
              <w:bottom w:val="single" w:sz="4" w:space="0" w:color="auto"/>
              <w:right w:val="single" w:sz="4" w:space="0" w:color="auto"/>
            </w:tcBorders>
            <w:hideMark/>
          </w:tcPr>
          <w:p w14:paraId="5F31880C" w14:textId="77777777" w:rsidR="00193F46" w:rsidRPr="00647A2C" w:rsidRDefault="00193F46" w:rsidP="00647A2C">
            <w:pPr>
              <w:pStyle w:val="103"/>
            </w:pPr>
            <w:r w:rsidRPr="006E269D">
              <w:t>0,27</w:t>
            </w:r>
          </w:p>
        </w:tc>
        <w:tc>
          <w:tcPr>
            <w:tcW w:w="154" w:type="pct"/>
            <w:tcBorders>
              <w:top w:val="single" w:sz="4" w:space="0" w:color="auto"/>
              <w:left w:val="single" w:sz="4" w:space="0" w:color="auto"/>
              <w:bottom w:val="single" w:sz="4" w:space="0" w:color="auto"/>
              <w:right w:val="single" w:sz="4" w:space="0" w:color="auto"/>
            </w:tcBorders>
            <w:hideMark/>
          </w:tcPr>
          <w:p w14:paraId="0A3D14CC" w14:textId="77777777" w:rsidR="00193F46" w:rsidRPr="00647A2C" w:rsidRDefault="00193F46" w:rsidP="00647A2C">
            <w:pPr>
              <w:pStyle w:val="103"/>
            </w:pPr>
            <w:r w:rsidRPr="006E269D">
              <w:t>0,27</w:t>
            </w:r>
          </w:p>
        </w:tc>
        <w:tc>
          <w:tcPr>
            <w:tcW w:w="153" w:type="pct"/>
            <w:tcBorders>
              <w:top w:val="single" w:sz="4" w:space="0" w:color="auto"/>
              <w:left w:val="single" w:sz="4" w:space="0" w:color="auto"/>
              <w:bottom w:val="single" w:sz="4" w:space="0" w:color="auto"/>
              <w:right w:val="single" w:sz="4" w:space="0" w:color="auto"/>
            </w:tcBorders>
            <w:hideMark/>
          </w:tcPr>
          <w:p w14:paraId="645380D1" w14:textId="77777777" w:rsidR="00193F46" w:rsidRPr="00647A2C" w:rsidRDefault="00193F46" w:rsidP="00647A2C">
            <w:pPr>
              <w:pStyle w:val="103"/>
            </w:pPr>
            <w:r w:rsidRPr="006E269D">
              <w:t>0,27</w:t>
            </w:r>
          </w:p>
        </w:tc>
        <w:tc>
          <w:tcPr>
            <w:tcW w:w="154" w:type="pct"/>
            <w:tcBorders>
              <w:top w:val="single" w:sz="4" w:space="0" w:color="auto"/>
              <w:left w:val="single" w:sz="4" w:space="0" w:color="auto"/>
              <w:bottom w:val="single" w:sz="4" w:space="0" w:color="auto"/>
              <w:right w:val="single" w:sz="4" w:space="0" w:color="auto"/>
            </w:tcBorders>
            <w:hideMark/>
          </w:tcPr>
          <w:p w14:paraId="7281C04B" w14:textId="77777777" w:rsidR="00193F46" w:rsidRPr="00647A2C" w:rsidRDefault="00193F46" w:rsidP="00647A2C">
            <w:pPr>
              <w:pStyle w:val="103"/>
            </w:pPr>
            <w:r w:rsidRPr="006E269D">
              <w:t>0,27</w:t>
            </w:r>
          </w:p>
        </w:tc>
        <w:tc>
          <w:tcPr>
            <w:tcW w:w="154" w:type="pct"/>
            <w:tcBorders>
              <w:top w:val="single" w:sz="4" w:space="0" w:color="auto"/>
              <w:left w:val="single" w:sz="4" w:space="0" w:color="auto"/>
              <w:bottom w:val="single" w:sz="4" w:space="0" w:color="auto"/>
              <w:right w:val="single" w:sz="4" w:space="0" w:color="auto"/>
            </w:tcBorders>
            <w:hideMark/>
          </w:tcPr>
          <w:p w14:paraId="76BAEC70" w14:textId="77777777" w:rsidR="00193F46" w:rsidRPr="00647A2C" w:rsidRDefault="00193F46" w:rsidP="00647A2C">
            <w:pPr>
              <w:pStyle w:val="103"/>
            </w:pPr>
            <w:r w:rsidRPr="006E269D">
              <w:t>0,27</w:t>
            </w:r>
          </w:p>
        </w:tc>
        <w:tc>
          <w:tcPr>
            <w:tcW w:w="153" w:type="pct"/>
            <w:tcBorders>
              <w:top w:val="single" w:sz="4" w:space="0" w:color="auto"/>
              <w:left w:val="single" w:sz="4" w:space="0" w:color="auto"/>
              <w:bottom w:val="single" w:sz="4" w:space="0" w:color="auto"/>
              <w:right w:val="single" w:sz="4" w:space="0" w:color="auto"/>
            </w:tcBorders>
            <w:hideMark/>
          </w:tcPr>
          <w:p w14:paraId="7C0D73CE" w14:textId="77777777" w:rsidR="00193F46" w:rsidRPr="00647A2C" w:rsidRDefault="00193F46" w:rsidP="00647A2C">
            <w:pPr>
              <w:pStyle w:val="103"/>
            </w:pPr>
            <w:r w:rsidRPr="006E269D">
              <w:t>0,27</w:t>
            </w:r>
          </w:p>
        </w:tc>
        <w:tc>
          <w:tcPr>
            <w:tcW w:w="154" w:type="pct"/>
            <w:tcBorders>
              <w:top w:val="single" w:sz="4" w:space="0" w:color="auto"/>
              <w:left w:val="single" w:sz="4" w:space="0" w:color="auto"/>
              <w:bottom w:val="single" w:sz="4" w:space="0" w:color="auto"/>
              <w:right w:val="single" w:sz="4" w:space="0" w:color="auto"/>
            </w:tcBorders>
            <w:hideMark/>
          </w:tcPr>
          <w:p w14:paraId="2B208E10" w14:textId="77777777" w:rsidR="00193F46" w:rsidRPr="00647A2C" w:rsidRDefault="00193F46" w:rsidP="00647A2C">
            <w:pPr>
              <w:pStyle w:val="103"/>
            </w:pPr>
            <w:r w:rsidRPr="006E269D">
              <w:t>0,27</w:t>
            </w:r>
          </w:p>
        </w:tc>
        <w:tc>
          <w:tcPr>
            <w:tcW w:w="154" w:type="pct"/>
            <w:tcBorders>
              <w:top w:val="single" w:sz="4" w:space="0" w:color="auto"/>
              <w:left w:val="single" w:sz="4" w:space="0" w:color="auto"/>
              <w:bottom w:val="single" w:sz="4" w:space="0" w:color="auto"/>
              <w:right w:val="single" w:sz="4" w:space="0" w:color="auto"/>
            </w:tcBorders>
            <w:hideMark/>
          </w:tcPr>
          <w:p w14:paraId="1AF6C8C4" w14:textId="77777777" w:rsidR="00193F46" w:rsidRPr="00647A2C" w:rsidRDefault="00193F46" w:rsidP="00647A2C">
            <w:pPr>
              <w:pStyle w:val="103"/>
            </w:pPr>
            <w:r w:rsidRPr="006E269D">
              <w:t>0,27</w:t>
            </w:r>
          </w:p>
        </w:tc>
        <w:tc>
          <w:tcPr>
            <w:tcW w:w="153" w:type="pct"/>
            <w:tcBorders>
              <w:top w:val="single" w:sz="4" w:space="0" w:color="auto"/>
              <w:left w:val="single" w:sz="4" w:space="0" w:color="auto"/>
              <w:bottom w:val="single" w:sz="4" w:space="0" w:color="auto"/>
              <w:right w:val="single" w:sz="4" w:space="0" w:color="auto"/>
            </w:tcBorders>
            <w:hideMark/>
          </w:tcPr>
          <w:p w14:paraId="0880CF96" w14:textId="77777777" w:rsidR="00193F46" w:rsidRPr="00647A2C" w:rsidRDefault="00193F46" w:rsidP="00647A2C">
            <w:pPr>
              <w:pStyle w:val="103"/>
            </w:pPr>
            <w:r w:rsidRPr="006E269D">
              <w:t>0,27</w:t>
            </w:r>
          </w:p>
        </w:tc>
        <w:tc>
          <w:tcPr>
            <w:tcW w:w="154" w:type="pct"/>
            <w:tcBorders>
              <w:top w:val="single" w:sz="4" w:space="0" w:color="auto"/>
              <w:left w:val="single" w:sz="4" w:space="0" w:color="auto"/>
              <w:bottom w:val="single" w:sz="4" w:space="0" w:color="auto"/>
              <w:right w:val="single" w:sz="4" w:space="0" w:color="auto"/>
            </w:tcBorders>
            <w:hideMark/>
          </w:tcPr>
          <w:p w14:paraId="50A872CD" w14:textId="77777777" w:rsidR="00193F46" w:rsidRPr="00647A2C" w:rsidRDefault="00193F46" w:rsidP="00647A2C">
            <w:pPr>
              <w:pStyle w:val="103"/>
            </w:pPr>
            <w:r w:rsidRPr="006E269D">
              <w:t>0,27</w:t>
            </w:r>
          </w:p>
        </w:tc>
        <w:tc>
          <w:tcPr>
            <w:tcW w:w="154" w:type="pct"/>
            <w:tcBorders>
              <w:top w:val="single" w:sz="4" w:space="0" w:color="auto"/>
              <w:left w:val="single" w:sz="4" w:space="0" w:color="auto"/>
              <w:bottom w:val="single" w:sz="4" w:space="0" w:color="auto"/>
              <w:right w:val="single" w:sz="4" w:space="0" w:color="auto"/>
            </w:tcBorders>
            <w:hideMark/>
          </w:tcPr>
          <w:p w14:paraId="6948FCFC" w14:textId="77777777" w:rsidR="00193F46" w:rsidRPr="00647A2C" w:rsidRDefault="00193F46" w:rsidP="00647A2C">
            <w:pPr>
              <w:pStyle w:val="103"/>
            </w:pPr>
            <w:r w:rsidRPr="006E269D">
              <w:t>0,27</w:t>
            </w:r>
          </w:p>
        </w:tc>
        <w:tc>
          <w:tcPr>
            <w:tcW w:w="153" w:type="pct"/>
            <w:tcBorders>
              <w:top w:val="single" w:sz="4" w:space="0" w:color="auto"/>
              <w:left w:val="single" w:sz="4" w:space="0" w:color="auto"/>
              <w:bottom w:val="single" w:sz="4" w:space="0" w:color="auto"/>
              <w:right w:val="single" w:sz="4" w:space="0" w:color="auto"/>
            </w:tcBorders>
            <w:hideMark/>
          </w:tcPr>
          <w:p w14:paraId="301E3992" w14:textId="77777777" w:rsidR="00193F46" w:rsidRPr="00647A2C" w:rsidRDefault="00193F46" w:rsidP="00647A2C">
            <w:pPr>
              <w:pStyle w:val="103"/>
            </w:pPr>
            <w:r w:rsidRPr="006E269D">
              <w:t>0,27</w:t>
            </w:r>
          </w:p>
        </w:tc>
        <w:tc>
          <w:tcPr>
            <w:tcW w:w="154" w:type="pct"/>
            <w:tcBorders>
              <w:top w:val="single" w:sz="4" w:space="0" w:color="auto"/>
              <w:left w:val="single" w:sz="4" w:space="0" w:color="auto"/>
              <w:bottom w:val="single" w:sz="4" w:space="0" w:color="auto"/>
              <w:right w:val="single" w:sz="4" w:space="0" w:color="auto"/>
            </w:tcBorders>
            <w:hideMark/>
          </w:tcPr>
          <w:p w14:paraId="129370B5" w14:textId="77777777" w:rsidR="00193F46" w:rsidRPr="00647A2C" w:rsidRDefault="00193F46" w:rsidP="00647A2C">
            <w:pPr>
              <w:pStyle w:val="103"/>
            </w:pPr>
            <w:r w:rsidRPr="006E269D">
              <w:t>0,27</w:t>
            </w:r>
          </w:p>
        </w:tc>
        <w:tc>
          <w:tcPr>
            <w:tcW w:w="154" w:type="pct"/>
            <w:tcBorders>
              <w:top w:val="single" w:sz="4" w:space="0" w:color="auto"/>
              <w:left w:val="single" w:sz="4" w:space="0" w:color="auto"/>
              <w:bottom w:val="single" w:sz="4" w:space="0" w:color="auto"/>
              <w:right w:val="single" w:sz="4" w:space="0" w:color="auto"/>
            </w:tcBorders>
            <w:hideMark/>
          </w:tcPr>
          <w:p w14:paraId="3D577AFD" w14:textId="77777777" w:rsidR="00193F46" w:rsidRPr="00647A2C" w:rsidRDefault="00193F46" w:rsidP="00647A2C">
            <w:pPr>
              <w:pStyle w:val="103"/>
            </w:pPr>
            <w:r w:rsidRPr="006E269D">
              <w:t>0,27</w:t>
            </w:r>
          </w:p>
        </w:tc>
        <w:tc>
          <w:tcPr>
            <w:tcW w:w="153" w:type="pct"/>
            <w:tcBorders>
              <w:top w:val="single" w:sz="4" w:space="0" w:color="auto"/>
              <w:left w:val="single" w:sz="4" w:space="0" w:color="auto"/>
              <w:bottom w:val="single" w:sz="4" w:space="0" w:color="auto"/>
              <w:right w:val="single" w:sz="4" w:space="0" w:color="auto"/>
            </w:tcBorders>
            <w:hideMark/>
          </w:tcPr>
          <w:p w14:paraId="60160E54" w14:textId="77777777" w:rsidR="00193F46" w:rsidRPr="00647A2C" w:rsidRDefault="00193F46" w:rsidP="00647A2C">
            <w:pPr>
              <w:pStyle w:val="103"/>
            </w:pPr>
            <w:r w:rsidRPr="006E269D">
              <w:t>0,27</w:t>
            </w:r>
          </w:p>
        </w:tc>
        <w:tc>
          <w:tcPr>
            <w:tcW w:w="154" w:type="pct"/>
            <w:tcBorders>
              <w:top w:val="single" w:sz="4" w:space="0" w:color="auto"/>
              <w:left w:val="single" w:sz="4" w:space="0" w:color="auto"/>
              <w:bottom w:val="single" w:sz="4" w:space="0" w:color="auto"/>
              <w:right w:val="single" w:sz="4" w:space="0" w:color="auto"/>
            </w:tcBorders>
            <w:hideMark/>
          </w:tcPr>
          <w:p w14:paraId="4930A53A" w14:textId="77777777" w:rsidR="00193F46" w:rsidRPr="00647A2C" w:rsidRDefault="00193F46" w:rsidP="00647A2C">
            <w:pPr>
              <w:pStyle w:val="103"/>
            </w:pPr>
            <w:r w:rsidRPr="006E269D">
              <w:t>0,27</w:t>
            </w:r>
          </w:p>
        </w:tc>
        <w:tc>
          <w:tcPr>
            <w:tcW w:w="154" w:type="pct"/>
            <w:tcBorders>
              <w:top w:val="single" w:sz="4" w:space="0" w:color="auto"/>
              <w:left w:val="single" w:sz="4" w:space="0" w:color="auto"/>
              <w:bottom w:val="single" w:sz="4" w:space="0" w:color="auto"/>
              <w:right w:val="single" w:sz="4" w:space="0" w:color="auto"/>
            </w:tcBorders>
            <w:hideMark/>
          </w:tcPr>
          <w:p w14:paraId="6A3F6D72" w14:textId="77777777" w:rsidR="00193F46" w:rsidRPr="00647A2C" w:rsidRDefault="00193F46" w:rsidP="00647A2C">
            <w:pPr>
              <w:pStyle w:val="103"/>
            </w:pPr>
            <w:r w:rsidRPr="006E269D">
              <w:t>0,27</w:t>
            </w:r>
          </w:p>
        </w:tc>
      </w:tr>
      <w:tr w:rsidR="00193F46" w14:paraId="79160DFD"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12BB3805"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3360D8C8"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56936A4" w14:textId="77777777" w:rsidR="00193F46" w:rsidRPr="00647A2C" w:rsidRDefault="00193F46" w:rsidP="00647A2C">
            <w:pPr>
              <w:pStyle w:val="103"/>
            </w:pPr>
            <w:r w:rsidRPr="006E269D">
              <w:t xml:space="preserve">   с утечками теплоносителя</w:t>
            </w:r>
          </w:p>
        </w:tc>
        <w:tc>
          <w:tcPr>
            <w:tcW w:w="153" w:type="pct"/>
            <w:tcBorders>
              <w:top w:val="single" w:sz="4" w:space="0" w:color="auto"/>
              <w:left w:val="single" w:sz="4" w:space="0" w:color="auto"/>
              <w:bottom w:val="single" w:sz="4" w:space="0" w:color="auto"/>
              <w:right w:val="single" w:sz="4" w:space="0" w:color="auto"/>
            </w:tcBorders>
            <w:hideMark/>
          </w:tcPr>
          <w:p w14:paraId="5061FE14"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5A5D3090"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441CE259"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2324489A"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4201EE5F"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5F2295B7"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4CD67A33"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5B1AE5DF"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31F172B4"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16CA434D"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6884A7A1"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441FB058"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0EBCE62E"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7FD72DC0"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7D03240B"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7C8ABF97"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71E4FEF6" w14:textId="77777777" w:rsidR="00193F46" w:rsidRPr="00647A2C" w:rsidRDefault="00193F46" w:rsidP="00647A2C">
            <w:pPr>
              <w:pStyle w:val="103"/>
            </w:pPr>
            <w:r w:rsidRPr="006E269D">
              <w:t>0,07</w:t>
            </w:r>
          </w:p>
        </w:tc>
      </w:tr>
      <w:tr w:rsidR="00193F46" w14:paraId="5DAFA7E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153303F2"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12B0CD1"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B9786B7" w14:textId="77777777" w:rsidR="00193F46" w:rsidRPr="00647A2C" w:rsidRDefault="00193F46" w:rsidP="00647A2C">
            <w:pPr>
              <w:pStyle w:val="103"/>
            </w:pPr>
            <w:r w:rsidRPr="006E269D">
              <w:t>Хозяйственные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0F17FDB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66C0F4C"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A939F9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C5E3A8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5F8ECC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9A0083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B68578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CF3F58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61ED0C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73D081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B6C1600"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C94C7F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2C7C03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4250EDD"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CB7FFD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9DDC30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B8EBB2D" w14:textId="77777777" w:rsidR="00193F46" w:rsidRPr="00647A2C" w:rsidRDefault="00193F46" w:rsidP="00647A2C">
            <w:pPr>
              <w:pStyle w:val="103"/>
            </w:pPr>
            <w:r w:rsidRPr="006E269D">
              <w:t>0,00</w:t>
            </w:r>
          </w:p>
        </w:tc>
      </w:tr>
      <w:tr w:rsidR="00193F46" w14:paraId="1DEA4D48"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676E3C9"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A0D4826"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A95A124" w14:textId="77777777" w:rsidR="00193F46" w:rsidRPr="00647A2C" w:rsidRDefault="00193F46" w:rsidP="00647A2C">
            <w:pPr>
              <w:pStyle w:val="103"/>
            </w:pPr>
            <w:r w:rsidRPr="006E269D">
              <w:t>Подключенная нагрузка (договорная), в т. ч.:</w:t>
            </w:r>
          </w:p>
        </w:tc>
        <w:tc>
          <w:tcPr>
            <w:tcW w:w="153" w:type="pct"/>
            <w:tcBorders>
              <w:top w:val="single" w:sz="4" w:space="0" w:color="auto"/>
              <w:left w:val="single" w:sz="4" w:space="0" w:color="auto"/>
              <w:bottom w:val="single" w:sz="4" w:space="0" w:color="auto"/>
              <w:right w:val="single" w:sz="4" w:space="0" w:color="auto"/>
            </w:tcBorders>
            <w:hideMark/>
          </w:tcPr>
          <w:p w14:paraId="2953928F"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062A3F6F"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1DD043BE"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59C38F43"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3E5BE2DE"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661B3D35"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3E07FCEF"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537F3F21"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53A5BAD1"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17FCB800"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552B83D5"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016D6630"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5CF5F0D0"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6224504D"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26297F21"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20FED0B5"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6A9980AD" w14:textId="77777777" w:rsidR="00193F46" w:rsidRPr="00647A2C" w:rsidRDefault="00193F46" w:rsidP="00647A2C">
            <w:pPr>
              <w:pStyle w:val="103"/>
            </w:pPr>
            <w:r w:rsidRPr="006E269D">
              <w:t>0,33</w:t>
            </w:r>
          </w:p>
        </w:tc>
      </w:tr>
      <w:tr w:rsidR="00193F46" w14:paraId="7A4C5627"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E7A6370"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845AEE2"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452DCDB" w14:textId="77777777" w:rsidR="00193F46" w:rsidRPr="00647A2C" w:rsidRDefault="00193F46" w:rsidP="00647A2C">
            <w:pPr>
              <w:pStyle w:val="103"/>
            </w:pPr>
            <w:r w:rsidRPr="006E269D">
              <w:t>Отопление и вентиляция</w:t>
            </w:r>
          </w:p>
        </w:tc>
        <w:tc>
          <w:tcPr>
            <w:tcW w:w="153" w:type="pct"/>
            <w:tcBorders>
              <w:top w:val="single" w:sz="4" w:space="0" w:color="auto"/>
              <w:left w:val="single" w:sz="4" w:space="0" w:color="auto"/>
              <w:bottom w:val="single" w:sz="4" w:space="0" w:color="auto"/>
              <w:right w:val="single" w:sz="4" w:space="0" w:color="auto"/>
            </w:tcBorders>
            <w:hideMark/>
          </w:tcPr>
          <w:p w14:paraId="39EFA5B6"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39B4FD07"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6F5BBB13"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2D24B752"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7499A285"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44FCD16F"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31FB78C0"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17542708"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126A2A1D"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0DDE4399"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22D40CBD"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3BF9856D"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6E808D79"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54C043DB"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6EF80DC9"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3D35C112"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523C9C7D" w14:textId="77777777" w:rsidR="00193F46" w:rsidRPr="00647A2C" w:rsidRDefault="00193F46" w:rsidP="00647A2C">
            <w:pPr>
              <w:pStyle w:val="103"/>
            </w:pPr>
            <w:r w:rsidRPr="006E269D">
              <w:t>0,33</w:t>
            </w:r>
          </w:p>
        </w:tc>
      </w:tr>
      <w:tr w:rsidR="00193F46" w14:paraId="62382288"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55D6FB2"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C92CA4B"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66775CB" w14:textId="77777777" w:rsidR="00193F46" w:rsidRPr="00647A2C" w:rsidRDefault="00193F46" w:rsidP="00647A2C">
            <w:pPr>
              <w:pStyle w:val="103"/>
            </w:pPr>
            <w:r w:rsidRPr="006E269D">
              <w:t>ГВС</w:t>
            </w:r>
          </w:p>
        </w:tc>
        <w:tc>
          <w:tcPr>
            <w:tcW w:w="153" w:type="pct"/>
            <w:tcBorders>
              <w:top w:val="single" w:sz="4" w:space="0" w:color="auto"/>
              <w:left w:val="single" w:sz="4" w:space="0" w:color="auto"/>
              <w:bottom w:val="single" w:sz="4" w:space="0" w:color="auto"/>
              <w:right w:val="single" w:sz="4" w:space="0" w:color="auto"/>
            </w:tcBorders>
            <w:hideMark/>
          </w:tcPr>
          <w:p w14:paraId="1A1E985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2C7A9F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0D0001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6A0FF6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973B67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72CB49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9192D9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5F6FC2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F345F8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7408A9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2119B9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88A0C4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305CA5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03087E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0DAA56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F07226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FBF8AAF" w14:textId="77777777" w:rsidR="00193F46" w:rsidRPr="00647A2C" w:rsidRDefault="00193F46" w:rsidP="00647A2C">
            <w:pPr>
              <w:pStyle w:val="103"/>
            </w:pPr>
            <w:r w:rsidRPr="006E269D">
              <w:t>0,00</w:t>
            </w:r>
          </w:p>
        </w:tc>
      </w:tr>
      <w:tr w:rsidR="00193F46" w14:paraId="688013C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22B82A7"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A402392"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9A18F40" w14:textId="77777777" w:rsidR="00193F46" w:rsidRPr="00647A2C" w:rsidRDefault="00193F46" w:rsidP="00647A2C">
            <w:pPr>
              <w:pStyle w:val="103"/>
            </w:pPr>
            <w:r w:rsidRPr="006E269D">
              <w:t>Пар</w:t>
            </w:r>
          </w:p>
        </w:tc>
        <w:tc>
          <w:tcPr>
            <w:tcW w:w="153" w:type="pct"/>
            <w:tcBorders>
              <w:top w:val="single" w:sz="4" w:space="0" w:color="auto"/>
              <w:left w:val="single" w:sz="4" w:space="0" w:color="auto"/>
              <w:bottom w:val="single" w:sz="4" w:space="0" w:color="auto"/>
              <w:right w:val="single" w:sz="4" w:space="0" w:color="auto"/>
            </w:tcBorders>
            <w:hideMark/>
          </w:tcPr>
          <w:p w14:paraId="060163B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E5B38AC"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C9A0C7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CDD970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BF811A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6C933C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FD3BDB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9221BA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C8CA1E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A2BDD8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FDE705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38798F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403DE6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378B2E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873D6F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F0B224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92F5942" w14:textId="77777777" w:rsidR="00193F46" w:rsidRPr="00647A2C" w:rsidRDefault="00193F46" w:rsidP="00647A2C">
            <w:pPr>
              <w:pStyle w:val="103"/>
            </w:pPr>
            <w:r w:rsidRPr="006E269D">
              <w:t>0,00</w:t>
            </w:r>
          </w:p>
        </w:tc>
      </w:tr>
      <w:tr w:rsidR="00193F46" w14:paraId="41CCA098"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8CA008D"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883F451"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940B220" w14:textId="77777777" w:rsidR="00193F46" w:rsidRPr="00647A2C" w:rsidRDefault="00193F46" w:rsidP="00647A2C">
            <w:pPr>
              <w:pStyle w:val="103"/>
            </w:pPr>
            <w:r w:rsidRPr="006E269D">
              <w:t>Подключенная тепловая нагрузка (договорная) на коллекторах</w:t>
            </w:r>
          </w:p>
        </w:tc>
        <w:tc>
          <w:tcPr>
            <w:tcW w:w="153" w:type="pct"/>
            <w:tcBorders>
              <w:top w:val="single" w:sz="4" w:space="0" w:color="auto"/>
              <w:left w:val="single" w:sz="4" w:space="0" w:color="auto"/>
              <w:bottom w:val="single" w:sz="4" w:space="0" w:color="auto"/>
              <w:right w:val="single" w:sz="4" w:space="0" w:color="auto"/>
            </w:tcBorders>
            <w:hideMark/>
          </w:tcPr>
          <w:p w14:paraId="31FE4247" w14:textId="77777777" w:rsidR="00193F46" w:rsidRPr="00647A2C" w:rsidRDefault="00193F46" w:rsidP="00647A2C">
            <w:pPr>
              <w:pStyle w:val="103"/>
            </w:pPr>
            <w:r w:rsidRPr="006E269D">
              <w:t>0,67</w:t>
            </w:r>
          </w:p>
        </w:tc>
        <w:tc>
          <w:tcPr>
            <w:tcW w:w="154" w:type="pct"/>
            <w:tcBorders>
              <w:top w:val="single" w:sz="4" w:space="0" w:color="auto"/>
              <w:left w:val="single" w:sz="4" w:space="0" w:color="auto"/>
              <w:bottom w:val="single" w:sz="4" w:space="0" w:color="auto"/>
              <w:right w:val="single" w:sz="4" w:space="0" w:color="auto"/>
            </w:tcBorders>
            <w:hideMark/>
          </w:tcPr>
          <w:p w14:paraId="024170AB" w14:textId="77777777" w:rsidR="00193F46" w:rsidRPr="00647A2C" w:rsidRDefault="00193F46" w:rsidP="00647A2C">
            <w:pPr>
              <w:pStyle w:val="103"/>
            </w:pPr>
            <w:r w:rsidRPr="006E269D">
              <w:t>0,67</w:t>
            </w:r>
          </w:p>
        </w:tc>
        <w:tc>
          <w:tcPr>
            <w:tcW w:w="153" w:type="pct"/>
            <w:tcBorders>
              <w:top w:val="single" w:sz="4" w:space="0" w:color="auto"/>
              <w:left w:val="single" w:sz="4" w:space="0" w:color="auto"/>
              <w:bottom w:val="single" w:sz="4" w:space="0" w:color="auto"/>
              <w:right w:val="single" w:sz="4" w:space="0" w:color="auto"/>
            </w:tcBorders>
            <w:hideMark/>
          </w:tcPr>
          <w:p w14:paraId="238BFF8E" w14:textId="77777777" w:rsidR="00193F46" w:rsidRPr="00647A2C" w:rsidRDefault="00193F46" w:rsidP="00647A2C">
            <w:pPr>
              <w:pStyle w:val="103"/>
            </w:pPr>
            <w:r w:rsidRPr="006E269D">
              <w:t>0,67</w:t>
            </w:r>
          </w:p>
        </w:tc>
        <w:tc>
          <w:tcPr>
            <w:tcW w:w="154" w:type="pct"/>
            <w:tcBorders>
              <w:top w:val="single" w:sz="4" w:space="0" w:color="auto"/>
              <w:left w:val="single" w:sz="4" w:space="0" w:color="auto"/>
              <w:bottom w:val="single" w:sz="4" w:space="0" w:color="auto"/>
              <w:right w:val="single" w:sz="4" w:space="0" w:color="auto"/>
            </w:tcBorders>
            <w:hideMark/>
          </w:tcPr>
          <w:p w14:paraId="4CD79D3D" w14:textId="77777777" w:rsidR="00193F46" w:rsidRPr="00647A2C" w:rsidRDefault="00193F46" w:rsidP="00647A2C">
            <w:pPr>
              <w:pStyle w:val="103"/>
            </w:pPr>
            <w:r w:rsidRPr="006E269D">
              <w:t>0,67</w:t>
            </w:r>
          </w:p>
        </w:tc>
        <w:tc>
          <w:tcPr>
            <w:tcW w:w="154" w:type="pct"/>
            <w:tcBorders>
              <w:top w:val="single" w:sz="4" w:space="0" w:color="auto"/>
              <w:left w:val="single" w:sz="4" w:space="0" w:color="auto"/>
              <w:bottom w:val="single" w:sz="4" w:space="0" w:color="auto"/>
              <w:right w:val="single" w:sz="4" w:space="0" w:color="auto"/>
            </w:tcBorders>
            <w:hideMark/>
          </w:tcPr>
          <w:p w14:paraId="06B815EA" w14:textId="77777777" w:rsidR="00193F46" w:rsidRPr="00647A2C" w:rsidRDefault="00193F46" w:rsidP="00647A2C">
            <w:pPr>
              <w:pStyle w:val="103"/>
            </w:pPr>
            <w:r w:rsidRPr="006E269D">
              <w:t>0,67</w:t>
            </w:r>
          </w:p>
        </w:tc>
        <w:tc>
          <w:tcPr>
            <w:tcW w:w="153" w:type="pct"/>
            <w:tcBorders>
              <w:top w:val="single" w:sz="4" w:space="0" w:color="auto"/>
              <w:left w:val="single" w:sz="4" w:space="0" w:color="auto"/>
              <w:bottom w:val="single" w:sz="4" w:space="0" w:color="auto"/>
              <w:right w:val="single" w:sz="4" w:space="0" w:color="auto"/>
            </w:tcBorders>
            <w:hideMark/>
          </w:tcPr>
          <w:p w14:paraId="5F2D62EF" w14:textId="77777777" w:rsidR="00193F46" w:rsidRPr="00647A2C" w:rsidRDefault="00193F46" w:rsidP="00647A2C">
            <w:pPr>
              <w:pStyle w:val="103"/>
            </w:pPr>
            <w:r w:rsidRPr="006E269D">
              <w:t>0,67</w:t>
            </w:r>
          </w:p>
        </w:tc>
        <w:tc>
          <w:tcPr>
            <w:tcW w:w="154" w:type="pct"/>
            <w:tcBorders>
              <w:top w:val="single" w:sz="4" w:space="0" w:color="auto"/>
              <w:left w:val="single" w:sz="4" w:space="0" w:color="auto"/>
              <w:bottom w:val="single" w:sz="4" w:space="0" w:color="auto"/>
              <w:right w:val="single" w:sz="4" w:space="0" w:color="auto"/>
            </w:tcBorders>
            <w:hideMark/>
          </w:tcPr>
          <w:p w14:paraId="6B395C1D" w14:textId="77777777" w:rsidR="00193F46" w:rsidRPr="00647A2C" w:rsidRDefault="00193F46" w:rsidP="00647A2C">
            <w:pPr>
              <w:pStyle w:val="103"/>
            </w:pPr>
            <w:r w:rsidRPr="006E269D">
              <w:t>0,67</w:t>
            </w:r>
          </w:p>
        </w:tc>
        <w:tc>
          <w:tcPr>
            <w:tcW w:w="154" w:type="pct"/>
            <w:tcBorders>
              <w:top w:val="single" w:sz="4" w:space="0" w:color="auto"/>
              <w:left w:val="single" w:sz="4" w:space="0" w:color="auto"/>
              <w:bottom w:val="single" w:sz="4" w:space="0" w:color="auto"/>
              <w:right w:val="single" w:sz="4" w:space="0" w:color="auto"/>
            </w:tcBorders>
            <w:hideMark/>
          </w:tcPr>
          <w:p w14:paraId="128FB6F4" w14:textId="77777777" w:rsidR="00193F46" w:rsidRPr="00647A2C" w:rsidRDefault="00193F46" w:rsidP="00647A2C">
            <w:pPr>
              <w:pStyle w:val="103"/>
            </w:pPr>
            <w:r w:rsidRPr="006E269D">
              <w:t>0,67</w:t>
            </w:r>
          </w:p>
        </w:tc>
        <w:tc>
          <w:tcPr>
            <w:tcW w:w="153" w:type="pct"/>
            <w:tcBorders>
              <w:top w:val="single" w:sz="4" w:space="0" w:color="auto"/>
              <w:left w:val="single" w:sz="4" w:space="0" w:color="auto"/>
              <w:bottom w:val="single" w:sz="4" w:space="0" w:color="auto"/>
              <w:right w:val="single" w:sz="4" w:space="0" w:color="auto"/>
            </w:tcBorders>
            <w:hideMark/>
          </w:tcPr>
          <w:p w14:paraId="2E6A7034" w14:textId="77777777" w:rsidR="00193F46" w:rsidRPr="00647A2C" w:rsidRDefault="00193F46" w:rsidP="00647A2C">
            <w:pPr>
              <w:pStyle w:val="103"/>
            </w:pPr>
            <w:r w:rsidRPr="006E269D">
              <w:t>0,67</w:t>
            </w:r>
          </w:p>
        </w:tc>
        <w:tc>
          <w:tcPr>
            <w:tcW w:w="154" w:type="pct"/>
            <w:tcBorders>
              <w:top w:val="single" w:sz="4" w:space="0" w:color="auto"/>
              <w:left w:val="single" w:sz="4" w:space="0" w:color="auto"/>
              <w:bottom w:val="single" w:sz="4" w:space="0" w:color="auto"/>
              <w:right w:val="single" w:sz="4" w:space="0" w:color="auto"/>
            </w:tcBorders>
            <w:hideMark/>
          </w:tcPr>
          <w:p w14:paraId="445F5242" w14:textId="77777777" w:rsidR="00193F46" w:rsidRPr="00647A2C" w:rsidRDefault="00193F46" w:rsidP="00647A2C">
            <w:pPr>
              <w:pStyle w:val="103"/>
            </w:pPr>
            <w:r w:rsidRPr="006E269D">
              <w:t>0,67</w:t>
            </w:r>
          </w:p>
        </w:tc>
        <w:tc>
          <w:tcPr>
            <w:tcW w:w="154" w:type="pct"/>
            <w:tcBorders>
              <w:top w:val="single" w:sz="4" w:space="0" w:color="auto"/>
              <w:left w:val="single" w:sz="4" w:space="0" w:color="auto"/>
              <w:bottom w:val="single" w:sz="4" w:space="0" w:color="auto"/>
              <w:right w:val="single" w:sz="4" w:space="0" w:color="auto"/>
            </w:tcBorders>
            <w:hideMark/>
          </w:tcPr>
          <w:p w14:paraId="17E37FE0" w14:textId="77777777" w:rsidR="00193F46" w:rsidRPr="00647A2C" w:rsidRDefault="00193F46" w:rsidP="00647A2C">
            <w:pPr>
              <w:pStyle w:val="103"/>
            </w:pPr>
            <w:r w:rsidRPr="006E269D">
              <w:t>0,67</w:t>
            </w:r>
          </w:p>
        </w:tc>
        <w:tc>
          <w:tcPr>
            <w:tcW w:w="153" w:type="pct"/>
            <w:tcBorders>
              <w:top w:val="single" w:sz="4" w:space="0" w:color="auto"/>
              <w:left w:val="single" w:sz="4" w:space="0" w:color="auto"/>
              <w:bottom w:val="single" w:sz="4" w:space="0" w:color="auto"/>
              <w:right w:val="single" w:sz="4" w:space="0" w:color="auto"/>
            </w:tcBorders>
            <w:hideMark/>
          </w:tcPr>
          <w:p w14:paraId="0DAD7C4F" w14:textId="77777777" w:rsidR="00193F46" w:rsidRPr="00647A2C" w:rsidRDefault="00193F46" w:rsidP="00647A2C">
            <w:pPr>
              <w:pStyle w:val="103"/>
            </w:pPr>
            <w:r w:rsidRPr="006E269D">
              <w:t>0,67</w:t>
            </w:r>
          </w:p>
        </w:tc>
        <w:tc>
          <w:tcPr>
            <w:tcW w:w="154" w:type="pct"/>
            <w:tcBorders>
              <w:top w:val="single" w:sz="4" w:space="0" w:color="auto"/>
              <w:left w:val="single" w:sz="4" w:space="0" w:color="auto"/>
              <w:bottom w:val="single" w:sz="4" w:space="0" w:color="auto"/>
              <w:right w:val="single" w:sz="4" w:space="0" w:color="auto"/>
            </w:tcBorders>
            <w:hideMark/>
          </w:tcPr>
          <w:p w14:paraId="5386A48F" w14:textId="77777777" w:rsidR="00193F46" w:rsidRPr="00647A2C" w:rsidRDefault="00193F46" w:rsidP="00647A2C">
            <w:pPr>
              <w:pStyle w:val="103"/>
            </w:pPr>
            <w:r w:rsidRPr="006E269D">
              <w:t>0,67</w:t>
            </w:r>
          </w:p>
        </w:tc>
        <w:tc>
          <w:tcPr>
            <w:tcW w:w="154" w:type="pct"/>
            <w:tcBorders>
              <w:top w:val="single" w:sz="4" w:space="0" w:color="auto"/>
              <w:left w:val="single" w:sz="4" w:space="0" w:color="auto"/>
              <w:bottom w:val="single" w:sz="4" w:space="0" w:color="auto"/>
              <w:right w:val="single" w:sz="4" w:space="0" w:color="auto"/>
            </w:tcBorders>
            <w:hideMark/>
          </w:tcPr>
          <w:p w14:paraId="6F63F530" w14:textId="77777777" w:rsidR="00193F46" w:rsidRPr="00647A2C" w:rsidRDefault="00193F46" w:rsidP="00647A2C">
            <w:pPr>
              <w:pStyle w:val="103"/>
            </w:pPr>
            <w:r w:rsidRPr="006E269D">
              <w:t>0,67</w:t>
            </w:r>
          </w:p>
        </w:tc>
        <w:tc>
          <w:tcPr>
            <w:tcW w:w="153" w:type="pct"/>
            <w:tcBorders>
              <w:top w:val="single" w:sz="4" w:space="0" w:color="auto"/>
              <w:left w:val="single" w:sz="4" w:space="0" w:color="auto"/>
              <w:bottom w:val="single" w:sz="4" w:space="0" w:color="auto"/>
              <w:right w:val="single" w:sz="4" w:space="0" w:color="auto"/>
            </w:tcBorders>
            <w:hideMark/>
          </w:tcPr>
          <w:p w14:paraId="68C21A36" w14:textId="77777777" w:rsidR="00193F46" w:rsidRPr="00647A2C" w:rsidRDefault="00193F46" w:rsidP="00647A2C">
            <w:pPr>
              <w:pStyle w:val="103"/>
            </w:pPr>
            <w:r w:rsidRPr="006E269D">
              <w:t>0,67</w:t>
            </w:r>
          </w:p>
        </w:tc>
        <w:tc>
          <w:tcPr>
            <w:tcW w:w="154" w:type="pct"/>
            <w:tcBorders>
              <w:top w:val="single" w:sz="4" w:space="0" w:color="auto"/>
              <w:left w:val="single" w:sz="4" w:space="0" w:color="auto"/>
              <w:bottom w:val="single" w:sz="4" w:space="0" w:color="auto"/>
              <w:right w:val="single" w:sz="4" w:space="0" w:color="auto"/>
            </w:tcBorders>
            <w:hideMark/>
          </w:tcPr>
          <w:p w14:paraId="7974797B" w14:textId="77777777" w:rsidR="00193F46" w:rsidRPr="00647A2C" w:rsidRDefault="00193F46" w:rsidP="00647A2C">
            <w:pPr>
              <w:pStyle w:val="103"/>
            </w:pPr>
            <w:r w:rsidRPr="006E269D">
              <w:t>0,67</w:t>
            </w:r>
          </w:p>
        </w:tc>
        <w:tc>
          <w:tcPr>
            <w:tcW w:w="154" w:type="pct"/>
            <w:tcBorders>
              <w:top w:val="single" w:sz="4" w:space="0" w:color="auto"/>
              <w:left w:val="single" w:sz="4" w:space="0" w:color="auto"/>
              <w:bottom w:val="single" w:sz="4" w:space="0" w:color="auto"/>
              <w:right w:val="single" w:sz="4" w:space="0" w:color="auto"/>
            </w:tcBorders>
            <w:hideMark/>
          </w:tcPr>
          <w:p w14:paraId="04656B28" w14:textId="77777777" w:rsidR="00193F46" w:rsidRPr="00647A2C" w:rsidRDefault="00193F46" w:rsidP="00647A2C">
            <w:pPr>
              <w:pStyle w:val="103"/>
            </w:pPr>
            <w:r w:rsidRPr="006E269D">
              <w:t>0,67</w:t>
            </w:r>
          </w:p>
        </w:tc>
      </w:tr>
      <w:tr w:rsidR="00193F46" w14:paraId="6268BDA2"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A34EAB3"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3B1CCAD1"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A9D7C15" w14:textId="77777777" w:rsidR="00193F46" w:rsidRPr="00647A2C" w:rsidRDefault="00193F46" w:rsidP="00647A2C">
            <w:pPr>
              <w:pStyle w:val="103"/>
            </w:pPr>
            <w:r w:rsidRPr="006E269D">
              <w:t xml:space="preserve">Резерв (+)/дефицит(-) тепловой мощности (по </w:t>
            </w:r>
            <w:r w:rsidRPr="00647A2C">
              <w:t>договору)</w:t>
            </w:r>
          </w:p>
        </w:tc>
        <w:tc>
          <w:tcPr>
            <w:tcW w:w="153" w:type="pct"/>
            <w:tcBorders>
              <w:top w:val="single" w:sz="4" w:space="0" w:color="auto"/>
              <w:left w:val="single" w:sz="4" w:space="0" w:color="auto"/>
              <w:bottom w:val="single" w:sz="4" w:space="0" w:color="auto"/>
              <w:right w:val="single" w:sz="4" w:space="0" w:color="auto"/>
            </w:tcBorders>
            <w:hideMark/>
          </w:tcPr>
          <w:p w14:paraId="66AE0865" w14:textId="77777777" w:rsidR="00193F46" w:rsidRPr="00647A2C" w:rsidRDefault="00193F46" w:rsidP="00647A2C">
            <w:pPr>
              <w:pStyle w:val="103"/>
            </w:pPr>
            <w:r w:rsidRPr="006E269D">
              <w:t>1,71</w:t>
            </w:r>
          </w:p>
        </w:tc>
        <w:tc>
          <w:tcPr>
            <w:tcW w:w="154" w:type="pct"/>
            <w:tcBorders>
              <w:top w:val="single" w:sz="4" w:space="0" w:color="auto"/>
              <w:left w:val="single" w:sz="4" w:space="0" w:color="auto"/>
              <w:bottom w:val="single" w:sz="4" w:space="0" w:color="auto"/>
              <w:right w:val="single" w:sz="4" w:space="0" w:color="auto"/>
            </w:tcBorders>
            <w:hideMark/>
          </w:tcPr>
          <w:p w14:paraId="3D84F192" w14:textId="77777777" w:rsidR="00193F46" w:rsidRPr="00647A2C" w:rsidRDefault="00193F46" w:rsidP="00647A2C">
            <w:pPr>
              <w:pStyle w:val="103"/>
            </w:pPr>
            <w:r w:rsidRPr="006E269D">
              <w:t>1,71</w:t>
            </w:r>
          </w:p>
        </w:tc>
        <w:tc>
          <w:tcPr>
            <w:tcW w:w="153" w:type="pct"/>
            <w:tcBorders>
              <w:top w:val="single" w:sz="4" w:space="0" w:color="auto"/>
              <w:left w:val="single" w:sz="4" w:space="0" w:color="auto"/>
              <w:bottom w:val="single" w:sz="4" w:space="0" w:color="auto"/>
              <w:right w:val="single" w:sz="4" w:space="0" w:color="auto"/>
            </w:tcBorders>
            <w:hideMark/>
          </w:tcPr>
          <w:p w14:paraId="30343094" w14:textId="77777777" w:rsidR="00193F46" w:rsidRPr="00647A2C" w:rsidRDefault="00193F46" w:rsidP="00647A2C">
            <w:pPr>
              <w:pStyle w:val="103"/>
            </w:pPr>
            <w:r w:rsidRPr="006E269D">
              <w:t>1,71</w:t>
            </w:r>
          </w:p>
        </w:tc>
        <w:tc>
          <w:tcPr>
            <w:tcW w:w="154" w:type="pct"/>
            <w:tcBorders>
              <w:top w:val="single" w:sz="4" w:space="0" w:color="auto"/>
              <w:left w:val="single" w:sz="4" w:space="0" w:color="auto"/>
              <w:bottom w:val="single" w:sz="4" w:space="0" w:color="auto"/>
              <w:right w:val="single" w:sz="4" w:space="0" w:color="auto"/>
            </w:tcBorders>
            <w:hideMark/>
          </w:tcPr>
          <w:p w14:paraId="5D385CA1" w14:textId="77777777" w:rsidR="00193F46" w:rsidRPr="00647A2C" w:rsidRDefault="00193F46" w:rsidP="00647A2C">
            <w:pPr>
              <w:pStyle w:val="103"/>
            </w:pPr>
            <w:r w:rsidRPr="006E269D">
              <w:t>1,71</w:t>
            </w:r>
          </w:p>
        </w:tc>
        <w:tc>
          <w:tcPr>
            <w:tcW w:w="154" w:type="pct"/>
            <w:tcBorders>
              <w:top w:val="single" w:sz="4" w:space="0" w:color="auto"/>
              <w:left w:val="single" w:sz="4" w:space="0" w:color="auto"/>
              <w:bottom w:val="single" w:sz="4" w:space="0" w:color="auto"/>
              <w:right w:val="single" w:sz="4" w:space="0" w:color="auto"/>
            </w:tcBorders>
            <w:hideMark/>
          </w:tcPr>
          <w:p w14:paraId="56467589" w14:textId="77777777" w:rsidR="00193F46" w:rsidRPr="00647A2C" w:rsidRDefault="00193F46" w:rsidP="00647A2C">
            <w:pPr>
              <w:pStyle w:val="103"/>
            </w:pPr>
            <w:r w:rsidRPr="006E269D">
              <w:t>1,71</w:t>
            </w:r>
          </w:p>
        </w:tc>
        <w:tc>
          <w:tcPr>
            <w:tcW w:w="153" w:type="pct"/>
            <w:tcBorders>
              <w:top w:val="single" w:sz="4" w:space="0" w:color="auto"/>
              <w:left w:val="single" w:sz="4" w:space="0" w:color="auto"/>
              <w:bottom w:val="single" w:sz="4" w:space="0" w:color="auto"/>
              <w:right w:val="single" w:sz="4" w:space="0" w:color="auto"/>
            </w:tcBorders>
            <w:hideMark/>
          </w:tcPr>
          <w:p w14:paraId="6817FBEF" w14:textId="77777777" w:rsidR="00193F46" w:rsidRPr="00647A2C" w:rsidRDefault="00193F46" w:rsidP="00647A2C">
            <w:pPr>
              <w:pStyle w:val="103"/>
            </w:pPr>
            <w:r w:rsidRPr="006E269D">
              <w:t>1,71</w:t>
            </w:r>
          </w:p>
        </w:tc>
        <w:tc>
          <w:tcPr>
            <w:tcW w:w="154" w:type="pct"/>
            <w:tcBorders>
              <w:top w:val="single" w:sz="4" w:space="0" w:color="auto"/>
              <w:left w:val="single" w:sz="4" w:space="0" w:color="auto"/>
              <w:bottom w:val="single" w:sz="4" w:space="0" w:color="auto"/>
              <w:right w:val="single" w:sz="4" w:space="0" w:color="auto"/>
            </w:tcBorders>
            <w:hideMark/>
          </w:tcPr>
          <w:p w14:paraId="7B28E0A1" w14:textId="77777777" w:rsidR="00193F46" w:rsidRPr="00647A2C" w:rsidRDefault="00193F46" w:rsidP="00647A2C">
            <w:pPr>
              <w:pStyle w:val="103"/>
            </w:pPr>
            <w:r w:rsidRPr="006E269D">
              <w:t>1,71</w:t>
            </w:r>
          </w:p>
        </w:tc>
        <w:tc>
          <w:tcPr>
            <w:tcW w:w="154" w:type="pct"/>
            <w:tcBorders>
              <w:top w:val="single" w:sz="4" w:space="0" w:color="auto"/>
              <w:left w:val="single" w:sz="4" w:space="0" w:color="auto"/>
              <w:bottom w:val="single" w:sz="4" w:space="0" w:color="auto"/>
              <w:right w:val="single" w:sz="4" w:space="0" w:color="auto"/>
            </w:tcBorders>
            <w:hideMark/>
          </w:tcPr>
          <w:p w14:paraId="6A3E7466" w14:textId="77777777" w:rsidR="00193F46" w:rsidRPr="00647A2C" w:rsidRDefault="00193F46" w:rsidP="00647A2C">
            <w:pPr>
              <w:pStyle w:val="103"/>
            </w:pPr>
            <w:r w:rsidRPr="006E269D">
              <w:t>1,71</w:t>
            </w:r>
          </w:p>
        </w:tc>
        <w:tc>
          <w:tcPr>
            <w:tcW w:w="153" w:type="pct"/>
            <w:tcBorders>
              <w:top w:val="single" w:sz="4" w:space="0" w:color="auto"/>
              <w:left w:val="single" w:sz="4" w:space="0" w:color="auto"/>
              <w:bottom w:val="single" w:sz="4" w:space="0" w:color="auto"/>
              <w:right w:val="single" w:sz="4" w:space="0" w:color="auto"/>
            </w:tcBorders>
            <w:hideMark/>
          </w:tcPr>
          <w:p w14:paraId="79046D41" w14:textId="77777777" w:rsidR="00193F46" w:rsidRPr="00647A2C" w:rsidRDefault="00193F46" w:rsidP="00647A2C">
            <w:pPr>
              <w:pStyle w:val="103"/>
            </w:pPr>
            <w:r w:rsidRPr="006E269D">
              <w:t>1,71</w:t>
            </w:r>
          </w:p>
        </w:tc>
        <w:tc>
          <w:tcPr>
            <w:tcW w:w="154" w:type="pct"/>
            <w:tcBorders>
              <w:top w:val="single" w:sz="4" w:space="0" w:color="auto"/>
              <w:left w:val="single" w:sz="4" w:space="0" w:color="auto"/>
              <w:bottom w:val="single" w:sz="4" w:space="0" w:color="auto"/>
              <w:right w:val="single" w:sz="4" w:space="0" w:color="auto"/>
            </w:tcBorders>
            <w:hideMark/>
          </w:tcPr>
          <w:p w14:paraId="39E04EA6" w14:textId="77777777" w:rsidR="00193F46" w:rsidRPr="00647A2C" w:rsidRDefault="00193F46" w:rsidP="00647A2C">
            <w:pPr>
              <w:pStyle w:val="103"/>
            </w:pPr>
            <w:r w:rsidRPr="006E269D">
              <w:t>1,71</w:t>
            </w:r>
          </w:p>
        </w:tc>
        <w:tc>
          <w:tcPr>
            <w:tcW w:w="154" w:type="pct"/>
            <w:tcBorders>
              <w:top w:val="single" w:sz="4" w:space="0" w:color="auto"/>
              <w:left w:val="single" w:sz="4" w:space="0" w:color="auto"/>
              <w:bottom w:val="single" w:sz="4" w:space="0" w:color="auto"/>
              <w:right w:val="single" w:sz="4" w:space="0" w:color="auto"/>
            </w:tcBorders>
            <w:hideMark/>
          </w:tcPr>
          <w:p w14:paraId="6D360FD7" w14:textId="77777777" w:rsidR="00193F46" w:rsidRPr="00647A2C" w:rsidRDefault="00193F46" w:rsidP="00647A2C">
            <w:pPr>
              <w:pStyle w:val="103"/>
            </w:pPr>
            <w:r w:rsidRPr="006E269D">
              <w:t>1,71</w:t>
            </w:r>
          </w:p>
        </w:tc>
        <w:tc>
          <w:tcPr>
            <w:tcW w:w="153" w:type="pct"/>
            <w:tcBorders>
              <w:top w:val="single" w:sz="4" w:space="0" w:color="auto"/>
              <w:left w:val="single" w:sz="4" w:space="0" w:color="auto"/>
              <w:bottom w:val="single" w:sz="4" w:space="0" w:color="auto"/>
              <w:right w:val="single" w:sz="4" w:space="0" w:color="auto"/>
            </w:tcBorders>
            <w:hideMark/>
          </w:tcPr>
          <w:p w14:paraId="4E0AADA1" w14:textId="77777777" w:rsidR="00193F46" w:rsidRPr="00647A2C" w:rsidRDefault="00193F46" w:rsidP="00647A2C">
            <w:pPr>
              <w:pStyle w:val="103"/>
            </w:pPr>
            <w:r w:rsidRPr="006E269D">
              <w:t>1,71</w:t>
            </w:r>
          </w:p>
        </w:tc>
        <w:tc>
          <w:tcPr>
            <w:tcW w:w="154" w:type="pct"/>
            <w:tcBorders>
              <w:top w:val="single" w:sz="4" w:space="0" w:color="auto"/>
              <w:left w:val="single" w:sz="4" w:space="0" w:color="auto"/>
              <w:bottom w:val="single" w:sz="4" w:space="0" w:color="auto"/>
              <w:right w:val="single" w:sz="4" w:space="0" w:color="auto"/>
            </w:tcBorders>
            <w:hideMark/>
          </w:tcPr>
          <w:p w14:paraId="0AB3E384" w14:textId="77777777" w:rsidR="00193F46" w:rsidRPr="00647A2C" w:rsidRDefault="00193F46" w:rsidP="00647A2C">
            <w:pPr>
              <w:pStyle w:val="103"/>
            </w:pPr>
            <w:r w:rsidRPr="006E269D">
              <w:t>1,71</w:t>
            </w:r>
          </w:p>
        </w:tc>
        <w:tc>
          <w:tcPr>
            <w:tcW w:w="154" w:type="pct"/>
            <w:tcBorders>
              <w:top w:val="single" w:sz="4" w:space="0" w:color="auto"/>
              <w:left w:val="single" w:sz="4" w:space="0" w:color="auto"/>
              <w:bottom w:val="single" w:sz="4" w:space="0" w:color="auto"/>
              <w:right w:val="single" w:sz="4" w:space="0" w:color="auto"/>
            </w:tcBorders>
            <w:hideMark/>
          </w:tcPr>
          <w:p w14:paraId="322BF341" w14:textId="77777777" w:rsidR="00193F46" w:rsidRPr="00647A2C" w:rsidRDefault="00193F46" w:rsidP="00647A2C">
            <w:pPr>
              <w:pStyle w:val="103"/>
            </w:pPr>
            <w:r w:rsidRPr="006E269D">
              <w:t>1,71</w:t>
            </w:r>
          </w:p>
        </w:tc>
        <w:tc>
          <w:tcPr>
            <w:tcW w:w="153" w:type="pct"/>
            <w:tcBorders>
              <w:top w:val="single" w:sz="4" w:space="0" w:color="auto"/>
              <w:left w:val="single" w:sz="4" w:space="0" w:color="auto"/>
              <w:bottom w:val="single" w:sz="4" w:space="0" w:color="auto"/>
              <w:right w:val="single" w:sz="4" w:space="0" w:color="auto"/>
            </w:tcBorders>
            <w:hideMark/>
          </w:tcPr>
          <w:p w14:paraId="5B1FD635" w14:textId="77777777" w:rsidR="00193F46" w:rsidRPr="00647A2C" w:rsidRDefault="00193F46" w:rsidP="00647A2C">
            <w:pPr>
              <w:pStyle w:val="103"/>
            </w:pPr>
            <w:r w:rsidRPr="006E269D">
              <w:t>1,71</w:t>
            </w:r>
          </w:p>
        </w:tc>
        <w:tc>
          <w:tcPr>
            <w:tcW w:w="154" w:type="pct"/>
            <w:tcBorders>
              <w:top w:val="single" w:sz="4" w:space="0" w:color="auto"/>
              <w:left w:val="single" w:sz="4" w:space="0" w:color="auto"/>
              <w:bottom w:val="single" w:sz="4" w:space="0" w:color="auto"/>
              <w:right w:val="single" w:sz="4" w:space="0" w:color="auto"/>
            </w:tcBorders>
            <w:hideMark/>
          </w:tcPr>
          <w:p w14:paraId="6F69A809" w14:textId="77777777" w:rsidR="00193F46" w:rsidRPr="00647A2C" w:rsidRDefault="00193F46" w:rsidP="00647A2C">
            <w:pPr>
              <w:pStyle w:val="103"/>
            </w:pPr>
            <w:r w:rsidRPr="006E269D">
              <w:t>1,71</w:t>
            </w:r>
          </w:p>
        </w:tc>
        <w:tc>
          <w:tcPr>
            <w:tcW w:w="154" w:type="pct"/>
            <w:tcBorders>
              <w:top w:val="single" w:sz="4" w:space="0" w:color="auto"/>
              <w:left w:val="single" w:sz="4" w:space="0" w:color="auto"/>
              <w:bottom w:val="single" w:sz="4" w:space="0" w:color="auto"/>
              <w:right w:val="single" w:sz="4" w:space="0" w:color="auto"/>
            </w:tcBorders>
            <w:hideMark/>
          </w:tcPr>
          <w:p w14:paraId="436059FB" w14:textId="77777777" w:rsidR="00193F46" w:rsidRPr="00647A2C" w:rsidRDefault="00193F46" w:rsidP="00647A2C">
            <w:pPr>
              <w:pStyle w:val="103"/>
            </w:pPr>
            <w:r w:rsidRPr="006E269D">
              <w:t>1,71</w:t>
            </w:r>
          </w:p>
        </w:tc>
      </w:tr>
      <w:tr w:rsidR="00193F46" w14:paraId="7340347E" w14:textId="77777777" w:rsidTr="00193F46">
        <w:trPr>
          <w:trHeight w:val="300"/>
        </w:trPr>
        <w:tc>
          <w:tcPr>
            <w:tcW w:w="492" w:type="pct"/>
            <w:vMerge w:val="restart"/>
            <w:tcBorders>
              <w:top w:val="single" w:sz="4" w:space="0" w:color="auto"/>
              <w:left w:val="single" w:sz="4" w:space="0" w:color="auto"/>
              <w:bottom w:val="single" w:sz="4" w:space="0" w:color="auto"/>
              <w:right w:val="single" w:sz="4" w:space="0" w:color="auto"/>
            </w:tcBorders>
            <w:hideMark/>
          </w:tcPr>
          <w:p w14:paraId="1A67C094" w14:textId="77777777" w:rsidR="00193F46" w:rsidRPr="00647A2C" w:rsidRDefault="00193F46" w:rsidP="00647A2C">
            <w:pPr>
              <w:pStyle w:val="103"/>
            </w:pPr>
            <w:r w:rsidRPr="006E269D">
              <w:t>Котельная №118</w:t>
            </w:r>
          </w:p>
        </w:tc>
        <w:tc>
          <w:tcPr>
            <w:tcW w:w="563" w:type="pct"/>
            <w:vMerge w:val="restart"/>
            <w:tcBorders>
              <w:top w:val="single" w:sz="4" w:space="0" w:color="auto"/>
              <w:left w:val="single" w:sz="4" w:space="0" w:color="auto"/>
              <w:bottom w:val="single" w:sz="4" w:space="0" w:color="auto"/>
              <w:right w:val="single" w:sz="4" w:space="0" w:color="auto"/>
            </w:tcBorders>
            <w:hideMark/>
          </w:tcPr>
          <w:p w14:paraId="1953C0CA" w14:textId="77777777" w:rsidR="00193F46" w:rsidRPr="00647A2C" w:rsidRDefault="00193F46" w:rsidP="00647A2C">
            <w:pPr>
              <w:pStyle w:val="103"/>
            </w:pPr>
            <w:r w:rsidRPr="006E269D">
              <w:t>ст. Еремизино-Борисовская, ул. Кубанская, 113</w:t>
            </w:r>
          </w:p>
        </w:tc>
        <w:tc>
          <w:tcPr>
            <w:tcW w:w="1336" w:type="pct"/>
            <w:tcBorders>
              <w:top w:val="single" w:sz="4" w:space="0" w:color="auto"/>
              <w:left w:val="single" w:sz="4" w:space="0" w:color="auto"/>
              <w:bottom w:val="single" w:sz="4" w:space="0" w:color="auto"/>
              <w:right w:val="single" w:sz="4" w:space="0" w:color="auto"/>
            </w:tcBorders>
            <w:hideMark/>
          </w:tcPr>
          <w:p w14:paraId="3D17C2C0" w14:textId="77777777" w:rsidR="00193F46" w:rsidRPr="00647A2C" w:rsidRDefault="00193F46" w:rsidP="00647A2C">
            <w:pPr>
              <w:pStyle w:val="103"/>
            </w:pPr>
            <w:r w:rsidRPr="006E269D">
              <w:t>Установленная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53971086" w14:textId="77777777" w:rsidR="00193F46" w:rsidRPr="00647A2C" w:rsidRDefault="00193F46" w:rsidP="00647A2C">
            <w:pPr>
              <w:pStyle w:val="103"/>
            </w:pPr>
            <w:r w:rsidRPr="006E269D">
              <w:t>0,12</w:t>
            </w:r>
          </w:p>
        </w:tc>
        <w:tc>
          <w:tcPr>
            <w:tcW w:w="154" w:type="pct"/>
            <w:tcBorders>
              <w:top w:val="single" w:sz="4" w:space="0" w:color="auto"/>
              <w:left w:val="single" w:sz="4" w:space="0" w:color="auto"/>
              <w:bottom w:val="single" w:sz="4" w:space="0" w:color="auto"/>
              <w:right w:val="single" w:sz="4" w:space="0" w:color="auto"/>
            </w:tcBorders>
            <w:hideMark/>
          </w:tcPr>
          <w:p w14:paraId="6561B72C" w14:textId="77777777" w:rsidR="00193F46" w:rsidRPr="00647A2C" w:rsidRDefault="00193F46" w:rsidP="00647A2C">
            <w:pPr>
              <w:pStyle w:val="103"/>
            </w:pPr>
            <w:r w:rsidRPr="006E269D">
              <w:t>0,12</w:t>
            </w:r>
          </w:p>
        </w:tc>
        <w:tc>
          <w:tcPr>
            <w:tcW w:w="153" w:type="pct"/>
            <w:tcBorders>
              <w:top w:val="single" w:sz="4" w:space="0" w:color="auto"/>
              <w:left w:val="single" w:sz="4" w:space="0" w:color="auto"/>
              <w:bottom w:val="single" w:sz="4" w:space="0" w:color="auto"/>
              <w:right w:val="single" w:sz="4" w:space="0" w:color="auto"/>
            </w:tcBorders>
            <w:hideMark/>
          </w:tcPr>
          <w:p w14:paraId="70BD12A9" w14:textId="77777777" w:rsidR="00193F46" w:rsidRPr="00647A2C" w:rsidRDefault="00193F46" w:rsidP="00647A2C">
            <w:pPr>
              <w:pStyle w:val="103"/>
            </w:pPr>
            <w:r w:rsidRPr="006E269D">
              <w:t>0,12</w:t>
            </w:r>
          </w:p>
        </w:tc>
        <w:tc>
          <w:tcPr>
            <w:tcW w:w="154" w:type="pct"/>
            <w:tcBorders>
              <w:top w:val="single" w:sz="4" w:space="0" w:color="auto"/>
              <w:left w:val="single" w:sz="4" w:space="0" w:color="auto"/>
              <w:bottom w:val="single" w:sz="4" w:space="0" w:color="auto"/>
              <w:right w:val="single" w:sz="4" w:space="0" w:color="auto"/>
            </w:tcBorders>
            <w:hideMark/>
          </w:tcPr>
          <w:p w14:paraId="2081CB04" w14:textId="77777777" w:rsidR="00193F46" w:rsidRPr="00647A2C" w:rsidRDefault="00193F46" w:rsidP="00647A2C">
            <w:pPr>
              <w:pStyle w:val="103"/>
            </w:pPr>
            <w:r w:rsidRPr="006E269D">
              <w:t>0,12</w:t>
            </w:r>
          </w:p>
        </w:tc>
        <w:tc>
          <w:tcPr>
            <w:tcW w:w="154" w:type="pct"/>
            <w:tcBorders>
              <w:top w:val="single" w:sz="4" w:space="0" w:color="auto"/>
              <w:left w:val="single" w:sz="4" w:space="0" w:color="auto"/>
              <w:bottom w:val="single" w:sz="4" w:space="0" w:color="auto"/>
              <w:right w:val="single" w:sz="4" w:space="0" w:color="auto"/>
            </w:tcBorders>
            <w:hideMark/>
          </w:tcPr>
          <w:p w14:paraId="2E562867" w14:textId="77777777" w:rsidR="00193F46" w:rsidRPr="00647A2C" w:rsidRDefault="00193F46" w:rsidP="00647A2C">
            <w:pPr>
              <w:pStyle w:val="103"/>
            </w:pPr>
            <w:r w:rsidRPr="006E269D">
              <w:t>0,12</w:t>
            </w:r>
          </w:p>
        </w:tc>
        <w:tc>
          <w:tcPr>
            <w:tcW w:w="153" w:type="pct"/>
            <w:tcBorders>
              <w:top w:val="single" w:sz="4" w:space="0" w:color="auto"/>
              <w:left w:val="single" w:sz="4" w:space="0" w:color="auto"/>
              <w:bottom w:val="single" w:sz="4" w:space="0" w:color="auto"/>
              <w:right w:val="single" w:sz="4" w:space="0" w:color="auto"/>
            </w:tcBorders>
            <w:hideMark/>
          </w:tcPr>
          <w:p w14:paraId="3A58C9FD" w14:textId="77777777" w:rsidR="00193F46" w:rsidRPr="00647A2C" w:rsidRDefault="00193F46" w:rsidP="00647A2C">
            <w:pPr>
              <w:pStyle w:val="103"/>
            </w:pPr>
            <w:r w:rsidRPr="006E269D">
              <w:t>0,12</w:t>
            </w:r>
          </w:p>
        </w:tc>
        <w:tc>
          <w:tcPr>
            <w:tcW w:w="154" w:type="pct"/>
            <w:tcBorders>
              <w:top w:val="single" w:sz="4" w:space="0" w:color="auto"/>
              <w:left w:val="single" w:sz="4" w:space="0" w:color="auto"/>
              <w:bottom w:val="single" w:sz="4" w:space="0" w:color="auto"/>
              <w:right w:val="single" w:sz="4" w:space="0" w:color="auto"/>
            </w:tcBorders>
            <w:hideMark/>
          </w:tcPr>
          <w:p w14:paraId="7B49CF31" w14:textId="77777777" w:rsidR="00193F46" w:rsidRPr="00647A2C" w:rsidRDefault="00193F46" w:rsidP="00647A2C">
            <w:pPr>
              <w:pStyle w:val="103"/>
            </w:pPr>
            <w:r w:rsidRPr="006E269D">
              <w:t>0,12</w:t>
            </w:r>
          </w:p>
        </w:tc>
        <w:tc>
          <w:tcPr>
            <w:tcW w:w="154" w:type="pct"/>
            <w:tcBorders>
              <w:top w:val="single" w:sz="4" w:space="0" w:color="auto"/>
              <w:left w:val="single" w:sz="4" w:space="0" w:color="auto"/>
              <w:bottom w:val="single" w:sz="4" w:space="0" w:color="auto"/>
              <w:right w:val="single" w:sz="4" w:space="0" w:color="auto"/>
            </w:tcBorders>
            <w:hideMark/>
          </w:tcPr>
          <w:p w14:paraId="599E744C" w14:textId="77777777" w:rsidR="00193F46" w:rsidRPr="00647A2C" w:rsidRDefault="00193F46" w:rsidP="00647A2C">
            <w:pPr>
              <w:pStyle w:val="103"/>
            </w:pPr>
            <w:r w:rsidRPr="006E269D">
              <w:t>0,12</w:t>
            </w:r>
          </w:p>
        </w:tc>
        <w:tc>
          <w:tcPr>
            <w:tcW w:w="153" w:type="pct"/>
            <w:tcBorders>
              <w:top w:val="single" w:sz="4" w:space="0" w:color="auto"/>
              <w:left w:val="single" w:sz="4" w:space="0" w:color="auto"/>
              <w:bottom w:val="single" w:sz="4" w:space="0" w:color="auto"/>
              <w:right w:val="single" w:sz="4" w:space="0" w:color="auto"/>
            </w:tcBorders>
            <w:hideMark/>
          </w:tcPr>
          <w:p w14:paraId="2EE07E39" w14:textId="77777777" w:rsidR="00193F46" w:rsidRPr="00647A2C" w:rsidRDefault="00193F46" w:rsidP="00647A2C">
            <w:pPr>
              <w:pStyle w:val="103"/>
            </w:pPr>
            <w:r w:rsidRPr="006E269D">
              <w:t>0,12</w:t>
            </w:r>
          </w:p>
        </w:tc>
        <w:tc>
          <w:tcPr>
            <w:tcW w:w="154" w:type="pct"/>
            <w:tcBorders>
              <w:top w:val="single" w:sz="4" w:space="0" w:color="auto"/>
              <w:left w:val="single" w:sz="4" w:space="0" w:color="auto"/>
              <w:bottom w:val="single" w:sz="4" w:space="0" w:color="auto"/>
              <w:right w:val="single" w:sz="4" w:space="0" w:color="auto"/>
            </w:tcBorders>
            <w:hideMark/>
          </w:tcPr>
          <w:p w14:paraId="755718C9" w14:textId="77777777" w:rsidR="00193F46" w:rsidRPr="00647A2C" w:rsidRDefault="00193F46" w:rsidP="00647A2C">
            <w:pPr>
              <w:pStyle w:val="103"/>
            </w:pPr>
            <w:r w:rsidRPr="006E269D">
              <w:t>0,12</w:t>
            </w:r>
          </w:p>
        </w:tc>
        <w:tc>
          <w:tcPr>
            <w:tcW w:w="154" w:type="pct"/>
            <w:tcBorders>
              <w:top w:val="single" w:sz="4" w:space="0" w:color="auto"/>
              <w:left w:val="single" w:sz="4" w:space="0" w:color="auto"/>
              <w:bottom w:val="single" w:sz="4" w:space="0" w:color="auto"/>
              <w:right w:val="single" w:sz="4" w:space="0" w:color="auto"/>
            </w:tcBorders>
            <w:hideMark/>
          </w:tcPr>
          <w:p w14:paraId="295ECD2F" w14:textId="77777777" w:rsidR="00193F46" w:rsidRPr="00647A2C" w:rsidRDefault="00193F46" w:rsidP="00647A2C">
            <w:pPr>
              <w:pStyle w:val="103"/>
            </w:pPr>
            <w:r w:rsidRPr="006E269D">
              <w:t>0,12</w:t>
            </w:r>
          </w:p>
        </w:tc>
        <w:tc>
          <w:tcPr>
            <w:tcW w:w="153" w:type="pct"/>
            <w:tcBorders>
              <w:top w:val="single" w:sz="4" w:space="0" w:color="auto"/>
              <w:left w:val="single" w:sz="4" w:space="0" w:color="auto"/>
              <w:bottom w:val="single" w:sz="4" w:space="0" w:color="auto"/>
              <w:right w:val="single" w:sz="4" w:space="0" w:color="auto"/>
            </w:tcBorders>
            <w:hideMark/>
          </w:tcPr>
          <w:p w14:paraId="34F248C9" w14:textId="77777777" w:rsidR="00193F46" w:rsidRPr="00647A2C" w:rsidRDefault="00193F46" w:rsidP="00647A2C">
            <w:pPr>
              <w:pStyle w:val="103"/>
            </w:pPr>
            <w:r w:rsidRPr="006E269D">
              <w:t>0,12</w:t>
            </w:r>
          </w:p>
        </w:tc>
        <w:tc>
          <w:tcPr>
            <w:tcW w:w="154" w:type="pct"/>
            <w:tcBorders>
              <w:top w:val="single" w:sz="4" w:space="0" w:color="auto"/>
              <w:left w:val="single" w:sz="4" w:space="0" w:color="auto"/>
              <w:bottom w:val="single" w:sz="4" w:space="0" w:color="auto"/>
              <w:right w:val="single" w:sz="4" w:space="0" w:color="auto"/>
            </w:tcBorders>
            <w:hideMark/>
          </w:tcPr>
          <w:p w14:paraId="4DDF1026" w14:textId="77777777" w:rsidR="00193F46" w:rsidRPr="00647A2C" w:rsidRDefault="00193F46" w:rsidP="00647A2C">
            <w:pPr>
              <w:pStyle w:val="103"/>
            </w:pPr>
            <w:r w:rsidRPr="006E269D">
              <w:t>0,12</w:t>
            </w:r>
          </w:p>
        </w:tc>
        <w:tc>
          <w:tcPr>
            <w:tcW w:w="154" w:type="pct"/>
            <w:tcBorders>
              <w:top w:val="single" w:sz="4" w:space="0" w:color="auto"/>
              <w:left w:val="single" w:sz="4" w:space="0" w:color="auto"/>
              <w:bottom w:val="single" w:sz="4" w:space="0" w:color="auto"/>
              <w:right w:val="single" w:sz="4" w:space="0" w:color="auto"/>
            </w:tcBorders>
            <w:hideMark/>
          </w:tcPr>
          <w:p w14:paraId="017B6670" w14:textId="77777777" w:rsidR="00193F46" w:rsidRPr="00647A2C" w:rsidRDefault="00193F46" w:rsidP="00647A2C">
            <w:pPr>
              <w:pStyle w:val="103"/>
            </w:pPr>
            <w:r w:rsidRPr="006E269D">
              <w:t>0,12</w:t>
            </w:r>
          </w:p>
        </w:tc>
        <w:tc>
          <w:tcPr>
            <w:tcW w:w="153" w:type="pct"/>
            <w:tcBorders>
              <w:top w:val="single" w:sz="4" w:space="0" w:color="auto"/>
              <w:left w:val="single" w:sz="4" w:space="0" w:color="auto"/>
              <w:bottom w:val="single" w:sz="4" w:space="0" w:color="auto"/>
              <w:right w:val="single" w:sz="4" w:space="0" w:color="auto"/>
            </w:tcBorders>
            <w:hideMark/>
          </w:tcPr>
          <w:p w14:paraId="761587FD" w14:textId="77777777" w:rsidR="00193F46" w:rsidRPr="00647A2C" w:rsidRDefault="00193F46" w:rsidP="00647A2C">
            <w:pPr>
              <w:pStyle w:val="103"/>
            </w:pPr>
            <w:r w:rsidRPr="006E269D">
              <w:t>0,12</w:t>
            </w:r>
          </w:p>
        </w:tc>
        <w:tc>
          <w:tcPr>
            <w:tcW w:w="154" w:type="pct"/>
            <w:tcBorders>
              <w:top w:val="single" w:sz="4" w:space="0" w:color="auto"/>
              <w:left w:val="single" w:sz="4" w:space="0" w:color="auto"/>
              <w:bottom w:val="single" w:sz="4" w:space="0" w:color="auto"/>
              <w:right w:val="single" w:sz="4" w:space="0" w:color="auto"/>
            </w:tcBorders>
            <w:hideMark/>
          </w:tcPr>
          <w:p w14:paraId="330EE2AF" w14:textId="77777777" w:rsidR="00193F46" w:rsidRPr="00647A2C" w:rsidRDefault="00193F46" w:rsidP="00647A2C">
            <w:pPr>
              <w:pStyle w:val="103"/>
            </w:pPr>
            <w:r w:rsidRPr="006E269D">
              <w:t>0,12</w:t>
            </w:r>
          </w:p>
        </w:tc>
        <w:tc>
          <w:tcPr>
            <w:tcW w:w="154" w:type="pct"/>
            <w:tcBorders>
              <w:top w:val="single" w:sz="4" w:space="0" w:color="auto"/>
              <w:left w:val="single" w:sz="4" w:space="0" w:color="auto"/>
              <w:bottom w:val="single" w:sz="4" w:space="0" w:color="auto"/>
              <w:right w:val="single" w:sz="4" w:space="0" w:color="auto"/>
            </w:tcBorders>
            <w:hideMark/>
          </w:tcPr>
          <w:p w14:paraId="5D1B16A2" w14:textId="77777777" w:rsidR="00193F46" w:rsidRPr="00647A2C" w:rsidRDefault="00193F46" w:rsidP="00647A2C">
            <w:pPr>
              <w:pStyle w:val="103"/>
            </w:pPr>
            <w:r w:rsidRPr="006E269D">
              <w:t>0,12</w:t>
            </w:r>
          </w:p>
        </w:tc>
      </w:tr>
      <w:tr w:rsidR="00193F46" w14:paraId="19B5A84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EEEB11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60D27F0"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1C1D9EF" w14:textId="77777777" w:rsidR="00193F46" w:rsidRPr="00647A2C" w:rsidRDefault="00193F46" w:rsidP="00647A2C">
            <w:pPr>
              <w:pStyle w:val="103"/>
            </w:pPr>
            <w:r w:rsidRPr="006E269D">
              <w:t>Располагаемая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44D2850F"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5B47651E" w14:textId="77777777" w:rsidR="00193F46" w:rsidRPr="00647A2C" w:rsidRDefault="00193F46" w:rsidP="00647A2C">
            <w:pPr>
              <w:pStyle w:val="103"/>
            </w:pPr>
            <w:r w:rsidRPr="006E269D">
              <w:t>0,09</w:t>
            </w:r>
          </w:p>
        </w:tc>
        <w:tc>
          <w:tcPr>
            <w:tcW w:w="153" w:type="pct"/>
            <w:tcBorders>
              <w:top w:val="single" w:sz="4" w:space="0" w:color="auto"/>
              <w:left w:val="single" w:sz="4" w:space="0" w:color="auto"/>
              <w:bottom w:val="single" w:sz="4" w:space="0" w:color="auto"/>
              <w:right w:val="single" w:sz="4" w:space="0" w:color="auto"/>
            </w:tcBorders>
            <w:hideMark/>
          </w:tcPr>
          <w:p w14:paraId="5CFF137A"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409B1885"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1908810F" w14:textId="77777777" w:rsidR="00193F46" w:rsidRPr="00647A2C" w:rsidRDefault="00193F46" w:rsidP="00647A2C">
            <w:pPr>
              <w:pStyle w:val="103"/>
            </w:pPr>
            <w:r w:rsidRPr="006E269D">
              <w:t>0,09</w:t>
            </w:r>
          </w:p>
        </w:tc>
        <w:tc>
          <w:tcPr>
            <w:tcW w:w="153" w:type="pct"/>
            <w:tcBorders>
              <w:top w:val="single" w:sz="4" w:space="0" w:color="auto"/>
              <w:left w:val="single" w:sz="4" w:space="0" w:color="auto"/>
              <w:bottom w:val="single" w:sz="4" w:space="0" w:color="auto"/>
              <w:right w:val="single" w:sz="4" w:space="0" w:color="auto"/>
            </w:tcBorders>
            <w:hideMark/>
          </w:tcPr>
          <w:p w14:paraId="764BCEA6"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5543AAF8"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2002BEE4" w14:textId="77777777" w:rsidR="00193F46" w:rsidRPr="00647A2C" w:rsidRDefault="00193F46" w:rsidP="00647A2C">
            <w:pPr>
              <w:pStyle w:val="103"/>
            </w:pPr>
            <w:r w:rsidRPr="006E269D">
              <w:t>0,09</w:t>
            </w:r>
          </w:p>
        </w:tc>
        <w:tc>
          <w:tcPr>
            <w:tcW w:w="153" w:type="pct"/>
            <w:tcBorders>
              <w:top w:val="single" w:sz="4" w:space="0" w:color="auto"/>
              <w:left w:val="single" w:sz="4" w:space="0" w:color="auto"/>
              <w:bottom w:val="single" w:sz="4" w:space="0" w:color="auto"/>
              <w:right w:val="single" w:sz="4" w:space="0" w:color="auto"/>
            </w:tcBorders>
            <w:hideMark/>
          </w:tcPr>
          <w:p w14:paraId="2461FFA8"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5E9986CD"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42D55E35" w14:textId="77777777" w:rsidR="00193F46" w:rsidRPr="00647A2C" w:rsidRDefault="00193F46" w:rsidP="00647A2C">
            <w:pPr>
              <w:pStyle w:val="103"/>
            </w:pPr>
            <w:r w:rsidRPr="006E269D">
              <w:t>0,09</w:t>
            </w:r>
          </w:p>
        </w:tc>
        <w:tc>
          <w:tcPr>
            <w:tcW w:w="153" w:type="pct"/>
            <w:tcBorders>
              <w:top w:val="single" w:sz="4" w:space="0" w:color="auto"/>
              <w:left w:val="single" w:sz="4" w:space="0" w:color="auto"/>
              <w:bottom w:val="single" w:sz="4" w:space="0" w:color="auto"/>
              <w:right w:val="single" w:sz="4" w:space="0" w:color="auto"/>
            </w:tcBorders>
            <w:hideMark/>
          </w:tcPr>
          <w:p w14:paraId="0E8BFB23"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2B2E2610"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2476FE12" w14:textId="77777777" w:rsidR="00193F46" w:rsidRPr="00647A2C" w:rsidRDefault="00193F46" w:rsidP="00647A2C">
            <w:pPr>
              <w:pStyle w:val="103"/>
            </w:pPr>
            <w:r w:rsidRPr="006E269D">
              <w:t>0,09</w:t>
            </w:r>
          </w:p>
        </w:tc>
        <w:tc>
          <w:tcPr>
            <w:tcW w:w="153" w:type="pct"/>
            <w:tcBorders>
              <w:top w:val="single" w:sz="4" w:space="0" w:color="auto"/>
              <w:left w:val="single" w:sz="4" w:space="0" w:color="auto"/>
              <w:bottom w:val="single" w:sz="4" w:space="0" w:color="auto"/>
              <w:right w:val="single" w:sz="4" w:space="0" w:color="auto"/>
            </w:tcBorders>
            <w:hideMark/>
          </w:tcPr>
          <w:p w14:paraId="03FDAC3E"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35C586BD"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75CECDAF" w14:textId="77777777" w:rsidR="00193F46" w:rsidRPr="00647A2C" w:rsidRDefault="00193F46" w:rsidP="00647A2C">
            <w:pPr>
              <w:pStyle w:val="103"/>
            </w:pPr>
            <w:r w:rsidRPr="006E269D">
              <w:t>0,09</w:t>
            </w:r>
          </w:p>
        </w:tc>
      </w:tr>
      <w:tr w:rsidR="00193F46" w14:paraId="444CFE40"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174CD4D"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8F4BEF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04FDCB6" w14:textId="77777777" w:rsidR="00193F46" w:rsidRPr="00647A2C" w:rsidRDefault="00193F46" w:rsidP="00647A2C">
            <w:pPr>
              <w:pStyle w:val="103"/>
            </w:pPr>
            <w:r w:rsidRPr="006E269D">
              <w:t>Ограничения</w:t>
            </w:r>
          </w:p>
        </w:tc>
        <w:tc>
          <w:tcPr>
            <w:tcW w:w="153" w:type="pct"/>
            <w:tcBorders>
              <w:top w:val="single" w:sz="4" w:space="0" w:color="auto"/>
              <w:left w:val="single" w:sz="4" w:space="0" w:color="auto"/>
              <w:bottom w:val="single" w:sz="4" w:space="0" w:color="auto"/>
              <w:right w:val="single" w:sz="4" w:space="0" w:color="auto"/>
            </w:tcBorders>
            <w:hideMark/>
          </w:tcPr>
          <w:p w14:paraId="12D2DBB5"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3E435AF7"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39057E05"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22C04C07"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6316396"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6FC6506C"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260844C2"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26429454"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634129CA"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55ED0AF7"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01CA84BE"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51532CC9"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7EEA0AF6"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73B37E71"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4806B7A7"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4C04C39"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2038F648" w14:textId="77777777" w:rsidR="00193F46" w:rsidRPr="00647A2C" w:rsidRDefault="00193F46" w:rsidP="00647A2C">
            <w:pPr>
              <w:pStyle w:val="103"/>
            </w:pPr>
            <w:r w:rsidRPr="006E269D">
              <w:t>0,03</w:t>
            </w:r>
          </w:p>
        </w:tc>
      </w:tr>
      <w:tr w:rsidR="00193F46" w14:paraId="7CA9DEDB"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F44B28E"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4982D371"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AF6786F" w14:textId="77777777" w:rsidR="00193F46" w:rsidRPr="00647A2C" w:rsidRDefault="00193F46" w:rsidP="00647A2C">
            <w:pPr>
              <w:pStyle w:val="103"/>
            </w:pPr>
            <w:r w:rsidRPr="006E269D">
              <w:t>Собственные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1C7700C2"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C64E26D"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654F422B"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2CAA4BE8"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C2EC66B"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97EC71E"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FA9B858"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D11D7C4"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08F6533"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582A3E0D"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79B6178"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EF7363F"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CE9002D"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1B8B0C4"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756210C3"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E2A0692"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D4AE116" w14:textId="77777777" w:rsidR="00193F46" w:rsidRPr="00647A2C" w:rsidRDefault="00193F46" w:rsidP="00647A2C">
            <w:pPr>
              <w:pStyle w:val="103"/>
            </w:pPr>
            <w:r w:rsidRPr="006E269D">
              <w:t>0,01</w:t>
            </w:r>
          </w:p>
        </w:tc>
      </w:tr>
      <w:tr w:rsidR="00193F46" w14:paraId="4218EBB3"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505FAFC"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417A56E2"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D6404EE" w14:textId="77777777" w:rsidR="00193F46" w:rsidRPr="00647A2C" w:rsidRDefault="00193F46" w:rsidP="00647A2C">
            <w:pPr>
              <w:pStyle w:val="103"/>
            </w:pPr>
            <w:r w:rsidRPr="006E269D">
              <w:t>Тепловая мощность "нетто"</w:t>
            </w:r>
          </w:p>
        </w:tc>
        <w:tc>
          <w:tcPr>
            <w:tcW w:w="153" w:type="pct"/>
            <w:tcBorders>
              <w:top w:val="single" w:sz="4" w:space="0" w:color="auto"/>
              <w:left w:val="single" w:sz="4" w:space="0" w:color="auto"/>
              <w:bottom w:val="single" w:sz="4" w:space="0" w:color="auto"/>
              <w:right w:val="single" w:sz="4" w:space="0" w:color="auto"/>
            </w:tcBorders>
            <w:hideMark/>
          </w:tcPr>
          <w:p w14:paraId="511DD65B"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00B54E3C" w14:textId="77777777" w:rsidR="00193F46" w:rsidRPr="00647A2C" w:rsidRDefault="00193F46" w:rsidP="00647A2C">
            <w:pPr>
              <w:pStyle w:val="103"/>
            </w:pPr>
            <w:r w:rsidRPr="006E269D">
              <w:t>0,08</w:t>
            </w:r>
          </w:p>
        </w:tc>
        <w:tc>
          <w:tcPr>
            <w:tcW w:w="153" w:type="pct"/>
            <w:tcBorders>
              <w:top w:val="single" w:sz="4" w:space="0" w:color="auto"/>
              <w:left w:val="single" w:sz="4" w:space="0" w:color="auto"/>
              <w:bottom w:val="single" w:sz="4" w:space="0" w:color="auto"/>
              <w:right w:val="single" w:sz="4" w:space="0" w:color="auto"/>
            </w:tcBorders>
            <w:hideMark/>
          </w:tcPr>
          <w:p w14:paraId="4686F9DC"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432C5141"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1635F1DF" w14:textId="77777777" w:rsidR="00193F46" w:rsidRPr="00647A2C" w:rsidRDefault="00193F46" w:rsidP="00647A2C">
            <w:pPr>
              <w:pStyle w:val="103"/>
            </w:pPr>
            <w:r w:rsidRPr="006E269D">
              <w:t>0,08</w:t>
            </w:r>
          </w:p>
        </w:tc>
        <w:tc>
          <w:tcPr>
            <w:tcW w:w="153" w:type="pct"/>
            <w:tcBorders>
              <w:top w:val="single" w:sz="4" w:space="0" w:color="auto"/>
              <w:left w:val="single" w:sz="4" w:space="0" w:color="auto"/>
              <w:bottom w:val="single" w:sz="4" w:space="0" w:color="auto"/>
              <w:right w:val="single" w:sz="4" w:space="0" w:color="auto"/>
            </w:tcBorders>
            <w:hideMark/>
          </w:tcPr>
          <w:p w14:paraId="2E8CC7E3"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69DD1B11"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62643F94" w14:textId="77777777" w:rsidR="00193F46" w:rsidRPr="00647A2C" w:rsidRDefault="00193F46" w:rsidP="00647A2C">
            <w:pPr>
              <w:pStyle w:val="103"/>
            </w:pPr>
            <w:r w:rsidRPr="006E269D">
              <w:t>0,08</w:t>
            </w:r>
          </w:p>
        </w:tc>
        <w:tc>
          <w:tcPr>
            <w:tcW w:w="153" w:type="pct"/>
            <w:tcBorders>
              <w:top w:val="single" w:sz="4" w:space="0" w:color="auto"/>
              <w:left w:val="single" w:sz="4" w:space="0" w:color="auto"/>
              <w:bottom w:val="single" w:sz="4" w:space="0" w:color="auto"/>
              <w:right w:val="single" w:sz="4" w:space="0" w:color="auto"/>
            </w:tcBorders>
            <w:hideMark/>
          </w:tcPr>
          <w:p w14:paraId="3AE7F9E4"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706A7398"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3EE19145" w14:textId="77777777" w:rsidR="00193F46" w:rsidRPr="00647A2C" w:rsidRDefault="00193F46" w:rsidP="00647A2C">
            <w:pPr>
              <w:pStyle w:val="103"/>
            </w:pPr>
            <w:r w:rsidRPr="006E269D">
              <w:t>0,08</w:t>
            </w:r>
          </w:p>
        </w:tc>
        <w:tc>
          <w:tcPr>
            <w:tcW w:w="153" w:type="pct"/>
            <w:tcBorders>
              <w:top w:val="single" w:sz="4" w:space="0" w:color="auto"/>
              <w:left w:val="single" w:sz="4" w:space="0" w:color="auto"/>
              <w:bottom w:val="single" w:sz="4" w:space="0" w:color="auto"/>
              <w:right w:val="single" w:sz="4" w:space="0" w:color="auto"/>
            </w:tcBorders>
            <w:hideMark/>
          </w:tcPr>
          <w:p w14:paraId="6E8ED210"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781DB362"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2677B54F" w14:textId="77777777" w:rsidR="00193F46" w:rsidRPr="00647A2C" w:rsidRDefault="00193F46" w:rsidP="00647A2C">
            <w:pPr>
              <w:pStyle w:val="103"/>
            </w:pPr>
            <w:r w:rsidRPr="006E269D">
              <w:t>0,08</w:t>
            </w:r>
          </w:p>
        </w:tc>
        <w:tc>
          <w:tcPr>
            <w:tcW w:w="153" w:type="pct"/>
            <w:tcBorders>
              <w:top w:val="single" w:sz="4" w:space="0" w:color="auto"/>
              <w:left w:val="single" w:sz="4" w:space="0" w:color="auto"/>
              <w:bottom w:val="single" w:sz="4" w:space="0" w:color="auto"/>
              <w:right w:val="single" w:sz="4" w:space="0" w:color="auto"/>
            </w:tcBorders>
            <w:hideMark/>
          </w:tcPr>
          <w:p w14:paraId="5973512B"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37FDC4AD"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1D6EE376" w14:textId="77777777" w:rsidR="00193F46" w:rsidRPr="00647A2C" w:rsidRDefault="00193F46" w:rsidP="00647A2C">
            <w:pPr>
              <w:pStyle w:val="103"/>
            </w:pPr>
            <w:r w:rsidRPr="006E269D">
              <w:t>0,08</w:t>
            </w:r>
          </w:p>
        </w:tc>
      </w:tr>
      <w:tr w:rsidR="00193F46" w14:paraId="3EA63AD1"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7DD8822D"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606FBF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4FE4506" w14:textId="77777777" w:rsidR="00193F46" w:rsidRPr="00647A2C" w:rsidRDefault="00193F46" w:rsidP="00647A2C">
            <w:pPr>
              <w:pStyle w:val="103"/>
            </w:pPr>
            <w:r w:rsidRPr="006E269D">
              <w:t>Потери при передаче</w:t>
            </w:r>
            <w:r w:rsidRPr="00647A2C">
              <w:t xml:space="preserve"> всего, в т.ч.:</w:t>
            </w:r>
          </w:p>
        </w:tc>
        <w:tc>
          <w:tcPr>
            <w:tcW w:w="153" w:type="pct"/>
            <w:tcBorders>
              <w:top w:val="single" w:sz="4" w:space="0" w:color="auto"/>
              <w:left w:val="single" w:sz="4" w:space="0" w:color="auto"/>
              <w:bottom w:val="single" w:sz="4" w:space="0" w:color="auto"/>
              <w:right w:val="single" w:sz="4" w:space="0" w:color="auto"/>
            </w:tcBorders>
            <w:hideMark/>
          </w:tcPr>
          <w:p w14:paraId="29AAB380"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14B4F172"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7C9F61E0"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097AC8D0"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6767F8C"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4B07E93D"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098B98AA"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B6C5A85"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16D972F7"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2F1C2E9F"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673548C6"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0235CAEB"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64B65DEE"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33E5505"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49507E54"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300B2A5E"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3765276C" w14:textId="77777777" w:rsidR="00193F46" w:rsidRPr="00647A2C" w:rsidRDefault="00193F46" w:rsidP="00647A2C">
            <w:pPr>
              <w:pStyle w:val="103"/>
            </w:pPr>
            <w:r w:rsidRPr="006E269D">
              <w:t>0,03</w:t>
            </w:r>
          </w:p>
        </w:tc>
      </w:tr>
      <w:tr w:rsidR="00193F46" w14:paraId="442014A5"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8B3B0F4"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0984A38"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D642E6B" w14:textId="77777777" w:rsidR="00193F46" w:rsidRPr="00647A2C" w:rsidRDefault="00193F46" w:rsidP="00647A2C">
            <w:pPr>
              <w:pStyle w:val="103"/>
            </w:pPr>
            <w:r w:rsidRPr="006E269D">
              <w:t xml:space="preserve">   через изоляционные конструкции</w:t>
            </w:r>
          </w:p>
        </w:tc>
        <w:tc>
          <w:tcPr>
            <w:tcW w:w="153" w:type="pct"/>
            <w:tcBorders>
              <w:top w:val="single" w:sz="4" w:space="0" w:color="auto"/>
              <w:left w:val="single" w:sz="4" w:space="0" w:color="auto"/>
              <w:bottom w:val="single" w:sz="4" w:space="0" w:color="auto"/>
              <w:right w:val="single" w:sz="4" w:space="0" w:color="auto"/>
            </w:tcBorders>
            <w:hideMark/>
          </w:tcPr>
          <w:p w14:paraId="1755A42D"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4B881C00"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3FA71B0B"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08C5562F"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1587ECBE"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1A91FA2F"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6D37A9A6"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0B743793"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0484B608"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72480A26"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50BA4B51"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15E8317A"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07BEE100"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40CA8202"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33EA6BBB"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4333B914"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32500D6E" w14:textId="77777777" w:rsidR="00193F46" w:rsidRPr="00647A2C" w:rsidRDefault="00193F46" w:rsidP="00647A2C">
            <w:pPr>
              <w:pStyle w:val="103"/>
            </w:pPr>
            <w:r w:rsidRPr="006E269D">
              <w:t>0,02</w:t>
            </w:r>
          </w:p>
        </w:tc>
      </w:tr>
      <w:tr w:rsidR="00193F46" w14:paraId="35200F4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354C84E"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6951D6C"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1967DD8" w14:textId="77777777" w:rsidR="00193F46" w:rsidRPr="00647A2C" w:rsidRDefault="00193F46" w:rsidP="00647A2C">
            <w:pPr>
              <w:pStyle w:val="103"/>
            </w:pPr>
            <w:r w:rsidRPr="006E269D">
              <w:t xml:space="preserve">   с утечками теплоносителя</w:t>
            </w:r>
          </w:p>
        </w:tc>
        <w:tc>
          <w:tcPr>
            <w:tcW w:w="153" w:type="pct"/>
            <w:tcBorders>
              <w:top w:val="single" w:sz="4" w:space="0" w:color="auto"/>
              <w:left w:val="single" w:sz="4" w:space="0" w:color="auto"/>
              <w:bottom w:val="single" w:sz="4" w:space="0" w:color="auto"/>
              <w:right w:val="single" w:sz="4" w:space="0" w:color="auto"/>
            </w:tcBorders>
            <w:hideMark/>
          </w:tcPr>
          <w:p w14:paraId="2566977E"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BCE964F"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6F695739"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7440FBB"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91C53AC"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5EC2C60C"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134AF05"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D2B4BE7"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510BA4C6"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6BD2130"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0AEFF6F"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348A2CBA"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3E2A886"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967E510"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1CB5C1F"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199EBC7"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8F6F4F3" w14:textId="77777777" w:rsidR="00193F46" w:rsidRPr="00647A2C" w:rsidRDefault="00193F46" w:rsidP="00647A2C">
            <w:pPr>
              <w:pStyle w:val="103"/>
            </w:pPr>
            <w:r w:rsidRPr="006E269D">
              <w:t>0,01</w:t>
            </w:r>
          </w:p>
        </w:tc>
      </w:tr>
      <w:tr w:rsidR="00193F46" w14:paraId="60E9EF1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88206FD"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F52E204"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9B57F94" w14:textId="77777777" w:rsidR="00193F46" w:rsidRPr="00647A2C" w:rsidRDefault="00193F46" w:rsidP="00647A2C">
            <w:pPr>
              <w:pStyle w:val="103"/>
            </w:pPr>
            <w:r w:rsidRPr="006E269D">
              <w:t>Хозяйственные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52EC3F9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C5029C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A5F40F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34BE16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113038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17C686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CBD2C8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0610D7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64EFF9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FAF86B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BCFEBE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29ACE0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7DE775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C96646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095DA9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FEFCEA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DD71FC1" w14:textId="77777777" w:rsidR="00193F46" w:rsidRPr="00647A2C" w:rsidRDefault="00193F46" w:rsidP="00647A2C">
            <w:pPr>
              <w:pStyle w:val="103"/>
            </w:pPr>
            <w:r w:rsidRPr="006E269D">
              <w:t>0,00</w:t>
            </w:r>
          </w:p>
        </w:tc>
      </w:tr>
      <w:tr w:rsidR="00193F46" w14:paraId="48C1E6E9"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B59042D"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101F269"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2BD8B98" w14:textId="77777777" w:rsidR="00193F46" w:rsidRPr="00647A2C" w:rsidRDefault="00193F46" w:rsidP="00647A2C">
            <w:pPr>
              <w:pStyle w:val="103"/>
            </w:pPr>
            <w:r w:rsidRPr="006E269D">
              <w:t>Подключенная нагрузка (договорная), в т. ч.:</w:t>
            </w:r>
          </w:p>
        </w:tc>
        <w:tc>
          <w:tcPr>
            <w:tcW w:w="153" w:type="pct"/>
            <w:tcBorders>
              <w:top w:val="single" w:sz="4" w:space="0" w:color="auto"/>
              <w:left w:val="single" w:sz="4" w:space="0" w:color="auto"/>
              <w:bottom w:val="single" w:sz="4" w:space="0" w:color="auto"/>
              <w:right w:val="single" w:sz="4" w:space="0" w:color="auto"/>
            </w:tcBorders>
            <w:hideMark/>
          </w:tcPr>
          <w:p w14:paraId="6CA14452"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01C6F29B"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4855DEAD"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214C7FCC"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0ECF83A3"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49F9C57A"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0E19BB2E"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0C2E8FBB"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714CBF5D"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28564919"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113F16BB"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3C57C4D2"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0E2691AC"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78AF1DBE"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7114ECF2"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4AD2E18C"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1723856A" w14:textId="77777777" w:rsidR="00193F46" w:rsidRPr="00647A2C" w:rsidRDefault="00193F46" w:rsidP="00647A2C">
            <w:pPr>
              <w:pStyle w:val="103"/>
            </w:pPr>
            <w:r w:rsidRPr="006E269D">
              <w:t>0,06</w:t>
            </w:r>
          </w:p>
        </w:tc>
      </w:tr>
      <w:tr w:rsidR="00193F46" w14:paraId="1F4C8AA7"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71588AD7"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CD34E51"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1706F24" w14:textId="77777777" w:rsidR="00193F46" w:rsidRPr="00647A2C" w:rsidRDefault="00193F46" w:rsidP="00647A2C">
            <w:pPr>
              <w:pStyle w:val="103"/>
            </w:pPr>
            <w:r w:rsidRPr="006E269D">
              <w:t>Отопление и вентиляция</w:t>
            </w:r>
          </w:p>
        </w:tc>
        <w:tc>
          <w:tcPr>
            <w:tcW w:w="153" w:type="pct"/>
            <w:tcBorders>
              <w:top w:val="single" w:sz="4" w:space="0" w:color="auto"/>
              <w:left w:val="single" w:sz="4" w:space="0" w:color="auto"/>
              <w:bottom w:val="single" w:sz="4" w:space="0" w:color="auto"/>
              <w:right w:val="single" w:sz="4" w:space="0" w:color="auto"/>
            </w:tcBorders>
            <w:hideMark/>
          </w:tcPr>
          <w:p w14:paraId="51647957"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168FE077"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28A2FCB7"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0FC5B6E6"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2F0654CC"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20EFD547"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2BD5BCFE"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41C01897"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017C3B2A"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15F679BA"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2BA88248"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7A9ABB7D"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1D179CDE"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2DE9A27A"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770AF424"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7A44F067"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41C78BD7" w14:textId="77777777" w:rsidR="00193F46" w:rsidRPr="00647A2C" w:rsidRDefault="00193F46" w:rsidP="00647A2C">
            <w:pPr>
              <w:pStyle w:val="103"/>
            </w:pPr>
            <w:r w:rsidRPr="006E269D">
              <w:t>0,06</w:t>
            </w:r>
          </w:p>
        </w:tc>
      </w:tr>
      <w:tr w:rsidR="00193F46" w14:paraId="7768D5D2"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1F684611"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E54CF4A"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6A15746" w14:textId="77777777" w:rsidR="00193F46" w:rsidRPr="00647A2C" w:rsidRDefault="00193F46" w:rsidP="00647A2C">
            <w:pPr>
              <w:pStyle w:val="103"/>
            </w:pPr>
            <w:r w:rsidRPr="006E269D">
              <w:t>ГВС</w:t>
            </w:r>
          </w:p>
        </w:tc>
        <w:tc>
          <w:tcPr>
            <w:tcW w:w="153" w:type="pct"/>
            <w:tcBorders>
              <w:top w:val="single" w:sz="4" w:space="0" w:color="auto"/>
              <w:left w:val="single" w:sz="4" w:space="0" w:color="auto"/>
              <w:bottom w:val="single" w:sz="4" w:space="0" w:color="auto"/>
              <w:right w:val="single" w:sz="4" w:space="0" w:color="auto"/>
            </w:tcBorders>
            <w:hideMark/>
          </w:tcPr>
          <w:p w14:paraId="469DE8F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2FFA2C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4146B9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E7105C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0F88A4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9DD828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1E68DB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4D70AF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8CC274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B0CAE0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07E3D4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602BAA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1C00A1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F4FD16D"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421F77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620A61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D91A4B8" w14:textId="77777777" w:rsidR="00193F46" w:rsidRPr="00647A2C" w:rsidRDefault="00193F46" w:rsidP="00647A2C">
            <w:pPr>
              <w:pStyle w:val="103"/>
            </w:pPr>
            <w:r w:rsidRPr="006E269D">
              <w:t>0,00</w:t>
            </w:r>
          </w:p>
        </w:tc>
      </w:tr>
      <w:tr w:rsidR="00193F46" w14:paraId="1068505C"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503AFF8"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98282C8"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EDFE349" w14:textId="77777777" w:rsidR="00193F46" w:rsidRPr="00647A2C" w:rsidRDefault="00193F46" w:rsidP="00647A2C">
            <w:pPr>
              <w:pStyle w:val="103"/>
            </w:pPr>
            <w:r w:rsidRPr="006E269D">
              <w:t>Пар</w:t>
            </w:r>
          </w:p>
        </w:tc>
        <w:tc>
          <w:tcPr>
            <w:tcW w:w="153" w:type="pct"/>
            <w:tcBorders>
              <w:top w:val="single" w:sz="4" w:space="0" w:color="auto"/>
              <w:left w:val="single" w:sz="4" w:space="0" w:color="auto"/>
              <w:bottom w:val="single" w:sz="4" w:space="0" w:color="auto"/>
              <w:right w:val="single" w:sz="4" w:space="0" w:color="auto"/>
            </w:tcBorders>
            <w:hideMark/>
          </w:tcPr>
          <w:p w14:paraId="2E1F3CF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F719FB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509628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416E69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D98CBC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9CE6F7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F97818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250C23A"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F380F1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4A81EC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0B28DD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CF7619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968CA4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4260AD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279F72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C0A627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5712368" w14:textId="77777777" w:rsidR="00193F46" w:rsidRPr="00647A2C" w:rsidRDefault="00193F46" w:rsidP="00647A2C">
            <w:pPr>
              <w:pStyle w:val="103"/>
            </w:pPr>
            <w:r w:rsidRPr="006E269D">
              <w:t>0,00</w:t>
            </w:r>
          </w:p>
        </w:tc>
      </w:tr>
      <w:tr w:rsidR="00193F46" w14:paraId="0A5EB04D"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76F3A7CF"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C79B5A5"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643A681C" w14:textId="77777777" w:rsidR="00193F46" w:rsidRPr="00647A2C" w:rsidRDefault="00193F46" w:rsidP="00647A2C">
            <w:pPr>
              <w:pStyle w:val="103"/>
            </w:pPr>
            <w:r w:rsidRPr="006E269D">
              <w:t>Подключенная тепловая нагрузка (договорная) на коллекторах</w:t>
            </w:r>
          </w:p>
        </w:tc>
        <w:tc>
          <w:tcPr>
            <w:tcW w:w="153" w:type="pct"/>
            <w:tcBorders>
              <w:top w:val="single" w:sz="4" w:space="0" w:color="auto"/>
              <w:left w:val="single" w:sz="4" w:space="0" w:color="auto"/>
              <w:bottom w:val="single" w:sz="4" w:space="0" w:color="auto"/>
              <w:right w:val="single" w:sz="4" w:space="0" w:color="auto"/>
            </w:tcBorders>
            <w:hideMark/>
          </w:tcPr>
          <w:p w14:paraId="2FB8ED0A"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646A5D91" w14:textId="77777777" w:rsidR="00193F46" w:rsidRPr="00647A2C" w:rsidRDefault="00193F46" w:rsidP="00647A2C">
            <w:pPr>
              <w:pStyle w:val="103"/>
            </w:pPr>
            <w:r w:rsidRPr="006E269D">
              <w:t>0,09</w:t>
            </w:r>
          </w:p>
        </w:tc>
        <w:tc>
          <w:tcPr>
            <w:tcW w:w="153" w:type="pct"/>
            <w:tcBorders>
              <w:top w:val="single" w:sz="4" w:space="0" w:color="auto"/>
              <w:left w:val="single" w:sz="4" w:space="0" w:color="auto"/>
              <w:bottom w:val="single" w:sz="4" w:space="0" w:color="auto"/>
              <w:right w:val="single" w:sz="4" w:space="0" w:color="auto"/>
            </w:tcBorders>
            <w:hideMark/>
          </w:tcPr>
          <w:p w14:paraId="5F9461B6"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5A755B62"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633F9764" w14:textId="77777777" w:rsidR="00193F46" w:rsidRPr="00647A2C" w:rsidRDefault="00193F46" w:rsidP="00647A2C">
            <w:pPr>
              <w:pStyle w:val="103"/>
            </w:pPr>
            <w:r w:rsidRPr="006E269D">
              <w:t>0,09</w:t>
            </w:r>
          </w:p>
        </w:tc>
        <w:tc>
          <w:tcPr>
            <w:tcW w:w="153" w:type="pct"/>
            <w:tcBorders>
              <w:top w:val="single" w:sz="4" w:space="0" w:color="auto"/>
              <w:left w:val="single" w:sz="4" w:space="0" w:color="auto"/>
              <w:bottom w:val="single" w:sz="4" w:space="0" w:color="auto"/>
              <w:right w:val="single" w:sz="4" w:space="0" w:color="auto"/>
            </w:tcBorders>
            <w:hideMark/>
          </w:tcPr>
          <w:p w14:paraId="199FBA89"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1FC3E021"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387A1AF8" w14:textId="77777777" w:rsidR="00193F46" w:rsidRPr="00647A2C" w:rsidRDefault="00193F46" w:rsidP="00647A2C">
            <w:pPr>
              <w:pStyle w:val="103"/>
            </w:pPr>
            <w:r w:rsidRPr="006E269D">
              <w:t>0,09</w:t>
            </w:r>
          </w:p>
        </w:tc>
        <w:tc>
          <w:tcPr>
            <w:tcW w:w="153" w:type="pct"/>
            <w:tcBorders>
              <w:top w:val="single" w:sz="4" w:space="0" w:color="auto"/>
              <w:left w:val="single" w:sz="4" w:space="0" w:color="auto"/>
              <w:bottom w:val="single" w:sz="4" w:space="0" w:color="auto"/>
              <w:right w:val="single" w:sz="4" w:space="0" w:color="auto"/>
            </w:tcBorders>
            <w:hideMark/>
          </w:tcPr>
          <w:p w14:paraId="3F6972C9"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4B6568ED"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0C77391F" w14:textId="77777777" w:rsidR="00193F46" w:rsidRPr="00647A2C" w:rsidRDefault="00193F46" w:rsidP="00647A2C">
            <w:pPr>
              <w:pStyle w:val="103"/>
            </w:pPr>
            <w:r w:rsidRPr="006E269D">
              <w:t>0,09</w:t>
            </w:r>
          </w:p>
        </w:tc>
        <w:tc>
          <w:tcPr>
            <w:tcW w:w="153" w:type="pct"/>
            <w:tcBorders>
              <w:top w:val="single" w:sz="4" w:space="0" w:color="auto"/>
              <w:left w:val="single" w:sz="4" w:space="0" w:color="auto"/>
              <w:bottom w:val="single" w:sz="4" w:space="0" w:color="auto"/>
              <w:right w:val="single" w:sz="4" w:space="0" w:color="auto"/>
            </w:tcBorders>
            <w:hideMark/>
          </w:tcPr>
          <w:p w14:paraId="54D718C0"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5ADD6A52"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7B44AD31" w14:textId="77777777" w:rsidR="00193F46" w:rsidRPr="00647A2C" w:rsidRDefault="00193F46" w:rsidP="00647A2C">
            <w:pPr>
              <w:pStyle w:val="103"/>
            </w:pPr>
            <w:r w:rsidRPr="006E269D">
              <w:t>0,09</w:t>
            </w:r>
          </w:p>
        </w:tc>
        <w:tc>
          <w:tcPr>
            <w:tcW w:w="153" w:type="pct"/>
            <w:tcBorders>
              <w:top w:val="single" w:sz="4" w:space="0" w:color="auto"/>
              <w:left w:val="single" w:sz="4" w:space="0" w:color="auto"/>
              <w:bottom w:val="single" w:sz="4" w:space="0" w:color="auto"/>
              <w:right w:val="single" w:sz="4" w:space="0" w:color="auto"/>
            </w:tcBorders>
            <w:hideMark/>
          </w:tcPr>
          <w:p w14:paraId="14B5361A"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06E93C52" w14:textId="77777777" w:rsidR="00193F46" w:rsidRPr="00647A2C" w:rsidRDefault="00193F46" w:rsidP="00647A2C">
            <w:pPr>
              <w:pStyle w:val="103"/>
            </w:pPr>
            <w:r w:rsidRPr="006E269D">
              <w:t>0,09</w:t>
            </w:r>
          </w:p>
        </w:tc>
        <w:tc>
          <w:tcPr>
            <w:tcW w:w="154" w:type="pct"/>
            <w:tcBorders>
              <w:top w:val="single" w:sz="4" w:space="0" w:color="auto"/>
              <w:left w:val="single" w:sz="4" w:space="0" w:color="auto"/>
              <w:bottom w:val="single" w:sz="4" w:space="0" w:color="auto"/>
              <w:right w:val="single" w:sz="4" w:space="0" w:color="auto"/>
            </w:tcBorders>
            <w:hideMark/>
          </w:tcPr>
          <w:p w14:paraId="3CBBC418" w14:textId="77777777" w:rsidR="00193F46" w:rsidRPr="00647A2C" w:rsidRDefault="00193F46" w:rsidP="00647A2C">
            <w:pPr>
              <w:pStyle w:val="103"/>
            </w:pPr>
            <w:r w:rsidRPr="006E269D">
              <w:t>0,09</w:t>
            </w:r>
          </w:p>
        </w:tc>
      </w:tr>
      <w:tr w:rsidR="00193F46" w14:paraId="37F6B193"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A8FABEF"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4C3EED4"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BAE104A" w14:textId="77777777" w:rsidR="00193F46" w:rsidRPr="00647A2C" w:rsidRDefault="00193F46" w:rsidP="00647A2C">
            <w:pPr>
              <w:pStyle w:val="103"/>
            </w:pPr>
            <w:r w:rsidRPr="006E269D">
              <w:t>Резерв (+)/дефицит(-) тепловой мощности (по договору)</w:t>
            </w:r>
          </w:p>
        </w:tc>
        <w:tc>
          <w:tcPr>
            <w:tcW w:w="153" w:type="pct"/>
            <w:tcBorders>
              <w:top w:val="single" w:sz="4" w:space="0" w:color="auto"/>
              <w:left w:val="single" w:sz="4" w:space="0" w:color="auto"/>
              <w:bottom w:val="single" w:sz="4" w:space="0" w:color="auto"/>
              <w:right w:val="single" w:sz="4" w:space="0" w:color="auto"/>
            </w:tcBorders>
            <w:hideMark/>
          </w:tcPr>
          <w:p w14:paraId="2FB38F1F"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686607F"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3C309F82"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06420FC"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C522676"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69A3836"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256B4410"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F1EE87D"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7FC9D29B"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CA18448"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5B5CC7A6"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11641123"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6F2196C"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50C6166E"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5A575DC4"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4B4FFF1"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ECBB54B" w14:textId="77777777" w:rsidR="00193F46" w:rsidRPr="00647A2C" w:rsidRDefault="00193F46" w:rsidP="00647A2C">
            <w:pPr>
              <w:pStyle w:val="103"/>
            </w:pPr>
            <w:r w:rsidRPr="006E269D">
              <w:t>-0,01</w:t>
            </w:r>
          </w:p>
        </w:tc>
      </w:tr>
      <w:tr w:rsidR="00193F46" w14:paraId="7787FA09" w14:textId="77777777" w:rsidTr="00193F46">
        <w:trPr>
          <w:trHeight w:val="300"/>
        </w:trPr>
        <w:tc>
          <w:tcPr>
            <w:tcW w:w="492" w:type="pct"/>
            <w:vMerge w:val="restart"/>
            <w:tcBorders>
              <w:top w:val="single" w:sz="4" w:space="0" w:color="auto"/>
              <w:left w:val="single" w:sz="4" w:space="0" w:color="auto"/>
              <w:bottom w:val="single" w:sz="4" w:space="0" w:color="auto"/>
              <w:right w:val="single" w:sz="4" w:space="0" w:color="auto"/>
            </w:tcBorders>
            <w:hideMark/>
          </w:tcPr>
          <w:p w14:paraId="4135D859" w14:textId="77777777" w:rsidR="00193F46" w:rsidRPr="00647A2C" w:rsidRDefault="00193F46" w:rsidP="00647A2C">
            <w:pPr>
              <w:pStyle w:val="103"/>
            </w:pPr>
            <w:r w:rsidRPr="006E269D">
              <w:t>Котельная №111</w:t>
            </w:r>
          </w:p>
        </w:tc>
        <w:tc>
          <w:tcPr>
            <w:tcW w:w="563" w:type="pct"/>
            <w:vMerge w:val="restart"/>
            <w:tcBorders>
              <w:top w:val="single" w:sz="4" w:space="0" w:color="auto"/>
              <w:left w:val="single" w:sz="4" w:space="0" w:color="auto"/>
              <w:bottom w:val="single" w:sz="4" w:space="0" w:color="auto"/>
              <w:right w:val="single" w:sz="4" w:space="0" w:color="auto"/>
            </w:tcBorders>
            <w:hideMark/>
          </w:tcPr>
          <w:p w14:paraId="49B99BCF" w14:textId="77777777" w:rsidR="00193F46" w:rsidRPr="00647A2C" w:rsidRDefault="00193F46" w:rsidP="00647A2C">
            <w:pPr>
              <w:pStyle w:val="103"/>
            </w:pPr>
            <w:r w:rsidRPr="006E269D">
              <w:t>ст. Хоперская, ул. Советская, 2</w:t>
            </w:r>
          </w:p>
        </w:tc>
        <w:tc>
          <w:tcPr>
            <w:tcW w:w="1336" w:type="pct"/>
            <w:tcBorders>
              <w:top w:val="single" w:sz="4" w:space="0" w:color="auto"/>
              <w:left w:val="single" w:sz="4" w:space="0" w:color="auto"/>
              <w:bottom w:val="single" w:sz="4" w:space="0" w:color="auto"/>
              <w:right w:val="single" w:sz="4" w:space="0" w:color="auto"/>
            </w:tcBorders>
            <w:hideMark/>
          </w:tcPr>
          <w:p w14:paraId="709B26FE" w14:textId="77777777" w:rsidR="00193F46" w:rsidRPr="00647A2C" w:rsidRDefault="00193F46" w:rsidP="00647A2C">
            <w:pPr>
              <w:pStyle w:val="103"/>
            </w:pPr>
            <w:r w:rsidRPr="006E269D">
              <w:t xml:space="preserve">Установленная тепловая </w:t>
            </w:r>
            <w:r w:rsidRPr="00647A2C">
              <w:t>мощность</w:t>
            </w:r>
          </w:p>
        </w:tc>
        <w:tc>
          <w:tcPr>
            <w:tcW w:w="153" w:type="pct"/>
            <w:tcBorders>
              <w:top w:val="single" w:sz="4" w:space="0" w:color="auto"/>
              <w:left w:val="single" w:sz="4" w:space="0" w:color="auto"/>
              <w:bottom w:val="single" w:sz="4" w:space="0" w:color="auto"/>
              <w:right w:val="single" w:sz="4" w:space="0" w:color="auto"/>
            </w:tcBorders>
            <w:hideMark/>
          </w:tcPr>
          <w:p w14:paraId="0B33D377"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5E443300" w14:textId="77777777" w:rsidR="00193F46" w:rsidRPr="00647A2C" w:rsidRDefault="00193F46" w:rsidP="00647A2C">
            <w:pPr>
              <w:pStyle w:val="103"/>
            </w:pPr>
            <w:r w:rsidRPr="006E269D">
              <w:t>0,25</w:t>
            </w:r>
          </w:p>
        </w:tc>
        <w:tc>
          <w:tcPr>
            <w:tcW w:w="153" w:type="pct"/>
            <w:tcBorders>
              <w:top w:val="single" w:sz="4" w:space="0" w:color="auto"/>
              <w:left w:val="single" w:sz="4" w:space="0" w:color="auto"/>
              <w:bottom w:val="single" w:sz="4" w:space="0" w:color="auto"/>
              <w:right w:val="single" w:sz="4" w:space="0" w:color="auto"/>
            </w:tcBorders>
            <w:hideMark/>
          </w:tcPr>
          <w:p w14:paraId="79657EBB"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45BBD62D"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52145B22" w14:textId="77777777" w:rsidR="00193F46" w:rsidRPr="00647A2C" w:rsidRDefault="00193F46" w:rsidP="00647A2C">
            <w:pPr>
              <w:pStyle w:val="103"/>
            </w:pPr>
            <w:r w:rsidRPr="006E269D">
              <w:t>0,25</w:t>
            </w:r>
          </w:p>
        </w:tc>
        <w:tc>
          <w:tcPr>
            <w:tcW w:w="153" w:type="pct"/>
            <w:tcBorders>
              <w:top w:val="single" w:sz="4" w:space="0" w:color="auto"/>
              <w:left w:val="single" w:sz="4" w:space="0" w:color="auto"/>
              <w:bottom w:val="single" w:sz="4" w:space="0" w:color="auto"/>
              <w:right w:val="single" w:sz="4" w:space="0" w:color="auto"/>
            </w:tcBorders>
            <w:hideMark/>
          </w:tcPr>
          <w:p w14:paraId="71F8F892"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7764F558"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772517FE" w14:textId="77777777" w:rsidR="00193F46" w:rsidRPr="00647A2C" w:rsidRDefault="00193F46" w:rsidP="00647A2C">
            <w:pPr>
              <w:pStyle w:val="103"/>
            </w:pPr>
            <w:r w:rsidRPr="006E269D">
              <w:t>0,25</w:t>
            </w:r>
          </w:p>
        </w:tc>
        <w:tc>
          <w:tcPr>
            <w:tcW w:w="153" w:type="pct"/>
            <w:tcBorders>
              <w:top w:val="single" w:sz="4" w:space="0" w:color="auto"/>
              <w:left w:val="single" w:sz="4" w:space="0" w:color="auto"/>
              <w:bottom w:val="single" w:sz="4" w:space="0" w:color="auto"/>
              <w:right w:val="single" w:sz="4" w:space="0" w:color="auto"/>
            </w:tcBorders>
            <w:hideMark/>
          </w:tcPr>
          <w:p w14:paraId="6516622F"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26C1891B"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69B59717" w14:textId="77777777" w:rsidR="00193F46" w:rsidRPr="00647A2C" w:rsidRDefault="00193F46" w:rsidP="00647A2C">
            <w:pPr>
              <w:pStyle w:val="103"/>
            </w:pPr>
            <w:r w:rsidRPr="006E269D">
              <w:t>0,25</w:t>
            </w:r>
          </w:p>
        </w:tc>
        <w:tc>
          <w:tcPr>
            <w:tcW w:w="153" w:type="pct"/>
            <w:tcBorders>
              <w:top w:val="single" w:sz="4" w:space="0" w:color="auto"/>
              <w:left w:val="single" w:sz="4" w:space="0" w:color="auto"/>
              <w:bottom w:val="single" w:sz="4" w:space="0" w:color="auto"/>
              <w:right w:val="single" w:sz="4" w:space="0" w:color="auto"/>
            </w:tcBorders>
            <w:hideMark/>
          </w:tcPr>
          <w:p w14:paraId="767235BA"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168421C0"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660F7BEB" w14:textId="77777777" w:rsidR="00193F46" w:rsidRPr="00647A2C" w:rsidRDefault="00193F46" w:rsidP="00647A2C">
            <w:pPr>
              <w:pStyle w:val="103"/>
            </w:pPr>
            <w:r w:rsidRPr="006E269D">
              <w:t>0,25</w:t>
            </w:r>
          </w:p>
        </w:tc>
        <w:tc>
          <w:tcPr>
            <w:tcW w:w="153" w:type="pct"/>
            <w:tcBorders>
              <w:top w:val="single" w:sz="4" w:space="0" w:color="auto"/>
              <w:left w:val="single" w:sz="4" w:space="0" w:color="auto"/>
              <w:bottom w:val="single" w:sz="4" w:space="0" w:color="auto"/>
              <w:right w:val="single" w:sz="4" w:space="0" w:color="auto"/>
            </w:tcBorders>
            <w:hideMark/>
          </w:tcPr>
          <w:p w14:paraId="7B11D6E9"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766EA21A"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0D4DAA39" w14:textId="77777777" w:rsidR="00193F46" w:rsidRPr="00647A2C" w:rsidRDefault="00193F46" w:rsidP="00647A2C">
            <w:pPr>
              <w:pStyle w:val="103"/>
            </w:pPr>
            <w:r w:rsidRPr="006E269D">
              <w:t>0,25</w:t>
            </w:r>
          </w:p>
        </w:tc>
      </w:tr>
      <w:tr w:rsidR="00193F46" w14:paraId="459953F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34279BE"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384543E4"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44A61CF" w14:textId="77777777" w:rsidR="00193F46" w:rsidRPr="00647A2C" w:rsidRDefault="00193F46" w:rsidP="00647A2C">
            <w:pPr>
              <w:pStyle w:val="103"/>
            </w:pPr>
            <w:r w:rsidRPr="006E269D">
              <w:t>Располагаемая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44973630"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7806B02B" w14:textId="77777777" w:rsidR="00193F46" w:rsidRPr="00647A2C" w:rsidRDefault="00193F46" w:rsidP="00647A2C">
            <w:pPr>
              <w:pStyle w:val="103"/>
            </w:pPr>
            <w:r w:rsidRPr="006E269D">
              <w:t>0,25</w:t>
            </w:r>
          </w:p>
        </w:tc>
        <w:tc>
          <w:tcPr>
            <w:tcW w:w="153" w:type="pct"/>
            <w:tcBorders>
              <w:top w:val="single" w:sz="4" w:space="0" w:color="auto"/>
              <w:left w:val="single" w:sz="4" w:space="0" w:color="auto"/>
              <w:bottom w:val="single" w:sz="4" w:space="0" w:color="auto"/>
              <w:right w:val="single" w:sz="4" w:space="0" w:color="auto"/>
            </w:tcBorders>
            <w:hideMark/>
          </w:tcPr>
          <w:p w14:paraId="33A14E91"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4E4FEEB6"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6B859461" w14:textId="77777777" w:rsidR="00193F46" w:rsidRPr="00647A2C" w:rsidRDefault="00193F46" w:rsidP="00647A2C">
            <w:pPr>
              <w:pStyle w:val="103"/>
            </w:pPr>
            <w:r w:rsidRPr="006E269D">
              <w:t>0,25</w:t>
            </w:r>
          </w:p>
        </w:tc>
        <w:tc>
          <w:tcPr>
            <w:tcW w:w="153" w:type="pct"/>
            <w:tcBorders>
              <w:top w:val="single" w:sz="4" w:space="0" w:color="auto"/>
              <w:left w:val="single" w:sz="4" w:space="0" w:color="auto"/>
              <w:bottom w:val="single" w:sz="4" w:space="0" w:color="auto"/>
              <w:right w:val="single" w:sz="4" w:space="0" w:color="auto"/>
            </w:tcBorders>
            <w:hideMark/>
          </w:tcPr>
          <w:p w14:paraId="7E9A4C63"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00717B9D"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1C9FDD13" w14:textId="77777777" w:rsidR="00193F46" w:rsidRPr="00647A2C" w:rsidRDefault="00193F46" w:rsidP="00647A2C">
            <w:pPr>
              <w:pStyle w:val="103"/>
            </w:pPr>
            <w:r w:rsidRPr="006E269D">
              <w:t>0,25</w:t>
            </w:r>
          </w:p>
        </w:tc>
        <w:tc>
          <w:tcPr>
            <w:tcW w:w="153" w:type="pct"/>
            <w:tcBorders>
              <w:top w:val="single" w:sz="4" w:space="0" w:color="auto"/>
              <w:left w:val="single" w:sz="4" w:space="0" w:color="auto"/>
              <w:bottom w:val="single" w:sz="4" w:space="0" w:color="auto"/>
              <w:right w:val="single" w:sz="4" w:space="0" w:color="auto"/>
            </w:tcBorders>
            <w:hideMark/>
          </w:tcPr>
          <w:p w14:paraId="3BF0EDBB"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24DCFD62"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4CF15DAF" w14:textId="77777777" w:rsidR="00193F46" w:rsidRPr="00647A2C" w:rsidRDefault="00193F46" w:rsidP="00647A2C">
            <w:pPr>
              <w:pStyle w:val="103"/>
            </w:pPr>
            <w:r w:rsidRPr="006E269D">
              <w:t>0,25</w:t>
            </w:r>
          </w:p>
        </w:tc>
        <w:tc>
          <w:tcPr>
            <w:tcW w:w="153" w:type="pct"/>
            <w:tcBorders>
              <w:top w:val="single" w:sz="4" w:space="0" w:color="auto"/>
              <w:left w:val="single" w:sz="4" w:space="0" w:color="auto"/>
              <w:bottom w:val="single" w:sz="4" w:space="0" w:color="auto"/>
              <w:right w:val="single" w:sz="4" w:space="0" w:color="auto"/>
            </w:tcBorders>
            <w:hideMark/>
          </w:tcPr>
          <w:p w14:paraId="62A3EE8B"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460340E2"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05DCF7A5" w14:textId="77777777" w:rsidR="00193F46" w:rsidRPr="00647A2C" w:rsidRDefault="00193F46" w:rsidP="00647A2C">
            <w:pPr>
              <w:pStyle w:val="103"/>
            </w:pPr>
            <w:r w:rsidRPr="006E269D">
              <w:t>0,25</w:t>
            </w:r>
          </w:p>
        </w:tc>
        <w:tc>
          <w:tcPr>
            <w:tcW w:w="153" w:type="pct"/>
            <w:tcBorders>
              <w:top w:val="single" w:sz="4" w:space="0" w:color="auto"/>
              <w:left w:val="single" w:sz="4" w:space="0" w:color="auto"/>
              <w:bottom w:val="single" w:sz="4" w:space="0" w:color="auto"/>
              <w:right w:val="single" w:sz="4" w:space="0" w:color="auto"/>
            </w:tcBorders>
            <w:hideMark/>
          </w:tcPr>
          <w:p w14:paraId="09152ABE"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0C157E8A" w14:textId="77777777" w:rsidR="00193F46" w:rsidRPr="00647A2C" w:rsidRDefault="00193F46" w:rsidP="00647A2C">
            <w:pPr>
              <w:pStyle w:val="103"/>
            </w:pPr>
            <w:r w:rsidRPr="006E269D">
              <w:t>0,25</w:t>
            </w:r>
          </w:p>
        </w:tc>
        <w:tc>
          <w:tcPr>
            <w:tcW w:w="154" w:type="pct"/>
            <w:tcBorders>
              <w:top w:val="single" w:sz="4" w:space="0" w:color="auto"/>
              <w:left w:val="single" w:sz="4" w:space="0" w:color="auto"/>
              <w:bottom w:val="single" w:sz="4" w:space="0" w:color="auto"/>
              <w:right w:val="single" w:sz="4" w:space="0" w:color="auto"/>
            </w:tcBorders>
            <w:hideMark/>
          </w:tcPr>
          <w:p w14:paraId="2FA41A7F" w14:textId="77777777" w:rsidR="00193F46" w:rsidRPr="00647A2C" w:rsidRDefault="00193F46" w:rsidP="00647A2C">
            <w:pPr>
              <w:pStyle w:val="103"/>
            </w:pPr>
            <w:r w:rsidRPr="006E269D">
              <w:t>0,25</w:t>
            </w:r>
          </w:p>
        </w:tc>
      </w:tr>
      <w:tr w:rsidR="00193F46" w14:paraId="49E1CC32"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7BD0E2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AD52F7B"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F8B73CD" w14:textId="77777777" w:rsidR="00193F46" w:rsidRPr="00647A2C" w:rsidRDefault="00193F46" w:rsidP="00647A2C">
            <w:pPr>
              <w:pStyle w:val="103"/>
            </w:pPr>
            <w:r w:rsidRPr="006E269D">
              <w:t>Ограничения</w:t>
            </w:r>
          </w:p>
        </w:tc>
        <w:tc>
          <w:tcPr>
            <w:tcW w:w="153" w:type="pct"/>
            <w:tcBorders>
              <w:top w:val="single" w:sz="4" w:space="0" w:color="auto"/>
              <w:left w:val="single" w:sz="4" w:space="0" w:color="auto"/>
              <w:bottom w:val="single" w:sz="4" w:space="0" w:color="auto"/>
              <w:right w:val="single" w:sz="4" w:space="0" w:color="auto"/>
            </w:tcBorders>
            <w:hideMark/>
          </w:tcPr>
          <w:p w14:paraId="73E64B8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4EC3B8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5B4A0F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D8F949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84470E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4ABEDB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2CA536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6ED6CE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D78C53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D33D31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836AF1D"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4E8D28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2E2AEC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D58322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B88F9E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0E7F6F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DF98EA2" w14:textId="77777777" w:rsidR="00193F46" w:rsidRPr="00647A2C" w:rsidRDefault="00193F46" w:rsidP="00647A2C">
            <w:pPr>
              <w:pStyle w:val="103"/>
            </w:pPr>
            <w:r w:rsidRPr="006E269D">
              <w:t>0,00</w:t>
            </w:r>
          </w:p>
        </w:tc>
      </w:tr>
      <w:tr w:rsidR="00193F46" w14:paraId="0ED0C5C4"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1A52DAE"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8D6489A"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6FABEDFF" w14:textId="77777777" w:rsidR="00193F46" w:rsidRPr="00647A2C" w:rsidRDefault="00193F46" w:rsidP="00647A2C">
            <w:pPr>
              <w:pStyle w:val="103"/>
            </w:pPr>
            <w:r w:rsidRPr="006E269D">
              <w:t>Собственные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31D6365D"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01F068D4"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7EF234B9"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2CDDA7C1"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4E795BF9"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20CA3687"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089A8F12"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2C6F5798"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46802295"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3CBB8918"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018724D4"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389C9AF4"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6AF1567C"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478FC22A"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7118AD7B"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5AC43AEC"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351557A9" w14:textId="77777777" w:rsidR="00193F46" w:rsidRPr="00647A2C" w:rsidRDefault="00193F46" w:rsidP="00647A2C">
            <w:pPr>
              <w:pStyle w:val="103"/>
            </w:pPr>
            <w:r w:rsidRPr="006E269D">
              <w:t>0,02</w:t>
            </w:r>
          </w:p>
        </w:tc>
      </w:tr>
      <w:tr w:rsidR="00193F46" w14:paraId="7680A109"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75466997"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94DAE15"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41C2895" w14:textId="77777777" w:rsidR="00193F46" w:rsidRPr="00647A2C" w:rsidRDefault="00193F46" w:rsidP="00647A2C">
            <w:pPr>
              <w:pStyle w:val="103"/>
            </w:pPr>
            <w:r w:rsidRPr="006E269D">
              <w:t>Тепловая мощность "нетто"</w:t>
            </w:r>
          </w:p>
        </w:tc>
        <w:tc>
          <w:tcPr>
            <w:tcW w:w="153" w:type="pct"/>
            <w:tcBorders>
              <w:top w:val="single" w:sz="4" w:space="0" w:color="auto"/>
              <w:left w:val="single" w:sz="4" w:space="0" w:color="auto"/>
              <w:bottom w:val="single" w:sz="4" w:space="0" w:color="auto"/>
              <w:right w:val="single" w:sz="4" w:space="0" w:color="auto"/>
            </w:tcBorders>
            <w:hideMark/>
          </w:tcPr>
          <w:p w14:paraId="674DA482"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28ACFAE6" w14:textId="77777777" w:rsidR="00193F46" w:rsidRPr="00647A2C" w:rsidRDefault="00193F46" w:rsidP="00647A2C">
            <w:pPr>
              <w:pStyle w:val="103"/>
            </w:pPr>
            <w:r w:rsidRPr="006E269D">
              <w:t>0,22</w:t>
            </w:r>
          </w:p>
        </w:tc>
        <w:tc>
          <w:tcPr>
            <w:tcW w:w="153" w:type="pct"/>
            <w:tcBorders>
              <w:top w:val="single" w:sz="4" w:space="0" w:color="auto"/>
              <w:left w:val="single" w:sz="4" w:space="0" w:color="auto"/>
              <w:bottom w:val="single" w:sz="4" w:space="0" w:color="auto"/>
              <w:right w:val="single" w:sz="4" w:space="0" w:color="auto"/>
            </w:tcBorders>
            <w:hideMark/>
          </w:tcPr>
          <w:p w14:paraId="0F222412"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2BCE8A33"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2D98A131" w14:textId="77777777" w:rsidR="00193F46" w:rsidRPr="00647A2C" w:rsidRDefault="00193F46" w:rsidP="00647A2C">
            <w:pPr>
              <w:pStyle w:val="103"/>
            </w:pPr>
            <w:r w:rsidRPr="006E269D">
              <w:t>0,22</w:t>
            </w:r>
          </w:p>
        </w:tc>
        <w:tc>
          <w:tcPr>
            <w:tcW w:w="153" w:type="pct"/>
            <w:tcBorders>
              <w:top w:val="single" w:sz="4" w:space="0" w:color="auto"/>
              <w:left w:val="single" w:sz="4" w:space="0" w:color="auto"/>
              <w:bottom w:val="single" w:sz="4" w:space="0" w:color="auto"/>
              <w:right w:val="single" w:sz="4" w:space="0" w:color="auto"/>
            </w:tcBorders>
            <w:hideMark/>
          </w:tcPr>
          <w:p w14:paraId="536CA666"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0A38697B"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31333FAB" w14:textId="77777777" w:rsidR="00193F46" w:rsidRPr="00647A2C" w:rsidRDefault="00193F46" w:rsidP="00647A2C">
            <w:pPr>
              <w:pStyle w:val="103"/>
            </w:pPr>
            <w:r w:rsidRPr="006E269D">
              <w:t>0,22</w:t>
            </w:r>
          </w:p>
        </w:tc>
        <w:tc>
          <w:tcPr>
            <w:tcW w:w="153" w:type="pct"/>
            <w:tcBorders>
              <w:top w:val="single" w:sz="4" w:space="0" w:color="auto"/>
              <w:left w:val="single" w:sz="4" w:space="0" w:color="auto"/>
              <w:bottom w:val="single" w:sz="4" w:space="0" w:color="auto"/>
              <w:right w:val="single" w:sz="4" w:space="0" w:color="auto"/>
            </w:tcBorders>
            <w:hideMark/>
          </w:tcPr>
          <w:p w14:paraId="161E4E80"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23B65400"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24C15320" w14:textId="77777777" w:rsidR="00193F46" w:rsidRPr="00647A2C" w:rsidRDefault="00193F46" w:rsidP="00647A2C">
            <w:pPr>
              <w:pStyle w:val="103"/>
            </w:pPr>
            <w:r w:rsidRPr="006E269D">
              <w:t>0,22</w:t>
            </w:r>
          </w:p>
        </w:tc>
        <w:tc>
          <w:tcPr>
            <w:tcW w:w="153" w:type="pct"/>
            <w:tcBorders>
              <w:top w:val="single" w:sz="4" w:space="0" w:color="auto"/>
              <w:left w:val="single" w:sz="4" w:space="0" w:color="auto"/>
              <w:bottom w:val="single" w:sz="4" w:space="0" w:color="auto"/>
              <w:right w:val="single" w:sz="4" w:space="0" w:color="auto"/>
            </w:tcBorders>
            <w:hideMark/>
          </w:tcPr>
          <w:p w14:paraId="279EC546"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1102CF52"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33D83BCE" w14:textId="77777777" w:rsidR="00193F46" w:rsidRPr="00647A2C" w:rsidRDefault="00193F46" w:rsidP="00647A2C">
            <w:pPr>
              <w:pStyle w:val="103"/>
            </w:pPr>
            <w:r w:rsidRPr="006E269D">
              <w:t>0,22</w:t>
            </w:r>
          </w:p>
        </w:tc>
        <w:tc>
          <w:tcPr>
            <w:tcW w:w="153" w:type="pct"/>
            <w:tcBorders>
              <w:top w:val="single" w:sz="4" w:space="0" w:color="auto"/>
              <w:left w:val="single" w:sz="4" w:space="0" w:color="auto"/>
              <w:bottom w:val="single" w:sz="4" w:space="0" w:color="auto"/>
              <w:right w:val="single" w:sz="4" w:space="0" w:color="auto"/>
            </w:tcBorders>
            <w:hideMark/>
          </w:tcPr>
          <w:p w14:paraId="097B1E76"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534C596D"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330F8C28" w14:textId="77777777" w:rsidR="00193F46" w:rsidRPr="00647A2C" w:rsidRDefault="00193F46" w:rsidP="00647A2C">
            <w:pPr>
              <w:pStyle w:val="103"/>
            </w:pPr>
            <w:r w:rsidRPr="006E269D">
              <w:t>0,22</w:t>
            </w:r>
          </w:p>
        </w:tc>
      </w:tr>
      <w:tr w:rsidR="00193F46" w14:paraId="611F062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0F696AC"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EFF2523"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D40BC0F" w14:textId="77777777" w:rsidR="00193F46" w:rsidRPr="00647A2C" w:rsidRDefault="00193F46" w:rsidP="00647A2C">
            <w:pPr>
              <w:pStyle w:val="103"/>
            </w:pPr>
            <w:r w:rsidRPr="006E269D">
              <w:t>Потери при передаче всего, в т.ч.:</w:t>
            </w:r>
          </w:p>
        </w:tc>
        <w:tc>
          <w:tcPr>
            <w:tcW w:w="153" w:type="pct"/>
            <w:tcBorders>
              <w:top w:val="single" w:sz="4" w:space="0" w:color="auto"/>
              <w:left w:val="single" w:sz="4" w:space="0" w:color="auto"/>
              <w:bottom w:val="single" w:sz="4" w:space="0" w:color="auto"/>
              <w:right w:val="single" w:sz="4" w:space="0" w:color="auto"/>
            </w:tcBorders>
            <w:hideMark/>
          </w:tcPr>
          <w:p w14:paraId="577B472A"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2F660D8C"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79226DED"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8E01489"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78093EE"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6AB7C1DD"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2695222A"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24C67CB"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0836BBFA"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6D62882"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50DCD007"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2257D5A"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346B33F"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A5751A7"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2E43E5F"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939A006"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2BCD408" w14:textId="77777777" w:rsidR="00193F46" w:rsidRPr="00647A2C" w:rsidRDefault="00193F46" w:rsidP="00647A2C">
            <w:pPr>
              <w:pStyle w:val="103"/>
            </w:pPr>
            <w:r w:rsidRPr="006E269D">
              <w:t>0,01</w:t>
            </w:r>
          </w:p>
        </w:tc>
      </w:tr>
      <w:tr w:rsidR="00193F46" w14:paraId="283A5802"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34E6342"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1429ABD"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337349C" w14:textId="77777777" w:rsidR="00193F46" w:rsidRPr="00647A2C" w:rsidRDefault="00193F46" w:rsidP="00647A2C">
            <w:pPr>
              <w:pStyle w:val="103"/>
            </w:pPr>
            <w:r w:rsidRPr="006E269D">
              <w:t xml:space="preserve">   через изоляционные конструкции</w:t>
            </w:r>
          </w:p>
        </w:tc>
        <w:tc>
          <w:tcPr>
            <w:tcW w:w="153" w:type="pct"/>
            <w:tcBorders>
              <w:top w:val="single" w:sz="4" w:space="0" w:color="auto"/>
              <w:left w:val="single" w:sz="4" w:space="0" w:color="auto"/>
              <w:bottom w:val="single" w:sz="4" w:space="0" w:color="auto"/>
              <w:right w:val="single" w:sz="4" w:space="0" w:color="auto"/>
            </w:tcBorders>
            <w:hideMark/>
          </w:tcPr>
          <w:p w14:paraId="17E9F71A"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5B95D4A"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333CA63E"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8C26181"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423688F"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2D6EEF7F"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3E6A1CC"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1D9CD9A"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6BB15327"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CCFE094"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DE74657"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C823067"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987AD1F"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25093F9A"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6ED9B967"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1AAA90B"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B23D1F3" w14:textId="77777777" w:rsidR="00193F46" w:rsidRPr="00647A2C" w:rsidRDefault="00193F46" w:rsidP="00647A2C">
            <w:pPr>
              <w:pStyle w:val="103"/>
            </w:pPr>
            <w:r w:rsidRPr="006E269D">
              <w:t>0,01</w:t>
            </w:r>
          </w:p>
        </w:tc>
      </w:tr>
      <w:tr w:rsidR="00193F46" w14:paraId="2468B7E0"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DF0B06D"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5AD0E35"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B06BB1A" w14:textId="77777777" w:rsidR="00193F46" w:rsidRPr="00647A2C" w:rsidRDefault="00193F46" w:rsidP="00647A2C">
            <w:pPr>
              <w:pStyle w:val="103"/>
            </w:pPr>
            <w:r w:rsidRPr="006E269D">
              <w:t xml:space="preserve">   с утечками теплоносителя</w:t>
            </w:r>
          </w:p>
        </w:tc>
        <w:tc>
          <w:tcPr>
            <w:tcW w:w="153" w:type="pct"/>
            <w:tcBorders>
              <w:top w:val="single" w:sz="4" w:space="0" w:color="auto"/>
              <w:left w:val="single" w:sz="4" w:space="0" w:color="auto"/>
              <w:bottom w:val="single" w:sz="4" w:space="0" w:color="auto"/>
              <w:right w:val="single" w:sz="4" w:space="0" w:color="auto"/>
            </w:tcBorders>
            <w:hideMark/>
          </w:tcPr>
          <w:p w14:paraId="2C44C8F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5DE4A2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BCF8A4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3F8333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3D176A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5C1F54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CEB945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4A7791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7DD683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3F4897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74A282A"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2F3CB3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DC7F5C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B2C328C"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99C16A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41EC16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AEDEB4D" w14:textId="77777777" w:rsidR="00193F46" w:rsidRPr="00647A2C" w:rsidRDefault="00193F46" w:rsidP="00647A2C">
            <w:pPr>
              <w:pStyle w:val="103"/>
            </w:pPr>
            <w:r w:rsidRPr="006E269D">
              <w:t>0,00</w:t>
            </w:r>
          </w:p>
        </w:tc>
      </w:tr>
      <w:tr w:rsidR="00193F46" w14:paraId="4157C51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8F0AE26"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455CC0F"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A8236A2" w14:textId="77777777" w:rsidR="00193F46" w:rsidRPr="00647A2C" w:rsidRDefault="00193F46" w:rsidP="00647A2C">
            <w:pPr>
              <w:pStyle w:val="103"/>
            </w:pPr>
            <w:r w:rsidRPr="006E269D">
              <w:t>Хозяйственные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7076E73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C91780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3B5B9C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DA49AA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ECCC0B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00A2F7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1CB627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28D233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B8D6A8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B3C533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451828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60A5B0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653D6E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968BD0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2279BB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48D98D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72D5663" w14:textId="77777777" w:rsidR="00193F46" w:rsidRPr="00647A2C" w:rsidRDefault="00193F46" w:rsidP="00647A2C">
            <w:pPr>
              <w:pStyle w:val="103"/>
            </w:pPr>
            <w:r w:rsidRPr="006E269D">
              <w:t>0,00</w:t>
            </w:r>
          </w:p>
        </w:tc>
      </w:tr>
      <w:tr w:rsidR="00193F46" w14:paraId="477EFDC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19C6BEFD"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899B285"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B628483" w14:textId="77777777" w:rsidR="00193F46" w:rsidRPr="00647A2C" w:rsidRDefault="00193F46" w:rsidP="00647A2C">
            <w:pPr>
              <w:pStyle w:val="103"/>
            </w:pPr>
            <w:r w:rsidRPr="006E269D">
              <w:t>Подключенная нагрузка (договорная), в т. ч.:</w:t>
            </w:r>
          </w:p>
        </w:tc>
        <w:tc>
          <w:tcPr>
            <w:tcW w:w="153" w:type="pct"/>
            <w:tcBorders>
              <w:top w:val="single" w:sz="4" w:space="0" w:color="auto"/>
              <w:left w:val="single" w:sz="4" w:space="0" w:color="auto"/>
              <w:bottom w:val="single" w:sz="4" w:space="0" w:color="auto"/>
              <w:right w:val="single" w:sz="4" w:space="0" w:color="auto"/>
            </w:tcBorders>
            <w:hideMark/>
          </w:tcPr>
          <w:p w14:paraId="4D827A85"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21A30D7F"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07497810"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288FB6C2"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2C630C1E"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6ED493FE"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6C3E60D8"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30163C20"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600D62A0"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7C8D8D81"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5D7A97F4"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432462DA"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65F11EA8"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6E320E96"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11667E7D"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240F4DC4"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7A270F33" w14:textId="77777777" w:rsidR="00193F46" w:rsidRPr="00647A2C" w:rsidRDefault="00193F46" w:rsidP="00647A2C">
            <w:pPr>
              <w:pStyle w:val="103"/>
            </w:pPr>
            <w:r w:rsidRPr="006E269D">
              <w:t>0,17</w:t>
            </w:r>
          </w:p>
        </w:tc>
      </w:tr>
      <w:tr w:rsidR="00193F46" w14:paraId="7FC16A75"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1D7FFF67"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275CDFC"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C6C25E6" w14:textId="77777777" w:rsidR="00193F46" w:rsidRPr="00647A2C" w:rsidRDefault="00193F46" w:rsidP="00647A2C">
            <w:pPr>
              <w:pStyle w:val="103"/>
            </w:pPr>
            <w:r w:rsidRPr="006E269D">
              <w:t>Отопление и вентиляция</w:t>
            </w:r>
          </w:p>
        </w:tc>
        <w:tc>
          <w:tcPr>
            <w:tcW w:w="153" w:type="pct"/>
            <w:tcBorders>
              <w:top w:val="single" w:sz="4" w:space="0" w:color="auto"/>
              <w:left w:val="single" w:sz="4" w:space="0" w:color="auto"/>
              <w:bottom w:val="single" w:sz="4" w:space="0" w:color="auto"/>
              <w:right w:val="single" w:sz="4" w:space="0" w:color="auto"/>
            </w:tcBorders>
            <w:hideMark/>
          </w:tcPr>
          <w:p w14:paraId="2BF6AADE"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3105D6F9"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4814DD82"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63828FE7"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22D77C4B"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3FC807E3"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77E3639B"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697130D6"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366B6194"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508B2A74"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05E88D1E"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457A7DBB"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073653DE"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4A3C1276"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7D9D1626"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0E67B57B"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3BA9E4F5" w14:textId="77777777" w:rsidR="00193F46" w:rsidRPr="00647A2C" w:rsidRDefault="00193F46" w:rsidP="00647A2C">
            <w:pPr>
              <w:pStyle w:val="103"/>
            </w:pPr>
            <w:r w:rsidRPr="006E269D">
              <w:t>0,17</w:t>
            </w:r>
          </w:p>
        </w:tc>
      </w:tr>
      <w:tr w:rsidR="00193F46" w14:paraId="66805119"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FE93858"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12352E6"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63300D9B" w14:textId="77777777" w:rsidR="00193F46" w:rsidRPr="00647A2C" w:rsidRDefault="00193F46" w:rsidP="00647A2C">
            <w:pPr>
              <w:pStyle w:val="103"/>
            </w:pPr>
            <w:r w:rsidRPr="006E269D">
              <w:t>ГВС</w:t>
            </w:r>
          </w:p>
        </w:tc>
        <w:tc>
          <w:tcPr>
            <w:tcW w:w="153" w:type="pct"/>
            <w:tcBorders>
              <w:top w:val="single" w:sz="4" w:space="0" w:color="auto"/>
              <w:left w:val="single" w:sz="4" w:space="0" w:color="auto"/>
              <w:bottom w:val="single" w:sz="4" w:space="0" w:color="auto"/>
              <w:right w:val="single" w:sz="4" w:space="0" w:color="auto"/>
            </w:tcBorders>
            <w:hideMark/>
          </w:tcPr>
          <w:p w14:paraId="4586DB2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192844A"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CEA074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925834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F2966B9"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256A8B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1924DD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4C10C2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CFBB58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F6F6D2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0BA859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EA3122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0FCFDA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49A9C3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A67F9E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1EB839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323FBD2" w14:textId="77777777" w:rsidR="00193F46" w:rsidRPr="00647A2C" w:rsidRDefault="00193F46" w:rsidP="00647A2C">
            <w:pPr>
              <w:pStyle w:val="103"/>
            </w:pPr>
            <w:r w:rsidRPr="006E269D">
              <w:t>0,00</w:t>
            </w:r>
          </w:p>
        </w:tc>
      </w:tr>
      <w:tr w:rsidR="00193F46" w14:paraId="64217CA2"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E5F28DF"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3AFB745"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716BE1D" w14:textId="77777777" w:rsidR="00193F46" w:rsidRPr="00647A2C" w:rsidRDefault="00193F46" w:rsidP="00647A2C">
            <w:pPr>
              <w:pStyle w:val="103"/>
            </w:pPr>
            <w:r w:rsidRPr="006E269D">
              <w:t>Пар</w:t>
            </w:r>
          </w:p>
        </w:tc>
        <w:tc>
          <w:tcPr>
            <w:tcW w:w="153" w:type="pct"/>
            <w:tcBorders>
              <w:top w:val="single" w:sz="4" w:space="0" w:color="auto"/>
              <w:left w:val="single" w:sz="4" w:space="0" w:color="auto"/>
              <w:bottom w:val="single" w:sz="4" w:space="0" w:color="auto"/>
              <w:right w:val="single" w:sz="4" w:space="0" w:color="auto"/>
            </w:tcBorders>
            <w:hideMark/>
          </w:tcPr>
          <w:p w14:paraId="7E8835A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A80113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E20CC5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B4BCDE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6277F9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455DDA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D2532C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71AA1DC"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3C0686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771744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686D19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D2342D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CC7A8F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2A9DF6D"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9ED2E5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B16AB7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FBD16D4" w14:textId="77777777" w:rsidR="00193F46" w:rsidRPr="00647A2C" w:rsidRDefault="00193F46" w:rsidP="00647A2C">
            <w:pPr>
              <w:pStyle w:val="103"/>
            </w:pPr>
            <w:r w:rsidRPr="006E269D">
              <w:t>0,00</w:t>
            </w:r>
          </w:p>
        </w:tc>
      </w:tr>
      <w:tr w:rsidR="00193F46" w14:paraId="51B7FE43"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92586D6"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FB2ACC4"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49A99B1" w14:textId="77777777" w:rsidR="00193F46" w:rsidRPr="00647A2C" w:rsidRDefault="00193F46" w:rsidP="00647A2C">
            <w:pPr>
              <w:pStyle w:val="103"/>
            </w:pPr>
            <w:r w:rsidRPr="006E269D">
              <w:t>Подключенная тепловая нагрузка (договорная) на коллекторах</w:t>
            </w:r>
          </w:p>
        </w:tc>
        <w:tc>
          <w:tcPr>
            <w:tcW w:w="153" w:type="pct"/>
            <w:tcBorders>
              <w:top w:val="single" w:sz="4" w:space="0" w:color="auto"/>
              <w:left w:val="single" w:sz="4" w:space="0" w:color="auto"/>
              <w:bottom w:val="single" w:sz="4" w:space="0" w:color="auto"/>
              <w:right w:val="single" w:sz="4" w:space="0" w:color="auto"/>
            </w:tcBorders>
            <w:hideMark/>
          </w:tcPr>
          <w:p w14:paraId="4A0707DF" w14:textId="77777777" w:rsidR="00193F46" w:rsidRPr="00647A2C" w:rsidRDefault="00193F46" w:rsidP="00647A2C">
            <w:pPr>
              <w:pStyle w:val="103"/>
            </w:pPr>
            <w:r w:rsidRPr="006E269D">
              <w:t>0,18</w:t>
            </w:r>
          </w:p>
        </w:tc>
        <w:tc>
          <w:tcPr>
            <w:tcW w:w="154" w:type="pct"/>
            <w:tcBorders>
              <w:top w:val="single" w:sz="4" w:space="0" w:color="auto"/>
              <w:left w:val="single" w:sz="4" w:space="0" w:color="auto"/>
              <w:bottom w:val="single" w:sz="4" w:space="0" w:color="auto"/>
              <w:right w:val="single" w:sz="4" w:space="0" w:color="auto"/>
            </w:tcBorders>
            <w:hideMark/>
          </w:tcPr>
          <w:p w14:paraId="0AC5D76C" w14:textId="77777777" w:rsidR="00193F46" w:rsidRPr="00647A2C" w:rsidRDefault="00193F46" w:rsidP="00647A2C">
            <w:pPr>
              <w:pStyle w:val="103"/>
            </w:pPr>
            <w:r w:rsidRPr="006E269D">
              <w:t>0,18</w:t>
            </w:r>
          </w:p>
        </w:tc>
        <w:tc>
          <w:tcPr>
            <w:tcW w:w="153" w:type="pct"/>
            <w:tcBorders>
              <w:top w:val="single" w:sz="4" w:space="0" w:color="auto"/>
              <w:left w:val="single" w:sz="4" w:space="0" w:color="auto"/>
              <w:bottom w:val="single" w:sz="4" w:space="0" w:color="auto"/>
              <w:right w:val="single" w:sz="4" w:space="0" w:color="auto"/>
            </w:tcBorders>
            <w:hideMark/>
          </w:tcPr>
          <w:p w14:paraId="62E602CE" w14:textId="77777777" w:rsidR="00193F46" w:rsidRPr="00647A2C" w:rsidRDefault="00193F46" w:rsidP="00647A2C">
            <w:pPr>
              <w:pStyle w:val="103"/>
            </w:pPr>
            <w:r w:rsidRPr="006E269D">
              <w:t>0,18</w:t>
            </w:r>
          </w:p>
        </w:tc>
        <w:tc>
          <w:tcPr>
            <w:tcW w:w="154" w:type="pct"/>
            <w:tcBorders>
              <w:top w:val="single" w:sz="4" w:space="0" w:color="auto"/>
              <w:left w:val="single" w:sz="4" w:space="0" w:color="auto"/>
              <w:bottom w:val="single" w:sz="4" w:space="0" w:color="auto"/>
              <w:right w:val="single" w:sz="4" w:space="0" w:color="auto"/>
            </w:tcBorders>
            <w:hideMark/>
          </w:tcPr>
          <w:p w14:paraId="2D0677FF" w14:textId="77777777" w:rsidR="00193F46" w:rsidRPr="00647A2C" w:rsidRDefault="00193F46" w:rsidP="00647A2C">
            <w:pPr>
              <w:pStyle w:val="103"/>
            </w:pPr>
            <w:r w:rsidRPr="006E269D">
              <w:t>0,18</w:t>
            </w:r>
          </w:p>
        </w:tc>
        <w:tc>
          <w:tcPr>
            <w:tcW w:w="154" w:type="pct"/>
            <w:tcBorders>
              <w:top w:val="single" w:sz="4" w:space="0" w:color="auto"/>
              <w:left w:val="single" w:sz="4" w:space="0" w:color="auto"/>
              <w:bottom w:val="single" w:sz="4" w:space="0" w:color="auto"/>
              <w:right w:val="single" w:sz="4" w:space="0" w:color="auto"/>
            </w:tcBorders>
            <w:hideMark/>
          </w:tcPr>
          <w:p w14:paraId="6C363F56" w14:textId="77777777" w:rsidR="00193F46" w:rsidRPr="00647A2C" w:rsidRDefault="00193F46" w:rsidP="00647A2C">
            <w:pPr>
              <w:pStyle w:val="103"/>
            </w:pPr>
            <w:r w:rsidRPr="006E269D">
              <w:t>0,18</w:t>
            </w:r>
          </w:p>
        </w:tc>
        <w:tc>
          <w:tcPr>
            <w:tcW w:w="153" w:type="pct"/>
            <w:tcBorders>
              <w:top w:val="single" w:sz="4" w:space="0" w:color="auto"/>
              <w:left w:val="single" w:sz="4" w:space="0" w:color="auto"/>
              <w:bottom w:val="single" w:sz="4" w:space="0" w:color="auto"/>
              <w:right w:val="single" w:sz="4" w:space="0" w:color="auto"/>
            </w:tcBorders>
            <w:hideMark/>
          </w:tcPr>
          <w:p w14:paraId="7828ADF1" w14:textId="77777777" w:rsidR="00193F46" w:rsidRPr="00647A2C" w:rsidRDefault="00193F46" w:rsidP="00647A2C">
            <w:pPr>
              <w:pStyle w:val="103"/>
            </w:pPr>
            <w:r w:rsidRPr="006E269D">
              <w:t>0,18</w:t>
            </w:r>
          </w:p>
        </w:tc>
        <w:tc>
          <w:tcPr>
            <w:tcW w:w="154" w:type="pct"/>
            <w:tcBorders>
              <w:top w:val="single" w:sz="4" w:space="0" w:color="auto"/>
              <w:left w:val="single" w:sz="4" w:space="0" w:color="auto"/>
              <w:bottom w:val="single" w:sz="4" w:space="0" w:color="auto"/>
              <w:right w:val="single" w:sz="4" w:space="0" w:color="auto"/>
            </w:tcBorders>
            <w:hideMark/>
          </w:tcPr>
          <w:p w14:paraId="4BA5DF60" w14:textId="77777777" w:rsidR="00193F46" w:rsidRPr="00647A2C" w:rsidRDefault="00193F46" w:rsidP="00647A2C">
            <w:pPr>
              <w:pStyle w:val="103"/>
            </w:pPr>
            <w:r w:rsidRPr="006E269D">
              <w:t>0,18</w:t>
            </w:r>
          </w:p>
        </w:tc>
        <w:tc>
          <w:tcPr>
            <w:tcW w:w="154" w:type="pct"/>
            <w:tcBorders>
              <w:top w:val="single" w:sz="4" w:space="0" w:color="auto"/>
              <w:left w:val="single" w:sz="4" w:space="0" w:color="auto"/>
              <w:bottom w:val="single" w:sz="4" w:space="0" w:color="auto"/>
              <w:right w:val="single" w:sz="4" w:space="0" w:color="auto"/>
            </w:tcBorders>
            <w:hideMark/>
          </w:tcPr>
          <w:p w14:paraId="35774436" w14:textId="77777777" w:rsidR="00193F46" w:rsidRPr="00647A2C" w:rsidRDefault="00193F46" w:rsidP="00647A2C">
            <w:pPr>
              <w:pStyle w:val="103"/>
            </w:pPr>
            <w:r w:rsidRPr="006E269D">
              <w:t>0,18</w:t>
            </w:r>
          </w:p>
        </w:tc>
        <w:tc>
          <w:tcPr>
            <w:tcW w:w="153" w:type="pct"/>
            <w:tcBorders>
              <w:top w:val="single" w:sz="4" w:space="0" w:color="auto"/>
              <w:left w:val="single" w:sz="4" w:space="0" w:color="auto"/>
              <w:bottom w:val="single" w:sz="4" w:space="0" w:color="auto"/>
              <w:right w:val="single" w:sz="4" w:space="0" w:color="auto"/>
            </w:tcBorders>
            <w:hideMark/>
          </w:tcPr>
          <w:p w14:paraId="3B809965" w14:textId="77777777" w:rsidR="00193F46" w:rsidRPr="00647A2C" w:rsidRDefault="00193F46" w:rsidP="00647A2C">
            <w:pPr>
              <w:pStyle w:val="103"/>
            </w:pPr>
            <w:r w:rsidRPr="006E269D">
              <w:t>0,18</w:t>
            </w:r>
          </w:p>
        </w:tc>
        <w:tc>
          <w:tcPr>
            <w:tcW w:w="154" w:type="pct"/>
            <w:tcBorders>
              <w:top w:val="single" w:sz="4" w:space="0" w:color="auto"/>
              <w:left w:val="single" w:sz="4" w:space="0" w:color="auto"/>
              <w:bottom w:val="single" w:sz="4" w:space="0" w:color="auto"/>
              <w:right w:val="single" w:sz="4" w:space="0" w:color="auto"/>
            </w:tcBorders>
            <w:hideMark/>
          </w:tcPr>
          <w:p w14:paraId="4F897FFF" w14:textId="77777777" w:rsidR="00193F46" w:rsidRPr="00647A2C" w:rsidRDefault="00193F46" w:rsidP="00647A2C">
            <w:pPr>
              <w:pStyle w:val="103"/>
            </w:pPr>
            <w:r w:rsidRPr="006E269D">
              <w:t>0,18</w:t>
            </w:r>
          </w:p>
        </w:tc>
        <w:tc>
          <w:tcPr>
            <w:tcW w:w="154" w:type="pct"/>
            <w:tcBorders>
              <w:top w:val="single" w:sz="4" w:space="0" w:color="auto"/>
              <w:left w:val="single" w:sz="4" w:space="0" w:color="auto"/>
              <w:bottom w:val="single" w:sz="4" w:space="0" w:color="auto"/>
              <w:right w:val="single" w:sz="4" w:space="0" w:color="auto"/>
            </w:tcBorders>
            <w:hideMark/>
          </w:tcPr>
          <w:p w14:paraId="69003E57" w14:textId="77777777" w:rsidR="00193F46" w:rsidRPr="00647A2C" w:rsidRDefault="00193F46" w:rsidP="00647A2C">
            <w:pPr>
              <w:pStyle w:val="103"/>
            </w:pPr>
            <w:r w:rsidRPr="006E269D">
              <w:t>0,18</w:t>
            </w:r>
          </w:p>
        </w:tc>
        <w:tc>
          <w:tcPr>
            <w:tcW w:w="153" w:type="pct"/>
            <w:tcBorders>
              <w:top w:val="single" w:sz="4" w:space="0" w:color="auto"/>
              <w:left w:val="single" w:sz="4" w:space="0" w:color="auto"/>
              <w:bottom w:val="single" w:sz="4" w:space="0" w:color="auto"/>
              <w:right w:val="single" w:sz="4" w:space="0" w:color="auto"/>
            </w:tcBorders>
            <w:hideMark/>
          </w:tcPr>
          <w:p w14:paraId="49646E3D" w14:textId="77777777" w:rsidR="00193F46" w:rsidRPr="00647A2C" w:rsidRDefault="00193F46" w:rsidP="00647A2C">
            <w:pPr>
              <w:pStyle w:val="103"/>
            </w:pPr>
            <w:r w:rsidRPr="006E269D">
              <w:t>0,18</w:t>
            </w:r>
          </w:p>
        </w:tc>
        <w:tc>
          <w:tcPr>
            <w:tcW w:w="154" w:type="pct"/>
            <w:tcBorders>
              <w:top w:val="single" w:sz="4" w:space="0" w:color="auto"/>
              <w:left w:val="single" w:sz="4" w:space="0" w:color="auto"/>
              <w:bottom w:val="single" w:sz="4" w:space="0" w:color="auto"/>
              <w:right w:val="single" w:sz="4" w:space="0" w:color="auto"/>
            </w:tcBorders>
            <w:hideMark/>
          </w:tcPr>
          <w:p w14:paraId="2CE603CF" w14:textId="77777777" w:rsidR="00193F46" w:rsidRPr="00647A2C" w:rsidRDefault="00193F46" w:rsidP="00647A2C">
            <w:pPr>
              <w:pStyle w:val="103"/>
            </w:pPr>
            <w:r w:rsidRPr="006E269D">
              <w:t>0,18</w:t>
            </w:r>
          </w:p>
        </w:tc>
        <w:tc>
          <w:tcPr>
            <w:tcW w:w="154" w:type="pct"/>
            <w:tcBorders>
              <w:top w:val="single" w:sz="4" w:space="0" w:color="auto"/>
              <w:left w:val="single" w:sz="4" w:space="0" w:color="auto"/>
              <w:bottom w:val="single" w:sz="4" w:space="0" w:color="auto"/>
              <w:right w:val="single" w:sz="4" w:space="0" w:color="auto"/>
            </w:tcBorders>
            <w:hideMark/>
          </w:tcPr>
          <w:p w14:paraId="0F2CFA63" w14:textId="77777777" w:rsidR="00193F46" w:rsidRPr="00647A2C" w:rsidRDefault="00193F46" w:rsidP="00647A2C">
            <w:pPr>
              <w:pStyle w:val="103"/>
            </w:pPr>
            <w:r w:rsidRPr="006E269D">
              <w:t>0,18</w:t>
            </w:r>
          </w:p>
        </w:tc>
        <w:tc>
          <w:tcPr>
            <w:tcW w:w="153" w:type="pct"/>
            <w:tcBorders>
              <w:top w:val="single" w:sz="4" w:space="0" w:color="auto"/>
              <w:left w:val="single" w:sz="4" w:space="0" w:color="auto"/>
              <w:bottom w:val="single" w:sz="4" w:space="0" w:color="auto"/>
              <w:right w:val="single" w:sz="4" w:space="0" w:color="auto"/>
            </w:tcBorders>
            <w:hideMark/>
          </w:tcPr>
          <w:p w14:paraId="4B8E67CE" w14:textId="77777777" w:rsidR="00193F46" w:rsidRPr="00647A2C" w:rsidRDefault="00193F46" w:rsidP="00647A2C">
            <w:pPr>
              <w:pStyle w:val="103"/>
            </w:pPr>
            <w:r w:rsidRPr="006E269D">
              <w:t>0,18</w:t>
            </w:r>
          </w:p>
        </w:tc>
        <w:tc>
          <w:tcPr>
            <w:tcW w:w="154" w:type="pct"/>
            <w:tcBorders>
              <w:top w:val="single" w:sz="4" w:space="0" w:color="auto"/>
              <w:left w:val="single" w:sz="4" w:space="0" w:color="auto"/>
              <w:bottom w:val="single" w:sz="4" w:space="0" w:color="auto"/>
              <w:right w:val="single" w:sz="4" w:space="0" w:color="auto"/>
            </w:tcBorders>
            <w:hideMark/>
          </w:tcPr>
          <w:p w14:paraId="31311A63" w14:textId="77777777" w:rsidR="00193F46" w:rsidRPr="00647A2C" w:rsidRDefault="00193F46" w:rsidP="00647A2C">
            <w:pPr>
              <w:pStyle w:val="103"/>
            </w:pPr>
            <w:r w:rsidRPr="006E269D">
              <w:t>0,18</w:t>
            </w:r>
          </w:p>
        </w:tc>
        <w:tc>
          <w:tcPr>
            <w:tcW w:w="154" w:type="pct"/>
            <w:tcBorders>
              <w:top w:val="single" w:sz="4" w:space="0" w:color="auto"/>
              <w:left w:val="single" w:sz="4" w:space="0" w:color="auto"/>
              <w:bottom w:val="single" w:sz="4" w:space="0" w:color="auto"/>
              <w:right w:val="single" w:sz="4" w:space="0" w:color="auto"/>
            </w:tcBorders>
            <w:hideMark/>
          </w:tcPr>
          <w:p w14:paraId="43CE058E" w14:textId="77777777" w:rsidR="00193F46" w:rsidRPr="00647A2C" w:rsidRDefault="00193F46" w:rsidP="00647A2C">
            <w:pPr>
              <w:pStyle w:val="103"/>
            </w:pPr>
            <w:r w:rsidRPr="006E269D">
              <w:t>0,18</w:t>
            </w:r>
          </w:p>
        </w:tc>
      </w:tr>
      <w:tr w:rsidR="00193F46" w14:paraId="4AD766F4"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D04B82E"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91A9FC5"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D7000FD" w14:textId="77777777" w:rsidR="00193F46" w:rsidRPr="00647A2C" w:rsidRDefault="00193F46" w:rsidP="00647A2C">
            <w:pPr>
              <w:pStyle w:val="103"/>
            </w:pPr>
            <w:r w:rsidRPr="006E269D">
              <w:t>Резерв (+)/дефицит(-) тепловой мощности (по договору)</w:t>
            </w:r>
          </w:p>
        </w:tc>
        <w:tc>
          <w:tcPr>
            <w:tcW w:w="153" w:type="pct"/>
            <w:tcBorders>
              <w:top w:val="single" w:sz="4" w:space="0" w:color="auto"/>
              <w:left w:val="single" w:sz="4" w:space="0" w:color="auto"/>
              <w:bottom w:val="single" w:sz="4" w:space="0" w:color="auto"/>
              <w:right w:val="single" w:sz="4" w:space="0" w:color="auto"/>
            </w:tcBorders>
            <w:hideMark/>
          </w:tcPr>
          <w:p w14:paraId="3CE2BB22"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6131DD4B"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51036D32"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0B810709"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6FF79F03"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099C1F85"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4571D44F"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3AEAADDF"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581D0F50"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6DE15EF4"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7A04B03F"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20EA5999"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597C0E09"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073345BE"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55072EAA"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0F9602C8"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08F57007" w14:textId="77777777" w:rsidR="00193F46" w:rsidRPr="00647A2C" w:rsidRDefault="00193F46" w:rsidP="00647A2C">
            <w:pPr>
              <w:pStyle w:val="103"/>
            </w:pPr>
            <w:r w:rsidRPr="006E269D">
              <w:t>0,04</w:t>
            </w:r>
          </w:p>
        </w:tc>
      </w:tr>
      <w:tr w:rsidR="00193F46" w14:paraId="6E39C488" w14:textId="77777777" w:rsidTr="00193F46">
        <w:trPr>
          <w:trHeight w:val="300"/>
        </w:trPr>
        <w:tc>
          <w:tcPr>
            <w:tcW w:w="492" w:type="pct"/>
            <w:vMerge w:val="restart"/>
            <w:tcBorders>
              <w:top w:val="single" w:sz="4" w:space="0" w:color="auto"/>
              <w:left w:val="single" w:sz="4" w:space="0" w:color="auto"/>
              <w:bottom w:val="single" w:sz="4" w:space="0" w:color="auto"/>
              <w:right w:val="single" w:sz="4" w:space="0" w:color="auto"/>
            </w:tcBorders>
            <w:hideMark/>
          </w:tcPr>
          <w:p w14:paraId="34222508" w14:textId="77777777" w:rsidR="00193F46" w:rsidRPr="00647A2C" w:rsidRDefault="00193F46" w:rsidP="00647A2C">
            <w:pPr>
              <w:pStyle w:val="103"/>
            </w:pPr>
            <w:r w:rsidRPr="006E269D">
              <w:t>Котельная №120</w:t>
            </w:r>
          </w:p>
        </w:tc>
        <w:tc>
          <w:tcPr>
            <w:tcW w:w="563" w:type="pct"/>
            <w:vMerge w:val="restart"/>
            <w:tcBorders>
              <w:top w:val="single" w:sz="4" w:space="0" w:color="auto"/>
              <w:left w:val="single" w:sz="4" w:space="0" w:color="auto"/>
              <w:bottom w:val="single" w:sz="4" w:space="0" w:color="auto"/>
              <w:right w:val="single" w:sz="4" w:space="0" w:color="auto"/>
            </w:tcBorders>
            <w:hideMark/>
          </w:tcPr>
          <w:p w14:paraId="1CF36B2A" w14:textId="77777777" w:rsidR="00193F46" w:rsidRPr="00647A2C" w:rsidRDefault="00193F46" w:rsidP="00647A2C">
            <w:pPr>
              <w:pStyle w:val="103"/>
            </w:pPr>
            <w:r w:rsidRPr="006E269D">
              <w:t>ст. Хоперская, ул. Багова, 1</w:t>
            </w:r>
          </w:p>
        </w:tc>
        <w:tc>
          <w:tcPr>
            <w:tcW w:w="1336" w:type="pct"/>
            <w:tcBorders>
              <w:top w:val="single" w:sz="4" w:space="0" w:color="auto"/>
              <w:left w:val="single" w:sz="4" w:space="0" w:color="auto"/>
              <w:bottom w:val="single" w:sz="4" w:space="0" w:color="auto"/>
              <w:right w:val="single" w:sz="4" w:space="0" w:color="auto"/>
            </w:tcBorders>
            <w:hideMark/>
          </w:tcPr>
          <w:p w14:paraId="4162FA22" w14:textId="77777777" w:rsidR="00193F46" w:rsidRPr="00647A2C" w:rsidRDefault="00193F46" w:rsidP="00647A2C">
            <w:pPr>
              <w:pStyle w:val="103"/>
            </w:pPr>
            <w:r w:rsidRPr="006E269D">
              <w:t>Установленная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0D22B5F5"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07AB360C"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4E452D1F"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4EE0D208"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21E65998"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1D07EA26"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53AE63AF"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64330D09"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1587F1A8"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1B4E7647"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2C1C36C5"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516DE727"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004996DE"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222D7201"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447B6269"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4C7B3A66"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2E7C363E" w14:textId="77777777" w:rsidR="00193F46" w:rsidRPr="00647A2C" w:rsidRDefault="00193F46" w:rsidP="00647A2C">
            <w:pPr>
              <w:pStyle w:val="103"/>
            </w:pPr>
            <w:r w:rsidRPr="006E269D">
              <w:t>0,07</w:t>
            </w:r>
          </w:p>
        </w:tc>
      </w:tr>
      <w:tr w:rsidR="00193F46" w14:paraId="01D614A2"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809CFCC"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B75A52C"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B4E3737" w14:textId="77777777" w:rsidR="00193F46" w:rsidRPr="00647A2C" w:rsidRDefault="00193F46" w:rsidP="00647A2C">
            <w:pPr>
              <w:pStyle w:val="103"/>
            </w:pPr>
            <w:r w:rsidRPr="006E269D">
              <w:t>Располагаемая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42A91598"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6BAE2F2C"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1454ABB7"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0F4C415B"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7B740A89"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2DC518BD"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7D52E4F2"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70261365"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7FC2F0B7"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74999364"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42B8475C"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32965AC8"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4D2573A3"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30D20AE8"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04F94632"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6A068C75"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1847495C" w14:textId="77777777" w:rsidR="00193F46" w:rsidRPr="00647A2C" w:rsidRDefault="00193F46" w:rsidP="00647A2C">
            <w:pPr>
              <w:pStyle w:val="103"/>
            </w:pPr>
            <w:r w:rsidRPr="006E269D">
              <w:t>0,07</w:t>
            </w:r>
          </w:p>
        </w:tc>
      </w:tr>
      <w:tr w:rsidR="00193F46" w14:paraId="78D8B5B9"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FA04120"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1EF5EC8"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713D401" w14:textId="77777777" w:rsidR="00193F46" w:rsidRPr="00647A2C" w:rsidRDefault="00193F46" w:rsidP="00647A2C">
            <w:pPr>
              <w:pStyle w:val="103"/>
            </w:pPr>
            <w:r w:rsidRPr="006E269D">
              <w:t>Ограничения</w:t>
            </w:r>
          </w:p>
        </w:tc>
        <w:tc>
          <w:tcPr>
            <w:tcW w:w="153" w:type="pct"/>
            <w:tcBorders>
              <w:top w:val="single" w:sz="4" w:space="0" w:color="auto"/>
              <w:left w:val="single" w:sz="4" w:space="0" w:color="auto"/>
              <w:bottom w:val="single" w:sz="4" w:space="0" w:color="auto"/>
              <w:right w:val="single" w:sz="4" w:space="0" w:color="auto"/>
            </w:tcBorders>
            <w:hideMark/>
          </w:tcPr>
          <w:p w14:paraId="4EB910C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CC5FAEA"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2379B3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A49FC9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36B4F59"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6CFC8C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C570E2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2C7CCE9"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60CC41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2CB57B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DF195AC"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807C12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C8AB61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078428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09E366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099C7B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68F7717" w14:textId="77777777" w:rsidR="00193F46" w:rsidRPr="00647A2C" w:rsidRDefault="00193F46" w:rsidP="00647A2C">
            <w:pPr>
              <w:pStyle w:val="103"/>
            </w:pPr>
            <w:r w:rsidRPr="006E269D">
              <w:t>0,00</w:t>
            </w:r>
          </w:p>
        </w:tc>
      </w:tr>
      <w:tr w:rsidR="00193F46" w14:paraId="3635CA26"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CC37B4E"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25E5D5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930A6B5" w14:textId="77777777" w:rsidR="00193F46" w:rsidRPr="00647A2C" w:rsidRDefault="00193F46" w:rsidP="00647A2C">
            <w:pPr>
              <w:pStyle w:val="103"/>
            </w:pPr>
            <w:r w:rsidRPr="006E269D">
              <w:t>Собственные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7A783322"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04EA732"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14710F25"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505EBA29"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5D1887D1"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111F3D5D"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681C37E"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B35A724"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0459FF5A"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BA5C922"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221E1FC"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18E76913"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0B6C05E"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DFE8E0B"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299C292B"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6E42EA9"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5ADEF3A4" w14:textId="77777777" w:rsidR="00193F46" w:rsidRPr="00647A2C" w:rsidRDefault="00193F46" w:rsidP="00647A2C">
            <w:pPr>
              <w:pStyle w:val="103"/>
            </w:pPr>
            <w:r w:rsidRPr="006E269D">
              <w:t>0,01</w:t>
            </w:r>
          </w:p>
        </w:tc>
      </w:tr>
      <w:tr w:rsidR="00193F46" w14:paraId="44CEEAD4"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ACB282E"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4ED1347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AD7A010" w14:textId="77777777" w:rsidR="00193F46" w:rsidRPr="00647A2C" w:rsidRDefault="00193F46" w:rsidP="00647A2C">
            <w:pPr>
              <w:pStyle w:val="103"/>
            </w:pPr>
            <w:r w:rsidRPr="006E269D">
              <w:t>Тепловая мощность "нетто"</w:t>
            </w:r>
          </w:p>
        </w:tc>
        <w:tc>
          <w:tcPr>
            <w:tcW w:w="153" w:type="pct"/>
            <w:tcBorders>
              <w:top w:val="single" w:sz="4" w:space="0" w:color="auto"/>
              <w:left w:val="single" w:sz="4" w:space="0" w:color="auto"/>
              <w:bottom w:val="single" w:sz="4" w:space="0" w:color="auto"/>
              <w:right w:val="single" w:sz="4" w:space="0" w:color="auto"/>
            </w:tcBorders>
            <w:hideMark/>
          </w:tcPr>
          <w:p w14:paraId="4D245AEE"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06C1437E"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3F46E2E2"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1D7AD517"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0C4D96CB"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179EAF82"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3DBFC5D3"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011500F4"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1DD24731"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2701DF45"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0DDF2F73"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462C14A6"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2420F98A"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2011DB08" w14:textId="77777777" w:rsidR="00193F46" w:rsidRPr="00647A2C" w:rsidRDefault="00193F46" w:rsidP="00647A2C">
            <w:pPr>
              <w:pStyle w:val="103"/>
            </w:pPr>
            <w:r w:rsidRPr="006E269D">
              <w:t>0,06</w:t>
            </w:r>
          </w:p>
        </w:tc>
        <w:tc>
          <w:tcPr>
            <w:tcW w:w="153" w:type="pct"/>
            <w:tcBorders>
              <w:top w:val="single" w:sz="4" w:space="0" w:color="auto"/>
              <w:left w:val="single" w:sz="4" w:space="0" w:color="auto"/>
              <w:bottom w:val="single" w:sz="4" w:space="0" w:color="auto"/>
              <w:right w:val="single" w:sz="4" w:space="0" w:color="auto"/>
            </w:tcBorders>
            <w:hideMark/>
          </w:tcPr>
          <w:p w14:paraId="680C88B6"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43E5A0E8" w14:textId="77777777" w:rsidR="00193F46" w:rsidRPr="00647A2C" w:rsidRDefault="00193F46" w:rsidP="00647A2C">
            <w:pPr>
              <w:pStyle w:val="103"/>
            </w:pPr>
            <w:r w:rsidRPr="006E269D">
              <w:t>0,06</w:t>
            </w:r>
          </w:p>
        </w:tc>
        <w:tc>
          <w:tcPr>
            <w:tcW w:w="154" w:type="pct"/>
            <w:tcBorders>
              <w:top w:val="single" w:sz="4" w:space="0" w:color="auto"/>
              <w:left w:val="single" w:sz="4" w:space="0" w:color="auto"/>
              <w:bottom w:val="single" w:sz="4" w:space="0" w:color="auto"/>
              <w:right w:val="single" w:sz="4" w:space="0" w:color="auto"/>
            </w:tcBorders>
            <w:hideMark/>
          </w:tcPr>
          <w:p w14:paraId="5B5AC89C" w14:textId="77777777" w:rsidR="00193F46" w:rsidRPr="00647A2C" w:rsidRDefault="00193F46" w:rsidP="00647A2C">
            <w:pPr>
              <w:pStyle w:val="103"/>
            </w:pPr>
            <w:r w:rsidRPr="006E269D">
              <w:t>0,06</w:t>
            </w:r>
          </w:p>
        </w:tc>
      </w:tr>
      <w:tr w:rsidR="00193F46" w14:paraId="6571F441"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78C40697"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33DC6AB"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3FB52AE" w14:textId="77777777" w:rsidR="00193F46" w:rsidRPr="00647A2C" w:rsidRDefault="00193F46" w:rsidP="00647A2C">
            <w:pPr>
              <w:pStyle w:val="103"/>
            </w:pPr>
            <w:r w:rsidRPr="006E269D">
              <w:t>Потери при передаче всего, в т.ч.:</w:t>
            </w:r>
          </w:p>
        </w:tc>
        <w:tc>
          <w:tcPr>
            <w:tcW w:w="153" w:type="pct"/>
            <w:tcBorders>
              <w:top w:val="single" w:sz="4" w:space="0" w:color="auto"/>
              <w:left w:val="single" w:sz="4" w:space="0" w:color="auto"/>
              <w:bottom w:val="single" w:sz="4" w:space="0" w:color="auto"/>
              <w:right w:val="single" w:sz="4" w:space="0" w:color="auto"/>
            </w:tcBorders>
            <w:hideMark/>
          </w:tcPr>
          <w:p w14:paraId="1B9FBEC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A66521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26779D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6B93BB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B35A25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3A0E38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E46882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2E29B5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A6DF12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6CA61B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D140B9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50E673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49A996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9FABD09"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332CED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F3626B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B78D435" w14:textId="77777777" w:rsidR="00193F46" w:rsidRPr="00647A2C" w:rsidRDefault="00193F46" w:rsidP="00647A2C">
            <w:pPr>
              <w:pStyle w:val="103"/>
            </w:pPr>
            <w:r w:rsidRPr="006E269D">
              <w:t>0,00</w:t>
            </w:r>
          </w:p>
        </w:tc>
      </w:tr>
      <w:tr w:rsidR="00193F46" w14:paraId="33C66A53"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56CE85C"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E1AD588"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67EA084" w14:textId="77777777" w:rsidR="00193F46" w:rsidRPr="00647A2C" w:rsidRDefault="00193F46" w:rsidP="00647A2C">
            <w:pPr>
              <w:pStyle w:val="103"/>
            </w:pPr>
            <w:r w:rsidRPr="006E269D">
              <w:t xml:space="preserve">   через изоляционные конструкции</w:t>
            </w:r>
          </w:p>
        </w:tc>
        <w:tc>
          <w:tcPr>
            <w:tcW w:w="153" w:type="pct"/>
            <w:tcBorders>
              <w:top w:val="single" w:sz="4" w:space="0" w:color="auto"/>
              <w:left w:val="single" w:sz="4" w:space="0" w:color="auto"/>
              <w:bottom w:val="single" w:sz="4" w:space="0" w:color="auto"/>
              <w:right w:val="single" w:sz="4" w:space="0" w:color="auto"/>
            </w:tcBorders>
            <w:hideMark/>
          </w:tcPr>
          <w:p w14:paraId="02E0C73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446511C"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8A25C6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7BF422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F59E15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625CE6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36B61B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98F7FD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128525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2EAC6E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3DCEE2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DA9E38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98B82D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827849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F1672E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B426D2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E62EA60" w14:textId="77777777" w:rsidR="00193F46" w:rsidRPr="00647A2C" w:rsidRDefault="00193F46" w:rsidP="00647A2C">
            <w:pPr>
              <w:pStyle w:val="103"/>
            </w:pPr>
            <w:r w:rsidRPr="006E269D">
              <w:t>0,00</w:t>
            </w:r>
          </w:p>
        </w:tc>
      </w:tr>
      <w:tr w:rsidR="00193F46" w14:paraId="35ED52DB"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A6981CB"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CA52D13"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7BF1410" w14:textId="77777777" w:rsidR="00193F46" w:rsidRPr="00647A2C" w:rsidRDefault="00193F46" w:rsidP="00647A2C">
            <w:pPr>
              <w:pStyle w:val="103"/>
            </w:pPr>
            <w:r w:rsidRPr="006E269D">
              <w:t xml:space="preserve">   с утечками теплоносителя</w:t>
            </w:r>
          </w:p>
        </w:tc>
        <w:tc>
          <w:tcPr>
            <w:tcW w:w="153" w:type="pct"/>
            <w:tcBorders>
              <w:top w:val="single" w:sz="4" w:space="0" w:color="auto"/>
              <w:left w:val="single" w:sz="4" w:space="0" w:color="auto"/>
              <w:bottom w:val="single" w:sz="4" w:space="0" w:color="auto"/>
              <w:right w:val="single" w:sz="4" w:space="0" w:color="auto"/>
            </w:tcBorders>
            <w:hideMark/>
          </w:tcPr>
          <w:p w14:paraId="18715B7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FCFB4A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E52809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E1C592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0960D4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78764D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03420A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AD4DE3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35DA50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A907DC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435B6F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BB84D9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8854E0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D0E666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C7ABEA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BEFF81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00D366A" w14:textId="77777777" w:rsidR="00193F46" w:rsidRPr="00647A2C" w:rsidRDefault="00193F46" w:rsidP="00647A2C">
            <w:pPr>
              <w:pStyle w:val="103"/>
            </w:pPr>
            <w:r w:rsidRPr="006E269D">
              <w:t>0,00</w:t>
            </w:r>
          </w:p>
        </w:tc>
      </w:tr>
      <w:tr w:rsidR="00193F46" w14:paraId="37C3928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7AC9D4AF"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BF13323"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F439F67" w14:textId="77777777" w:rsidR="00193F46" w:rsidRPr="00647A2C" w:rsidRDefault="00193F46" w:rsidP="00647A2C">
            <w:pPr>
              <w:pStyle w:val="103"/>
            </w:pPr>
            <w:r w:rsidRPr="006E269D">
              <w:t>Хозяйственные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40471C8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31DD59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A97A8F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73A04E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7DA84A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51FF51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60AB8A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45A4F6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7A43A5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25F105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402D9A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C64EC2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6C38F9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769943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868BAF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4D917D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773FD26" w14:textId="77777777" w:rsidR="00193F46" w:rsidRPr="00647A2C" w:rsidRDefault="00193F46" w:rsidP="00647A2C">
            <w:pPr>
              <w:pStyle w:val="103"/>
            </w:pPr>
            <w:r w:rsidRPr="006E269D">
              <w:t>0,00</w:t>
            </w:r>
          </w:p>
        </w:tc>
      </w:tr>
      <w:tr w:rsidR="00193F46" w14:paraId="69444C92"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B48BD8B"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09C3F83"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53D390B" w14:textId="77777777" w:rsidR="00193F46" w:rsidRPr="00647A2C" w:rsidRDefault="00193F46" w:rsidP="00647A2C">
            <w:pPr>
              <w:pStyle w:val="103"/>
            </w:pPr>
            <w:r w:rsidRPr="006E269D">
              <w:t>Подключенная нагрузка (договорная), в т. ч.:</w:t>
            </w:r>
          </w:p>
        </w:tc>
        <w:tc>
          <w:tcPr>
            <w:tcW w:w="153" w:type="pct"/>
            <w:tcBorders>
              <w:top w:val="single" w:sz="4" w:space="0" w:color="auto"/>
              <w:left w:val="single" w:sz="4" w:space="0" w:color="auto"/>
              <w:bottom w:val="single" w:sz="4" w:space="0" w:color="auto"/>
              <w:right w:val="single" w:sz="4" w:space="0" w:color="auto"/>
            </w:tcBorders>
            <w:hideMark/>
          </w:tcPr>
          <w:p w14:paraId="18C2142C"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688C8B4B"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72C8BCBA"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19FD20FC"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1EE72F4D"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260E68F4"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11DD132A"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6934E069"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2C921827"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7BB55B3E"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777A59DF"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2BD6C60F"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697905A3"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62DA3666"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6865CE61"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24AB4B96"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5A7F85FE" w14:textId="77777777" w:rsidR="00193F46" w:rsidRPr="00647A2C" w:rsidRDefault="00193F46" w:rsidP="00647A2C">
            <w:pPr>
              <w:pStyle w:val="103"/>
            </w:pPr>
            <w:r w:rsidRPr="006E269D">
              <w:t>0,05</w:t>
            </w:r>
          </w:p>
        </w:tc>
      </w:tr>
      <w:tr w:rsidR="00193F46" w14:paraId="03B4640B"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5C4C02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480D0A90"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75B0117" w14:textId="77777777" w:rsidR="00193F46" w:rsidRPr="00647A2C" w:rsidRDefault="00193F46" w:rsidP="00647A2C">
            <w:pPr>
              <w:pStyle w:val="103"/>
            </w:pPr>
            <w:r w:rsidRPr="006E269D">
              <w:t>Отопление и вентиляция</w:t>
            </w:r>
          </w:p>
        </w:tc>
        <w:tc>
          <w:tcPr>
            <w:tcW w:w="153" w:type="pct"/>
            <w:tcBorders>
              <w:top w:val="single" w:sz="4" w:space="0" w:color="auto"/>
              <w:left w:val="single" w:sz="4" w:space="0" w:color="auto"/>
              <w:bottom w:val="single" w:sz="4" w:space="0" w:color="auto"/>
              <w:right w:val="single" w:sz="4" w:space="0" w:color="auto"/>
            </w:tcBorders>
            <w:hideMark/>
          </w:tcPr>
          <w:p w14:paraId="3945B3D6"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4210E279"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1CCD0B9C"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01431660"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05BE04EB"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65CF6D02"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6195CF8E"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4B4875C5"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35DAD1B8"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26AC60CE"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3E0A73F6"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320F75E4"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162A7749"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762EDB9F"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7EAC5420"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34244916"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6F149566" w14:textId="77777777" w:rsidR="00193F46" w:rsidRPr="00647A2C" w:rsidRDefault="00193F46" w:rsidP="00647A2C">
            <w:pPr>
              <w:pStyle w:val="103"/>
            </w:pPr>
            <w:r w:rsidRPr="006E269D">
              <w:t>0,05</w:t>
            </w:r>
          </w:p>
        </w:tc>
      </w:tr>
      <w:tr w:rsidR="00193F46" w14:paraId="31DA96C8"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1585FC5"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65EDE0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079C8F5" w14:textId="77777777" w:rsidR="00193F46" w:rsidRPr="00647A2C" w:rsidRDefault="00193F46" w:rsidP="00647A2C">
            <w:pPr>
              <w:pStyle w:val="103"/>
            </w:pPr>
            <w:r w:rsidRPr="006E269D">
              <w:t>ГВС</w:t>
            </w:r>
          </w:p>
        </w:tc>
        <w:tc>
          <w:tcPr>
            <w:tcW w:w="153" w:type="pct"/>
            <w:tcBorders>
              <w:top w:val="single" w:sz="4" w:space="0" w:color="auto"/>
              <w:left w:val="single" w:sz="4" w:space="0" w:color="auto"/>
              <w:bottom w:val="single" w:sz="4" w:space="0" w:color="auto"/>
              <w:right w:val="single" w:sz="4" w:space="0" w:color="auto"/>
            </w:tcBorders>
            <w:hideMark/>
          </w:tcPr>
          <w:p w14:paraId="4B1F1AD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356BBE0"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172323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4FCC6B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0601B7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209AA6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7DAD7B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1920D9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B2188E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08E786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4AD3FB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572097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2E2576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040BCB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E94F40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3627CD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45B6912" w14:textId="77777777" w:rsidR="00193F46" w:rsidRPr="00647A2C" w:rsidRDefault="00193F46" w:rsidP="00647A2C">
            <w:pPr>
              <w:pStyle w:val="103"/>
            </w:pPr>
            <w:r w:rsidRPr="006E269D">
              <w:t>0,00</w:t>
            </w:r>
          </w:p>
        </w:tc>
      </w:tr>
      <w:tr w:rsidR="00193F46" w14:paraId="5AD82BC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03897D9"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6264283"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4D27DE6" w14:textId="77777777" w:rsidR="00193F46" w:rsidRPr="00647A2C" w:rsidRDefault="00193F46" w:rsidP="00647A2C">
            <w:pPr>
              <w:pStyle w:val="103"/>
            </w:pPr>
            <w:r w:rsidRPr="006E269D">
              <w:t>Пар</w:t>
            </w:r>
          </w:p>
        </w:tc>
        <w:tc>
          <w:tcPr>
            <w:tcW w:w="153" w:type="pct"/>
            <w:tcBorders>
              <w:top w:val="single" w:sz="4" w:space="0" w:color="auto"/>
              <w:left w:val="single" w:sz="4" w:space="0" w:color="auto"/>
              <w:bottom w:val="single" w:sz="4" w:space="0" w:color="auto"/>
              <w:right w:val="single" w:sz="4" w:space="0" w:color="auto"/>
            </w:tcBorders>
            <w:hideMark/>
          </w:tcPr>
          <w:p w14:paraId="6A34A00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FEBB3E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060DDA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F24804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659DC2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05F1B5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BA865F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65BB52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740801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07EC8A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AE551EA"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A84594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2618F0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3B9972C"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1E96EB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34868D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BEC146B" w14:textId="77777777" w:rsidR="00193F46" w:rsidRPr="00647A2C" w:rsidRDefault="00193F46" w:rsidP="00647A2C">
            <w:pPr>
              <w:pStyle w:val="103"/>
            </w:pPr>
            <w:r w:rsidRPr="006E269D">
              <w:t>0,00</w:t>
            </w:r>
          </w:p>
        </w:tc>
      </w:tr>
      <w:tr w:rsidR="00193F46" w14:paraId="40BD2A8D"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78A05034"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3931E4D6"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A24A8A7" w14:textId="77777777" w:rsidR="00193F46" w:rsidRPr="00647A2C" w:rsidRDefault="00193F46" w:rsidP="00647A2C">
            <w:pPr>
              <w:pStyle w:val="103"/>
            </w:pPr>
            <w:r w:rsidRPr="006E269D">
              <w:t xml:space="preserve">Подключенная тепловая нагрузка </w:t>
            </w:r>
            <w:r w:rsidRPr="00647A2C">
              <w:t>(договорная) на коллекторах</w:t>
            </w:r>
          </w:p>
        </w:tc>
        <w:tc>
          <w:tcPr>
            <w:tcW w:w="153" w:type="pct"/>
            <w:tcBorders>
              <w:top w:val="single" w:sz="4" w:space="0" w:color="auto"/>
              <w:left w:val="single" w:sz="4" w:space="0" w:color="auto"/>
              <w:bottom w:val="single" w:sz="4" w:space="0" w:color="auto"/>
              <w:right w:val="single" w:sz="4" w:space="0" w:color="auto"/>
            </w:tcBorders>
            <w:hideMark/>
          </w:tcPr>
          <w:p w14:paraId="7B66F05F"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37206752"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71288389"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3A4B1B4D"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6E632E9D"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6E002E79"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1803D876"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6693EE1F"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5423117F"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6063271A"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56DFF4D9"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68C111F4"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51DAB7C6"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4EC9039E"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109C9254"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61A65065"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44670F27" w14:textId="77777777" w:rsidR="00193F46" w:rsidRPr="00647A2C" w:rsidRDefault="00193F46" w:rsidP="00647A2C">
            <w:pPr>
              <w:pStyle w:val="103"/>
            </w:pPr>
            <w:r w:rsidRPr="006E269D">
              <w:t>0,05</w:t>
            </w:r>
          </w:p>
        </w:tc>
      </w:tr>
      <w:tr w:rsidR="00193F46" w14:paraId="22B47538"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581B15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B7DB3A4"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06194A3" w14:textId="77777777" w:rsidR="00193F46" w:rsidRPr="00647A2C" w:rsidRDefault="00193F46" w:rsidP="00647A2C">
            <w:pPr>
              <w:pStyle w:val="103"/>
            </w:pPr>
            <w:r w:rsidRPr="006E269D">
              <w:t>Резерв (+)/дефицит(-) тепловой мощности (по договору)</w:t>
            </w:r>
          </w:p>
        </w:tc>
        <w:tc>
          <w:tcPr>
            <w:tcW w:w="153" w:type="pct"/>
            <w:tcBorders>
              <w:top w:val="single" w:sz="4" w:space="0" w:color="auto"/>
              <w:left w:val="single" w:sz="4" w:space="0" w:color="auto"/>
              <w:bottom w:val="single" w:sz="4" w:space="0" w:color="auto"/>
              <w:right w:val="single" w:sz="4" w:space="0" w:color="auto"/>
            </w:tcBorders>
            <w:hideMark/>
          </w:tcPr>
          <w:p w14:paraId="4A900702"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269B0BF"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7BAE3AC4"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61177EC"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732895A"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78CC1BC2"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951C80E"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1748E2F"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F7F9DC1"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DD3D88A"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32727C2"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02D209B"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E48C023"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7FFD2C8"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5C463B37"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D5A90CA"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67146C2" w14:textId="77777777" w:rsidR="00193F46" w:rsidRPr="00647A2C" w:rsidRDefault="00193F46" w:rsidP="00647A2C">
            <w:pPr>
              <w:pStyle w:val="103"/>
            </w:pPr>
            <w:r w:rsidRPr="006E269D">
              <w:t>0,01</w:t>
            </w:r>
          </w:p>
        </w:tc>
      </w:tr>
      <w:tr w:rsidR="00193F46" w14:paraId="5D9BDF33" w14:textId="77777777" w:rsidTr="00193F46">
        <w:trPr>
          <w:trHeight w:val="300"/>
        </w:trPr>
        <w:tc>
          <w:tcPr>
            <w:tcW w:w="492" w:type="pct"/>
            <w:vMerge w:val="restart"/>
            <w:tcBorders>
              <w:top w:val="single" w:sz="4" w:space="0" w:color="auto"/>
              <w:left w:val="single" w:sz="4" w:space="0" w:color="auto"/>
              <w:bottom w:val="single" w:sz="4" w:space="0" w:color="auto"/>
              <w:right w:val="single" w:sz="4" w:space="0" w:color="auto"/>
            </w:tcBorders>
            <w:hideMark/>
          </w:tcPr>
          <w:p w14:paraId="584AC238" w14:textId="77777777" w:rsidR="00193F46" w:rsidRPr="00647A2C" w:rsidRDefault="00193F46" w:rsidP="00647A2C">
            <w:pPr>
              <w:pStyle w:val="103"/>
            </w:pPr>
            <w:r w:rsidRPr="006E269D">
              <w:t>Котельная №127</w:t>
            </w:r>
          </w:p>
        </w:tc>
        <w:tc>
          <w:tcPr>
            <w:tcW w:w="563" w:type="pct"/>
            <w:vMerge w:val="restart"/>
            <w:tcBorders>
              <w:top w:val="single" w:sz="4" w:space="0" w:color="auto"/>
              <w:left w:val="single" w:sz="4" w:space="0" w:color="auto"/>
              <w:bottom w:val="single" w:sz="4" w:space="0" w:color="auto"/>
              <w:right w:val="single" w:sz="4" w:space="0" w:color="auto"/>
            </w:tcBorders>
            <w:hideMark/>
          </w:tcPr>
          <w:p w14:paraId="4709BFFA" w14:textId="77777777" w:rsidR="00193F46" w:rsidRPr="00647A2C" w:rsidRDefault="00193F46" w:rsidP="00647A2C">
            <w:pPr>
              <w:pStyle w:val="103"/>
            </w:pPr>
            <w:r w:rsidRPr="006E269D">
              <w:t>пос. Братский, ул. Школьная, 20</w:t>
            </w:r>
          </w:p>
        </w:tc>
        <w:tc>
          <w:tcPr>
            <w:tcW w:w="1336" w:type="pct"/>
            <w:tcBorders>
              <w:top w:val="single" w:sz="4" w:space="0" w:color="auto"/>
              <w:left w:val="single" w:sz="4" w:space="0" w:color="auto"/>
              <w:bottom w:val="single" w:sz="4" w:space="0" w:color="auto"/>
              <w:right w:val="single" w:sz="4" w:space="0" w:color="auto"/>
            </w:tcBorders>
            <w:hideMark/>
          </w:tcPr>
          <w:p w14:paraId="5C16B528" w14:textId="77777777" w:rsidR="00193F46" w:rsidRPr="00647A2C" w:rsidRDefault="00193F46" w:rsidP="00647A2C">
            <w:pPr>
              <w:pStyle w:val="103"/>
            </w:pPr>
            <w:r w:rsidRPr="006E269D">
              <w:t>Установленная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6E30A97A"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5BE2A761"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213C0A09"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1759ADED"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6672087B"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3FBC370B"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32986B1A"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1C519093"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00241FDD"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04E70734"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2E0C05EC"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1E4C0125"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64D4A3E5"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4CA07A45"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437F84C7"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0E15ACB9"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708FF44B" w14:textId="77777777" w:rsidR="00193F46" w:rsidRPr="00647A2C" w:rsidRDefault="00193F46" w:rsidP="00647A2C">
            <w:pPr>
              <w:pStyle w:val="103"/>
            </w:pPr>
            <w:r w:rsidRPr="006E269D">
              <w:t>0,33</w:t>
            </w:r>
          </w:p>
        </w:tc>
      </w:tr>
      <w:tr w:rsidR="00193F46" w14:paraId="386A3C5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7239EE51"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33787EA8"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09FB5CB" w14:textId="77777777" w:rsidR="00193F46" w:rsidRPr="00647A2C" w:rsidRDefault="00193F46" w:rsidP="00647A2C">
            <w:pPr>
              <w:pStyle w:val="103"/>
            </w:pPr>
            <w:r w:rsidRPr="006E269D">
              <w:t>Располагаемая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7A0E0083"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0636A4A5"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7956F593"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18180BFB"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6D904E29"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54135AA7"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058997E8"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0A954D97"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1CCE5713"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32EF36BD"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1E13CB67"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786EE09E"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50AC0210"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71D7F29B" w14:textId="77777777" w:rsidR="00193F46" w:rsidRPr="00647A2C" w:rsidRDefault="00193F46" w:rsidP="00647A2C">
            <w:pPr>
              <w:pStyle w:val="103"/>
            </w:pPr>
            <w:r w:rsidRPr="006E269D">
              <w:t>0,33</w:t>
            </w:r>
          </w:p>
        </w:tc>
        <w:tc>
          <w:tcPr>
            <w:tcW w:w="153" w:type="pct"/>
            <w:tcBorders>
              <w:top w:val="single" w:sz="4" w:space="0" w:color="auto"/>
              <w:left w:val="single" w:sz="4" w:space="0" w:color="auto"/>
              <w:bottom w:val="single" w:sz="4" w:space="0" w:color="auto"/>
              <w:right w:val="single" w:sz="4" w:space="0" w:color="auto"/>
            </w:tcBorders>
            <w:hideMark/>
          </w:tcPr>
          <w:p w14:paraId="04831980"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3475FA46" w14:textId="77777777" w:rsidR="00193F46" w:rsidRPr="00647A2C" w:rsidRDefault="00193F46" w:rsidP="00647A2C">
            <w:pPr>
              <w:pStyle w:val="103"/>
            </w:pPr>
            <w:r w:rsidRPr="006E269D">
              <w:t>0,33</w:t>
            </w:r>
          </w:p>
        </w:tc>
        <w:tc>
          <w:tcPr>
            <w:tcW w:w="154" w:type="pct"/>
            <w:tcBorders>
              <w:top w:val="single" w:sz="4" w:space="0" w:color="auto"/>
              <w:left w:val="single" w:sz="4" w:space="0" w:color="auto"/>
              <w:bottom w:val="single" w:sz="4" w:space="0" w:color="auto"/>
              <w:right w:val="single" w:sz="4" w:space="0" w:color="auto"/>
            </w:tcBorders>
            <w:hideMark/>
          </w:tcPr>
          <w:p w14:paraId="2D0F20CE" w14:textId="77777777" w:rsidR="00193F46" w:rsidRPr="00647A2C" w:rsidRDefault="00193F46" w:rsidP="00647A2C">
            <w:pPr>
              <w:pStyle w:val="103"/>
            </w:pPr>
            <w:r w:rsidRPr="006E269D">
              <w:t>0,33</w:t>
            </w:r>
          </w:p>
        </w:tc>
      </w:tr>
      <w:tr w:rsidR="00193F46" w14:paraId="578A4AF6"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AE68B09"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970B255"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3764D74" w14:textId="77777777" w:rsidR="00193F46" w:rsidRPr="00647A2C" w:rsidRDefault="00193F46" w:rsidP="00647A2C">
            <w:pPr>
              <w:pStyle w:val="103"/>
            </w:pPr>
            <w:r w:rsidRPr="006E269D">
              <w:t>Ограничения</w:t>
            </w:r>
          </w:p>
        </w:tc>
        <w:tc>
          <w:tcPr>
            <w:tcW w:w="153" w:type="pct"/>
            <w:tcBorders>
              <w:top w:val="single" w:sz="4" w:space="0" w:color="auto"/>
              <w:left w:val="single" w:sz="4" w:space="0" w:color="auto"/>
              <w:bottom w:val="single" w:sz="4" w:space="0" w:color="auto"/>
              <w:right w:val="single" w:sz="4" w:space="0" w:color="auto"/>
            </w:tcBorders>
            <w:hideMark/>
          </w:tcPr>
          <w:p w14:paraId="7C864E8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77F86C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26181B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1BB118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09BD75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5A0DBA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718691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E84911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EBFE5B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2DD8C8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865F7F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AE639B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D40CE7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A3C77ED"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CD1A5C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1D08AB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8678C9E" w14:textId="77777777" w:rsidR="00193F46" w:rsidRPr="00647A2C" w:rsidRDefault="00193F46" w:rsidP="00647A2C">
            <w:pPr>
              <w:pStyle w:val="103"/>
            </w:pPr>
            <w:r w:rsidRPr="006E269D">
              <w:t>0,00</w:t>
            </w:r>
          </w:p>
        </w:tc>
      </w:tr>
      <w:tr w:rsidR="00193F46" w14:paraId="0585E9D8"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7257C31"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41A522C"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0CF2AD1" w14:textId="77777777" w:rsidR="00193F46" w:rsidRPr="00647A2C" w:rsidRDefault="00193F46" w:rsidP="00647A2C">
            <w:pPr>
              <w:pStyle w:val="103"/>
            </w:pPr>
            <w:r w:rsidRPr="006E269D">
              <w:t>Собственные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46AA5CAE"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10B2675D"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273420B2"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15D71233"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76E1F794"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55E3ECCA"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23FFDD52"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29DA67C2"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3ACB5691"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25C4D165"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0AA1C592"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7B251627"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58CFC523"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35CAAA01"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3AE8BD7C"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0DB9FEB7"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336D5C97" w14:textId="77777777" w:rsidR="00193F46" w:rsidRPr="00647A2C" w:rsidRDefault="00193F46" w:rsidP="00647A2C">
            <w:pPr>
              <w:pStyle w:val="103"/>
            </w:pPr>
            <w:r w:rsidRPr="006E269D">
              <w:t>0,04</w:t>
            </w:r>
          </w:p>
        </w:tc>
      </w:tr>
      <w:tr w:rsidR="00193F46" w14:paraId="6CCBECE6"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7A3780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540F5AC"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81D7962" w14:textId="77777777" w:rsidR="00193F46" w:rsidRPr="00647A2C" w:rsidRDefault="00193F46" w:rsidP="00647A2C">
            <w:pPr>
              <w:pStyle w:val="103"/>
            </w:pPr>
            <w:r w:rsidRPr="006E269D">
              <w:t>Тепловая мощность "нетто"</w:t>
            </w:r>
          </w:p>
        </w:tc>
        <w:tc>
          <w:tcPr>
            <w:tcW w:w="153" w:type="pct"/>
            <w:tcBorders>
              <w:top w:val="single" w:sz="4" w:space="0" w:color="auto"/>
              <w:left w:val="single" w:sz="4" w:space="0" w:color="auto"/>
              <w:bottom w:val="single" w:sz="4" w:space="0" w:color="auto"/>
              <w:right w:val="single" w:sz="4" w:space="0" w:color="auto"/>
            </w:tcBorders>
            <w:hideMark/>
          </w:tcPr>
          <w:p w14:paraId="1DC6A3C2" w14:textId="77777777" w:rsidR="00193F46" w:rsidRPr="00647A2C" w:rsidRDefault="00193F46" w:rsidP="00647A2C">
            <w:pPr>
              <w:pStyle w:val="103"/>
            </w:pPr>
            <w:r w:rsidRPr="006E269D">
              <w:t>0,29</w:t>
            </w:r>
          </w:p>
        </w:tc>
        <w:tc>
          <w:tcPr>
            <w:tcW w:w="154" w:type="pct"/>
            <w:tcBorders>
              <w:top w:val="single" w:sz="4" w:space="0" w:color="auto"/>
              <w:left w:val="single" w:sz="4" w:space="0" w:color="auto"/>
              <w:bottom w:val="single" w:sz="4" w:space="0" w:color="auto"/>
              <w:right w:val="single" w:sz="4" w:space="0" w:color="auto"/>
            </w:tcBorders>
            <w:hideMark/>
          </w:tcPr>
          <w:p w14:paraId="68850664" w14:textId="77777777" w:rsidR="00193F46" w:rsidRPr="00647A2C" w:rsidRDefault="00193F46" w:rsidP="00647A2C">
            <w:pPr>
              <w:pStyle w:val="103"/>
            </w:pPr>
            <w:r w:rsidRPr="006E269D">
              <w:t>0,29</w:t>
            </w:r>
          </w:p>
        </w:tc>
        <w:tc>
          <w:tcPr>
            <w:tcW w:w="153" w:type="pct"/>
            <w:tcBorders>
              <w:top w:val="single" w:sz="4" w:space="0" w:color="auto"/>
              <w:left w:val="single" w:sz="4" w:space="0" w:color="auto"/>
              <w:bottom w:val="single" w:sz="4" w:space="0" w:color="auto"/>
              <w:right w:val="single" w:sz="4" w:space="0" w:color="auto"/>
            </w:tcBorders>
            <w:hideMark/>
          </w:tcPr>
          <w:p w14:paraId="52531E04" w14:textId="77777777" w:rsidR="00193F46" w:rsidRPr="00647A2C" w:rsidRDefault="00193F46" w:rsidP="00647A2C">
            <w:pPr>
              <w:pStyle w:val="103"/>
            </w:pPr>
            <w:r w:rsidRPr="006E269D">
              <w:t>0,29</w:t>
            </w:r>
          </w:p>
        </w:tc>
        <w:tc>
          <w:tcPr>
            <w:tcW w:w="154" w:type="pct"/>
            <w:tcBorders>
              <w:top w:val="single" w:sz="4" w:space="0" w:color="auto"/>
              <w:left w:val="single" w:sz="4" w:space="0" w:color="auto"/>
              <w:bottom w:val="single" w:sz="4" w:space="0" w:color="auto"/>
              <w:right w:val="single" w:sz="4" w:space="0" w:color="auto"/>
            </w:tcBorders>
            <w:hideMark/>
          </w:tcPr>
          <w:p w14:paraId="59B36AAD" w14:textId="77777777" w:rsidR="00193F46" w:rsidRPr="00647A2C" w:rsidRDefault="00193F46" w:rsidP="00647A2C">
            <w:pPr>
              <w:pStyle w:val="103"/>
            </w:pPr>
            <w:r w:rsidRPr="006E269D">
              <w:t>0,29</w:t>
            </w:r>
          </w:p>
        </w:tc>
        <w:tc>
          <w:tcPr>
            <w:tcW w:w="154" w:type="pct"/>
            <w:tcBorders>
              <w:top w:val="single" w:sz="4" w:space="0" w:color="auto"/>
              <w:left w:val="single" w:sz="4" w:space="0" w:color="auto"/>
              <w:bottom w:val="single" w:sz="4" w:space="0" w:color="auto"/>
              <w:right w:val="single" w:sz="4" w:space="0" w:color="auto"/>
            </w:tcBorders>
            <w:hideMark/>
          </w:tcPr>
          <w:p w14:paraId="531045EA" w14:textId="77777777" w:rsidR="00193F46" w:rsidRPr="00647A2C" w:rsidRDefault="00193F46" w:rsidP="00647A2C">
            <w:pPr>
              <w:pStyle w:val="103"/>
            </w:pPr>
            <w:r w:rsidRPr="006E269D">
              <w:t>0,29</w:t>
            </w:r>
          </w:p>
        </w:tc>
        <w:tc>
          <w:tcPr>
            <w:tcW w:w="153" w:type="pct"/>
            <w:tcBorders>
              <w:top w:val="single" w:sz="4" w:space="0" w:color="auto"/>
              <w:left w:val="single" w:sz="4" w:space="0" w:color="auto"/>
              <w:bottom w:val="single" w:sz="4" w:space="0" w:color="auto"/>
              <w:right w:val="single" w:sz="4" w:space="0" w:color="auto"/>
            </w:tcBorders>
            <w:hideMark/>
          </w:tcPr>
          <w:p w14:paraId="3256FE65" w14:textId="77777777" w:rsidR="00193F46" w:rsidRPr="00647A2C" w:rsidRDefault="00193F46" w:rsidP="00647A2C">
            <w:pPr>
              <w:pStyle w:val="103"/>
            </w:pPr>
            <w:r w:rsidRPr="006E269D">
              <w:t>0,29</w:t>
            </w:r>
          </w:p>
        </w:tc>
        <w:tc>
          <w:tcPr>
            <w:tcW w:w="154" w:type="pct"/>
            <w:tcBorders>
              <w:top w:val="single" w:sz="4" w:space="0" w:color="auto"/>
              <w:left w:val="single" w:sz="4" w:space="0" w:color="auto"/>
              <w:bottom w:val="single" w:sz="4" w:space="0" w:color="auto"/>
              <w:right w:val="single" w:sz="4" w:space="0" w:color="auto"/>
            </w:tcBorders>
            <w:hideMark/>
          </w:tcPr>
          <w:p w14:paraId="4E6A411B" w14:textId="77777777" w:rsidR="00193F46" w:rsidRPr="00647A2C" w:rsidRDefault="00193F46" w:rsidP="00647A2C">
            <w:pPr>
              <w:pStyle w:val="103"/>
            </w:pPr>
            <w:r w:rsidRPr="006E269D">
              <w:t>0,29</w:t>
            </w:r>
          </w:p>
        </w:tc>
        <w:tc>
          <w:tcPr>
            <w:tcW w:w="154" w:type="pct"/>
            <w:tcBorders>
              <w:top w:val="single" w:sz="4" w:space="0" w:color="auto"/>
              <w:left w:val="single" w:sz="4" w:space="0" w:color="auto"/>
              <w:bottom w:val="single" w:sz="4" w:space="0" w:color="auto"/>
              <w:right w:val="single" w:sz="4" w:space="0" w:color="auto"/>
            </w:tcBorders>
            <w:hideMark/>
          </w:tcPr>
          <w:p w14:paraId="5D508F89" w14:textId="77777777" w:rsidR="00193F46" w:rsidRPr="00647A2C" w:rsidRDefault="00193F46" w:rsidP="00647A2C">
            <w:pPr>
              <w:pStyle w:val="103"/>
            </w:pPr>
            <w:r w:rsidRPr="006E269D">
              <w:t>0,29</w:t>
            </w:r>
          </w:p>
        </w:tc>
        <w:tc>
          <w:tcPr>
            <w:tcW w:w="153" w:type="pct"/>
            <w:tcBorders>
              <w:top w:val="single" w:sz="4" w:space="0" w:color="auto"/>
              <w:left w:val="single" w:sz="4" w:space="0" w:color="auto"/>
              <w:bottom w:val="single" w:sz="4" w:space="0" w:color="auto"/>
              <w:right w:val="single" w:sz="4" w:space="0" w:color="auto"/>
            </w:tcBorders>
            <w:hideMark/>
          </w:tcPr>
          <w:p w14:paraId="769F55BB" w14:textId="77777777" w:rsidR="00193F46" w:rsidRPr="00647A2C" w:rsidRDefault="00193F46" w:rsidP="00647A2C">
            <w:pPr>
              <w:pStyle w:val="103"/>
            </w:pPr>
            <w:r w:rsidRPr="006E269D">
              <w:t>0,29</w:t>
            </w:r>
          </w:p>
        </w:tc>
        <w:tc>
          <w:tcPr>
            <w:tcW w:w="154" w:type="pct"/>
            <w:tcBorders>
              <w:top w:val="single" w:sz="4" w:space="0" w:color="auto"/>
              <w:left w:val="single" w:sz="4" w:space="0" w:color="auto"/>
              <w:bottom w:val="single" w:sz="4" w:space="0" w:color="auto"/>
              <w:right w:val="single" w:sz="4" w:space="0" w:color="auto"/>
            </w:tcBorders>
            <w:hideMark/>
          </w:tcPr>
          <w:p w14:paraId="59A8D467" w14:textId="77777777" w:rsidR="00193F46" w:rsidRPr="00647A2C" w:rsidRDefault="00193F46" w:rsidP="00647A2C">
            <w:pPr>
              <w:pStyle w:val="103"/>
            </w:pPr>
            <w:r w:rsidRPr="006E269D">
              <w:t>0,29</w:t>
            </w:r>
          </w:p>
        </w:tc>
        <w:tc>
          <w:tcPr>
            <w:tcW w:w="154" w:type="pct"/>
            <w:tcBorders>
              <w:top w:val="single" w:sz="4" w:space="0" w:color="auto"/>
              <w:left w:val="single" w:sz="4" w:space="0" w:color="auto"/>
              <w:bottom w:val="single" w:sz="4" w:space="0" w:color="auto"/>
              <w:right w:val="single" w:sz="4" w:space="0" w:color="auto"/>
            </w:tcBorders>
            <w:hideMark/>
          </w:tcPr>
          <w:p w14:paraId="3CE95BCB" w14:textId="77777777" w:rsidR="00193F46" w:rsidRPr="00647A2C" w:rsidRDefault="00193F46" w:rsidP="00647A2C">
            <w:pPr>
              <w:pStyle w:val="103"/>
            </w:pPr>
            <w:r w:rsidRPr="006E269D">
              <w:t>0,29</w:t>
            </w:r>
          </w:p>
        </w:tc>
        <w:tc>
          <w:tcPr>
            <w:tcW w:w="153" w:type="pct"/>
            <w:tcBorders>
              <w:top w:val="single" w:sz="4" w:space="0" w:color="auto"/>
              <w:left w:val="single" w:sz="4" w:space="0" w:color="auto"/>
              <w:bottom w:val="single" w:sz="4" w:space="0" w:color="auto"/>
              <w:right w:val="single" w:sz="4" w:space="0" w:color="auto"/>
            </w:tcBorders>
            <w:hideMark/>
          </w:tcPr>
          <w:p w14:paraId="5F73558F" w14:textId="77777777" w:rsidR="00193F46" w:rsidRPr="00647A2C" w:rsidRDefault="00193F46" w:rsidP="00647A2C">
            <w:pPr>
              <w:pStyle w:val="103"/>
            </w:pPr>
            <w:r w:rsidRPr="006E269D">
              <w:t>0,29</w:t>
            </w:r>
          </w:p>
        </w:tc>
        <w:tc>
          <w:tcPr>
            <w:tcW w:w="154" w:type="pct"/>
            <w:tcBorders>
              <w:top w:val="single" w:sz="4" w:space="0" w:color="auto"/>
              <w:left w:val="single" w:sz="4" w:space="0" w:color="auto"/>
              <w:bottom w:val="single" w:sz="4" w:space="0" w:color="auto"/>
              <w:right w:val="single" w:sz="4" w:space="0" w:color="auto"/>
            </w:tcBorders>
            <w:hideMark/>
          </w:tcPr>
          <w:p w14:paraId="66A62E7B" w14:textId="77777777" w:rsidR="00193F46" w:rsidRPr="00647A2C" w:rsidRDefault="00193F46" w:rsidP="00647A2C">
            <w:pPr>
              <w:pStyle w:val="103"/>
            </w:pPr>
            <w:r w:rsidRPr="006E269D">
              <w:t>0,29</w:t>
            </w:r>
          </w:p>
        </w:tc>
        <w:tc>
          <w:tcPr>
            <w:tcW w:w="154" w:type="pct"/>
            <w:tcBorders>
              <w:top w:val="single" w:sz="4" w:space="0" w:color="auto"/>
              <w:left w:val="single" w:sz="4" w:space="0" w:color="auto"/>
              <w:bottom w:val="single" w:sz="4" w:space="0" w:color="auto"/>
              <w:right w:val="single" w:sz="4" w:space="0" w:color="auto"/>
            </w:tcBorders>
            <w:hideMark/>
          </w:tcPr>
          <w:p w14:paraId="1052153B" w14:textId="77777777" w:rsidR="00193F46" w:rsidRPr="00647A2C" w:rsidRDefault="00193F46" w:rsidP="00647A2C">
            <w:pPr>
              <w:pStyle w:val="103"/>
            </w:pPr>
            <w:r w:rsidRPr="006E269D">
              <w:t>0,29</w:t>
            </w:r>
          </w:p>
        </w:tc>
        <w:tc>
          <w:tcPr>
            <w:tcW w:w="153" w:type="pct"/>
            <w:tcBorders>
              <w:top w:val="single" w:sz="4" w:space="0" w:color="auto"/>
              <w:left w:val="single" w:sz="4" w:space="0" w:color="auto"/>
              <w:bottom w:val="single" w:sz="4" w:space="0" w:color="auto"/>
              <w:right w:val="single" w:sz="4" w:space="0" w:color="auto"/>
            </w:tcBorders>
            <w:hideMark/>
          </w:tcPr>
          <w:p w14:paraId="3805252B" w14:textId="77777777" w:rsidR="00193F46" w:rsidRPr="00647A2C" w:rsidRDefault="00193F46" w:rsidP="00647A2C">
            <w:pPr>
              <w:pStyle w:val="103"/>
            </w:pPr>
            <w:r w:rsidRPr="006E269D">
              <w:t>0,29</w:t>
            </w:r>
          </w:p>
        </w:tc>
        <w:tc>
          <w:tcPr>
            <w:tcW w:w="154" w:type="pct"/>
            <w:tcBorders>
              <w:top w:val="single" w:sz="4" w:space="0" w:color="auto"/>
              <w:left w:val="single" w:sz="4" w:space="0" w:color="auto"/>
              <w:bottom w:val="single" w:sz="4" w:space="0" w:color="auto"/>
              <w:right w:val="single" w:sz="4" w:space="0" w:color="auto"/>
            </w:tcBorders>
            <w:hideMark/>
          </w:tcPr>
          <w:p w14:paraId="386FA6F5" w14:textId="77777777" w:rsidR="00193F46" w:rsidRPr="00647A2C" w:rsidRDefault="00193F46" w:rsidP="00647A2C">
            <w:pPr>
              <w:pStyle w:val="103"/>
            </w:pPr>
            <w:r w:rsidRPr="006E269D">
              <w:t>0,29</w:t>
            </w:r>
          </w:p>
        </w:tc>
        <w:tc>
          <w:tcPr>
            <w:tcW w:w="154" w:type="pct"/>
            <w:tcBorders>
              <w:top w:val="single" w:sz="4" w:space="0" w:color="auto"/>
              <w:left w:val="single" w:sz="4" w:space="0" w:color="auto"/>
              <w:bottom w:val="single" w:sz="4" w:space="0" w:color="auto"/>
              <w:right w:val="single" w:sz="4" w:space="0" w:color="auto"/>
            </w:tcBorders>
            <w:hideMark/>
          </w:tcPr>
          <w:p w14:paraId="2E64D1A8" w14:textId="77777777" w:rsidR="00193F46" w:rsidRPr="00647A2C" w:rsidRDefault="00193F46" w:rsidP="00647A2C">
            <w:pPr>
              <w:pStyle w:val="103"/>
            </w:pPr>
            <w:r w:rsidRPr="006E269D">
              <w:t>0,29</w:t>
            </w:r>
          </w:p>
        </w:tc>
      </w:tr>
      <w:tr w:rsidR="00193F46" w14:paraId="4516524B"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13CF3236"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EC5F3F9"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B2D4D54" w14:textId="77777777" w:rsidR="00193F46" w:rsidRPr="00647A2C" w:rsidRDefault="00193F46" w:rsidP="00647A2C">
            <w:pPr>
              <w:pStyle w:val="103"/>
            </w:pPr>
            <w:r w:rsidRPr="006E269D">
              <w:t>Потери при передаче всего, в т.ч.:</w:t>
            </w:r>
          </w:p>
        </w:tc>
        <w:tc>
          <w:tcPr>
            <w:tcW w:w="153" w:type="pct"/>
            <w:tcBorders>
              <w:top w:val="single" w:sz="4" w:space="0" w:color="auto"/>
              <w:left w:val="single" w:sz="4" w:space="0" w:color="auto"/>
              <w:bottom w:val="single" w:sz="4" w:space="0" w:color="auto"/>
              <w:right w:val="single" w:sz="4" w:space="0" w:color="auto"/>
            </w:tcBorders>
            <w:hideMark/>
          </w:tcPr>
          <w:p w14:paraId="73FC805B"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38D51207"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612170D4"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5AF2707F"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21D29F2A"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2830DEBC"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75DD88EB"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EDA892B"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30CD22BE"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8BAB0FC"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3D2484D8"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3D092F61"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246B7F12"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AF69F6B"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724EA974"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EC7C252"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6076B54E" w14:textId="77777777" w:rsidR="00193F46" w:rsidRPr="00647A2C" w:rsidRDefault="00193F46" w:rsidP="00647A2C">
            <w:pPr>
              <w:pStyle w:val="103"/>
            </w:pPr>
            <w:r w:rsidRPr="006E269D">
              <w:t>0,03</w:t>
            </w:r>
          </w:p>
        </w:tc>
      </w:tr>
      <w:tr w:rsidR="00193F46" w14:paraId="6D928D28"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D8A17D1"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5C09EBD"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996B591" w14:textId="77777777" w:rsidR="00193F46" w:rsidRPr="00647A2C" w:rsidRDefault="00193F46" w:rsidP="00647A2C">
            <w:pPr>
              <w:pStyle w:val="103"/>
            </w:pPr>
            <w:r w:rsidRPr="006E269D">
              <w:t xml:space="preserve">   через изоляционные конструкции</w:t>
            </w:r>
          </w:p>
        </w:tc>
        <w:tc>
          <w:tcPr>
            <w:tcW w:w="153" w:type="pct"/>
            <w:tcBorders>
              <w:top w:val="single" w:sz="4" w:space="0" w:color="auto"/>
              <w:left w:val="single" w:sz="4" w:space="0" w:color="auto"/>
              <w:bottom w:val="single" w:sz="4" w:space="0" w:color="auto"/>
              <w:right w:val="single" w:sz="4" w:space="0" w:color="auto"/>
            </w:tcBorders>
            <w:hideMark/>
          </w:tcPr>
          <w:p w14:paraId="15C04DA6"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0D6FA835"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0F94B700"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573D21E3"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5F49E5B8"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30FE9F08"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3327D1EB"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19AD0050"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1CF1ABAC"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7E539835"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68032855"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5C2F211D"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17164661"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4C96BFD8"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4E4A9BAF"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1F4356BA"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7562E25A" w14:textId="77777777" w:rsidR="00193F46" w:rsidRPr="00647A2C" w:rsidRDefault="00193F46" w:rsidP="00647A2C">
            <w:pPr>
              <w:pStyle w:val="103"/>
            </w:pPr>
            <w:r w:rsidRPr="006E269D">
              <w:t>0,02</w:t>
            </w:r>
          </w:p>
        </w:tc>
      </w:tr>
      <w:tr w:rsidR="00193F46" w14:paraId="1076D9BC"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B2FEF9F"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9086D7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35D6699" w14:textId="77777777" w:rsidR="00193F46" w:rsidRPr="00647A2C" w:rsidRDefault="00193F46" w:rsidP="00647A2C">
            <w:pPr>
              <w:pStyle w:val="103"/>
            </w:pPr>
            <w:r w:rsidRPr="006E269D">
              <w:t xml:space="preserve">   с утечками теплоносителя</w:t>
            </w:r>
          </w:p>
        </w:tc>
        <w:tc>
          <w:tcPr>
            <w:tcW w:w="153" w:type="pct"/>
            <w:tcBorders>
              <w:top w:val="single" w:sz="4" w:space="0" w:color="auto"/>
              <w:left w:val="single" w:sz="4" w:space="0" w:color="auto"/>
              <w:bottom w:val="single" w:sz="4" w:space="0" w:color="auto"/>
              <w:right w:val="single" w:sz="4" w:space="0" w:color="auto"/>
            </w:tcBorders>
            <w:hideMark/>
          </w:tcPr>
          <w:p w14:paraId="3135BDAC"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5BA2AE6"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020CBB56"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D7B766F"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47B4FE7"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9B517A6"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3592720"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E3EDF13"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5D00BDAF"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079BDFE"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597A5D76"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6606DCE"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C615964"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DAF3E33"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06F20186"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D3120BD"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0C1A8D6" w14:textId="77777777" w:rsidR="00193F46" w:rsidRPr="00647A2C" w:rsidRDefault="00193F46" w:rsidP="00647A2C">
            <w:pPr>
              <w:pStyle w:val="103"/>
            </w:pPr>
            <w:r w:rsidRPr="006E269D">
              <w:t>0,01</w:t>
            </w:r>
          </w:p>
        </w:tc>
      </w:tr>
      <w:tr w:rsidR="00193F46" w14:paraId="6D620CC1"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1D551996"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4C34F8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3CFE00A" w14:textId="77777777" w:rsidR="00193F46" w:rsidRPr="00647A2C" w:rsidRDefault="00193F46" w:rsidP="00647A2C">
            <w:pPr>
              <w:pStyle w:val="103"/>
            </w:pPr>
            <w:r w:rsidRPr="006E269D">
              <w:t xml:space="preserve">Хозяйственные </w:t>
            </w:r>
            <w:r w:rsidRPr="00647A2C">
              <w:t>нужды</w:t>
            </w:r>
          </w:p>
        </w:tc>
        <w:tc>
          <w:tcPr>
            <w:tcW w:w="153" w:type="pct"/>
            <w:tcBorders>
              <w:top w:val="single" w:sz="4" w:space="0" w:color="auto"/>
              <w:left w:val="single" w:sz="4" w:space="0" w:color="auto"/>
              <w:bottom w:val="single" w:sz="4" w:space="0" w:color="auto"/>
              <w:right w:val="single" w:sz="4" w:space="0" w:color="auto"/>
            </w:tcBorders>
            <w:hideMark/>
          </w:tcPr>
          <w:p w14:paraId="48D2B73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6CBEC8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83D192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AFAFCE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9C42C69"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5E8AED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A87F06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C1F77A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E3D939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B53C67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7F2CA4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847055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7A3FA7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8CCCC1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3BDBFC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1723A9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63D6BEC" w14:textId="77777777" w:rsidR="00193F46" w:rsidRPr="00647A2C" w:rsidRDefault="00193F46" w:rsidP="00647A2C">
            <w:pPr>
              <w:pStyle w:val="103"/>
            </w:pPr>
            <w:r w:rsidRPr="006E269D">
              <w:t>0,00</w:t>
            </w:r>
          </w:p>
        </w:tc>
      </w:tr>
      <w:tr w:rsidR="00193F46" w14:paraId="4F734A1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B279DB0"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9D959C7"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2561669" w14:textId="77777777" w:rsidR="00193F46" w:rsidRPr="00647A2C" w:rsidRDefault="00193F46" w:rsidP="00647A2C">
            <w:pPr>
              <w:pStyle w:val="103"/>
            </w:pPr>
            <w:r w:rsidRPr="006E269D">
              <w:t>Подключенная нагрузка (договорная), в т. ч.:</w:t>
            </w:r>
          </w:p>
        </w:tc>
        <w:tc>
          <w:tcPr>
            <w:tcW w:w="153" w:type="pct"/>
            <w:tcBorders>
              <w:top w:val="single" w:sz="4" w:space="0" w:color="auto"/>
              <w:left w:val="single" w:sz="4" w:space="0" w:color="auto"/>
              <w:bottom w:val="single" w:sz="4" w:space="0" w:color="auto"/>
              <w:right w:val="single" w:sz="4" w:space="0" w:color="auto"/>
            </w:tcBorders>
            <w:hideMark/>
          </w:tcPr>
          <w:p w14:paraId="4BA6A24B"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52AD0384" w14:textId="77777777" w:rsidR="00193F46" w:rsidRPr="00647A2C" w:rsidRDefault="00193F46" w:rsidP="00647A2C">
            <w:pPr>
              <w:pStyle w:val="103"/>
            </w:pPr>
            <w:r w:rsidRPr="006E269D">
              <w:t>0,19</w:t>
            </w:r>
          </w:p>
        </w:tc>
        <w:tc>
          <w:tcPr>
            <w:tcW w:w="153" w:type="pct"/>
            <w:tcBorders>
              <w:top w:val="single" w:sz="4" w:space="0" w:color="auto"/>
              <w:left w:val="single" w:sz="4" w:space="0" w:color="auto"/>
              <w:bottom w:val="single" w:sz="4" w:space="0" w:color="auto"/>
              <w:right w:val="single" w:sz="4" w:space="0" w:color="auto"/>
            </w:tcBorders>
            <w:hideMark/>
          </w:tcPr>
          <w:p w14:paraId="526CCAD9"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32AED640"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785E32E8" w14:textId="77777777" w:rsidR="00193F46" w:rsidRPr="00647A2C" w:rsidRDefault="00193F46" w:rsidP="00647A2C">
            <w:pPr>
              <w:pStyle w:val="103"/>
            </w:pPr>
            <w:r w:rsidRPr="006E269D">
              <w:t>0,19</w:t>
            </w:r>
          </w:p>
        </w:tc>
        <w:tc>
          <w:tcPr>
            <w:tcW w:w="153" w:type="pct"/>
            <w:tcBorders>
              <w:top w:val="single" w:sz="4" w:space="0" w:color="auto"/>
              <w:left w:val="single" w:sz="4" w:space="0" w:color="auto"/>
              <w:bottom w:val="single" w:sz="4" w:space="0" w:color="auto"/>
              <w:right w:val="single" w:sz="4" w:space="0" w:color="auto"/>
            </w:tcBorders>
            <w:hideMark/>
          </w:tcPr>
          <w:p w14:paraId="50D3F06E"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6DBB996E"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50F9F943" w14:textId="77777777" w:rsidR="00193F46" w:rsidRPr="00647A2C" w:rsidRDefault="00193F46" w:rsidP="00647A2C">
            <w:pPr>
              <w:pStyle w:val="103"/>
            </w:pPr>
            <w:r w:rsidRPr="006E269D">
              <w:t>0,19</w:t>
            </w:r>
          </w:p>
        </w:tc>
        <w:tc>
          <w:tcPr>
            <w:tcW w:w="153" w:type="pct"/>
            <w:tcBorders>
              <w:top w:val="single" w:sz="4" w:space="0" w:color="auto"/>
              <w:left w:val="single" w:sz="4" w:space="0" w:color="auto"/>
              <w:bottom w:val="single" w:sz="4" w:space="0" w:color="auto"/>
              <w:right w:val="single" w:sz="4" w:space="0" w:color="auto"/>
            </w:tcBorders>
            <w:hideMark/>
          </w:tcPr>
          <w:p w14:paraId="20DC5330"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3F7015BB"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49FE70BD" w14:textId="77777777" w:rsidR="00193F46" w:rsidRPr="00647A2C" w:rsidRDefault="00193F46" w:rsidP="00647A2C">
            <w:pPr>
              <w:pStyle w:val="103"/>
            </w:pPr>
            <w:r w:rsidRPr="006E269D">
              <w:t>0,19</w:t>
            </w:r>
          </w:p>
        </w:tc>
        <w:tc>
          <w:tcPr>
            <w:tcW w:w="153" w:type="pct"/>
            <w:tcBorders>
              <w:top w:val="single" w:sz="4" w:space="0" w:color="auto"/>
              <w:left w:val="single" w:sz="4" w:space="0" w:color="auto"/>
              <w:bottom w:val="single" w:sz="4" w:space="0" w:color="auto"/>
              <w:right w:val="single" w:sz="4" w:space="0" w:color="auto"/>
            </w:tcBorders>
            <w:hideMark/>
          </w:tcPr>
          <w:p w14:paraId="4137D947"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169751BC"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46276413" w14:textId="77777777" w:rsidR="00193F46" w:rsidRPr="00647A2C" w:rsidRDefault="00193F46" w:rsidP="00647A2C">
            <w:pPr>
              <w:pStyle w:val="103"/>
            </w:pPr>
            <w:r w:rsidRPr="006E269D">
              <w:t>0,19</w:t>
            </w:r>
          </w:p>
        </w:tc>
        <w:tc>
          <w:tcPr>
            <w:tcW w:w="153" w:type="pct"/>
            <w:tcBorders>
              <w:top w:val="single" w:sz="4" w:space="0" w:color="auto"/>
              <w:left w:val="single" w:sz="4" w:space="0" w:color="auto"/>
              <w:bottom w:val="single" w:sz="4" w:space="0" w:color="auto"/>
              <w:right w:val="single" w:sz="4" w:space="0" w:color="auto"/>
            </w:tcBorders>
            <w:hideMark/>
          </w:tcPr>
          <w:p w14:paraId="70371161"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0BA2A656"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79D3DA86" w14:textId="77777777" w:rsidR="00193F46" w:rsidRPr="00647A2C" w:rsidRDefault="00193F46" w:rsidP="00647A2C">
            <w:pPr>
              <w:pStyle w:val="103"/>
            </w:pPr>
            <w:r w:rsidRPr="006E269D">
              <w:t>0,19</w:t>
            </w:r>
          </w:p>
        </w:tc>
      </w:tr>
      <w:tr w:rsidR="00193F46" w14:paraId="7E960645"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523975C"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1727A83"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FD2E879" w14:textId="77777777" w:rsidR="00193F46" w:rsidRPr="00647A2C" w:rsidRDefault="00193F46" w:rsidP="00647A2C">
            <w:pPr>
              <w:pStyle w:val="103"/>
            </w:pPr>
            <w:r w:rsidRPr="006E269D">
              <w:t>Отопление и вентиляция</w:t>
            </w:r>
          </w:p>
        </w:tc>
        <w:tc>
          <w:tcPr>
            <w:tcW w:w="153" w:type="pct"/>
            <w:tcBorders>
              <w:top w:val="single" w:sz="4" w:space="0" w:color="auto"/>
              <w:left w:val="single" w:sz="4" w:space="0" w:color="auto"/>
              <w:bottom w:val="single" w:sz="4" w:space="0" w:color="auto"/>
              <w:right w:val="single" w:sz="4" w:space="0" w:color="auto"/>
            </w:tcBorders>
            <w:hideMark/>
          </w:tcPr>
          <w:p w14:paraId="592D77F2"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405F60D8" w14:textId="77777777" w:rsidR="00193F46" w:rsidRPr="00647A2C" w:rsidRDefault="00193F46" w:rsidP="00647A2C">
            <w:pPr>
              <w:pStyle w:val="103"/>
            </w:pPr>
            <w:r w:rsidRPr="006E269D">
              <w:t>0,19</w:t>
            </w:r>
          </w:p>
        </w:tc>
        <w:tc>
          <w:tcPr>
            <w:tcW w:w="153" w:type="pct"/>
            <w:tcBorders>
              <w:top w:val="single" w:sz="4" w:space="0" w:color="auto"/>
              <w:left w:val="single" w:sz="4" w:space="0" w:color="auto"/>
              <w:bottom w:val="single" w:sz="4" w:space="0" w:color="auto"/>
              <w:right w:val="single" w:sz="4" w:space="0" w:color="auto"/>
            </w:tcBorders>
            <w:hideMark/>
          </w:tcPr>
          <w:p w14:paraId="261327D2"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47EB659A"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2CA59545" w14:textId="77777777" w:rsidR="00193F46" w:rsidRPr="00647A2C" w:rsidRDefault="00193F46" w:rsidP="00647A2C">
            <w:pPr>
              <w:pStyle w:val="103"/>
            </w:pPr>
            <w:r w:rsidRPr="006E269D">
              <w:t>0,19</w:t>
            </w:r>
          </w:p>
        </w:tc>
        <w:tc>
          <w:tcPr>
            <w:tcW w:w="153" w:type="pct"/>
            <w:tcBorders>
              <w:top w:val="single" w:sz="4" w:space="0" w:color="auto"/>
              <w:left w:val="single" w:sz="4" w:space="0" w:color="auto"/>
              <w:bottom w:val="single" w:sz="4" w:space="0" w:color="auto"/>
              <w:right w:val="single" w:sz="4" w:space="0" w:color="auto"/>
            </w:tcBorders>
            <w:hideMark/>
          </w:tcPr>
          <w:p w14:paraId="675C471D"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5A211593"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424593C6" w14:textId="77777777" w:rsidR="00193F46" w:rsidRPr="00647A2C" w:rsidRDefault="00193F46" w:rsidP="00647A2C">
            <w:pPr>
              <w:pStyle w:val="103"/>
            </w:pPr>
            <w:r w:rsidRPr="006E269D">
              <w:t>0,19</w:t>
            </w:r>
          </w:p>
        </w:tc>
        <w:tc>
          <w:tcPr>
            <w:tcW w:w="153" w:type="pct"/>
            <w:tcBorders>
              <w:top w:val="single" w:sz="4" w:space="0" w:color="auto"/>
              <w:left w:val="single" w:sz="4" w:space="0" w:color="auto"/>
              <w:bottom w:val="single" w:sz="4" w:space="0" w:color="auto"/>
              <w:right w:val="single" w:sz="4" w:space="0" w:color="auto"/>
            </w:tcBorders>
            <w:hideMark/>
          </w:tcPr>
          <w:p w14:paraId="0242F7F0"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5E2E5FF8"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34248643" w14:textId="77777777" w:rsidR="00193F46" w:rsidRPr="00647A2C" w:rsidRDefault="00193F46" w:rsidP="00647A2C">
            <w:pPr>
              <w:pStyle w:val="103"/>
            </w:pPr>
            <w:r w:rsidRPr="006E269D">
              <w:t>0,19</w:t>
            </w:r>
          </w:p>
        </w:tc>
        <w:tc>
          <w:tcPr>
            <w:tcW w:w="153" w:type="pct"/>
            <w:tcBorders>
              <w:top w:val="single" w:sz="4" w:space="0" w:color="auto"/>
              <w:left w:val="single" w:sz="4" w:space="0" w:color="auto"/>
              <w:bottom w:val="single" w:sz="4" w:space="0" w:color="auto"/>
              <w:right w:val="single" w:sz="4" w:space="0" w:color="auto"/>
            </w:tcBorders>
            <w:hideMark/>
          </w:tcPr>
          <w:p w14:paraId="783F88A9"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386AB0CF"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700DC0F3" w14:textId="77777777" w:rsidR="00193F46" w:rsidRPr="00647A2C" w:rsidRDefault="00193F46" w:rsidP="00647A2C">
            <w:pPr>
              <w:pStyle w:val="103"/>
            </w:pPr>
            <w:r w:rsidRPr="006E269D">
              <w:t>0,19</w:t>
            </w:r>
          </w:p>
        </w:tc>
        <w:tc>
          <w:tcPr>
            <w:tcW w:w="153" w:type="pct"/>
            <w:tcBorders>
              <w:top w:val="single" w:sz="4" w:space="0" w:color="auto"/>
              <w:left w:val="single" w:sz="4" w:space="0" w:color="auto"/>
              <w:bottom w:val="single" w:sz="4" w:space="0" w:color="auto"/>
              <w:right w:val="single" w:sz="4" w:space="0" w:color="auto"/>
            </w:tcBorders>
            <w:hideMark/>
          </w:tcPr>
          <w:p w14:paraId="5AB01C9E"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3146BA6F" w14:textId="77777777" w:rsidR="00193F46" w:rsidRPr="00647A2C" w:rsidRDefault="00193F46" w:rsidP="00647A2C">
            <w:pPr>
              <w:pStyle w:val="103"/>
            </w:pPr>
            <w:r w:rsidRPr="006E269D">
              <w:t>0,19</w:t>
            </w:r>
          </w:p>
        </w:tc>
        <w:tc>
          <w:tcPr>
            <w:tcW w:w="154" w:type="pct"/>
            <w:tcBorders>
              <w:top w:val="single" w:sz="4" w:space="0" w:color="auto"/>
              <w:left w:val="single" w:sz="4" w:space="0" w:color="auto"/>
              <w:bottom w:val="single" w:sz="4" w:space="0" w:color="auto"/>
              <w:right w:val="single" w:sz="4" w:space="0" w:color="auto"/>
            </w:tcBorders>
            <w:hideMark/>
          </w:tcPr>
          <w:p w14:paraId="016AF06C" w14:textId="77777777" w:rsidR="00193F46" w:rsidRPr="00647A2C" w:rsidRDefault="00193F46" w:rsidP="00647A2C">
            <w:pPr>
              <w:pStyle w:val="103"/>
            </w:pPr>
            <w:r w:rsidRPr="006E269D">
              <w:t>0,19</w:t>
            </w:r>
          </w:p>
        </w:tc>
      </w:tr>
      <w:tr w:rsidR="00193F46" w14:paraId="6CEE0B87"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79AFD77"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FFA7394"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630DB32" w14:textId="77777777" w:rsidR="00193F46" w:rsidRPr="00647A2C" w:rsidRDefault="00193F46" w:rsidP="00647A2C">
            <w:pPr>
              <w:pStyle w:val="103"/>
            </w:pPr>
            <w:r w:rsidRPr="006E269D">
              <w:t>ГВС</w:t>
            </w:r>
          </w:p>
        </w:tc>
        <w:tc>
          <w:tcPr>
            <w:tcW w:w="153" w:type="pct"/>
            <w:tcBorders>
              <w:top w:val="single" w:sz="4" w:space="0" w:color="auto"/>
              <w:left w:val="single" w:sz="4" w:space="0" w:color="auto"/>
              <w:bottom w:val="single" w:sz="4" w:space="0" w:color="auto"/>
              <w:right w:val="single" w:sz="4" w:space="0" w:color="auto"/>
            </w:tcBorders>
            <w:hideMark/>
          </w:tcPr>
          <w:p w14:paraId="3B55CC4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589B13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E5FFEB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3BAAE3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BBAF6D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E9D1F4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CC5B9F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87C0409"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8B395C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C86ACB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59CE11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E75004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999AA5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727DA8A"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EF7B64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0197D7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CEF21BD" w14:textId="77777777" w:rsidR="00193F46" w:rsidRPr="00647A2C" w:rsidRDefault="00193F46" w:rsidP="00647A2C">
            <w:pPr>
              <w:pStyle w:val="103"/>
            </w:pPr>
            <w:r w:rsidRPr="006E269D">
              <w:t>0,00</w:t>
            </w:r>
          </w:p>
        </w:tc>
      </w:tr>
      <w:tr w:rsidR="00193F46" w14:paraId="3FFC84F4"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9F12E42"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48879B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2B31762" w14:textId="77777777" w:rsidR="00193F46" w:rsidRPr="00647A2C" w:rsidRDefault="00193F46" w:rsidP="00647A2C">
            <w:pPr>
              <w:pStyle w:val="103"/>
            </w:pPr>
            <w:r w:rsidRPr="006E269D">
              <w:t>Пар</w:t>
            </w:r>
          </w:p>
        </w:tc>
        <w:tc>
          <w:tcPr>
            <w:tcW w:w="153" w:type="pct"/>
            <w:tcBorders>
              <w:top w:val="single" w:sz="4" w:space="0" w:color="auto"/>
              <w:left w:val="single" w:sz="4" w:space="0" w:color="auto"/>
              <w:bottom w:val="single" w:sz="4" w:space="0" w:color="auto"/>
              <w:right w:val="single" w:sz="4" w:space="0" w:color="auto"/>
            </w:tcBorders>
            <w:hideMark/>
          </w:tcPr>
          <w:p w14:paraId="3B94EEA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B93832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51A97B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83B956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0DEB02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A17F8E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4B43C4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179A73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310DC0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8D4988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EEB890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CF45DD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5C0862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5E659FC"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116E2A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601ECC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2E61691" w14:textId="77777777" w:rsidR="00193F46" w:rsidRPr="00647A2C" w:rsidRDefault="00193F46" w:rsidP="00647A2C">
            <w:pPr>
              <w:pStyle w:val="103"/>
            </w:pPr>
            <w:r w:rsidRPr="006E269D">
              <w:t>0,00</w:t>
            </w:r>
          </w:p>
        </w:tc>
      </w:tr>
      <w:tr w:rsidR="00193F46" w14:paraId="51EF43A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78022C4D"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66A837B"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F42C2C0" w14:textId="77777777" w:rsidR="00193F46" w:rsidRPr="00647A2C" w:rsidRDefault="00193F46" w:rsidP="00647A2C">
            <w:pPr>
              <w:pStyle w:val="103"/>
            </w:pPr>
            <w:r w:rsidRPr="006E269D">
              <w:t>Подключенная тепловая нагрузка (договорная) на коллекторах</w:t>
            </w:r>
          </w:p>
        </w:tc>
        <w:tc>
          <w:tcPr>
            <w:tcW w:w="153" w:type="pct"/>
            <w:tcBorders>
              <w:top w:val="single" w:sz="4" w:space="0" w:color="auto"/>
              <w:left w:val="single" w:sz="4" w:space="0" w:color="auto"/>
              <w:bottom w:val="single" w:sz="4" w:space="0" w:color="auto"/>
              <w:right w:val="single" w:sz="4" w:space="0" w:color="auto"/>
            </w:tcBorders>
            <w:hideMark/>
          </w:tcPr>
          <w:p w14:paraId="7F361B02"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59B72512" w14:textId="77777777" w:rsidR="00193F46" w:rsidRPr="00647A2C" w:rsidRDefault="00193F46" w:rsidP="00647A2C">
            <w:pPr>
              <w:pStyle w:val="103"/>
            </w:pPr>
            <w:r w:rsidRPr="006E269D">
              <w:t>0,22</w:t>
            </w:r>
          </w:p>
        </w:tc>
        <w:tc>
          <w:tcPr>
            <w:tcW w:w="153" w:type="pct"/>
            <w:tcBorders>
              <w:top w:val="single" w:sz="4" w:space="0" w:color="auto"/>
              <w:left w:val="single" w:sz="4" w:space="0" w:color="auto"/>
              <w:bottom w:val="single" w:sz="4" w:space="0" w:color="auto"/>
              <w:right w:val="single" w:sz="4" w:space="0" w:color="auto"/>
            </w:tcBorders>
            <w:hideMark/>
          </w:tcPr>
          <w:p w14:paraId="6215FB6E"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005B8747"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526159E0" w14:textId="77777777" w:rsidR="00193F46" w:rsidRPr="00647A2C" w:rsidRDefault="00193F46" w:rsidP="00647A2C">
            <w:pPr>
              <w:pStyle w:val="103"/>
            </w:pPr>
            <w:r w:rsidRPr="006E269D">
              <w:t>0,22</w:t>
            </w:r>
          </w:p>
        </w:tc>
        <w:tc>
          <w:tcPr>
            <w:tcW w:w="153" w:type="pct"/>
            <w:tcBorders>
              <w:top w:val="single" w:sz="4" w:space="0" w:color="auto"/>
              <w:left w:val="single" w:sz="4" w:space="0" w:color="auto"/>
              <w:bottom w:val="single" w:sz="4" w:space="0" w:color="auto"/>
              <w:right w:val="single" w:sz="4" w:space="0" w:color="auto"/>
            </w:tcBorders>
            <w:hideMark/>
          </w:tcPr>
          <w:p w14:paraId="7BC1D139"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558460AE"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527DDF7B" w14:textId="77777777" w:rsidR="00193F46" w:rsidRPr="00647A2C" w:rsidRDefault="00193F46" w:rsidP="00647A2C">
            <w:pPr>
              <w:pStyle w:val="103"/>
            </w:pPr>
            <w:r w:rsidRPr="006E269D">
              <w:t>0,22</w:t>
            </w:r>
          </w:p>
        </w:tc>
        <w:tc>
          <w:tcPr>
            <w:tcW w:w="153" w:type="pct"/>
            <w:tcBorders>
              <w:top w:val="single" w:sz="4" w:space="0" w:color="auto"/>
              <w:left w:val="single" w:sz="4" w:space="0" w:color="auto"/>
              <w:bottom w:val="single" w:sz="4" w:space="0" w:color="auto"/>
              <w:right w:val="single" w:sz="4" w:space="0" w:color="auto"/>
            </w:tcBorders>
            <w:hideMark/>
          </w:tcPr>
          <w:p w14:paraId="41F35D95"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3059E62F"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03E076BD" w14:textId="77777777" w:rsidR="00193F46" w:rsidRPr="00647A2C" w:rsidRDefault="00193F46" w:rsidP="00647A2C">
            <w:pPr>
              <w:pStyle w:val="103"/>
            </w:pPr>
            <w:r w:rsidRPr="006E269D">
              <w:t>0,22</w:t>
            </w:r>
          </w:p>
        </w:tc>
        <w:tc>
          <w:tcPr>
            <w:tcW w:w="153" w:type="pct"/>
            <w:tcBorders>
              <w:top w:val="single" w:sz="4" w:space="0" w:color="auto"/>
              <w:left w:val="single" w:sz="4" w:space="0" w:color="auto"/>
              <w:bottom w:val="single" w:sz="4" w:space="0" w:color="auto"/>
              <w:right w:val="single" w:sz="4" w:space="0" w:color="auto"/>
            </w:tcBorders>
            <w:hideMark/>
          </w:tcPr>
          <w:p w14:paraId="5537E615"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5C82A106"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1A684484" w14:textId="77777777" w:rsidR="00193F46" w:rsidRPr="00647A2C" w:rsidRDefault="00193F46" w:rsidP="00647A2C">
            <w:pPr>
              <w:pStyle w:val="103"/>
            </w:pPr>
            <w:r w:rsidRPr="006E269D">
              <w:t>0,22</w:t>
            </w:r>
          </w:p>
        </w:tc>
        <w:tc>
          <w:tcPr>
            <w:tcW w:w="153" w:type="pct"/>
            <w:tcBorders>
              <w:top w:val="single" w:sz="4" w:space="0" w:color="auto"/>
              <w:left w:val="single" w:sz="4" w:space="0" w:color="auto"/>
              <w:bottom w:val="single" w:sz="4" w:space="0" w:color="auto"/>
              <w:right w:val="single" w:sz="4" w:space="0" w:color="auto"/>
            </w:tcBorders>
            <w:hideMark/>
          </w:tcPr>
          <w:p w14:paraId="2D192D8F"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39F583DE" w14:textId="77777777" w:rsidR="00193F46" w:rsidRPr="00647A2C" w:rsidRDefault="00193F46" w:rsidP="00647A2C">
            <w:pPr>
              <w:pStyle w:val="103"/>
            </w:pPr>
            <w:r w:rsidRPr="006E269D">
              <w:t>0,22</w:t>
            </w:r>
          </w:p>
        </w:tc>
        <w:tc>
          <w:tcPr>
            <w:tcW w:w="154" w:type="pct"/>
            <w:tcBorders>
              <w:top w:val="single" w:sz="4" w:space="0" w:color="auto"/>
              <w:left w:val="single" w:sz="4" w:space="0" w:color="auto"/>
              <w:bottom w:val="single" w:sz="4" w:space="0" w:color="auto"/>
              <w:right w:val="single" w:sz="4" w:space="0" w:color="auto"/>
            </w:tcBorders>
            <w:hideMark/>
          </w:tcPr>
          <w:p w14:paraId="1AD0A8FA" w14:textId="77777777" w:rsidR="00193F46" w:rsidRPr="00647A2C" w:rsidRDefault="00193F46" w:rsidP="00647A2C">
            <w:pPr>
              <w:pStyle w:val="103"/>
            </w:pPr>
            <w:r w:rsidRPr="006E269D">
              <w:t>0,22</w:t>
            </w:r>
          </w:p>
        </w:tc>
      </w:tr>
      <w:tr w:rsidR="00193F46" w14:paraId="484D4774"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5491D2E"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0F14620"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31C205A" w14:textId="77777777" w:rsidR="00193F46" w:rsidRPr="00647A2C" w:rsidRDefault="00193F46" w:rsidP="00647A2C">
            <w:pPr>
              <w:pStyle w:val="103"/>
            </w:pPr>
            <w:r w:rsidRPr="006E269D">
              <w:t>Резерв (+)/дефицит(-) тепловой мощности (по договору)</w:t>
            </w:r>
          </w:p>
        </w:tc>
        <w:tc>
          <w:tcPr>
            <w:tcW w:w="153" w:type="pct"/>
            <w:tcBorders>
              <w:top w:val="single" w:sz="4" w:space="0" w:color="auto"/>
              <w:left w:val="single" w:sz="4" w:space="0" w:color="auto"/>
              <w:bottom w:val="single" w:sz="4" w:space="0" w:color="auto"/>
              <w:right w:val="single" w:sz="4" w:space="0" w:color="auto"/>
            </w:tcBorders>
            <w:hideMark/>
          </w:tcPr>
          <w:p w14:paraId="7911F7A8"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4156D580"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3B4977E0"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0C88A731"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7182BBF8"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3F7209A3"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14E88577"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3754D224"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4C0E737D"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61715607"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53FE3FA8"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5BDCE633"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44780805"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4BD88B52" w14:textId="77777777" w:rsidR="00193F46" w:rsidRPr="00647A2C" w:rsidRDefault="00193F46" w:rsidP="00647A2C">
            <w:pPr>
              <w:pStyle w:val="103"/>
            </w:pPr>
            <w:r w:rsidRPr="006E269D">
              <w:t>0,07</w:t>
            </w:r>
          </w:p>
        </w:tc>
        <w:tc>
          <w:tcPr>
            <w:tcW w:w="153" w:type="pct"/>
            <w:tcBorders>
              <w:top w:val="single" w:sz="4" w:space="0" w:color="auto"/>
              <w:left w:val="single" w:sz="4" w:space="0" w:color="auto"/>
              <w:bottom w:val="single" w:sz="4" w:space="0" w:color="auto"/>
              <w:right w:val="single" w:sz="4" w:space="0" w:color="auto"/>
            </w:tcBorders>
            <w:hideMark/>
          </w:tcPr>
          <w:p w14:paraId="4D65AB05"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505EBDAD" w14:textId="77777777" w:rsidR="00193F46" w:rsidRPr="00647A2C" w:rsidRDefault="00193F46" w:rsidP="00647A2C">
            <w:pPr>
              <w:pStyle w:val="103"/>
            </w:pPr>
            <w:r w:rsidRPr="006E269D">
              <w:t>0,07</w:t>
            </w:r>
          </w:p>
        </w:tc>
        <w:tc>
          <w:tcPr>
            <w:tcW w:w="154" w:type="pct"/>
            <w:tcBorders>
              <w:top w:val="single" w:sz="4" w:space="0" w:color="auto"/>
              <w:left w:val="single" w:sz="4" w:space="0" w:color="auto"/>
              <w:bottom w:val="single" w:sz="4" w:space="0" w:color="auto"/>
              <w:right w:val="single" w:sz="4" w:space="0" w:color="auto"/>
            </w:tcBorders>
            <w:hideMark/>
          </w:tcPr>
          <w:p w14:paraId="5D9F6E09" w14:textId="77777777" w:rsidR="00193F46" w:rsidRPr="00647A2C" w:rsidRDefault="00193F46" w:rsidP="00647A2C">
            <w:pPr>
              <w:pStyle w:val="103"/>
            </w:pPr>
            <w:r w:rsidRPr="006E269D">
              <w:t>0,07</w:t>
            </w:r>
          </w:p>
        </w:tc>
      </w:tr>
      <w:tr w:rsidR="00193F46" w14:paraId="5E6546E3" w14:textId="77777777" w:rsidTr="00193F46">
        <w:trPr>
          <w:trHeight w:val="300"/>
        </w:trPr>
        <w:tc>
          <w:tcPr>
            <w:tcW w:w="492" w:type="pct"/>
            <w:vMerge w:val="restart"/>
            <w:tcBorders>
              <w:top w:val="single" w:sz="4" w:space="0" w:color="auto"/>
              <w:left w:val="single" w:sz="4" w:space="0" w:color="auto"/>
              <w:bottom w:val="single" w:sz="4" w:space="0" w:color="auto"/>
              <w:right w:val="single" w:sz="4" w:space="0" w:color="auto"/>
            </w:tcBorders>
            <w:hideMark/>
          </w:tcPr>
          <w:p w14:paraId="3F0D0594" w14:textId="77777777" w:rsidR="00193F46" w:rsidRPr="00647A2C" w:rsidRDefault="00193F46" w:rsidP="00647A2C">
            <w:pPr>
              <w:pStyle w:val="103"/>
            </w:pPr>
            <w:r w:rsidRPr="006E269D">
              <w:t>Котельная №15.1</w:t>
            </w:r>
          </w:p>
        </w:tc>
        <w:tc>
          <w:tcPr>
            <w:tcW w:w="563" w:type="pct"/>
            <w:vMerge w:val="restart"/>
            <w:tcBorders>
              <w:top w:val="single" w:sz="4" w:space="0" w:color="auto"/>
              <w:left w:val="single" w:sz="4" w:space="0" w:color="auto"/>
              <w:bottom w:val="single" w:sz="4" w:space="0" w:color="auto"/>
              <w:right w:val="single" w:sz="4" w:space="0" w:color="auto"/>
            </w:tcBorders>
            <w:hideMark/>
          </w:tcPr>
          <w:p w14:paraId="719BCB44" w14:textId="77777777" w:rsidR="00193F46" w:rsidRPr="00647A2C" w:rsidRDefault="00193F46" w:rsidP="00647A2C">
            <w:pPr>
              <w:pStyle w:val="103"/>
            </w:pPr>
            <w:r w:rsidRPr="006E269D">
              <w:t>ст. Отрадная, ул.  Ленина, 28а</w:t>
            </w:r>
          </w:p>
        </w:tc>
        <w:tc>
          <w:tcPr>
            <w:tcW w:w="1336" w:type="pct"/>
            <w:tcBorders>
              <w:top w:val="single" w:sz="4" w:space="0" w:color="auto"/>
              <w:left w:val="single" w:sz="4" w:space="0" w:color="auto"/>
              <w:bottom w:val="single" w:sz="4" w:space="0" w:color="auto"/>
              <w:right w:val="single" w:sz="4" w:space="0" w:color="auto"/>
            </w:tcBorders>
            <w:hideMark/>
          </w:tcPr>
          <w:p w14:paraId="00D1DB01" w14:textId="77777777" w:rsidR="00193F46" w:rsidRPr="00647A2C" w:rsidRDefault="00193F46" w:rsidP="00647A2C">
            <w:pPr>
              <w:pStyle w:val="103"/>
            </w:pPr>
            <w:r w:rsidRPr="006E269D">
              <w:t>Установленная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0DCB6D0A" w14:textId="77777777" w:rsidR="00193F46" w:rsidRPr="00647A2C" w:rsidRDefault="00193F46" w:rsidP="00647A2C">
            <w:pPr>
              <w:pStyle w:val="103"/>
            </w:pPr>
            <w:r w:rsidRPr="006E269D">
              <w:t>2,50</w:t>
            </w:r>
          </w:p>
        </w:tc>
        <w:tc>
          <w:tcPr>
            <w:tcW w:w="154" w:type="pct"/>
            <w:tcBorders>
              <w:top w:val="single" w:sz="4" w:space="0" w:color="auto"/>
              <w:left w:val="single" w:sz="4" w:space="0" w:color="auto"/>
              <w:bottom w:val="single" w:sz="4" w:space="0" w:color="auto"/>
              <w:right w:val="single" w:sz="4" w:space="0" w:color="auto"/>
            </w:tcBorders>
            <w:hideMark/>
          </w:tcPr>
          <w:p w14:paraId="5022CA89" w14:textId="77777777" w:rsidR="00193F46" w:rsidRPr="00647A2C" w:rsidRDefault="00193F46" w:rsidP="00647A2C">
            <w:pPr>
              <w:pStyle w:val="103"/>
            </w:pPr>
            <w:r w:rsidRPr="006E269D">
              <w:t>2,50</w:t>
            </w:r>
          </w:p>
        </w:tc>
        <w:tc>
          <w:tcPr>
            <w:tcW w:w="153" w:type="pct"/>
            <w:tcBorders>
              <w:top w:val="single" w:sz="4" w:space="0" w:color="auto"/>
              <w:left w:val="single" w:sz="4" w:space="0" w:color="auto"/>
              <w:bottom w:val="single" w:sz="4" w:space="0" w:color="auto"/>
              <w:right w:val="single" w:sz="4" w:space="0" w:color="auto"/>
            </w:tcBorders>
            <w:hideMark/>
          </w:tcPr>
          <w:p w14:paraId="61C0CE0F" w14:textId="77777777" w:rsidR="00193F46" w:rsidRPr="00647A2C" w:rsidRDefault="00193F46" w:rsidP="00647A2C">
            <w:pPr>
              <w:pStyle w:val="103"/>
            </w:pPr>
            <w:r w:rsidRPr="006E269D">
              <w:t>2,50</w:t>
            </w:r>
          </w:p>
        </w:tc>
        <w:tc>
          <w:tcPr>
            <w:tcW w:w="154" w:type="pct"/>
            <w:tcBorders>
              <w:top w:val="single" w:sz="4" w:space="0" w:color="auto"/>
              <w:left w:val="single" w:sz="4" w:space="0" w:color="auto"/>
              <w:bottom w:val="single" w:sz="4" w:space="0" w:color="auto"/>
              <w:right w:val="single" w:sz="4" w:space="0" w:color="auto"/>
            </w:tcBorders>
            <w:hideMark/>
          </w:tcPr>
          <w:p w14:paraId="3CAE0757" w14:textId="77777777" w:rsidR="00193F46" w:rsidRPr="00647A2C" w:rsidRDefault="00193F46" w:rsidP="00647A2C">
            <w:pPr>
              <w:pStyle w:val="103"/>
            </w:pPr>
            <w:r w:rsidRPr="006E269D">
              <w:t>2,50</w:t>
            </w:r>
          </w:p>
        </w:tc>
        <w:tc>
          <w:tcPr>
            <w:tcW w:w="154" w:type="pct"/>
            <w:tcBorders>
              <w:top w:val="single" w:sz="4" w:space="0" w:color="auto"/>
              <w:left w:val="single" w:sz="4" w:space="0" w:color="auto"/>
              <w:bottom w:val="single" w:sz="4" w:space="0" w:color="auto"/>
              <w:right w:val="single" w:sz="4" w:space="0" w:color="auto"/>
            </w:tcBorders>
            <w:hideMark/>
          </w:tcPr>
          <w:p w14:paraId="7B5C720A" w14:textId="77777777" w:rsidR="00193F46" w:rsidRPr="00647A2C" w:rsidRDefault="00193F46" w:rsidP="00647A2C">
            <w:pPr>
              <w:pStyle w:val="103"/>
            </w:pPr>
            <w:r w:rsidRPr="006E269D">
              <w:t>1,80</w:t>
            </w:r>
          </w:p>
        </w:tc>
        <w:tc>
          <w:tcPr>
            <w:tcW w:w="153" w:type="pct"/>
            <w:tcBorders>
              <w:top w:val="single" w:sz="4" w:space="0" w:color="auto"/>
              <w:left w:val="single" w:sz="4" w:space="0" w:color="auto"/>
              <w:bottom w:val="single" w:sz="4" w:space="0" w:color="auto"/>
              <w:right w:val="single" w:sz="4" w:space="0" w:color="auto"/>
            </w:tcBorders>
            <w:hideMark/>
          </w:tcPr>
          <w:p w14:paraId="248FD6E1"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3D334949"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738F3D4C" w14:textId="77777777" w:rsidR="00193F46" w:rsidRPr="00647A2C" w:rsidRDefault="00193F46" w:rsidP="00647A2C">
            <w:pPr>
              <w:pStyle w:val="103"/>
            </w:pPr>
            <w:r w:rsidRPr="006E269D">
              <w:t>1,80</w:t>
            </w:r>
          </w:p>
        </w:tc>
        <w:tc>
          <w:tcPr>
            <w:tcW w:w="153" w:type="pct"/>
            <w:tcBorders>
              <w:top w:val="single" w:sz="4" w:space="0" w:color="auto"/>
              <w:left w:val="single" w:sz="4" w:space="0" w:color="auto"/>
              <w:bottom w:val="single" w:sz="4" w:space="0" w:color="auto"/>
              <w:right w:val="single" w:sz="4" w:space="0" w:color="auto"/>
            </w:tcBorders>
            <w:hideMark/>
          </w:tcPr>
          <w:p w14:paraId="592F8D43"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104B1889"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2BF90767" w14:textId="77777777" w:rsidR="00193F46" w:rsidRPr="00647A2C" w:rsidRDefault="00193F46" w:rsidP="00647A2C">
            <w:pPr>
              <w:pStyle w:val="103"/>
            </w:pPr>
            <w:r w:rsidRPr="006E269D">
              <w:t>1,80</w:t>
            </w:r>
          </w:p>
        </w:tc>
        <w:tc>
          <w:tcPr>
            <w:tcW w:w="153" w:type="pct"/>
            <w:tcBorders>
              <w:top w:val="single" w:sz="4" w:space="0" w:color="auto"/>
              <w:left w:val="single" w:sz="4" w:space="0" w:color="auto"/>
              <w:bottom w:val="single" w:sz="4" w:space="0" w:color="auto"/>
              <w:right w:val="single" w:sz="4" w:space="0" w:color="auto"/>
            </w:tcBorders>
            <w:hideMark/>
          </w:tcPr>
          <w:p w14:paraId="0B9DC6C6"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3EDF50ED"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18307A61" w14:textId="77777777" w:rsidR="00193F46" w:rsidRPr="00647A2C" w:rsidRDefault="00193F46" w:rsidP="00647A2C">
            <w:pPr>
              <w:pStyle w:val="103"/>
            </w:pPr>
            <w:r w:rsidRPr="006E269D">
              <w:t>1,80</w:t>
            </w:r>
          </w:p>
        </w:tc>
        <w:tc>
          <w:tcPr>
            <w:tcW w:w="153" w:type="pct"/>
            <w:tcBorders>
              <w:top w:val="single" w:sz="4" w:space="0" w:color="auto"/>
              <w:left w:val="single" w:sz="4" w:space="0" w:color="auto"/>
              <w:bottom w:val="single" w:sz="4" w:space="0" w:color="auto"/>
              <w:right w:val="single" w:sz="4" w:space="0" w:color="auto"/>
            </w:tcBorders>
            <w:hideMark/>
          </w:tcPr>
          <w:p w14:paraId="16D38C65"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4CBDB829"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254EE2F3" w14:textId="77777777" w:rsidR="00193F46" w:rsidRPr="00647A2C" w:rsidRDefault="00193F46" w:rsidP="00647A2C">
            <w:pPr>
              <w:pStyle w:val="103"/>
            </w:pPr>
            <w:r w:rsidRPr="006E269D">
              <w:t>1,80</w:t>
            </w:r>
          </w:p>
        </w:tc>
      </w:tr>
      <w:tr w:rsidR="00193F46" w14:paraId="54A4DF91"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F055E54"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C006367"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5F24AAD" w14:textId="77777777" w:rsidR="00193F46" w:rsidRPr="00647A2C" w:rsidRDefault="00193F46" w:rsidP="00647A2C">
            <w:pPr>
              <w:pStyle w:val="103"/>
            </w:pPr>
            <w:r w:rsidRPr="006E269D">
              <w:t xml:space="preserve">Располагаемая тепловая </w:t>
            </w:r>
            <w:r w:rsidRPr="00647A2C">
              <w:t>мощность</w:t>
            </w:r>
          </w:p>
        </w:tc>
        <w:tc>
          <w:tcPr>
            <w:tcW w:w="153" w:type="pct"/>
            <w:tcBorders>
              <w:top w:val="single" w:sz="4" w:space="0" w:color="auto"/>
              <w:left w:val="single" w:sz="4" w:space="0" w:color="auto"/>
              <w:bottom w:val="single" w:sz="4" w:space="0" w:color="auto"/>
              <w:right w:val="single" w:sz="4" w:space="0" w:color="auto"/>
            </w:tcBorders>
            <w:hideMark/>
          </w:tcPr>
          <w:p w14:paraId="0B2783AD" w14:textId="77777777" w:rsidR="00193F46" w:rsidRPr="00647A2C" w:rsidRDefault="00193F46" w:rsidP="00647A2C">
            <w:pPr>
              <w:pStyle w:val="103"/>
            </w:pPr>
            <w:r w:rsidRPr="006E269D">
              <w:t>2,05</w:t>
            </w:r>
          </w:p>
        </w:tc>
        <w:tc>
          <w:tcPr>
            <w:tcW w:w="154" w:type="pct"/>
            <w:tcBorders>
              <w:top w:val="single" w:sz="4" w:space="0" w:color="auto"/>
              <w:left w:val="single" w:sz="4" w:space="0" w:color="auto"/>
              <w:bottom w:val="single" w:sz="4" w:space="0" w:color="auto"/>
              <w:right w:val="single" w:sz="4" w:space="0" w:color="auto"/>
            </w:tcBorders>
            <w:hideMark/>
          </w:tcPr>
          <w:p w14:paraId="05F33980" w14:textId="77777777" w:rsidR="00193F46" w:rsidRPr="00647A2C" w:rsidRDefault="00193F46" w:rsidP="00647A2C">
            <w:pPr>
              <w:pStyle w:val="103"/>
            </w:pPr>
            <w:r w:rsidRPr="006E269D">
              <w:t>2,05</w:t>
            </w:r>
          </w:p>
        </w:tc>
        <w:tc>
          <w:tcPr>
            <w:tcW w:w="153" w:type="pct"/>
            <w:tcBorders>
              <w:top w:val="single" w:sz="4" w:space="0" w:color="auto"/>
              <w:left w:val="single" w:sz="4" w:space="0" w:color="auto"/>
              <w:bottom w:val="single" w:sz="4" w:space="0" w:color="auto"/>
              <w:right w:val="single" w:sz="4" w:space="0" w:color="auto"/>
            </w:tcBorders>
            <w:hideMark/>
          </w:tcPr>
          <w:p w14:paraId="5EF19912" w14:textId="77777777" w:rsidR="00193F46" w:rsidRPr="00647A2C" w:rsidRDefault="00193F46" w:rsidP="00647A2C">
            <w:pPr>
              <w:pStyle w:val="103"/>
            </w:pPr>
            <w:r w:rsidRPr="006E269D">
              <w:t>2,05</w:t>
            </w:r>
          </w:p>
        </w:tc>
        <w:tc>
          <w:tcPr>
            <w:tcW w:w="154" w:type="pct"/>
            <w:tcBorders>
              <w:top w:val="single" w:sz="4" w:space="0" w:color="auto"/>
              <w:left w:val="single" w:sz="4" w:space="0" w:color="auto"/>
              <w:bottom w:val="single" w:sz="4" w:space="0" w:color="auto"/>
              <w:right w:val="single" w:sz="4" w:space="0" w:color="auto"/>
            </w:tcBorders>
            <w:hideMark/>
          </w:tcPr>
          <w:p w14:paraId="758A42DE" w14:textId="77777777" w:rsidR="00193F46" w:rsidRPr="00647A2C" w:rsidRDefault="00193F46" w:rsidP="00647A2C">
            <w:pPr>
              <w:pStyle w:val="103"/>
            </w:pPr>
            <w:r w:rsidRPr="006E269D">
              <w:t>2,05</w:t>
            </w:r>
          </w:p>
        </w:tc>
        <w:tc>
          <w:tcPr>
            <w:tcW w:w="154" w:type="pct"/>
            <w:tcBorders>
              <w:top w:val="single" w:sz="4" w:space="0" w:color="auto"/>
              <w:left w:val="single" w:sz="4" w:space="0" w:color="auto"/>
              <w:bottom w:val="single" w:sz="4" w:space="0" w:color="auto"/>
              <w:right w:val="single" w:sz="4" w:space="0" w:color="auto"/>
            </w:tcBorders>
            <w:hideMark/>
          </w:tcPr>
          <w:p w14:paraId="54343E1A" w14:textId="77777777" w:rsidR="00193F46" w:rsidRPr="00647A2C" w:rsidRDefault="00193F46" w:rsidP="00647A2C">
            <w:pPr>
              <w:pStyle w:val="103"/>
            </w:pPr>
            <w:r w:rsidRPr="006E269D">
              <w:t>1,80</w:t>
            </w:r>
          </w:p>
        </w:tc>
        <w:tc>
          <w:tcPr>
            <w:tcW w:w="153" w:type="pct"/>
            <w:tcBorders>
              <w:top w:val="single" w:sz="4" w:space="0" w:color="auto"/>
              <w:left w:val="single" w:sz="4" w:space="0" w:color="auto"/>
              <w:bottom w:val="single" w:sz="4" w:space="0" w:color="auto"/>
              <w:right w:val="single" w:sz="4" w:space="0" w:color="auto"/>
            </w:tcBorders>
            <w:hideMark/>
          </w:tcPr>
          <w:p w14:paraId="733F443C"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5D299500"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1F460DB9" w14:textId="77777777" w:rsidR="00193F46" w:rsidRPr="00647A2C" w:rsidRDefault="00193F46" w:rsidP="00647A2C">
            <w:pPr>
              <w:pStyle w:val="103"/>
            </w:pPr>
            <w:r w:rsidRPr="006E269D">
              <w:t>1,80</w:t>
            </w:r>
          </w:p>
        </w:tc>
        <w:tc>
          <w:tcPr>
            <w:tcW w:w="153" w:type="pct"/>
            <w:tcBorders>
              <w:top w:val="single" w:sz="4" w:space="0" w:color="auto"/>
              <w:left w:val="single" w:sz="4" w:space="0" w:color="auto"/>
              <w:bottom w:val="single" w:sz="4" w:space="0" w:color="auto"/>
              <w:right w:val="single" w:sz="4" w:space="0" w:color="auto"/>
            </w:tcBorders>
            <w:hideMark/>
          </w:tcPr>
          <w:p w14:paraId="5D893B30"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74B07720"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30D70CE6" w14:textId="77777777" w:rsidR="00193F46" w:rsidRPr="00647A2C" w:rsidRDefault="00193F46" w:rsidP="00647A2C">
            <w:pPr>
              <w:pStyle w:val="103"/>
            </w:pPr>
            <w:r w:rsidRPr="006E269D">
              <w:t>1,80</w:t>
            </w:r>
          </w:p>
        </w:tc>
        <w:tc>
          <w:tcPr>
            <w:tcW w:w="153" w:type="pct"/>
            <w:tcBorders>
              <w:top w:val="single" w:sz="4" w:space="0" w:color="auto"/>
              <w:left w:val="single" w:sz="4" w:space="0" w:color="auto"/>
              <w:bottom w:val="single" w:sz="4" w:space="0" w:color="auto"/>
              <w:right w:val="single" w:sz="4" w:space="0" w:color="auto"/>
            </w:tcBorders>
            <w:hideMark/>
          </w:tcPr>
          <w:p w14:paraId="45169A36"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0F26EE79"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63975E2A" w14:textId="77777777" w:rsidR="00193F46" w:rsidRPr="00647A2C" w:rsidRDefault="00193F46" w:rsidP="00647A2C">
            <w:pPr>
              <w:pStyle w:val="103"/>
            </w:pPr>
            <w:r w:rsidRPr="006E269D">
              <w:t>1,80</w:t>
            </w:r>
          </w:p>
        </w:tc>
        <w:tc>
          <w:tcPr>
            <w:tcW w:w="153" w:type="pct"/>
            <w:tcBorders>
              <w:top w:val="single" w:sz="4" w:space="0" w:color="auto"/>
              <w:left w:val="single" w:sz="4" w:space="0" w:color="auto"/>
              <w:bottom w:val="single" w:sz="4" w:space="0" w:color="auto"/>
              <w:right w:val="single" w:sz="4" w:space="0" w:color="auto"/>
            </w:tcBorders>
            <w:hideMark/>
          </w:tcPr>
          <w:p w14:paraId="410452AA"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5DE422B1" w14:textId="77777777" w:rsidR="00193F46" w:rsidRPr="00647A2C" w:rsidRDefault="00193F46" w:rsidP="00647A2C">
            <w:pPr>
              <w:pStyle w:val="103"/>
            </w:pPr>
            <w:r w:rsidRPr="006E269D">
              <w:t>1,80</w:t>
            </w:r>
          </w:p>
        </w:tc>
        <w:tc>
          <w:tcPr>
            <w:tcW w:w="154" w:type="pct"/>
            <w:tcBorders>
              <w:top w:val="single" w:sz="4" w:space="0" w:color="auto"/>
              <w:left w:val="single" w:sz="4" w:space="0" w:color="auto"/>
              <w:bottom w:val="single" w:sz="4" w:space="0" w:color="auto"/>
              <w:right w:val="single" w:sz="4" w:space="0" w:color="auto"/>
            </w:tcBorders>
            <w:hideMark/>
          </w:tcPr>
          <w:p w14:paraId="1413BF76" w14:textId="77777777" w:rsidR="00193F46" w:rsidRPr="00647A2C" w:rsidRDefault="00193F46" w:rsidP="00647A2C">
            <w:pPr>
              <w:pStyle w:val="103"/>
            </w:pPr>
            <w:r w:rsidRPr="006E269D">
              <w:t>1,80</w:t>
            </w:r>
          </w:p>
        </w:tc>
      </w:tr>
      <w:tr w:rsidR="00193F46" w14:paraId="0BB08D5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9D23CB4"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16F7D4B"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D2646B1" w14:textId="77777777" w:rsidR="00193F46" w:rsidRPr="00647A2C" w:rsidRDefault="00193F46" w:rsidP="00647A2C">
            <w:pPr>
              <w:pStyle w:val="103"/>
            </w:pPr>
            <w:r w:rsidRPr="006E269D">
              <w:t>Ограничения</w:t>
            </w:r>
          </w:p>
        </w:tc>
        <w:tc>
          <w:tcPr>
            <w:tcW w:w="153" w:type="pct"/>
            <w:tcBorders>
              <w:top w:val="single" w:sz="4" w:space="0" w:color="auto"/>
              <w:left w:val="single" w:sz="4" w:space="0" w:color="auto"/>
              <w:bottom w:val="single" w:sz="4" w:space="0" w:color="auto"/>
              <w:right w:val="single" w:sz="4" w:space="0" w:color="auto"/>
            </w:tcBorders>
            <w:hideMark/>
          </w:tcPr>
          <w:p w14:paraId="3072C0BB" w14:textId="77777777" w:rsidR="00193F46" w:rsidRPr="00647A2C" w:rsidRDefault="00193F46" w:rsidP="00647A2C">
            <w:pPr>
              <w:pStyle w:val="103"/>
            </w:pPr>
            <w:r w:rsidRPr="006E269D">
              <w:t>0,45</w:t>
            </w:r>
          </w:p>
        </w:tc>
        <w:tc>
          <w:tcPr>
            <w:tcW w:w="154" w:type="pct"/>
            <w:tcBorders>
              <w:top w:val="single" w:sz="4" w:space="0" w:color="auto"/>
              <w:left w:val="single" w:sz="4" w:space="0" w:color="auto"/>
              <w:bottom w:val="single" w:sz="4" w:space="0" w:color="auto"/>
              <w:right w:val="single" w:sz="4" w:space="0" w:color="auto"/>
            </w:tcBorders>
            <w:hideMark/>
          </w:tcPr>
          <w:p w14:paraId="3D588F67" w14:textId="77777777" w:rsidR="00193F46" w:rsidRPr="00647A2C" w:rsidRDefault="00193F46" w:rsidP="00647A2C">
            <w:pPr>
              <w:pStyle w:val="103"/>
            </w:pPr>
            <w:r w:rsidRPr="006E269D">
              <w:t>0,45</w:t>
            </w:r>
          </w:p>
        </w:tc>
        <w:tc>
          <w:tcPr>
            <w:tcW w:w="153" w:type="pct"/>
            <w:tcBorders>
              <w:top w:val="single" w:sz="4" w:space="0" w:color="auto"/>
              <w:left w:val="single" w:sz="4" w:space="0" w:color="auto"/>
              <w:bottom w:val="single" w:sz="4" w:space="0" w:color="auto"/>
              <w:right w:val="single" w:sz="4" w:space="0" w:color="auto"/>
            </w:tcBorders>
            <w:hideMark/>
          </w:tcPr>
          <w:p w14:paraId="09822CDD" w14:textId="77777777" w:rsidR="00193F46" w:rsidRPr="00647A2C" w:rsidRDefault="00193F46" w:rsidP="00647A2C">
            <w:pPr>
              <w:pStyle w:val="103"/>
            </w:pPr>
            <w:r w:rsidRPr="006E269D">
              <w:t>0,45</w:t>
            </w:r>
          </w:p>
        </w:tc>
        <w:tc>
          <w:tcPr>
            <w:tcW w:w="154" w:type="pct"/>
            <w:tcBorders>
              <w:top w:val="single" w:sz="4" w:space="0" w:color="auto"/>
              <w:left w:val="single" w:sz="4" w:space="0" w:color="auto"/>
              <w:bottom w:val="single" w:sz="4" w:space="0" w:color="auto"/>
              <w:right w:val="single" w:sz="4" w:space="0" w:color="auto"/>
            </w:tcBorders>
            <w:hideMark/>
          </w:tcPr>
          <w:p w14:paraId="61FFCC30" w14:textId="77777777" w:rsidR="00193F46" w:rsidRPr="00647A2C" w:rsidRDefault="00193F46" w:rsidP="00647A2C">
            <w:pPr>
              <w:pStyle w:val="103"/>
            </w:pPr>
            <w:r w:rsidRPr="006E269D">
              <w:t>0,45</w:t>
            </w:r>
          </w:p>
        </w:tc>
        <w:tc>
          <w:tcPr>
            <w:tcW w:w="154" w:type="pct"/>
            <w:tcBorders>
              <w:top w:val="single" w:sz="4" w:space="0" w:color="auto"/>
              <w:left w:val="single" w:sz="4" w:space="0" w:color="auto"/>
              <w:bottom w:val="single" w:sz="4" w:space="0" w:color="auto"/>
              <w:right w:val="single" w:sz="4" w:space="0" w:color="auto"/>
            </w:tcBorders>
            <w:hideMark/>
          </w:tcPr>
          <w:p w14:paraId="2D49263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A4C624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F63042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4A3152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F6F297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697CD0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8A20C0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BB3DA4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DCACEE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8707BB0"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E45EDD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BC3632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1C05CAF" w14:textId="77777777" w:rsidR="00193F46" w:rsidRPr="00647A2C" w:rsidRDefault="00193F46" w:rsidP="00647A2C">
            <w:pPr>
              <w:pStyle w:val="103"/>
            </w:pPr>
            <w:r w:rsidRPr="006E269D">
              <w:t>0,00</w:t>
            </w:r>
          </w:p>
        </w:tc>
      </w:tr>
      <w:tr w:rsidR="00193F46" w14:paraId="13E28D39"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12B8C8C4"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5FACE62"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1CC74E0" w14:textId="77777777" w:rsidR="00193F46" w:rsidRPr="00647A2C" w:rsidRDefault="00193F46" w:rsidP="00647A2C">
            <w:pPr>
              <w:pStyle w:val="103"/>
            </w:pPr>
            <w:r w:rsidRPr="006E269D">
              <w:t>Собственные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6BAC5EBC"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4EBB3653" w14:textId="77777777" w:rsidR="00193F46" w:rsidRPr="00647A2C" w:rsidRDefault="00193F46" w:rsidP="00647A2C">
            <w:pPr>
              <w:pStyle w:val="103"/>
            </w:pPr>
            <w:r w:rsidRPr="006E269D">
              <w:t>0,05</w:t>
            </w:r>
          </w:p>
        </w:tc>
        <w:tc>
          <w:tcPr>
            <w:tcW w:w="153" w:type="pct"/>
            <w:tcBorders>
              <w:top w:val="single" w:sz="4" w:space="0" w:color="auto"/>
              <w:left w:val="single" w:sz="4" w:space="0" w:color="auto"/>
              <w:bottom w:val="single" w:sz="4" w:space="0" w:color="auto"/>
              <w:right w:val="single" w:sz="4" w:space="0" w:color="auto"/>
            </w:tcBorders>
            <w:hideMark/>
          </w:tcPr>
          <w:p w14:paraId="7F1FFADF"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08E82C5C" w14:textId="77777777" w:rsidR="00193F46" w:rsidRPr="00647A2C" w:rsidRDefault="00193F46" w:rsidP="00647A2C">
            <w:pPr>
              <w:pStyle w:val="103"/>
            </w:pPr>
            <w:r w:rsidRPr="006E269D">
              <w:t>0,05</w:t>
            </w:r>
          </w:p>
        </w:tc>
        <w:tc>
          <w:tcPr>
            <w:tcW w:w="154" w:type="pct"/>
            <w:tcBorders>
              <w:top w:val="single" w:sz="4" w:space="0" w:color="auto"/>
              <w:left w:val="single" w:sz="4" w:space="0" w:color="auto"/>
              <w:bottom w:val="single" w:sz="4" w:space="0" w:color="auto"/>
              <w:right w:val="single" w:sz="4" w:space="0" w:color="auto"/>
            </w:tcBorders>
            <w:hideMark/>
          </w:tcPr>
          <w:p w14:paraId="4DFA75E6"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1C89E667"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7158BBD5"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742ABFFB"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2713E5B7"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416055C0"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27C69067"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079E773E"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6551455C"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79DED154" w14:textId="77777777" w:rsidR="00193F46" w:rsidRPr="00647A2C" w:rsidRDefault="00193F46" w:rsidP="00647A2C">
            <w:pPr>
              <w:pStyle w:val="103"/>
            </w:pPr>
            <w:r w:rsidRPr="006E269D">
              <w:t>0,02</w:t>
            </w:r>
          </w:p>
        </w:tc>
        <w:tc>
          <w:tcPr>
            <w:tcW w:w="153" w:type="pct"/>
            <w:tcBorders>
              <w:top w:val="single" w:sz="4" w:space="0" w:color="auto"/>
              <w:left w:val="single" w:sz="4" w:space="0" w:color="auto"/>
              <w:bottom w:val="single" w:sz="4" w:space="0" w:color="auto"/>
              <w:right w:val="single" w:sz="4" w:space="0" w:color="auto"/>
            </w:tcBorders>
            <w:hideMark/>
          </w:tcPr>
          <w:p w14:paraId="74118DD5"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607B0A34" w14:textId="77777777" w:rsidR="00193F46" w:rsidRPr="00647A2C" w:rsidRDefault="00193F46" w:rsidP="00647A2C">
            <w:pPr>
              <w:pStyle w:val="103"/>
            </w:pPr>
            <w:r w:rsidRPr="006E269D">
              <w:t>0,02</w:t>
            </w:r>
          </w:p>
        </w:tc>
        <w:tc>
          <w:tcPr>
            <w:tcW w:w="154" w:type="pct"/>
            <w:tcBorders>
              <w:top w:val="single" w:sz="4" w:space="0" w:color="auto"/>
              <w:left w:val="single" w:sz="4" w:space="0" w:color="auto"/>
              <w:bottom w:val="single" w:sz="4" w:space="0" w:color="auto"/>
              <w:right w:val="single" w:sz="4" w:space="0" w:color="auto"/>
            </w:tcBorders>
            <w:hideMark/>
          </w:tcPr>
          <w:p w14:paraId="6B436765" w14:textId="77777777" w:rsidR="00193F46" w:rsidRPr="00647A2C" w:rsidRDefault="00193F46" w:rsidP="00647A2C">
            <w:pPr>
              <w:pStyle w:val="103"/>
            </w:pPr>
            <w:r w:rsidRPr="006E269D">
              <w:t>0,02</w:t>
            </w:r>
          </w:p>
        </w:tc>
      </w:tr>
      <w:tr w:rsidR="00193F46" w14:paraId="732E903D"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BDF0D67"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711EB2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578177A" w14:textId="77777777" w:rsidR="00193F46" w:rsidRPr="00647A2C" w:rsidRDefault="00193F46" w:rsidP="00647A2C">
            <w:pPr>
              <w:pStyle w:val="103"/>
            </w:pPr>
            <w:r w:rsidRPr="006E269D">
              <w:t>Тепловая мощность "нетто"</w:t>
            </w:r>
          </w:p>
        </w:tc>
        <w:tc>
          <w:tcPr>
            <w:tcW w:w="153" w:type="pct"/>
            <w:tcBorders>
              <w:top w:val="single" w:sz="4" w:space="0" w:color="auto"/>
              <w:left w:val="single" w:sz="4" w:space="0" w:color="auto"/>
              <w:bottom w:val="single" w:sz="4" w:space="0" w:color="auto"/>
              <w:right w:val="single" w:sz="4" w:space="0" w:color="auto"/>
            </w:tcBorders>
            <w:hideMark/>
          </w:tcPr>
          <w:p w14:paraId="1B29A65F" w14:textId="77777777" w:rsidR="00193F46" w:rsidRPr="00647A2C" w:rsidRDefault="00193F46" w:rsidP="00647A2C">
            <w:pPr>
              <w:pStyle w:val="103"/>
            </w:pPr>
            <w:r w:rsidRPr="006E269D">
              <w:t>2,00</w:t>
            </w:r>
          </w:p>
        </w:tc>
        <w:tc>
          <w:tcPr>
            <w:tcW w:w="154" w:type="pct"/>
            <w:tcBorders>
              <w:top w:val="single" w:sz="4" w:space="0" w:color="auto"/>
              <w:left w:val="single" w:sz="4" w:space="0" w:color="auto"/>
              <w:bottom w:val="single" w:sz="4" w:space="0" w:color="auto"/>
              <w:right w:val="single" w:sz="4" w:space="0" w:color="auto"/>
            </w:tcBorders>
            <w:hideMark/>
          </w:tcPr>
          <w:p w14:paraId="27E05884" w14:textId="77777777" w:rsidR="00193F46" w:rsidRPr="00647A2C" w:rsidRDefault="00193F46" w:rsidP="00647A2C">
            <w:pPr>
              <w:pStyle w:val="103"/>
            </w:pPr>
            <w:r w:rsidRPr="006E269D">
              <w:t>2,00</w:t>
            </w:r>
          </w:p>
        </w:tc>
        <w:tc>
          <w:tcPr>
            <w:tcW w:w="153" w:type="pct"/>
            <w:tcBorders>
              <w:top w:val="single" w:sz="4" w:space="0" w:color="auto"/>
              <w:left w:val="single" w:sz="4" w:space="0" w:color="auto"/>
              <w:bottom w:val="single" w:sz="4" w:space="0" w:color="auto"/>
              <w:right w:val="single" w:sz="4" w:space="0" w:color="auto"/>
            </w:tcBorders>
            <w:hideMark/>
          </w:tcPr>
          <w:p w14:paraId="64B076CC" w14:textId="77777777" w:rsidR="00193F46" w:rsidRPr="00647A2C" w:rsidRDefault="00193F46" w:rsidP="00647A2C">
            <w:pPr>
              <w:pStyle w:val="103"/>
            </w:pPr>
            <w:r w:rsidRPr="006E269D">
              <w:t>2,00</w:t>
            </w:r>
          </w:p>
        </w:tc>
        <w:tc>
          <w:tcPr>
            <w:tcW w:w="154" w:type="pct"/>
            <w:tcBorders>
              <w:top w:val="single" w:sz="4" w:space="0" w:color="auto"/>
              <w:left w:val="single" w:sz="4" w:space="0" w:color="auto"/>
              <w:bottom w:val="single" w:sz="4" w:space="0" w:color="auto"/>
              <w:right w:val="single" w:sz="4" w:space="0" w:color="auto"/>
            </w:tcBorders>
            <w:hideMark/>
          </w:tcPr>
          <w:p w14:paraId="60CA6ED0" w14:textId="77777777" w:rsidR="00193F46" w:rsidRPr="00647A2C" w:rsidRDefault="00193F46" w:rsidP="00647A2C">
            <w:pPr>
              <w:pStyle w:val="103"/>
            </w:pPr>
            <w:r w:rsidRPr="006E269D">
              <w:t>2,00</w:t>
            </w:r>
          </w:p>
        </w:tc>
        <w:tc>
          <w:tcPr>
            <w:tcW w:w="154" w:type="pct"/>
            <w:tcBorders>
              <w:top w:val="single" w:sz="4" w:space="0" w:color="auto"/>
              <w:left w:val="single" w:sz="4" w:space="0" w:color="auto"/>
              <w:bottom w:val="single" w:sz="4" w:space="0" w:color="auto"/>
              <w:right w:val="single" w:sz="4" w:space="0" w:color="auto"/>
            </w:tcBorders>
            <w:hideMark/>
          </w:tcPr>
          <w:p w14:paraId="510A0152" w14:textId="77777777" w:rsidR="00193F46" w:rsidRPr="00647A2C" w:rsidRDefault="00193F46" w:rsidP="00647A2C">
            <w:pPr>
              <w:pStyle w:val="103"/>
            </w:pPr>
            <w:r w:rsidRPr="006E269D">
              <w:t>1,78</w:t>
            </w:r>
          </w:p>
        </w:tc>
        <w:tc>
          <w:tcPr>
            <w:tcW w:w="153" w:type="pct"/>
            <w:tcBorders>
              <w:top w:val="single" w:sz="4" w:space="0" w:color="auto"/>
              <w:left w:val="single" w:sz="4" w:space="0" w:color="auto"/>
              <w:bottom w:val="single" w:sz="4" w:space="0" w:color="auto"/>
              <w:right w:val="single" w:sz="4" w:space="0" w:color="auto"/>
            </w:tcBorders>
            <w:hideMark/>
          </w:tcPr>
          <w:p w14:paraId="07E185E0" w14:textId="77777777" w:rsidR="00193F46" w:rsidRPr="00647A2C" w:rsidRDefault="00193F46" w:rsidP="00647A2C">
            <w:pPr>
              <w:pStyle w:val="103"/>
            </w:pPr>
            <w:r w:rsidRPr="006E269D">
              <w:t>1,78</w:t>
            </w:r>
          </w:p>
        </w:tc>
        <w:tc>
          <w:tcPr>
            <w:tcW w:w="154" w:type="pct"/>
            <w:tcBorders>
              <w:top w:val="single" w:sz="4" w:space="0" w:color="auto"/>
              <w:left w:val="single" w:sz="4" w:space="0" w:color="auto"/>
              <w:bottom w:val="single" w:sz="4" w:space="0" w:color="auto"/>
              <w:right w:val="single" w:sz="4" w:space="0" w:color="auto"/>
            </w:tcBorders>
            <w:hideMark/>
          </w:tcPr>
          <w:p w14:paraId="71D9A91B" w14:textId="77777777" w:rsidR="00193F46" w:rsidRPr="00647A2C" w:rsidRDefault="00193F46" w:rsidP="00647A2C">
            <w:pPr>
              <w:pStyle w:val="103"/>
            </w:pPr>
            <w:r w:rsidRPr="006E269D">
              <w:t>1,78</w:t>
            </w:r>
          </w:p>
        </w:tc>
        <w:tc>
          <w:tcPr>
            <w:tcW w:w="154" w:type="pct"/>
            <w:tcBorders>
              <w:top w:val="single" w:sz="4" w:space="0" w:color="auto"/>
              <w:left w:val="single" w:sz="4" w:space="0" w:color="auto"/>
              <w:bottom w:val="single" w:sz="4" w:space="0" w:color="auto"/>
              <w:right w:val="single" w:sz="4" w:space="0" w:color="auto"/>
            </w:tcBorders>
            <w:hideMark/>
          </w:tcPr>
          <w:p w14:paraId="46395CA1" w14:textId="77777777" w:rsidR="00193F46" w:rsidRPr="00647A2C" w:rsidRDefault="00193F46" w:rsidP="00647A2C">
            <w:pPr>
              <w:pStyle w:val="103"/>
            </w:pPr>
            <w:r w:rsidRPr="006E269D">
              <w:t>1,78</w:t>
            </w:r>
          </w:p>
        </w:tc>
        <w:tc>
          <w:tcPr>
            <w:tcW w:w="153" w:type="pct"/>
            <w:tcBorders>
              <w:top w:val="single" w:sz="4" w:space="0" w:color="auto"/>
              <w:left w:val="single" w:sz="4" w:space="0" w:color="auto"/>
              <w:bottom w:val="single" w:sz="4" w:space="0" w:color="auto"/>
              <w:right w:val="single" w:sz="4" w:space="0" w:color="auto"/>
            </w:tcBorders>
            <w:hideMark/>
          </w:tcPr>
          <w:p w14:paraId="21A37504" w14:textId="77777777" w:rsidR="00193F46" w:rsidRPr="00647A2C" w:rsidRDefault="00193F46" w:rsidP="00647A2C">
            <w:pPr>
              <w:pStyle w:val="103"/>
            </w:pPr>
            <w:r w:rsidRPr="006E269D">
              <w:t>1,78</w:t>
            </w:r>
          </w:p>
        </w:tc>
        <w:tc>
          <w:tcPr>
            <w:tcW w:w="154" w:type="pct"/>
            <w:tcBorders>
              <w:top w:val="single" w:sz="4" w:space="0" w:color="auto"/>
              <w:left w:val="single" w:sz="4" w:space="0" w:color="auto"/>
              <w:bottom w:val="single" w:sz="4" w:space="0" w:color="auto"/>
              <w:right w:val="single" w:sz="4" w:space="0" w:color="auto"/>
            </w:tcBorders>
            <w:hideMark/>
          </w:tcPr>
          <w:p w14:paraId="16CCDCD8" w14:textId="77777777" w:rsidR="00193F46" w:rsidRPr="00647A2C" w:rsidRDefault="00193F46" w:rsidP="00647A2C">
            <w:pPr>
              <w:pStyle w:val="103"/>
            </w:pPr>
            <w:r w:rsidRPr="006E269D">
              <w:t>1,78</w:t>
            </w:r>
          </w:p>
        </w:tc>
        <w:tc>
          <w:tcPr>
            <w:tcW w:w="154" w:type="pct"/>
            <w:tcBorders>
              <w:top w:val="single" w:sz="4" w:space="0" w:color="auto"/>
              <w:left w:val="single" w:sz="4" w:space="0" w:color="auto"/>
              <w:bottom w:val="single" w:sz="4" w:space="0" w:color="auto"/>
              <w:right w:val="single" w:sz="4" w:space="0" w:color="auto"/>
            </w:tcBorders>
            <w:hideMark/>
          </w:tcPr>
          <w:p w14:paraId="4C40FB66" w14:textId="77777777" w:rsidR="00193F46" w:rsidRPr="00647A2C" w:rsidRDefault="00193F46" w:rsidP="00647A2C">
            <w:pPr>
              <w:pStyle w:val="103"/>
            </w:pPr>
            <w:r w:rsidRPr="006E269D">
              <w:t>1,78</w:t>
            </w:r>
          </w:p>
        </w:tc>
        <w:tc>
          <w:tcPr>
            <w:tcW w:w="153" w:type="pct"/>
            <w:tcBorders>
              <w:top w:val="single" w:sz="4" w:space="0" w:color="auto"/>
              <w:left w:val="single" w:sz="4" w:space="0" w:color="auto"/>
              <w:bottom w:val="single" w:sz="4" w:space="0" w:color="auto"/>
              <w:right w:val="single" w:sz="4" w:space="0" w:color="auto"/>
            </w:tcBorders>
            <w:hideMark/>
          </w:tcPr>
          <w:p w14:paraId="73F942FB" w14:textId="77777777" w:rsidR="00193F46" w:rsidRPr="00647A2C" w:rsidRDefault="00193F46" w:rsidP="00647A2C">
            <w:pPr>
              <w:pStyle w:val="103"/>
            </w:pPr>
            <w:r w:rsidRPr="006E269D">
              <w:t>1,78</w:t>
            </w:r>
          </w:p>
        </w:tc>
        <w:tc>
          <w:tcPr>
            <w:tcW w:w="154" w:type="pct"/>
            <w:tcBorders>
              <w:top w:val="single" w:sz="4" w:space="0" w:color="auto"/>
              <w:left w:val="single" w:sz="4" w:space="0" w:color="auto"/>
              <w:bottom w:val="single" w:sz="4" w:space="0" w:color="auto"/>
              <w:right w:val="single" w:sz="4" w:space="0" w:color="auto"/>
            </w:tcBorders>
            <w:hideMark/>
          </w:tcPr>
          <w:p w14:paraId="3C8B899A" w14:textId="77777777" w:rsidR="00193F46" w:rsidRPr="00647A2C" w:rsidRDefault="00193F46" w:rsidP="00647A2C">
            <w:pPr>
              <w:pStyle w:val="103"/>
            </w:pPr>
            <w:r w:rsidRPr="006E269D">
              <w:t>1,78</w:t>
            </w:r>
          </w:p>
        </w:tc>
        <w:tc>
          <w:tcPr>
            <w:tcW w:w="154" w:type="pct"/>
            <w:tcBorders>
              <w:top w:val="single" w:sz="4" w:space="0" w:color="auto"/>
              <w:left w:val="single" w:sz="4" w:space="0" w:color="auto"/>
              <w:bottom w:val="single" w:sz="4" w:space="0" w:color="auto"/>
              <w:right w:val="single" w:sz="4" w:space="0" w:color="auto"/>
            </w:tcBorders>
            <w:hideMark/>
          </w:tcPr>
          <w:p w14:paraId="502A9A82" w14:textId="77777777" w:rsidR="00193F46" w:rsidRPr="00647A2C" w:rsidRDefault="00193F46" w:rsidP="00647A2C">
            <w:pPr>
              <w:pStyle w:val="103"/>
            </w:pPr>
            <w:r w:rsidRPr="006E269D">
              <w:t>1,78</w:t>
            </w:r>
          </w:p>
        </w:tc>
        <w:tc>
          <w:tcPr>
            <w:tcW w:w="153" w:type="pct"/>
            <w:tcBorders>
              <w:top w:val="single" w:sz="4" w:space="0" w:color="auto"/>
              <w:left w:val="single" w:sz="4" w:space="0" w:color="auto"/>
              <w:bottom w:val="single" w:sz="4" w:space="0" w:color="auto"/>
              <w:right w:val="single" w:sz="4" w:space="0" w:color="auto"/>
            </w:tcBorders>
            <w:hideMark/>
          </w:tcPr>
          <w:p w14:paraId="0D764499" w14:textId="77777777" w:rsidR="00193F46" w:rsidRPr="00647A2C" w:rsidRDefault="00193F46" w:rsidP="00647A2C">
            <w:pPr>
              <w:pStyle w:val="103"/>
            </w:pPr>
            <w:r w:rsidRPr="006E269D">
              <w:t>1,78</w:t>
            </w:r>
          </w:p>
        </w:tc>
        <w:tc>
          <w:tcPr>
            <w:tcW w:w="154" w:type="pct"/>
            <w:tcBorders>
              <w:top w:val="single" w:sz="4" w:space="0" w:color="auto"/>
              <w:left w:val="single" w:sz="4" w:space="0" w:color="auto"/>
              <w:bottom w:val="single" w:sz="4" w:space="0" w:color="auto"/>
              <w:right w:val="single" w:sz="4" w:space="0" w:color="auto"/>
            </w:tcBorders>
            <w:hideMark/>
          </w:tcPr>
          <w:p w14:paraId="0D324D1E" w14:textId="77777777" w:rsidR="00193F46" w:rsidRPr="00647A2C" w:rsidRDefault="00193F46" w:rsidP="00647A2C">
            <w:pPr>
              <w:pStyle w:val="103"/>
            </w:pPr>
            <w:r w:rsidRPr="006E269D">
              <w:t>1,78</w:t>
            </w:r>
          </w:p>
        </w:tc>
        <w:tc>
          <w:tcPr>
            <w:tcW w:w="154" w:type="pct"/>
            <w:tcBorders>
              <w:top w:val="single" w:sz="4" w:space="0" w:color="auto"/>
              <w:left w:val="single" w:sz="4" w:space="0" w:color="auto"/>
              <w:bottom w:val="single" w:sz="4" w:space="0" w:color="auto"/>
              <w:right w:val="single" w:sz="4" w:space="0" w:color="auto"/>
            </w:tcBorders>
            <w:hideMark/>
          </w:tcPr>
          <w:p w14:paraId="5DC53FD4" w14:textId="77777777" w:rsidR="00193F46" w:rsidRPr="00647A2C" w:rsidRDefault="00193F46" w:rsidP="00647A2C">
            <w:pPr>
              <w:pStyle w:val="103"/>
            </w:pPr>
            <w:r w:rsidRPr="006E269D">
              <w:t>1,78</w:t>
            </w:r>
          </w:p>
        </w:tc>
      </w:tr>
      <w:tr w:rsidR="00193F46" w14:paraId="6B93D10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796B9BF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304BC38D"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6599CA44" w14:textId="77777777" w:rsidR="00193F46" w:rsidRPr="00647A2C" w:rsidRDefault="00193F46" w:rsidP="00647A2C">
            <w:pPr>
              <w:pStyle w:val="103"/>
            </w:pPr>
            <w:r w:rsidRPr="006E269D">
              <w:t>Потери при передаче всего, в т.ч.:</w:t>
            </w:r>
          </w:p>
        </w:tc>
        <w:tc>
          <w:tcPr>
            <w:tcW w:w="153" w:type="pct"/>
            <w:tcBorders>
              <w:top w:val="single" w:sz="4" w:space="0" w:color="auto"/>
              <w:left w:val="single" w:sz="4" w:space="0" w:color="auto"/>
              <w:bottom w:val="single" w:sz="4" w:space="0" w:color="auto"/>
              <w:right w:val="single" w:sz="4" w:space="0" w:color="auto"/>
            </w:tcBorders>
            <w:hideMark/>
          </w:tcPr>
          <w:p w14:paraId="57F18EEF" w14:textId="77777777" w:rsidR="00193F46" w:rsidRPr="00647A2C" w:rsidRDefault="00193F46" w:rsidP="00647A2C">
            <w:pPr>
              <w:pStyle w:val="103"/>
            </w:pPr>
            <w:r w:rsidRPr="006E269D">
              <w:t>0,40</w:t>
            </w:r>
          </w:p>
        </w:tc>
        <w:tc>
          <w:tcPr>
            <w:tcW w:w="154" w:type="pct"/>
            <w:tcBorders>
              <w:top w:val="single" w:sz="4" w:space="0" w:color="auto"/>
              <w:left w:val="single" w:sz="4" w:space="0" w:color="auto"/>
              <w:bottom w:val="single" w:sz="4" w:space="0" w:color="auto"/>
              <w:right w:val="single" w:sz="4" w:space="0" w:color="auto"/>
            </w:tcBorders>
            <w:hideMark/>
          </w:tcPr>
          <w:p w14:paraId="690546CE" w14:textId="77777777" w:rsidR="00193F46" w:rsidRPr="00647A2C" w:rsidRDefault="00193F46" w:rsidP="00647A2C">
            <w:pPr>
              <w:pStyle w:val="103"/>
            </w:pPr>
            <w:r w:rsidRPr="006E269D">
              <w:t>0,40</w:t>
            </w:r>
          </w:p>
        </w:tc>
        <w:tc>
          <w:tcPr>
            <w:tcW w:w="153" w:type="pct"/>
            <w:tcBorders>
              <w:top w:val="single" w:sz="4" w:space="0" w:color="auto"/>
              <w:left w:val="single" w:sz="4" w:space="0" w:color="auto"/>
              <w:bottom w:val="single" w:sz="4" w:space="0" w:color="auto"/>
              <w:right w:val="single" w:sz="4" w:space="0" w:color="auto"/>
            </w:tcBorders>
            <w:hideMark/>
          </w:tcPr>
          <w:p w14:paraId="0A7A40D4" w14:textId="77777777" w:rsidR="00193F46" w:rsidRPr="00647A2C" w:rsidRDefault="00193F46" w:rsidP="00647A2C">
            <w:pPr>
              <w:pStyle w:val="103"/>
            </w:pPr>
            <w:r w:rsidRPr="006E269D">
              <w:t>0,40</w:t>
            </w:r>
          </w:p>
        </w:tc>
        <w:tc>
          <w:tcPr>
            <w:tcW w:w="154" w:type="pct"/>
            <w:tcBorders>
              <w:top w:val="single" w:sz="4" w:space="0" w:color="auto"/>
              <w:left w:val="single" w:sz="4" w:space="0" w:color="auto"/>
              <w:bottom w:val="single" w:sz="4" w:space="0" w:color="auto"/>
              <w:right w:val="single" w:sz="4" w:space="0" w:color="auto"/>
            </w:tcBorders>
            <w:hideMark/>
          </w:tcPr>
          <w:p w14:paraId="0F15BF63" w14:textId="77777777" w:rsidR="00193F46" w:rsidRPr="00647A2C" w:rsidRDefault="00193F46" w:rsidP="00647A2C">
            <w:pPr>
              <w:pStyle w:val="103"/>
            </w:pPr>
            <w:r w:rsidRPr="006E269D">
              <w:t>0,40</w:t>
            </w:r>
          </w:p>
        </w:tc>
        <w:tc>
          <w:tcPr>
            <w:tcW w:w="154" w:type="pct"/>
            <w:tcBorders>
              <w:top w:val="single" w:sz="4" w:space="0" w:color="auto"/>
              <w:left w:val="single" w:sz="4" w:space="0" w:color="auto"/>
              <w:bottom w:val="single" w:sz="4" w:space="0" w:color="auto"/>
              <w:right w:val="single" w:sz="4" w:space="0" w:color="auto"/>
            </w:tcBorders>
            <w:hideMark/>
          </w:tcPr>
          <w:p w14:paraId="505BFF8C" w14:textId="77777777" w:rsidR="00193F46" w:rsidRPr="00647A2C" w:rsidRDefault="00193F46" w:rsidP="00647A2C">
            <w:pPr>
              <w:pStyle w:val="103"/>
            </w:pPr>
            <w:r w:rsidRPr="006E269D">
              <w:t>0,39</w:t>
            </w:r>
          </w:p>
        </w:tc>
        <w:tc>
          <w:tcPr>
            <w:tcW w:w="153" w:type="pct"/>
            <w:tcBorders>
              <w:top w:val="single" w:sz="4" w:space="0" w:color="auto"/>
              <w:left w:val="single" w:sz="4" w:space="0" w:color="auto"/>
              <w:bottom w:val="single" w:sz="4" w:space="0" w:color="auto"/>
              <w:right w:val="single" w:sz="4" w:space="0" w:color="auto"/>
            </w:tcBorders>
            <w:hideMark/>
          </w:tcPr>
          <w:p w14:paraId="74677BBE" w14:textId="77777777" w:rsidR="00193F46" w:rsidRPr="00647A2C" w:rsidRDefault="00193F46" w:rsidP="00647A2C">
            <w:pPr>
              <w:pStyle w:val="103"/>
            </w:pPr>
            <w:r w:rsidRPr="006E269D">
              <w:t>0,39</w:t>
            </w:r>
          </w:p>
        </w:tc>
        <w:tc>
          <w:tcPr>
            <w:tcW w:w="154" w:type="pct"/>
            <w:tcBorders>
              <w:top w:val="single" w:sz="4" w:space="0" w:color="auto"/>
              <w:left w:val="single" w:sz="4" w:space="0" w:color="auto"/>
              <w:bottom w:val="single" w:sz="4" w:space="0" w:color="auto"/>
              <w:right w:val="single" w:sz="4" w:space="0" w:color="auto"/>
            </w:tcBorders>
            <w:hideMark/>
          </w:tcPr>
          <w:p w14:paraId="410318B7" w14:textId="77777777" w:rsidR="00193F46" w:rsidRPr="00647A2C" w:rsidRDefault="00193F46" w:rsidP="00647A2C">
            <w:pPr>
              <w:pStyle w:val="103"/>
            </w:pPr>
            <w:r w:rsidRPr="006E269D">
              <w:t>0,39</w:t>
            </w:r>
          </w:p>
        </w:tc>
        <w:tc>
          <w:tcPr>
            <w:tcW w:w="154" w:type="pct"/>
            <w:tcBorders>
              <w:top w:val="single" w:sz="4" w:space="0" w:color="auto"/>
              <w:left w:val="single" w:sz="4" w:space="0" w:color="auto"/>
              <w:bottom w:val="single" w:sz="4" w:space="0" w:color="auto"/>
              <w:right w:val="single" w:sz="4" w:space="0" w:color="auto"/>
            </w:tcBorders>
            <w:hideMark/>
          </w:tcPr>
          <w:p w14:paraId="2ED80584" w14:textId="77777777" w:rsidR="00193F46" w:rsidRPr="00647A2C" w:rsidRDefault="00193F46" w:rsidP="00647A2C">
            <w:pPr>
              <w:pStyle w:val="103"/>
            </w:pPr>
            <w:r w:rsidRPr="006E269D">
              <w:t>0,39</w:t>
            </w:r>
          </w:p>
        </w:tc>
        <w:tc>
          <w:tcPr>
            <w:tcW w:w="153" w:type="pct"/>
            <w:tcBorders>
              <w:top w:val="single" w:sz="4" w:space="0" w:color="auto"/>
              <w:left w:val="single" w:sz="4" w:space="0" w:color="auto"/>
              <w:bottom w:val="single" w:sz="4" w:space="0" w:color="auto"/>
              <w:right w:val="single" w:sz="4" w:space="0" w:color="auto"/>
            </w:tcBorders>
            <w:hideMark/>
          </w:tcPr>
          <w:p w14:paraId="3058550C" w14:textId="77777777" w:rsidR="00193F46" w:rsidRPr="00647A2C" w:rsidRDefault="00193F46" w:rsidP="00647A2C">
            <w:pPr>
              <w:pStyle w:val="103"/>
            </w:pPr>
            <w:r w:rsidRPr="006E269D">
              <w:t>0,39</w:t>
            </w:r>
          </w:p>
        </w:tc>
        <w:tc>
          <w:tcPr>
            <w:tcW w:w="154" w:type="pct"/>
            <w:tcBorders>
              <w:top w:val="single" w:sz="4" w:space="0" w:color="auto"/>
              <w:left w:val="single" w:sz="4" w:space="0" w:color="auto"/>
              <w:bottom w:val="single" w:sz="4" w:space="0" w:color="auto"/>
              <w:right w:val="single" w:sz="4" w:space="0" w:color="auto"/>
            </w:tcBorders>
            <w:hideMark/>
          </w:tcPr>
          <w:p w14:paraId="47C37AC3" w14:textId="77777777" w:rsidR="00193F46" w:rsidRPr="00647A2C" w:rsidRDefault="00193F46" w:rsidP="00647A2C">
            <w:pPr>
              <w:pStyle w:val="103"/>
            </w:pPr>
            <w:r w:rsidRPr="006E269D">
              <w:t>0,39</w:t>
            </w:r>
          </w:p>
        </w:tc>
        <w:tc>
          <w:tcPr>
            <w:tcW w:w="154" w:type="pct"/>
            <w:tcBorders>
              <w:top w:val="single" w:sz="4" w:space="0" w:color="auto"/>
              <w:left w:val="single" w:sz="4" w:space="0" w:color="auto"/>
              <w:bottom w:val="single" w:sz="4" w:space="0" w:color="auto"/>
              <w:right w:val="single" w:sz="4" w:space="0" w:color="auto"/>
            </w:tcBorders>
            <w:hideMark/>
          </w:tcPr>
          <w:p w14:paraId="314956AB" w14:textId="77777777" w:rsidR="00193F46" w:rsidRPr="00647A2C" w:rsidRDefault="00193F46" w:rsidP="00647A2C">
            <w:pPr>
              <w:pStyle w:val="103"/>
            </w:pPr>
            <w:r w:rsidRPr="006E269D">
              <w:t>0,39</w:t>
            </w:r>
          </w:p>
        </w:tc>
        <w:tc>
          <w:tcPr>
            <w:tcW w:w="153" w:type="pct"/>
            <w:tcBorders>
              <w:top w:val="single" w:sz="4" w:space="0" w:color="auto"/>
              <w:left w:val="single" w:sz="4" w:space="0" w:color="auto"/>
              <w:bottom w:val="single" w:sz="4" w:space="0" w:color="auto"/>
              <w:right w:val="single" w:sz="4" w:space="0" w:color="auto"/>
            </w:tcBorders>
            <w:hideMark/>
          </w:tcPr>
          <w:p w14:paraId="658EB111" w14:textId="77777777" w:rsidR="00193F46" w:rsidRPr="00647A2C" w:rsidRDefault="00193F46" w:rsidP="00647A2C">
            <w:pPr>
              <w:pStyle w:val="103"/>
            </w:pPr>
            <w:r w:rsidRPr="006E269D">
              <w:t>0,39</w:t>
            </w:r>
          </w:p>
        </w:tc>
        <w:tc>
          <w:tcPr>
            <w:tcW w:w="154" w:type="pct"/>
            <w:tcBorders>
              <w:top w:val="single" w:sz="4" w:space="0" w:color="auto"/>
              <w:left w:val="single" w:sz="4" w:space="0" w:color="auto"/>
              <w:bottom w:val="single" w:sz="4" w:space="0" w:color="auto"/>
              <w:right w:val="single" w:sz="4" w:space="0" w:color="auto"/>
            </w:tcBorders>
            <w:hideMark/>
          </w:tcPr>
          <w:p w14:paraId="2E2BB5F0" w14:textId="77777777" w:rsidR="00193F46" w:rsidRPr="00647A2C" w:rsidRDefault="00193F46" w:rsidP="00647A2C">
            <w:pPr>
              <w:pStyle w:val="103"/>
            </w:pPr>
            <w:r w:rsidRPr="006E269D">
              <w:t>0,39</w:t>
            </w:r>
          </w:p>
        </w:tc>
        <w:tc>
          <w:tcPr>
            <w:tcW w:w="154" w:type="pct"/>
            <w:tcBorders>
              <w:top w:val="single" w:sz="4" w:space="0" w:color="auto"/>
              <w:left w:val="single" w:sz="4" w:space="0" w:color="auto"/>
              <w:bottom w:val="single" w:sz="4" w:space="0" w:color="auto"/>
              <w:right w:val="single" w:sz="4" w:space="0" w:color="auto"/>
            </w:tcBorders>
            <w:hideMark/>
          </w:tcPr>
          <w:p w14:paraId="5DEF8D14" w14:textId="77777777" w:rsidR="00193F46" w:rsidRPr="00647A2C" w:rsidRDefault="00193F46" w:rsidP="00647A2C">
            <w:pPr>
              <w:pStyle w:val="103"/>
            </w:pPr>
            <w:r w:rsidRPr="006E269D">
              <w:t>0,39</w:t>
            </w:r>
          </w:p>
        </w:tc>
        <w:tc>
          <w:tcPr>
            <w:tcW w:w="153" w:type="pct"/>
            <w:tcBorders>
              <w:top w:val="single" w:sz="4" w:space="0" w:color="auto"/>
              <w:left w:val="single" w:sz="4" w:space="0" w:color="auto"/>
              <w:bottom w:val="single" w:sz="4" w:space="0" w:color="auto"/>
              <w:right w:val="single" w:sz="4" w:space="0" w:color="auto"/>
            </w:tcBorders>
            <w:hideMark/>
          </w:tcPr>
          <w:p w14:paraId="4A0430C0" w14:textId="77777777" w:rsidR="00193F46" w:rsidRPr="00647A2C" w:rsidRDefault="00193F46" w:rsidP="00647A2C">
            <w:pPr>
              <w:pStyle w:val="103"/>
            </w:pPr>
            <w:r w:rsidRPr="006E269D">
              <w:t>0,39</w:t>
            </w:r>
          </w:p>
        </w:tc>
        <w:tc>
          <w:tcPr>
            <w:tcW w:w="154" w:type="pct"/>
            <w:tcBorders>
              <w:top w:val="single" w:sz="4" w:space="0" w:color="auto"/>
              <w:left w:val="single" w:sz="4" w:space="0" w:color="auto"/>
              <w:bottom w:val="single" w:sz="4" w:space="0" w:color="auto"/>
              <w:right w:val="single" w:sz="4" w:space="0" w:color="auto"/>
            </w:tcBorders>
            <w:hideMark/>
          </w:tcPr>
          <w:p w14:paraId="1DCF1297" w14:textId="77777777" w:rsidR="00193F46" w:rsidRPr="00647A2C" w:rsidRDefault="00193F46" w:rsidP="00647A2C">
            <w:pPr>
              <w:pStyle w:val="103"/>
            </w:pPr>
            <w:r w:rsidRPr="006E269D">
              <w:t>0,39</w:t>
            </w:r>
          </w:p>
        </w:tc>
        <w:tc>
          <w:tcPr>
            <w:tcW w:w="154" w:type="pct"/>
            <w:tcBorders>
              <w:top w:val="single" w:sz="4" w:space="0" w:color="auto"/>
              <w:left w:val="single" w:sz="4" w:space="0" w:color="auto"/>
              <w:bottom w:val="single" w:sz="4" w:space="0" w:color="auto"/>
              <w:right w:val="single" w:sz="4" w:space="0" w:color="auto"/>
            </w:tcBorders>
            <w:hideMark/>
          </w:tcPr>
          <w:p w14:paraId="2C08E05B" w14:textId="77777777" w:rsidR="00193F46" w:rsidRPr="00647A2C" w:rsidRDefault="00193F46" w:rsidP="00647A2C">
            <w:pPr>
              <w:pStyle w:val="103"/>
            </w:pPr>
            <w:r w:rsidRPr="006E269D">
              <w:t>0,39</w:t>
            </w:r>
          </w:p>
        </w:tc>
      </w:tr>
      <w:tr w:rsidR="00193F46" w14:paraId="186419D2"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52770BC"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451CBC0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A67442B" w14:textId="77777777" w:rsidR="00193F46" w:rsidRPr="00647A2C" w:rsidRDefault="00193F46" w:rsidP="00647A2C">
            <w:pPr>
              <w:pStyle w:val="103"/>
            </w:pPr>
            <w:r w:rsidRPr="006E269D">
              <w:t xml:space="preserve">   через изоляционные конструкции</w:t>
            </w:r>
          </w:p>
        </w:tc>
        <w:tc>
          <w:tcPr>
            <w:tcW w:w="153" w:type="pct"/>
            <w:tcBorders>
              <w:top w:val="single" w:sz="4" w:space="0" w:color="auto"/>
              <w:left w:val="single" w:sz="4" w:space="0" w:color="auto"/>
              <w:bottom w:val="single" w:sz="4" w:space="0" w:color="auto"/>
              <w:right w:val="single" w:sz="4" w:space="0" w:color="auto"/>
            </w:tcBorders>
            <w:hideMark/>
          </w:tcPr>
          <w:p w14:paraId="66AF12B7" w14:textId="77777777" w:rsidR="00193F46" w:rsidRPr="00647A2C" w:rsidRDefault="00193F46" w:rsidP="00647A2C">
            <w:pPr>
              <w:pStyle w:val="103"/>
            </w:pPr>
            <w:r w:rsidRPr="006E269D">
              <w:t>0,32</w:t>
            </w:r>
          </w:p>
        </w:tc>
        <w:tc>
          <w:tcPr>
            <w:tcW w:w="154" w:type="pct"/>
            <w:tcBorders>
              <w:top w:val="single" w:sz="4" w:space="0" w:color="auto"/>
              <w:left w:val="single" w:sz="4" w:space="0" w:color="auto"/>
              <w:bottom w:val="single" w:sz="4" w:space="0" w:color="auto"/>
              <w:right w:val="single" w:sz="4" w:space="0" w:color="auto"/>
            </w:tcBorders>
            <w:hideMark/>
          </w:tcPr>
          <w:p w14:paraId="656DE24D" w14:textId="77777777" w:rsidR="00193F46" w:rsidRPr="00647A2C" w:rsidRDefault="00193F46" w:rsidP="00647A2C">
            <w:pPr>
              <w:pStyle w:val="103"/>
            </w:pPr>
            <w:r w:rsidRPr="006E269D">
              <w:t>0,32</w:t>
            </w:r>
          </w:p>
        </w:tc>
        <w:tc>
          <w:tcPr>
            <w:tcW w:w="153" w:type="pct"/>
            <w:tcBorders>
              <w:top w:val="single" w:sz="4" w:space="0" w:color="auto"/>
              <w:left w:val="single" w:sz="4" w:space="0" w:color="auto"/>
              <w:bottom w:val="single" w:sz="4" w:space="0" w:color="auto"/>
              <w:right w:val="single" w:sz="4" w:space="0" w:color="auto"/>
            </w:tcBorders>
            <w:hideMark/>
          </w:tcPr>
          <w:p w14:paraId="438F8C6C" w14:textId="77777777" w:rsidR="00193F46" w:rsidRPr="00647A2C" w:rsidRDefault="00193F46" w:rsidP="00647A2C">
            <w:pPr>
              <w:pStyle w:val="103"/>
            </w:pPr>
            <w:r w:rsidRPr="006E269D">
              <w:t>0,32</w:t>
            </w:r>
          </w:p>
        </w:tc>
        <w:tc>
          <w:tcPr>
            <w:tcW w:w="154" w:type="pct"/>
            <w:tcBorders>
              <w:top w:val="single" w:sz="4" w:space="0" w:color="auto"/>
              <w:left w:val="single" w:sz="4" w:space="0" w:color="auto"/>
              <w:bottom w:val="single" w:sz="4" w:space="0" w:color="auto"/>
              <w:right w:val="single" w:sz="4" w:space="0" w:color="auto"/>
            </w:tcBorders>
            <w:hideMark/>
          </w:tcPr>
          <w:p w14:paraId="750AED03" w14:textId="77777777" w:rsidR="00193F46" w:rsidRPr="00647A2C" w:rsidRDefault="00193F46" w:rsidP="00647A2C">
            <w:pPr>
              <w:pStyle w:val="103"/>
            </w:pPr>
            <w:r w:rsidRPr="006E269D">
              <w:t>0,32</w:t>
            </w:r>
          </w:p>
        </w:tc>
        <w:tc>
          <w:tcPr>
            <w:tcW w:w="154" w:type="pct"/>
            <w:tcBorders>
              <w:top w:val="single" w:sz="4" w:space="0" w:color="auto"/>
              <w:left w:val="single" w:sz="4" w:space="0" w:color="auto"/>
              <w:bottom w:val="single" w:sz="4" w:space="0" w:color="auto"/>
              <w:right w:val="single" w:sz="4" w:space="0" w:color="auto"/>
            </w:tcBorders>
            <w:hideMark/>
          </w:tcPr>
          <w:p w14:paraId="3F338DDE" w14:textId="77777777" w:rsidR="00193F46" w:rsidRPr="00647A2C" w:rsidRDefault="00193F46" w:rsidP="00647A2C">
            <w:pPr>
              <w:pStyle w:val="103"/>
            </w:pPr>
            <w:r w:rsidRPr="006E269D">
              <w:t>0,31</w:t>
            </w:r>
          </w:p>
        </w:tc>
        <w:tc>
          <w:tcPr>
            <w:tcW w:w="153" w:type="pct"/>
            <w:tcBorders>
              <w:top w:val="single" w:sz="4" w:space="0" w:color="auto"/>
              <w:left w:val="single" w:sz="4" w:space="0" w:color="auto"/>
              <w:bottom w:val="single" w:sz="4" w:space="0" w:color="auto"/>
              <w:right w:val="single" w:sz="4" w:space="0" w:color="auto"/>
            </w:tcBorders>
            <w:hideMark/>
          </w:tcPr>
          <w:p w14:paraId="37D64834" w14:textId="77777777" w:rsidR="00193F46" w:rsidRPr="00647A2C" w:rsidRDefault="00193F46" w:rsidP="00647A2C">
            <w:pPr>
              <w:pStyle w:val="103"/>
            </w:pPr>
            <w:r w:rsidRPr="006E269D">
              <w:t>0,31</w:t>
            </w:r>
          </w:p>
        </w:tc>
        <w:tc>
          <w:tcPr>
            <w:tcW w:w="154" w:type="pct"/>
            <w:tcBorders>
              <w:top w:val="single" w:sz="4" w:space="0" w:color="auto"/>
              <w:left w:val="single" w:sz="4" w:space="0" w:color="auto"/>
              <w:bottom w:val="single" w:sz="4" w:space="0" w:color="auto"/>
              <w:right w:val="single" w:sz="4" w:space="0" w:color="auto"/>
            </w:tcBorders>
            <w:hideMark/>
          </w:tcPr>
          <w:p w14:paraId="329CC277" w14:textId="77777777" w:rsidR="00193F46" w:rsidRPr="00647A2C" w:rsidRDefault="00193F46" w:rsidP="00647A2C">
            <w:pPr>
              <w:pStyle w:val="103"/>
            </w:pPr>
            <w:r w:rsidRPr="006E269D">
              <w:t>0,31</w:t>
            </w:r>
          </w:p>
        </w:tc>
        <w:tc>
          <w:tcPr>
            <w:tcW w:w="154" w:type="pct"/>
            <w:tcBorders>
              <w:top w:val="single" w:sz="4" w:space="0" w:color="auto"/>
              <w:left w:val="single" w:sz="4" w:space="0" w:color="auto"/>
              <w:bottom w:val="single" w:sz="4" w:space="0" w:color="auto"/>
              <w:right w:val="single" w:sz="4" w:space="0" w:color="auto"/>
            </w:tcBorders>
            <w:hideMark/>
          </w:tcPr>
          <w:p w14:paraId="42DD2553" w14:textId="77777777" w:rsidR="00193F46" w:rsidRPr="00647A2C" w:rsidRDefault="00193F46" w:rsidP="00647A2C">
            <w:pPr>
              <w:pStyle w:val="103"/>
            </w:pPr>
            <w:r w:rsidRPr="006E269D">
              <w:t>0,31</w:t>
            </w:r>
          </w:p>
        </w:tc>
        <w:tc>
          <w:tcPr>
            <w:tcW w:w="153" w:type="pct"/>
            <w:tcBorders>
              <w:top w:val="single" w:sz="4" w:space="0" w:color="auto"/>
              <w:left w:val="single" w:sz="4" w:space="0" w:color="auto"/>
              <w:bottom w:val="single" w:sz="4" w:space="0" w:color="auto"/>
              <w:right w:val="single" w:sz="4" w:space="0" w:color="auto"/>
            </w:tcBorders>
            <w:hideMark/>
          </w:tcPr>
          <w:p w14:paraId="38EDAFAE" w14:textId="77777777" w:rsidR="00193F46" w:rsidRPr="00647A2C" w:rsidRDefault="00193F46" w:rsidP="00647A2C">
            <w:pPr>
              <w:pStyle w:val="103"/>
            </w:pPr>
            <w:r w:rsidRPr="006E269D">
              <w:t>0,31</w:t>
            </w:r>
          </w:p>
        </w:tc>
        <w:tc>
          <w:tcPr>
            <w:tcW w:w="154" w:type="pct"/>
            <w:tcBorders>
              <w:top w:val="single" w:sz="4" w:space="0" w:color="auto"/>
              <w:left w:val="single" w:sz="4" w:space="0" w:color="auto"/>
              <w:bottom w:val="single" w:sz="4" w:space="0" w:color="auto"/>
              <w:right w:val="single" w:sz="4" w:space="0" w:color="auto"/>
            </w:tcBorders>
            <w:hideMark/>
          </w:tcPr>
          <w:p w14:paraId="1179677A" w14:textId="77777777" w:rsidR="00193F46" w:rsidRPr="00647A2C" w:rsidRDefault="00193F46" w:rsidP="00647A2C">
            <w:pPr>
              <w:pStyle w:val="103"/>
            </w:pPr>
            <w:r w:rsidRPr="006E269D">
              <w:t>0,31</w:t>
            </w:r>
          </w:p>
        </w:tc>
        <w:tc>
          <w:tcPr>
            <w:tcW w:w="154" w:type="pct"/>
            <w:tcBorders>
              <w:top w:val="single" w:sz="4" w:space="0" w:color="auto"/>
              <w:left w:val="single" w:sz="4" w:space="0" w:color="auto"/>
              <w:bottom w:val="single" w:sz="4" w:space="0" w:color="auto"/>
              <w:right w:val="single" w:sz="4" w:space="0" w:color="auto"/>
            </w:tcBorders>
            <w:hideMark/>
          </w:tcPr>
          <w:p w14:paraId="79836ECF" w14:textId="77777777" w:rsidR="00193F46" w:rsidRPr="00647A2C" w:rsidRDefault="00193F46" w:rsidP="00647A2C">
            <w:pPr>
              <w:pStyle w:val="103"/>
            </w:pPr>
            <w:r w:rsidRPr="006E269D">
              <w:t>0,31</w:t>
            </w:r>
          </w:p>
        </w:tc>
        <w:tc>
          <w:tcPr>
            <w:tcW w:w="153" w:type="pct"/>
            <w:tcBorders>
              <w:top w:val="single" w:sz="4" w:space="0" w:color="auto"/>
              <w:left w:val="single" w:sz="4" w:space="0" w:color="auto"/>
              <w:bottom w:val="single" w:sz="4" w:space="0" w:color="auto"/>
              <w:right w:val="single" w:sz="4" w:space="0" w:color="auto"/>
            </w:tcBorders>
            <w:hideMark/>
          </w:tcPr>
          <w:p w14:paraId="423F03F2" w14:textId="77777777" w:rsidR="00193F46" w:rsidRPr="00647A2C" w:rsidRDefault="00193F46" w:rsidP="00647A2C">
            <w:pPr>
              <w:pStyle w:val="103"/>
            </w:pPr>
            <w:r w:rsidRPr="006E269D">
              <w:t>0,31</w:t>
            </w:r>
          </w:p>
        </w:tc>
        <w:tc>
          <w:tcPr>
            <w:tcW w:w="154" w:type="pct"/>
            <w:tcBorders>
              <w:top w:val="single" w:sz="4" w:space="0" w:color="auto"/>
              <w:left w:val="single" w:sz="4" w:space="0" w:color="auto"/>
              <w:bottom w:val="single" w:sz="4" w:space="0" w:color="auto"/>
              <w:right w:val="single" w:sz="4" w:space="0" w:color="auto"/>
            </w:tcBorders>
            <w:hideMark/>
          </w:tcPr>
          <w:p w14:paraId="0687216D" w14:textId="77777777" w:rsidR="00193F46" w:rsidRPr="00647A2C" w:rsidRDefault="00193F46" w:rsidP="00647A2C">
            <w:pPr>
              <w:pStyle w:val="103"/>
            </w:pPr>
            <w:r w:rsidRPr="006E269D">
              <w:t>0,31</w:t>
            </w:r>
          </w:p>
        </w:tc>
        <w:tc>
          <w:tcPr>
            <w:tcW w:w="154" w:type="pct"/>
            <w:tcBorders>
              <w:top w:val="single" w:sz="4" w:space="0" w:color="auto"/>
              <w:left w:val="single" w:sz="4" w:space="0" w:color="auto"/>
              <w:bottom w:val="single" w:sz="4" w:space="0" w:color="auto"/>
              <w:right w:val="single" w:sz="4" w:space="0" w:color="auto"/>
            </w:tcBorders>
            <w:hideMark/>
          </w:tcPr>
          <w:p w14:paraId="091A0328" w14:textId="77777777" w:rsidR="00193F46" w:rsidRPr="00647A2C" w:rsidRDefault="00193F46" w:rsidP="00647A2C">
            <w:pPr>
              <w:pStyle w:val="103"/>
            </w:pPr>
            <w:r w:rsidRPr="006E269D">
              <w:t>0,31</w:t>
            </w:r>
          </w:p>
        </w:tc>
        <w:tc>
          <w:tcPr>
            <w:tcW w:w="153" w:type="pct"/>
            <w:tcBorders>
              <w:top w:val="single" w:sz="4" w:space="0" w:color="auto"/>
              <w:left w:val="single" w:sz="4" w:space="0" w:color="auto"/>
              <w:bottom w:val="single" w:sz="4" w:space="0" w:color="auto"/>
              <w:right w:val="single" w:sz="4" w:space="0" w:color="auto"/>
            </w:tcBorders>
            <w:hideMark/>
          </w:tcPr>
          <w:p w14:paraId="45F7BD9E" w14:textId="77777777" w:rsidR="00193F46" w:rsidRPr="00647A2C" w:rsidRDefault="00193F46" w:rsidP="00647A2C">
            <w:pPr>
              <w:pStyle w:val="103"/>
            </w:pPr>
            <w:r w:rsidRPr="006E269D">
              <w:t>0,31</w:t>
            </w:r>
          </w:p>
        </w:tc>
        <w:tc>
          <w:tcPr>
            <w:tcW w:w="154" w:type="pct"/>
            <w:tcBorders>
              <w:top w:val="single" w:sz="4" w:space="0" w:color="auto"/>
              <w:left w:val="single" w:sz="4" w:space="0" w:color="auto"/>
              <w:bottom w:val="single" w:sz="4" w:space="0" w:color="auto"/>
              <w:right w:val="single" w:sz="4" w:space="0" w:color="auto"/>
            </w:tcBorders>
            <w:hideMark/>
          </w:tcPr>
          <w:p w14:paraId="4C32370E" w14:textId="77777777" w:rsidR="00193F46" w:rsidRPr="00647A2C" w:rsidRDefault="00193F46" w:rsidP="00647A2C">
            <w:pPr>
              <w:pStyle w:val="103"/>
            </w:pPr>
            <w:r w:rsidRPr="006E269D">
              <w:t>0,31</w:t>
            </w:r>
          </w:p>
        </w:tc>
        <w:tc>
          <w:tcPr>
            <w:tcW w:w="154" w:type="pct"/>
            <w:tcBorders>
              <w:top w:val="single" w:sz="4" w:space="0" w:color="auto"/>
              <w:left w:val="single" w:sz="4" w:space="0" w:color="auto"/>
              <w:bottom w:val="single" w:sz="4" w:space="0" w:color="auto"/>
              <w:right w:val="single" w:sz="4" w:space="0" w:color="auto"/>
            </w:tcBorders>
            <w:hideMark/>
          </w:tcPr>
          <w:p w14:paraId="3D76FA10" w14:textId="77777777" w:rsidR="00193F46" w:rsidRPr="00647A2C" w:rsidRDefault="00193F46" w:rsidP="00647A2C">
            <w:pPr>
              <w:pStyle w:val="103"/>
            </w:pPr>
            <w:r w:rsidRPr="006E269D">
              <w:t>0,31</w:t>
            </w:r>
          </w:p>
        </w:tc>
      </w:tr>
      <w:tr w:rsidR="00193F46" w14:paraId="1D068465"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002CA14"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460F31F7"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FFC9C42" w14:textId="77777777" w:rsidR="00193F46" w:rsidRPr="00647A2C" w:rsidRDefault="00193F46" w:rsidP="00647A2C">
            <w:pPr>
              <w:pStyle w:val="103"/>
            </w:pPr>
            <w:r w:rsidRPr="006E269D">
              <w:t xml:space="preserve">   с утечками теплоносителя</w:t>
            </w:r>
          </w:p>
        </w:tc>
        <w:tc>
          <w:tcPr>
            <w:tcW w:w="153" w:type="pct"/>
            <w:tcBorders>
              <w:top w:val="single" w:sz="4" w:space="0" w:color="auto"/>
              <w:left w:val="single" w:sz="4" w:space="0" w:color="auto"/>
              <w:bottom w:val="single" w:sz="4" w:space="0" w:color="auto"/>
              <w:right w:val="single" w:sz="4" w:space="0" w:color="auto"/>
            </w:tcBorders>
            <w:hideMark/>
          </w:tcPr>
          <w:p w14:paraId="29036D6A"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03894265" w14:textId="77777777" w:rsidR="00193F46" w:rsidRPr="00647A2C" w:rsidRDefault="00193F46" w:rsidP="00647A2C">
            <w:pPr>
              <w:pStyle w:val="103"/>
            </w:pPr>
            <w:r w:rsidRPr="006E269D">
              <w:t>0,08</w:t>
            </w:r>
          </w:p>
        </w:tc>
        <w:tc>
          <w:tcPr>
            <w:tcW w:w="153" w:type="pct"/>
            <w:tcBorders>
              <w:top w:val="single" w:sz="4" w:space="0" w:color="auto"/>
              <w:left w:val="single" w:sz="4" w:space="0" w:color="auto"/>
              <w:bottom w:val="single" w:sz="4" w:space="0" w:color="auto"/>
              <w:right w:val="single" w:sz="4" w:space="0" w:color="auto"/>
            </w:tcBorders>
            <w:hideMark/>
          </w:tcPr>
          <w:p w14:paraId="43C4C9B9"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6F7B9E6A"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74792B09" w14:textId="77777777" w:rsidR="00193F46" w:rsidRPr="00647A2C" w:rsidRDefault="00193F46" w:rsidP="00647A2C">
            <w:pPr>
              <w:pStyle w:val="103"/>
            </w:pPr>
            <w:r w:rsidRPr="006E269D">
              <w:t>0,08</w:t>
            </w:r>
          </w:p>
        </w:tc>
        <w:tc>
          <w:tcPr>
            <w:tcW w:w="153" w:type="pct"/>
            <w:tcBorders>
              <w:top w:val="single" w:sz="4" w:space="0" w:color="auto"/>
              <w:left w:val="single" w:sz="4" w:space="0" w:color="auto"/>
              <w:bottom w:val="single" w:sz="4" w:space="0" w:color="auto"/>
              <w:right w:val="single" w:sz="4" w:space="0" w:color="auto"/>
            </w:tcBorders>
            <w:hideMark/>
          </w:tcPr>
          <w:p w14:paraId="6774F313"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0C9E1505"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2799109F" w14:textId="77777777" w:rsidR="00193F46" w:rsidRPr="00647A2C" w:rsidRDefault="00193F46" w:rsidP="00647A2C">
            <w:pPr>
              <w:pStyle w:val="103"/>
            </w:pPr>
            <w:r w:rsidRPr="006E269D">
              <w:t>0,08</w:t>
            </w:r>
          </w:p>
        </w:tc>
        <w:tc>
          <w:tcPr>
            <w:tcW w:w="153" w:type="pct"/>
            <w:tcBorders>
              <w:top w:val="single" w:sz="4" w:space="0" w:color="auto"/>
              <w:left w:val="single" w:sz="4" w:space="0" w:color="auto"/>
              <w:bottom w:val="single" w:sz="4" w:space="0" w:color="auto"/>
              <w:right w:val="single" w:sz="4" w:space="0" w:color="auto"/>
            </w:tcBorders>
            <w:hideMark/>
          </w:tcPr>
          <w:p w14:paraId="361F7941"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707B961E"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503ADF21" w14:textId="77777777" w:rsidR="00193F46" w:rsidRPr="00647A2C" w:rsidRDefault="00193F46" w:rsidP="00647A2C">
            <w:pPr>
              <w:pStyle w:val="103"/>
            </w:pPr>
            <w:r w:rsidRPr="006E269D">
              <w:t>0,08</w:t>
            </w:r>
          </w:p>
        </w:tc>
        <w:tc>
          <w:tcPr>
            <w:tcW w:w="153" w:type="pct"/>
            <w:tcBorders>
              <w:top w:val="single" w:sz="4" w:space="0" w:color="auto"/>
              <w:left w:val="single" w:sz="4" w:space="0" w:color="auto"/>
              <w:bottom w:val="single" w:sz="4" w:space="0" w:color="auto"/>
              <w:right w:val="single" w:sz="4" w:space="0" w:color="auto"/>
            </w:tcBorders>
            <w:hideMark/>
          </w:tcPr>
          <w:p w14:paraId="7D8ED3EB"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6B64E3E4"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1887960B" w14:textId="77777777" w:rsidR="00193F46" w:rsidRPr="00647A2C" w:rsidRDefault="00193F46" w:rsidP="00647A2C">
            <w:pPr>
              <w:pStyle w:val="103"/>
            </w:pPr>
            <w:r w:rsidRPr="006E269D">
              <w:t>0,08</w:t>
            </w:r>
          </w:p>
        </w:tc>
        <w:tc>
          <w:tcPr>
            <w:tcW w:w="153" w:type="pct"/>
            <w:tcBorders>
              <w:top w:val="single" w:sz="4" w:space="0" w:color="auto"/>
              <w:left w:val="single" w:sz="4" w:space="0" w:color="auto"/>
              <w:bottom w:val="single" w:sz="4" w:space="0" w:color="auto"/>
              <w:right w:val="single" w:sz="4" w:space="0" w:color="auto"/>
            </w:tcBorders>
            <w:hideMark/>
          </w:tcPr>
          <w:p w14:paraId="2493F359"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5AEB5E85" w14:textId="77777777" w:rsidR="00193F46" w:rsidRPr="00647A2C" w:rsidRDefault="00193F46" w:rsidP="00647A2C">
            <w:pPr>
              <w:pStyle w:val="103"/>
            </w:pPr>
            <w:r w:rsidRPr="006E269D">
              <w:t>0,08</w:t>
            </w:r>
          </w:p>
        </w:tc>
        <w:tc>
          <w:tcPr>
            <w:tcW w:w="154" w:type="pct"/>
            <w:tcBorders>
              <w:top w:val="single" w:sz="4" w:space="0" w:color="auto"/>
              <w:left w:val="single" w:sz="4" w:space="0" w:color="auto"/>
              <w:bottom w:val="single" w:sz="4" w:space="0" w:color="auto"/>
              <w:right w:val="single" w:sz="4" w:space="0" w:color="auto"/>
            </w:tcBorders>
            <w:hideMark/>
          </w:tcPr>
          <w:p w14:paraId="1295EF35" w14:textId="77777777" w:rsidR="00193F46" w:rsidRPr="00647A2C" w:rsidRDefault="00193F46" w:rsidP="00647A2C">
            <w:pPr>
              <w:pStyle w:val="103"/>
            </w:pPr>
            <w:r w:rsidRPr="006E269D">
              <w:t>0,08</w:t>
            </w:r>
          </w:p>
        </w:tc>
      </w:tr>
      <w:tr w:rsidR="00193F46" w14:paraId="331DCC34"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E4E8539"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5599C86"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9D678BA" w14:textId="77777777" w:rsidR="00193F46" w:rsidRPr="00647A2C" w:rsidRDefault="00193F46" w:rsidP="00647A2C">
            <w:pPr>
              <w:pStyle w:val="103"/>
            </w:pPr>
            <w:r w:rsidRPr="006E269D">
              <w:t>Хозяйственные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23E24C5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B96839C"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843DCC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E788CD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1C0CF5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CDEA9A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51F20F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63F9D0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1773F4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6C4443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278CFC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FC73C0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956269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9125C9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0771DD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4C0AD3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EC26807" w14:textId="77777777" w:rsidR="00193F46" w:rsidRPr="00647A2C" w:rsidRDefault="00193F46" w:rsidP="00647A2C">
            <w:pPr>
              <w:pStyle w:val="103"/>
            </w:pPr>
            <w:r w:rsidRPr="006E269D">
              <w:t>0,00</w:t>
            </w:r>
          </w:p>
        </w:tc>
      </w:tr>
      <w:tr w:rsidR="00193F46" w14:paraId="735C4BA9"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87A522C"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7AF4E1B"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B543FC5" w14:textId="77777777" w:rsidR="00193F46" w:rsidRPr="00647A2C" w:rsidRDefault="00193F46" w:rsidP="00647A2C">
            <w:pPr>
              <w:pStyle w:val="103"/>
            </w:pPr>
            <w:r w:rsidRPr="006E269D">
              <w:t>Подключенная нагрузка (договорная), в т. ч.:</w:t>
            </w:r>
          </w:p>
        </w:tc>
        <w:tc>
          <w:tcPr>
            <w:tcW w:w="153" w:type="pct"/>
            <w:tcBorders>
              <w:top w:val="single" w:sz="4" w:space="0" w:color="auto"/>
              <w:left w:val="single" w:sz="4" w:space="0" w:color="auto"/>
              <w:bottom w:val="single" w:sz="4" w:space="0" w:color="auto"/>
              <w:right w:val="single" w:sz="4" w:space="0" w:color="auto"/>
            </w:tcBorders>
            <w:hideMark/>
          </w:tcPr>
          <w:p w14:paraId="7A1F39DC" w14:textId="77777777" w:rsidR="00193F46" w:rsidRPr="00647A2C" w:rsidRDefault="00193F46" w:rsidP="00647A2C">
            <w:pPr>
              <w:pStyle w:val="103"/>
            </w:pPr>
            <w:r w:rsidRPr="006E269D">
              <w:t>1,33</w:t>
            </w:r>
          </w:p>
        </w:tc>
        <w:tc>
          <w:tcPr>
            <w:tcW w:w="154" w:type="pct"/>
            <w:tcBorders>
              <w:top w:val="single" w:sz="4" w:space="0" w:color="auto"/>
              <w:left w:val="single" w:sz="4" w:space="0" w:color="auto"/>
              <w:bottom w:val="single" w:sz="4" w:space="0" w:color="auto"/>
              <w:right w:val="single" w:sz="4" w:space="0" w:color="auto"/>
            </w:tcBorders>
            <w:hideMark/>
          </w:tcPr>
          <w:p w14:paraId="1AFBB033" w14:textId="77777777" w:rsidR="00193F46" w:rsidRPr="00647A2C" w:rsidRDefault="00193F46" w:rsidP="00647A2C">
            <w:pPr>
              <w:pStyle w:val="103"/>
            </w:pPr>
            <w:r w:rsidRPr="006E269D">
              <w:t>1,33</w:t>
            </w:r>
          </w:p>
        </w:tc>
        <w:tc>
          <w:tcPr>
            <w:tcW w:w="153" w:type="pct"/>
            <w:tcBorders>
              <w:top w:val="single" w:sz="4" w:space="0" w:color="auto"/>
              <w:left w:val="single" w:sz="4" w:space="0" w:color="auto"/>
              <w:bottom w:val="single" w:sz="4" w:space="0" w:color="auto"/>
              <w:right w:val="single" w:sz="4" w:space="0" w:color="auto"/>
            </w:tcBorders>
            <w:hideMark/>
          </w:tcPr>
          <w:p w14:paraId="44A350FF"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48671084"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34F1758A" w14:textId="77777777" w:rsidR="00193F46" w:rsidRPr="00647A2C" w:rsidRDefault="00193F46" w:rsidP="00647A2C">
            <w:pPr>
              <w:pStyle w:val="103"/>
            </w:pPr>
            <w:r w:rsidRPr="006E269D">
              <w:t>1,34</w:t>
            </w:r>
          </w:p>
        </w:tc>
        <w:tc>
          <w:tcPr>
            <w:tcW w:w="153" w:type="pct"/>
            <w:tcBorders>
              <w:top w:val="single" w:sz="4" w:space="0" w:color="auto"/>
              <w:left w:val="single" w:sz="4" w:space="0" w:color="auto"/>
              <w:bottom w:val="single" w:sz="4" w:space="0" w:color="auto"/>
              <w:right w:val="single" w:sz="4" w:space="0" w:color="auto"/>
            </w:tcBorders>
            <w:hideMark/>
          </w:tcPr>
          <w:p w14:paraId="2E3703F4"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0F9F72CC"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7303B6B3" w14:textId="77777777" w:rsidR="00193F46" w:rsidRPr="00647A2C" w:rsidRDefault="00193F46" w:rsidP="00647A2C">
            <w:pPr>
              <w:pStyle w:val="103"/>
            </w:pPr>
            <w:r w:rsidRPr="006E269D">
              <w:t>1,34</w:t>
            </w:r>
          </w:p>
        </w:tc>
        <w:tc>
          <w:tcPr>
            <w:tcW w:w="153" w:type="pct"/>
            <w:tcBorders>
              <w:top w:val="single" w:sz="4" w:space="0" w:color="auto"/>
              <w:left w:val="single" w:sz="4" w:space="0" w:color="auto"/>
              <w:bottom w:val="single" w:sz="4" w:space="0" w:color="auto"/>
              <w:right w:val="single" w:sz="4" w:space="0" w:color="auto"/>
            </w:tcBorders>
            <w:hideMark/>
          </w:tcPr>
          <w:p w14:paraId="7084F2E0"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37667356"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70637CBC" w14:textId="77777777" w:rsidR="00193F46" w:rsidRPr="00647A2C" w:rsidRDefault="00193F46" w:rsidP="00647A2C">
            <w:pPr>
              <w:pStyle w:val="103"/>
            </w:pPr>
            <w:r w:rsidRPr="006E269D">
              <w:t>1,34</w:t>
            </w:r>
          </w:p>
        </w:tc>
        <w:tc>
          <w:tcPr>
            <w:tcW w:w="153" w:type="pct"/>
            <w:tcBorders>
              <w:top w:val="single" w:sz="4" w:space="0" w:color="auto"/>
              <w:left w:val="single" w:sz="4" w:space="0" w:color="auto"/>
              <w:bottom w:val="single" w:sz="4" w:space="0" w:color="auto"/>
              <w:right w:val="single" w:sz="4" w:space="0" w:color="auto"/>
            </w:tcBorders>
            <w:hideMark/>
          </w:tcPr>
          <w:p w14:paraId="33B537FA"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4A313914"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5D678423" w14:textId="77777777" w:rsidR="00193F46" w:rsidRPr="00647A2C" w:rsidRDefault="00193F46" w:rsidP="00647A2C">
            <w:pPr>
              <w:pStyle w:val="103"/>
            </w:pPr>
            <w:r w:rsidRPr="006E269D">
              <w:t>1,34</w:t>
            </w:r>
          </w:p>
        </w:tc>
        <w:tc>
          <w:tcPr>
            <w:tcW w:w="153" w:type="pct"/>
            <w:tcBorders>
              <w:top w:val="single" w:sz="4" w:space="0" w:color="auto"/>
              <w:left w:val="single" w:sz="4" w:space="0" w:color="auto"/>
              <w:bottom w:val="single" w:sz="4" w:space="0" w:color="auto"/>
              <w:right w:val="single" w:sz="4" w:space="0" w:color="auto"/>
            </w:tcBorders>
            <w:hideMark/>
          </w:tcPr>
          <w:p w14:paraId="674524AE"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629D0B9D"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3DD36F29" w14:textId="77777777" w:rsidR="00193F46" w:rsidRPr="00647A2C" w:rsidRDefault="00193F46" w:rsidP="00647A2C">
            <w:pPr>
              <w:pStyle w:val="103"/>
            </w:pPr>
            <w:r w:rsidRPr="006E269D">
              <w:t>1,34</w:t>
            </w:r>
          </w:p>
        </w:tc>
      </w:tr>
      <w:tr w:rsidR="00193F46" w14:paraId="29271E76"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4A5046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9A733B8"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E77F22E" w14:textId="77777777" w:rsidR="00193F46" w:rsidRPr="00647A2C" w:rsidRDefault="00193F46" w:rsidP="00647A2C">
            <w:pPr>
              <w:pStyle w:val="103"/>
            </w:pPr>
            <w:r w:rsidRPr="006E269D">
              <w:t>Отопление и вентиляция</w:t>
            </w:r>
          </w:p>
        </w:tc>
        <w:tc>
          <w:tcPr>
            <w:tcW w:w="153" w:type="pct"/>
            <w:tcBorders>
              <w:top w:val="single" w:sz="4" w:space="0" w:color="auto"/>
              <w:left w:val="single" w:sz="4" w:space="0" w:color="auto"/>
              <w:bottom w:val="single" w:sz="4" w:space="0" w:color="auto"/>
              <w:right w:val="single" w:sz="4" w:space="0" w:color="auto"/>
            </w:tcBorders>
            <w:hideMark/>
          </w:tcPr>
          <w:p w14:paraId="5A92D4D5" w14:textId="77777777" w:rsidR="00193F46" w:rsidRPr="00647A2C" w:rsidRDefault="00193F46" w:rsidP="00647A2C">
            <w:pPr>
              <w:pStyle w:val="103"/>
            </w:pPr>
            <w:r w:rsidRPr="006E269D">
              <w:t>1,33</w:t>
            </w:r>
          </w:p>
        </w:tc>
        <w:tc>
          <w:tcPr>
            <w:tcW w:w="154" w:type="pct"/>
            <w:tcBorders>
              <w:top w:val="single" w:sz="4" w:space="0" w:color="auto"/>
              <w:left w:val="single" w:sz="4" w:space="0" w:color="auto"/>
              <w:bottom w:val="single" w:sz="4" w:space="0" w:color="auto"/>
              <w:right w:val="single" w:sz="4" w:space="0" w:color="auto"/>
            </w:tcBorders>
            <w:hideMark/>
          </w:tcPr>
          <w:p w14:paraId="4DFBCE9D" w14:textId="77777777" w:rsidR="00193F46" w:rsidRPr="00647A2C" w:rsidRDefault="00193F46" w:rsidP="00647A2C">
            <w:pPr>
              <w:pStyle w:val="103"/>
            </w:pPr>
            <w:r w:rsidRPr="006E269D">
              <w:t>1,33</w:t>
            </w:r>
          </w:p>
        </w:tc>
        <w:tc>
          <w:tcPr>
            <w:tcW w:w="153" w:type="pct"/>
            <w:tcBorders>
              <w:top w:val="single" w:sz="4" w:space="0" w:color="auto"/>
              <w:left w:val="single" w:sz="4" w:space="0" w:color="auto"/>
              <w:bottom w:val="single" w:sz="4" w:space="0" w:color="auto"/>
              <w:right w:val="single" w:sz="4" w:space="0" w:color="auto"/>
            </w:tcBorders>
            <w:hideMark/>
          </w:tcPr>
          <w:p w14:paraId="503231B4"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30A9A9F9"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77EA784A" w14:textId="77777777" w:rsidR="00193F46" w:rsidRPr="00647A2C" w:rsidRDefault="00193F46" w:rsidP="00647A2C">
            <w:pPr>
              <w:pStyle w:val="103"/>
            </w:pPr>
            <w:r w:rsidRPr="006E269D">
              <w:t>1,34</w:t>
            </w:r>
          </w:p>
        </w:tc>
        <w:tc>
          <w:tcPr>
            <w:tcW w:w="153" w:type="pct"/>
            <w:tcBorders>
              <w:top w:val="single" w:sz="4" w:space="0" w:color="auto"/>
              <w:left w:val="single" w:sz="4" w:space="0" w:color="auto"/>
              <w:bottom w:val="single" w:sz="4" w:space="0" w:color="auto"/>
              <w:right w:val="single" w:sz="4" w:space="0" w:color="auto"/>
            </w:tcBorders>
            <w:hideMark/>
          </w:tcPr>
          <w:p w14:paraId="7915AFFB"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500D2F30"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24D819C8" w14:textId="77777777" w:rsidR="00193F46" w:rsidRPr="00647A2C" w:rsidRDefault="00193F46" w:rsidP="00647A2C">
            <w:pPr>
              <w:pStyle w:val="103"/>
            </w:pPr>
            <w:r w:rsidRPr="006E269D">
              <w:t>1,34</w:t>
            </w:r>
          </w:p>
        </w:tc>
        <w:tc>
          <w:tcPr>
            <w:tcW w:w="153" w:type="pct"/>
            <w:tcBorders>
              <w:top w:val="single" w:sz="4" w:space="0" w:color="auto"/>
              <w:left w:val="single" w:sz="4" w:space="0" w:color="auto"/>
              <w:bottom w:val="single" w:sz="4" w:space="0" w:color="auto"/>
              <w:right w:val="single" w:sz="4" w:space="0" w:color="auto"/>
            </w:tcBorders>
            <w:hideMark/>
          </w:tcPr>
          <w:p w14:paraId="1161E33A"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7356EC2D"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68AF7ED2" w14:textId="77777777" w:rsidR="00193F46" w:rsidRPr="00647A2C" w:rsidRDefault="00193F46" w:rsidP="00647A2C">
            <w:pPr>
              <w:pStyle w:val="103"/>
            </w:pPr>
            <w:r w:rsidRPr="006E269D">
              <w:t>1,34</w:t>
            </w:r>
          </w:p>
        </w:tc>
        <w:tc>
          <w:tcPr>
            <w:tcW w:w="153" w:type="pct"/>
            <w:tcBorders>
              <w:top w:val="single" w:sz="4" w:space="0" w:color="auto"/>
              <w:left w:val="single" w:sz="4" w:space="0" w:color="auto"/>
              <w:bottom w:val="single" w:sz="4" w:space="0" w:color="auto"/>
              <w:right w:val="single" w:sz="4" w:space="0" w:color="auto"/>
            </w:tcBorders>
            <w:hideMark/>
          </w:tcPr>
          <w:p w14:paraId="2FA11D86"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52F67259"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538DA3E9" w14:textId="77777777" w:rsidR="00193F46" w:rsidRPr="00647A2C" w:rsidRDefault="00193F46" w:rsidP="00647A2C">
            <w:pPr>
              <w:pStyle w:val="103"/>
            </w:pPr>
            <w:r w:rsidRPr="006E269D">
              <w:t>1,34</w:t>
            </w:r>
          </w:p>
        </w:tc>
        <w:tc>
          <w:tcPr>
            <w:tcW w:w="153" w:type="pct"/>
            <w:tcBorders>
              <w:top w:val="single" w:sz="4" w:space="0" w:color="auto"/>
              <w:left w:val="single" w:sz="4" w:space="0" w:color="auto"/>
              <w:bottom w:val="single" w:sz="4" w:space="0" w:color="auto"/>
              <w:right w:val="single" w:sz="4" w:space="0" w:color="auto"/>
            </w:tcBorders>
            <w:hideMark/>
          </w:tcPr>
          <w:p w14:paraId="7BD60AD7"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5D6ADB35" w14:textId="77777777" w:rsidR="00193F46" w:rsidRPr="00647A2C" w:rsidRDefault="00193F46" w:rsidP="00647A2C">
            <w:pPr>
              <w:pStyle w:val="103"/>
            </w:pPr>
            <w:r w:rsidRPr="006E269D">
              <w:t>1,34</w:t>
            </w:r>
          </w:p>
        </w:tc>
        <w:tc>
          <w:tcPr>
            <w:tcW w:w="154" w:type="pct"/>
            <w:tcBorders>
              <w:top w:val="single" w:sz="4" w:space="0" w:color="auto"/>
              <w:left w:val="single" w:sz="4" w:space="0" w:color="auto"/>
              <w:bottom w:val="single" w:sz="4" w:space="0" w:color="auto"/>
              <w:right w:val="single" w:sz="4" w:space="0" w:color="auto"/>
            </w:tcBorders>
            <w:hideMark/>
          </w:tcPr>
          <w:p w14:paraId="676858E4" w14:textId="77777777" w:rsidR="00193F46" w:rsidRPr="00647A2C" w:rsidRDefault="00193F46" w:rsidP="00647A2C">
            <w:pPr>
              <w:pStyle w:val="103"/>
            </w:pPr>
            <w:r w:rsidRPr="006E269D">
              <w:t>1,34</w:t>
            </w:r>
          </w:p>
        </w:tc>
      </w:tr>
      <w:tr w:rsidR="00193F46" w14:paraId="6365886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E9CBAD4"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DB80E64"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90CCEB9" w14:textId="77777777" w:rsidR="00193F46" w:rsidRPr="00647A2C" w:rsidRDefault="00193F46" w:rsidP="00647A2C">
            <w:pPr>
              <w:pStyle w:val="103"/>
            </w:pPr>
            <w:r w:rsidRPr="006E269D">
              <w:t>ГВС</w:t>
            </w:r>
          </w:p>
        </w:tc>
        <w:tc>
          <w:tcPr>
            <w:tcW w:w="153" w:type="pct"/>
            <w:tcBorders>
              <w:top w:val="single" w:sz="4" w:space="0" w:color="auto"/>
              <w:left w:val="single" w:sz="4" w:space="0" w:color="auto"/>
              <w:bottom w:val="single" w:sz="4" w:space="0" w:color="auto"/>
              <w:right w:val="single" w:sz="4" w:space="0" w:color="auto"/>
            </w:tcBorders>
            <w:hideMark/>
          </w:tcPr>
          <w:p w14:paraId="4B63521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C522A9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73950C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CDBCAC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6FF769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1750BB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2505B2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FC5CCE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25346D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FD1562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CE240C0"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EDADCE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D58FA2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982B15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5DB4A4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8BC50B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B706F2B" w14:textId="77777777" w:rsidR="00193F46" w:rsidRPr="00647A2C" w:rsidRDefault="00193F46" w:rsidP="00647A2C">
            <w:pPr>
              <w:pStyle w:val="103"/>
            </w:pPr>
            <w:r w:rsidRPr="006E269D">
              <w:t>0,00</w:t>
            </w:r>
          </w:p>
        </w:tc>
      </w:tr>
      <w:tr w:rsidR="00193F46" w14:paraId="0A71EBE4"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9C779AB"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493684C"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614D08D" w14:textId="77777777" w:rsidR="00193F46" w:rsidRPr="00647A2C" w:rsidRDefault="00193F46" w:rsidP="00647A2C">
            <w:pPr>
              <w:pStyle w:val="103"/>
            </w:pPr>
            <w:r w:rsidRPr="006E269D">
              <w:t>Пар</w:t>
            </w:r>
          </w:p>
        </w:tc>
        <w:tc>
          <w:tcPr>
            <w:tcW w:w="153" w:type="pct"/>
            <w:tcBorders>
              <w:top w:val="single" w:sz="4" w:space="0" w:color="auto"/>
              <w:left w:val="single" w:sz="4" w:space="0" w:color="auto"/>
              <w:bottom w:val="single" w:sz="4" w:space="0" w:color="auto"/>
              <w:right w:val="single" w:sz="4" w:space="0" w:color="auto"/>
            </w:tcBorders>
            <w:hideMark/>
          </w:tcPr>
          <w:p w14:paraId="079179C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2F8B45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A2BFFB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4FD143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BFDB04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E5FE73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035D98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CE72B3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B71E40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B44B9F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69F8DD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210C7F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8D459A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580060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B731FE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A9B4B4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2A33696" w14:textId="77777777" w:rsidR="00193F46" w:rsidRPr="00647A2C" w:rsidRDefault="00193F46" w:rsidP="00647A2C">
            <w:pPr>
              <w:pStyle w:val="103"/>
            </w:pPr>
            <w:r w:rsidRPr="006E269D">
              <w:t>0,00</w:t>
            </w:r>
          </w:p>
        </w:tc>
      </w:tr>
      <w:tr w:rsidR="00193F46" w14:paraId="248A1D93"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13F80005"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C256DD3"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2F2FF5C" w14:textId="77777777" w:rsidR="00193F46" w:rsidRPr="00647A2C" w:rsidRDefault="00193F46" w:rsidP="00647A2C">
            <w:pPr>
              <w:pStyle w:val="103"/>
            </w:pPr>
            <w:r w:rsidRPr="006E269D">
              <w:t>Подключенная тепловая нагрузка (договорная) на коллекторах</w:t>
            </w:r>
          </w:p>
        </w:tc>
        <w:tc>
          <w:tcPr>
            <w:tcW w:w="153" w:type="pct"/>
            <w:tcBorders>
              <w:top w:val="single" w:sz="4" w:space="0" w:color="auto"/>
              <w:left w:val="single" w:sz="4" w:space="0" w:color="auto"/>
              <w:bottom w:val="single" w:sz="4" w:space="0" w:color="auto"/>
              <w:right w:val="single" w:sz="4" w:space="0" w:color="auto"/>
            </w:tcBorders>
            <w:hideMark/>
          </w:tcPr>
          <w:p w14:paraId="2F3B3FBE" w14:textId="77777777" w:rsidR="00193F46" w:rsidRPr="00647A2C" w:rsidRDefault="00193F46" w:rsidP="00647A2C">
            <w:pPr>
              <w:pStyle w:val="103"/>
            </w:pPr>
            <w:r w:rsidRPr="006E269D">
              <w:t>1,72</w:t>
            </w:r>
          </w:p>
        </w:tc>
        <w:tc>
          <w:tcPr>
            <w:tcW w:w="154" w:type="pct"/>
            <w:tcBorders>
              <w:top w:val="single" w:sz="4" w:space="0" w:color="auto"/>
              <w:left w:val="single" w:sz="4" w:space="0" w:color="auto"/>
              <w:bottom w:val="single" w:sz="4" w:space="0" w:color="auto"/>
              <w:right w:val="single" w:sz="4" w:space="0" w:color="auto"/>
            </w:tcBorders>
            <w:hideMark/>
          </w:tcPr>
          <w:p w14:paraId="0F093544" w14:textId="77777777" w:rsidR="00193F46" w:rsidRPr="00647A2C" w:rsidRDefault="00193F46" w:rsidP="00647A2C">
            <w:pPr>
              <w:pStyle w:val="103"/>
            </w:pPr>
            <w:r w:rsidRPr="006E269D">
              <w:t>1,72</w:t>
            </w:r>
          </w:p>
        </w:tc>
        <w:tc>
          <w:tcPr>
            <w:tcW w:w="153" w:type="pct"/>
            <w:tcBorders>
              <w:top w:val="single" w:sz="4" w:space="0" w:color="auto"/>
              <w:left w:val="single" w:sz="4" w:space="0" w:color="auto"/>
              <w:bottom w:val="single" w:sz="4" w:space="0" w:color="auto"/>
              <w:right w:val="single" w:sz="4" w:space="0" w:color="auto"/>
            </w:tcBorders>
            <w:hideMark/>
          </w:tcPr>
          <w:p w14:paraId="6F4D31FD" w14:textId="77777777" w:rsidR="00193F46" w:rsidRPr="00647A2C" w:rsidRDefault="00193F46" w:rsidP="00647A2C">
            <w:pPr>
              <w:pStyle w:val="103"/>
            </w:pPr>
            <w:r w:rsidRPr="006E269D">
              <w:t>1,74</w:t>
            </w:r>
          </w:p>
        </w:tc>
        <w:tc>
          <w:tcPr>
            <w:tcW w:w="154" w:type="pct"/>
            <w:tcBorders>
              <w:top w:val="single" w:sz="4" w:space="0" w:color="auto"/>
              <w:left w:val="single" w:sz="4" w:space="0" w:color="auto"/>
              <w:bottom w:val="single" w:sz="4" w:space="0" w:color="auto"/>
              <w:right w:val="single" w:sz="4" w:space="0" w:color="auto"/>
            </w:tcBorders>
            <w:hideMark/>
          </w:tcPr>
          <w:p w14:paraId="7F83B144" w14:textId="77777777" w:rsidR="00193F46" w:rsidRPr="00647A2C" w:rsidRDefault="00193F46" w:rsidP="00647A2C">
            <w:pPr>
              <w:pStyle w:val="103"/>
            </w:pPr>
            <w:r w:rsidRPr="006E269D">
              <w:t>1,74</w:t>
            </w:r>
          </w:p>
        </w:tc>
        <w:tc>
          <w:tcPr>
            <w:tcW w:w="154" w:type="pct"/>
            <w:tcBorders>
              <w:top w:val="single" w:sz="4" w:space="0" w:color="auto"/>
              <w:left w:val="single" w:sz="4" w:space="0" w:color="auto"/>
              <w:bottom w:val="single" w:sz="4" w:space="0" w:color="auto"/>
              <w:right w:val="single" w:sz="4" w:space="0" w:color="auto"/>
            </w:tcBorders>
            <w:hideMark/>
          </w:tcPr>
          <w:p w14:paraId="7A346F5E" w14:textId="77777777" w:rsidR="00193F46" w:rsidRPr="00647A2C" w:rsidRDefault="00193F46" w:rsidP="00647A2C">
            <w:pPr>
              <w:pStyle w:val="103"/>
            </w:pPr>
            <w:r w:rsidRPr="006E269D">
              <w:t>1,74</w:t>
            </w:r>
          </w:p>
        </w:tc>
        <w:tc>
          <w:tcPr>
            <w:tcW w:w="153" w:type="pct"/>
            <w:tcBorders>
              <w:top w:val="single" w:sz="4" w:space="0" w:color="auto"/>
              <w:left w:val="single" w:sz="4" w:space="0" w:color="auto"/>
              <w:bottom w:val="single" w:sz="4" w:space="0" w:color="auto"/>
              <w:right w:val="single" w:sz="4" w:space="0" w:color="auto"/>
            </w:tcBorders>
            <w:hideMark/>
          </w:tcPr>
          <w:p w14:paraId="48A1581E" w14:textId="77777777" w:rsidR="00193F46" w:rsidRPr="00647A2C" w:rsidRDefault="00193F46" w:rsidP="00647A2C">
            <w:pPr>
              <w:pStyle w:val="103"/>
            </w:pPr>
            <w:r w:rsidRPr="006E269D">
              <w:t>1,74</w:t>
            </w:r>
          </w:p>
        </w:tc>
        <w:tc>
          <w:tcPr>
            <w:tcW w:w="154" w:type="pct"/>
            <w:tcBorders>
              <w:top w:val="single" w:sz="4" w:space="0" w:color="auto"/>
              <w:left w:val="single" w:sz="4" w:space="0" w:color="auto"/>
              <w:bottom w:val="single" w:sz="4" w:space="0" w:color="auto"/>
              <w:right w:val="single" w:sz="4" w:space="0" w:color="auto"/>
            </w:tcBorders>
            <w:hideMark/>
          </w:tcPr>
          <w:p w14:paraId="70BE512F" w14:textId="77777777" w:rsidR="00193F46" w:rsidRPr="00647A2C" w:rsidRDefault="00193F46" w:rsidP="00647A2C">
            <w:pPr>
              <w:pStyle w:val="103"/>
            </w:pPr>
            <w:r w:rsidRPr="006E269D">
              <w:t>1,74</w:t>
            </w:r>
          </w:p>
        </w:tc>
        <w:tc>
          <w:tcPr>
            <w:tcW w:w="154" w:type="pct"/>
            <w:tcBorders>
              <w:top w:val="single" w:sz="4" w:space="0" w:color="auto"/>
              <w:left w:val="single" w:sz="4" w:space="0" w:color="auto"/>
              <w:bottom w:val="single" w:sz="4" w:space="0" w:color="auto"/>
              <w:right w:val="single" w:sz="4" w:space="0" w:color="auto"/>
            </w:tcBorders>
            <w:hideMark/>
          </w:tcPr>
          <w:p w14:paraId="503D738E" w14:textId="77777777" w:rsidR="00193F46" w:rsidRPr="00647A2C" w:rsidRDefault="00193F46" w:rsidP="00647A2C">
            <w:pPr>
              <w:pStyle w:val="103"/>
            </w:pPr>
            <w:r w:rsidRPr="006E269D">
              <w:t>1,74</w:t>
            </w:r>
          </w:p>
        </w:tc>
        <w:tc>
          <w:tcPr>
            <w:tcW w:w="153" w:type="pct"/>
            <w:tcBorders>
              <w:top w:val="single" w:sz="4" w:space="0" w:color="auto"/>
              <w:left w:val="single" w:sz="4" w:space="0" w:color="auto"/>
              <w:bottom w:val="single" w:sz="4" w:space="0" w:color="auto"/>
              <w:right w:val="single" w:sz="4" w:space="0" w:color="auto"/>
            </w:tcBorders>
            <w:hideMark/>
          </w:tcPr>
          <w:p w14:paraId="6086F59C" w14:textId="77777777" w:rsidR="00193F46" w:rsidRPr="00647A2C" w:rsidRDefault="00193F46" w:rsidP="00647A2C">
            <w:pPr>
              <w:pStyle w:val="103"/>
            </w:pPr>
            <w:r w:rsidRPr="006E269D">
              <w:t>1,74</w:t>
            </w:r>
          </w:p>
        </w:tc>
        <w:tc>
          <w:tcPr>
            <w:tcW w:w="154" w:type="pct"/>
            <w:tcBorders>
              <w:top w:val="single" w:sz="4" w:space="0" w:color="auto"/>
              <w:left w:val="single" w:sz="4" w:space="0" w:color="auto"/>
              <w:bottom w:val="single" w:sz="4" w:space="0" w:color="auto"/>
              <w:right w:val="single" w:sz="4" w:space="0" w:color="auto"/>
            </w:tcBorders>
            <w:hideMark/>
          </w:tcPr>
          <w:p w14:paraId="34895882" w14:textId="77777777" w:rsidR="00193F46" w:rsidRPr="00647A2C" w:rsidRDefault="00193F46" w:rsidP="00647A2C">
            <w:pPr>
              <w:pStyle w:val="103"/>
            </w:pPr>
            <w:r w:rsidRPr="006E269D">
              <w:t>1,74</w:t>
            </w:r>
          </w:p>
        </w:tc>
        <w:tc>
          <w:tcPr>
            <w:tcW w:w="154" w:type="pct"/>
            <w:tcBorders>
              <w:top w:val="single" w:sz="4" w:space="0" w:color="auto"/>
              <w:left w:val="single" w:sz="4" w:space="0" w:color="auto"/>
              <w:bottom w:val="single" w:sz="4" w:space="0" w:color="auto"/>
              <w:right w:val="single" w:sz="4" w:space="0" w:color="auto"/>
            </w:tcBorders>
            <w:hideMark/>
          </w:tcPr>
          <w:p w14:paraId="14155037" w14:textId="77777777" w:rsidR="00193F46" w:rsidRPr="00647A2C" w:rsidRDefault="00193F46" w:rsidP="00647A2C">
            <w:pPr>
              <w:pStyle w:val="103"/>
            </w:pPr>
            <w:r w:rsidRPr="006E269D">
              <w:t>1,74</w:t>
            </w:r>
          </w:p>
        </w:tc>
        <w:tc>
          <w:tcPr>
            <w:tcW w:w="153" w:type="pct"/>
            <w:tcBorders>
              <w:top w:val="single" w:sz="4" w:space="0" w:color="auto"/>
              <w:left w:val="single" w:sz="4" w:space="0" w:color="auto"/>
              <w:bottom w:val="single" w:sz="4" w:space="0" w:color="auto"/>
              <w:right w:val="single" w:sz="4" w:space="0" w:color="auto"/>
            </w:tcBorders>
            <w:hideMark/>
          </w:tcPr>
          <w:p w14:paraId="10B3116B" w14:textId="77777777" w:rsidR="00193F46" w:rsidRPr="00647A2C" w:rsidRDefault="00193F46" w:rsidP="00647A2C">
            <w:pPr>
              <w:pStyle w:val="103"/>
            </w:pPr>
            <w:r w:rsidRPr="006E269D">
              <w:t>1,74</w:t>
            </w:r>
          </w:p>
        </w:tc>
        <w:tc>
          <w:tcPr>
            <w:tcW w:w="154" w:type="pct"/>
            <w:tcBorders>
              <w:top w:val="single" w:sz="4" w:space="0" w:color="auto"/>
              <w:left w:val="single" w:sz="4" w:space="0" w:color="auto"/>
              <w:bottom w:val="single" w:sz="4" w:space="0" w:color="auto"/>
              <w:right w:val="single" w:sz="4" w:space="0" w:color="auto"/>
            </w:tcBorders>
            <w:hideMark/>
          </w:tcPr>
          <w:p w14:paraId="40AFFBA1" w14:textId="77777777" w:rsidR="00193F46" w:rsidRPr="00647A2C" w:rsidRDefault="00193F46" w:rsidP="00647A2C">
            <w:pPr>
              <w:pStyle w:val="103"/>
            </w:pPr>
            <w:r w:rsidRPr="006E269D">
              <w:t>1,74</w:t>
            </w:r>
          </w:p>
        </w:tc>
        <w:tc>
          <w:tcPr>
            <w:tcW w:w="154" w:type="pct"/>
            <w:tcBorders>
              <w:top w:val="single" w:sz="4" w:space="0" w:color="auto"/>
              <w:left w:val="single" w:sz="4" w:space="0" w:color="auto"/>
              <w:bottom w:val="single" w:sz="4" w:space="0" w:color="auto"/>
              <w:right w:val="single" w:sz="4" w:space="0" w:color="auto"/>
            </w:tcBorders>
            <w:hideMark/>
          </w:tcPr>
          <w:p w14:paraId="3A552D73" w14:textId="77777777" w:rsidR="00193F46" w:rsidRPr="00647A2C" w:rsidRDefault="00193F46" w:rsidP="00647A2C">
            <w:pPr>
              <w:pStyle w:val="103"/>
            </w:pPr>
            <w:r w:rsidRPr="006E269D">
              <w:t>1,74</w:t>
            </w:r>
          </w:p>
        </w:tc>
        <w:tc>
          <w:tcPr>
            <w:tcW w:w="153" w:type="pct"/>
            <w:tcBorders>
              <w:top w:val="single" w:sz="4" w:space="0" w:color="auto"/>
              <w:left w:val="single" w:sz="4" w:space="0" w:color="auto"/>
              <w:bottom w:val="single" w:sz="4" w:space="0" w:color="auto"/>
              <w:right w:val="single" w:sz="4" w:space="0" w:color="auto"/>
            </w:tcBorders>
            <w:hideMark/>
          </w:tcPr>
          <w:p w14:paraId="70BD6612" w14:textId="77777777" w:rsidR="00193F46" w:rsidRPr="00647A2C" w:rsidRDefault="00193F46" w:rsidP="00647A2C">
            <w:pPr>
              <w:pStyle w:val="103"/>
            </w:pPr>
            <w:r w:rsidRPr="006E269D">
              <w:t>1,74</w:t>
            </w:r>
          </w:p>
        </w:tc>
        <w:tc>
          <w:tcPr>
            <w:tcW w:w="154" w:type="pct"/>
            <w:tcBorders>
              <w:top w:val="single" w:sz="4" w:space="0" w:color="auto"/>
              <w:left w:val="single" w:sz="4" w:space="0" w:color="auto"/>
              <w:bottom w:val="single" w:sz="4" w:space="0" w:color="auto"/>
              <w:right w:val="single" w:sz="4" w:space="0" w:color="auto"/>
            </w:tcBorders>
            <w:hideMark/>
          </w:tcPr>
          <w:p w14:paraId="2D01C3D1" w14:textId="77777777" w:rsidR="00193F46" w:rsidRPr="00647A2C" w:rsidRDefault="00193F46" w:rsidP="00647A2C">
            <w:pPr>
              <w:pStyle w:val="103"/>
            </w:pPr>
            <w:r w:rsidRPr="006E269D">
              <w:t>1,74</w:t>
            </w:r>
          </w:p>
        </w:tc>
        <w:tc>
          <w:tcPr>
            <w:tcW w:w="154" w:type="pct"/>
            <w:tcBorders>
              <w:top w:val="single" w:sz="4" w:space="0" w:color="auto"/>
              <w:left w:val="single" w:sz="4" w:space="0" w:color="auto"/>
              <w:bottom w:val="single" w:sz="4" w:space="0" w:color="auto"/>
              <w:right w:val="single" w:sz="4" w:space="0" w:color="auto"/>
            </w:tcBorders>
            <w:hideMark/>
          </w:tcPr>
          <w:p w14:paraId="37C1E565" w14:textId="77777777" w:rsidR="00193F46" w:rsidRPr="00647A2C" w:rsidRDefault="00193F46" w:rsidP="00647A2C">
            <w:pPr>
              <w:pStyle w:val="103"/>
            </w:pPr>
            <w:r w:rsidRPr="006E269D">
              <w:t>1,74</w:t>
            </w:r>
          </w:p>
        </w:tc>
      </w:tr>
      <w:tr w:rsidR="00193F46" w14:paraId="43B3A6B5"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9D199F1"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90BA412"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EA20122" w14:textId="77777777" w:rsidR="00193F46" w:rsidRPr="00647A2C" w:rsidRDefault="00193F46" w:rsidP="00647A2C">
            <w:pPr>
              <w:pStyle w:val="103"/>
            </w:pPr>
            <w:r w:rsidRPr="006E269D">
              <w:t>Резерв (+)/дефицит(-) тепловой мощности (по договору)</w:t>
            </w:r>
          </w:p>
        </w:tc>
        <w:tc>
          <w:tcPr>
            <w:tcW w:w="153" w:type="pct"/>
            <w:tcBorders>
              <w:top w:val="single" w:sz="4" w:space="0" w:color="auto"/>
              <w:left w:val="single" w:sz="4" w:space="0" w:color="auto"/>
              <w:bottom w:val="single" w:sz="4" w:space="0" w:color="auto"/>
              <w:right w:val="single" w:sz="4" w:space="0" w:color="auto"/>
            </w:tcBorders>
            <w:hideMark/>
          </w:tcPr>
          <w:p w14:paraId="681250D6" w14:textId="77777777" w:rsidR="00193F46" w:rsidRPr="00647A2C" w:rsidRDefault="00193F46" w:rsidP="00647A2C">
            <w:pPr>
              <w:pStyle w:val="103"/>
            </w:pPr>
            <w:r w:rsidRPr="006E269D">
              <w:t>0,28</w:t>
            </w:r>
          </w:p>
        </w:tc>
        <w:tc>
          <w:tcPr>
            <w:tcW w:w="154" w:type="pct"/>
            <w:tcBorders>
              <w:top w:val="single" w:sz="4" w:space="0" w:color="auto"/>
              <w:left w:val="single" w:sz="4" w:space="0" w:color="auto"/>
              <w:bottom w:val="single" w:sz="4" w:space="0" w:color="auto"/>
              <w:right w:val="single" w:sz="4" w:space="0" w:color="auto"/>
            </w:tcBorders>
            <w:hideMark/>
          </w:tcPr>
          <w:p w14:paraId="21B419A1" w14:textId="77777777" w:rsidR="00193F46" w:rsidRPr="00647A2C" w:rsidRDefault="00193F46" w:rsidP="00647A2C">
            <w:pPr>
              <w:pStyle w:val="103"/>
            </w:pPr>
            <w:r w:rsidRPr="006E269D">
              <w:t>0,28</w:t>
            </w:r>
          </w:p>
        </w:tc>
        <w:tc>
          <w:tcPr>
            <w:tcW w:w="153" w:type="pct"/>
            <w:tcBorders>
              <w:top w:val="single" w:sz="4" w:space="0" w:color="auto"/>
              <w:left w:val="single" w:sz="4" w:space="0" w:color="auto"/>
              <w:bottom w:val="single" w:sz="4" w:space="0" w:color="auto"/>
              <w:right w:val="single" w:sz="4" w:space="0" w:color="auto"/>
            </w:tcBorders>
            <w:hideMark/>
          </w:tcPr>
          <w:p w14:paraId="154800F2" w14:textId="77777777" w:rsidR="00193F46" w:rsidRPr="00647A2C" w:rsidRDefault="00193F46" w:rsidP="00647A2C">
            <w:pPr>
              <w:pStyle w:val="103"/>
            </w:pPr>
            <w:r w:rsidRPr="006E269D">
              <w:t>0,26</w:t>
            </w:r>
          </w:p>
        </w:tc>
        <w:tc>
          <w:tcPr>
            <w:tcW w:w="154" w:type="pct"/>
            <w:tcBorders>
              <w:top w:val="single" w:sz="4" w:space="0" w:color="auto"/>
              <w:left w:val="single" w:sz="4" w:space="0" w:color="auto"/>
              <w:bottom w:val="single" w:sz="4" w:space="0" w:color="auto"/>
              <w:right w:val="single" w:sz="4" w:space="0" w:color="auto"/>
            </w:tcBorders>
            <w:hideMark/>
          </w:tcPr>
          <w:p w14:paraId="0658F406" w14:textId="77777777" w:rsidR="00193F46" w:rsidRPr="00647A2C" w:rsidRDefault="00193F46" w:rsidP="00647A2C">
            <w:pPr>
              <w:pStyle w:val="103"/>
            </w:pPr>
            <w:r w:rsidRPr="006E269D">
              <w:t>0,26</w:t>
            </w:r>
          </w:p>
        </w:tc>
        <w:tc>
          <w:tcPr>
            <w:tcW w:w="154" w:type="pct"/>
            <w:tcBorders>
              <w:top w:val="single" w:sz="4" w:space="0" w:color="auto"/>
              <w:left w:val="single" w:sz="4" w:space="0" w:color="auto"/>
              <w:bottom w:val="single" w:sz="4" w:space="0" w:color="auto"/>
              <w:right w:val="single" w:sz="4" w:space="0" w:color="auto"/>
            </w:tcBorders>
            <w:hideMark/>
          </w:tcPr>
          <w:p w14:paraId="1D962ED2"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258F0150"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7A32176D"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6EB9A7BB"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6364A9F1"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27D869E1"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3462A2B9"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47095FB5"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4DA98E0D"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7CBB66C1" w14:textId="77777777" w:rsidR="00193F46" w:rsidRPr="00647A2C" w:rsidRDefault="00193F46" w:rsidP="00647A2C">
            <w:pPr>
              <w:pStyle w:val="103"/>
            </w:pPr>
            <w:r w:rsidRPr="006E269D">
              <w:t>0,04</w:t>
            </w:r>
          </w:p>
        </w:tc>
        <w:tc>
          <w:tcPr>
            <w:tcW w:w="153" w:type="pct"/>
            <w:tcBorders>
              <w:top w:val="single" w:sz="4" w:space="0" w:color="auto"/>
              <w:left w:val="single" w:sz="4" w:space="0" w:color="auto"/>
              <w:bottom w:val="single" w:sz="4" w:space="0" w:color="auto"/>
              <w:right w:val="single" w:sz="4" w:space="0" w:color="auto"/>
            </w:tcBorders>
            <w:hideMark/>
          </w:tcPr>
          <w:p w14:paraId="3C61F8BE"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159069F7" w14:textId="77777777" w:rsidR="00193F46" w:rsidRPr="00647A2C" w:rsidRDefault="00193F46" w:rsidP="00647A2C">
            <w:pPr>
              <w:pStyle w:val="103"/>
            </w:pPr>
            <w:r w:rsidRPr="006E269D">
              <w:t>0,04</w:t>
            </w:r>
          </w:p>
        </w:tc>
        <w:tc>
          <w:tcPr>
            <w:tcW w:w="154" w:type="pct"/>
            <w:tcBorders>
              <w:top w:val="single" w:sz="4" w:space="0" w:color="auto"/>
              <w:left w:val="single" w:sz="4" w:space="0" w:color="auto"/>
              <w:bottom w:val="single" w:sz="4" w:space="0" w:color="auto"/>
              <w:right w:val="single" w:sz="4" w:space="0" w:color="auto"/>
            </w:tcBorders>
            <w:hideMark/>
          </w:tcPr>
          <w:p w14:paraId="603DF382" w14:textId="77777777" w:rsidR="00193F46" w:rsidRPr="00647A2C" w:rsidRDefault="00193F46" w:rsidP="00647A2C">
            <w:pPr>
              <w:pStyle w:val="103"/>
            </w:pPr>
            <w:r w:rsidRPr="006E269D">
              <w:t>0,04</w:t>
            </w:r>
          </w:p>
        </w:tc>
      </w:tr>
      <w:tr w:rsidR="00193F46" w14:paraId="4E908907" w14:textId="77777777" w:rsidTr="00193F46">
        <w:trPr>
          <w:trHeight w:val="300"/>
        </w:trPr>
        <w:tc>
          <w:tcPr>
            <w:tcW w:w="492" w:type="pct"/>
            <w:vMerge w:val="restart"/>
            <w:tcBorders>
              <w:top w:val="single" w:sz="4" w:space="0" w:color="auto"/>
              <w:left w:val="single" w:sz="4" w:space="0" w:color="auto"/>
              <w:bottom w:val="single" w:sz="4" w:space="0" w:color="auto"/>
              <w:right w:val="single" w:sz="4" w:space="0" w:color="auto"/>
            </w:tcBorders>
            <w:hideMark/>
          </w:tcPr>
          <w:p w14:paraId="08D05FB3" w14:textId="77777777" w:rsidR="00193F46" w:rsidRPr="00647A2C" w:rsidRDefault="00193F46" w:rsidP="00647A2C">
            <w:pPr>
              <w:pStyle w:val="103"/>
            </w:pPr>
            <w:r w:rsidRPr="006E269D">
              <w:t>Котельная №115</w:t>
            </w:r>
          </w:p>
        </w:tc>
        <w:tc>
          <w:tcPr>
            <w:tcW w:w="563" w:type="pct"/>
            <w:vMerge w:val="restart"/>
            <w:tcBorders>
              <w:top w:val="single" w:sz="4" w:space="0" w:color="auto"/>
              <w:left w:val="single" w:sz="4" w:space="0" w:color="auto"/>
              <w:bottom w:val="single" w:sz="4" w:space="0" w:color="auto"/>
              <w:right w:val="single" w:sz="4" w:space="0" w:color="auto"/>
            </w:tcBorders>
            <w:hideMark/>
          </w:tcPr>
          <w:p w14:paraId="3CF40CBA" w14:textId="77777777" w:rsidR="00193F46" w:rsidRPr="00647A2C" w:rsidRDefault="00193F46" w:rsidP="00647A2C">
            <w:pPr>
              <w:pStyle w:val="103"/>
            </w:pPr>
            <w:r w:rsidRPr="006E269D">
              <w:t>ст. Юго-Северная, ул. Северная, 77</w:t>
            </w:r>
          </w:p>
        </w:tc>
        <w:tc>
          <w:tcPr>
            <w:tcW w:w="1336" w:type="pct"/>
            <w:tcBorders>
              <w:top w:val="single" w:sz="4" w:space="0" w:color="auto"/>
              <w:left w:val="single" w:sz="4" w:space="0" w:color="auto"/>
              <w:bottom w:val="single" w:sz="4" w:space="0" w:color="auto"/>
              <w:right w:val="single" w:sz="4" w:space="0" w:color="auto"/>
            </w:tcBorders>
            <w:hideMark/>
          </w:tcPr>
          <w:p w14:paraId="799905F9" w14:textId="77777777" w:rsidR="00193F46" w:rsidRPr="00647A2C" w:rsidRDefault="00193F46" w:rsidP="00647A2C">
            <w:pPr>
              <w:pStyle w:val="103"/>
            </w:pPr>
            <w:r w:rsidRPr="006E269D">
              <w:t>Установленная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7E870974"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1D82ABD7" w14:textId="77777777" w:rsidR="00193F46" w:rsidRPr="00647A2C" w:rsidRDefault="00193F46" w:rsidP="00647A2C">
            <w:pPr>
              <w:pStyle w:val="103"/>
            </w:pPr>
            <w:r w:rsidRPr="006E269D">
              <w:t>0,14</w:t>
            </w:r>
          </w:p>
        </w:tc>
        <w:tc>
          <w:tcPr>
            <w:tcW w:w="153" w:type="pct"/>
            <w:tcBorders>
              <w:top w:val="single" w:sz="4" w:space="0" w:color="auto"/>
              <w:left w:val="single" w:sz="4" w:space="0" w:color="auto"/>
              <w:bottom w:val="single" w:sz="4" w:space="0" w:color="auto"/>
              <w:right w:val="single" w:sz="4" w:space="0" w:color="auto"/>
            </w:tcBorders>
            <w:hideMark/>
          </w:tcPr>
          <w:p w14:paraId="390724F5"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62219A47"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3E287660" w14:textId="77777777" w:rsidR="00193F46" w:rsidRPr="00647A2C" w:rsidRDefault="00193F46" w:rsidP="00647A2C">
            <w:pPr>
              <w:pStyle w:val="103"/>
            </w:pPr>
            <w:r w:rsidRPr="006E269D">
              <w:t>0,14</w:t>
            </w:r>
          </w:p>
        </w:tc>
        <w:tc>
          <w:tcPr>
            <w:tcW w:w="153" w:type="pct"/>
            <w:tcBorders>
              <w:top w:val="single" w:sz="4" w:space="0" w:color="auto"/>
              <w:left w:val="single" w:sz="4" w:space="0" w:color="auto"/>
              <w:bottom w:val="single" w:sz="4" w:space="0" w:color="auto"/>
              <w:right w:val="single" w:sz="4" w:space="0" w:color="auto"/>
            </w:tcBorders>
            <w:hideMark/>
          </w:tcPr>
          <w:p w14:paraId="31521FE3"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369E073B"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67882C03" w14:textId="77777777" w:rsidR="00193F46" w:rsidRPr="00647A2C" w:rsidRDefault="00193F46" w:rsidP="00647A2C">
            <w:pPr>
              <w:pStyle w:val="103"/>
            </w:pPr>
            <w:r w:rsidRPr="006E269D">
              <w:t>0,14</w:t>
            </w:r>
          </w:p>
        </w:tc>
        <w:tc>
          <w:tcPr>
            <w:tcW w:w="153" w:type="pct"/>
            <w:tcBorders>
              <w:top w:val="single" w:sz="4" w:space="0" w:color="auto"/>
              <w:left w:val="single" w:sz="4" w:space="0" w:color="auto"/>
              <w:bottom w:val="single" w:sz="4" w:space="0" w:color="auto"/>
              <w:right w:val="single" w:sz="4" w:space="0" w:color="auto"/>
            </w:tcBorders>
            <w:hideMark/>
          </w:tcPr>
          <w:p w14:paraId="6E0D572A"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10D5CB90"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74EF1CF7" w14:textId="77777777" w:rsidR="00193F46" w:rsidRPr="00647A2C" w:rsidRDefault="00193F46" w:rsidP="00647A2C">
            <w:pPr>
              <w:pStyle w:val="103"/>
            </w:pPr>
            <w:r w:rsidRPr="006E269D">
              <w:t>0,14</w:t>
            </w:r>
          </w:p>
        </w:tc>
        <w:tc>
          <w:tcPr>
            <w:tcW w:w="153" w:type="pct"/>
            <w:tcBorders>
              <w:top w:val="single" w:sz="4" w:space="0" w:color="auto"/>
              <w:left w:val="single" w:sz="4" w:space="0" w:color="auto"/>
              <w:bottom w:val="single" w:sz="4" w:space="0" w:color="auto"/>
              <w:right w:val="single" w:sz="4" w:space="0" w:color="auto"/>
            </w:tcBorders>
            <w:hideMark/>
          </w:tcPr>
          <w:p w14:paraId="14371EC7"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21A47344"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3CE6A94E" w14:textId="77777777" w:rsidR="00193F46" w:rsidRPr="00647A2C" w:rsidRDefault="00193F46" w:rsidP="00647A2C">
            <w:pPr>
              <w:pStyle w:val="103"/>
            </w:pPr>
            <w:r w:rsidRPr="006E269D">
              <w:t>0,14</w:t>
            </w:r>
          </w:p>
        </w:tc>
        <w:tc>
          <w:tcPr>
            <w:tcW w:w="153" w:type="pct"/>
            <w:tcBorders>
              <w:top w:val="single" w:sz="4" w:space="0" w:color="auto"/>
              <w:left w:val="single" w:sz="4" w:space="0" w:color="auto"/>
              <w:bottom w:val="single" w:sz="4" w:space="0" w:color="auto"/>
              <w:right w:val="single" w:sz="4" w:space="0" w:color="auto"/>
            </w:tcBorders>
            <w:hideMark/>
          </w:tcPr>
          <w:p w14:paraId="77F9F89D"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4BC392B9"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28E0AE6E" w14:textId="77777777" w:rsidR="00193F46" w:rsidRPr="00647A2C" w:rsidRDefault="00193F46" w:rsidP="00647A2C">
            <w:pPr>
              <w:pStyle w:val="103"/>
            </w:pPr>
            <w:r w:rsidRPr="006E269D">
              <w:t>0,14</w:t>
            </w:r>
          </w:p>
        </w:tc>
      </w:tr>
      <w:tr w:rsidR="00193F46" w14:paraId="28331F1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1B4E5BE1"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827871A"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F76CB69" w14:textId="77777777" w:rsidR="00193F46" w:rsidRPr="00647A2C" w:rsidRDefault="00193F46" w:rsidP="00647A2C">
            <w:pPr>
              <w:pStyle w:val="103"/>
            </w:pPr>
            <w:r w:rsidRPr="006E269D">
              <w:t>Располагаемая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5B664240"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7D08798C" w14:textId="77777777" w:rsidR="00193F46" w:rsidRPr="00647A2C" w:rsidRDefault="00193F46" w:rsidP="00647A2C">
            <w:pPr>
              <w:pStyle w:val="103"/>
            </w:pPr>
            <w:r w:rsidRPr="006E269D">
              <w:t>0,14</w:t>
            </w:r>
          </w:p>
        </w:tc>
        <w:tc>
          <w:tcPr>
            <w:tcW w:w="153" w:type="pct"/>
            <w:tcBorders>
              <w:top w:val="single" w:sz="4" w:space="0" w:color="auto"/>
              <w:left w:val="single" w:sz="4" w:space="0" w:color="auto"/>
              <w:bottom w:val="single" w:sz="4" w:space="0" w:color="auto"/>
              <w:right w:val="single" w:sz="4" w:space="0" w:color="auto"/>
            </w:tcBorders>
            <w:hideMark/>
          </w:tcPr>
          <w:p w14:paraId="492BEA11"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34BF71E8"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2F81A20E" w14:textId="77777777" w:rsidR="00193F46" w:rsidRPr="00647A2C" w:rsidRDefault="00193F46" w:rsidP="00647A2C">
            <w:pPr>
              <w:pStyle w:val="103"/>
            </w:pPr>
            <w:r w:rsidRPr="006E269D">
              <w:t>0,14</w:t>
            </w:r>
          </w:p>
        </w:tc>
        <w:tc>
          <w:tcPr>
            <w:tcW w:w="153" w:type="pct"/>
            <w:tcBorders>
              <w:top w:val="single" w:sz="4" w:space="0" w:color="auto"/>
              <w:left w:val="single" w:sz="4" w:space="0" w:color="auto"/>
              <w:bottom w:val="single" w:sz="4" w:space="0" w:color="auto"/>
              <w:right w:val="single" w:sz="4" w:space="0" w:color="auto"/>
            </w:tcBorders>
            <w:hideMark/>
          </w:tcPr>
          <w:p w14:paraId="1B32C596"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05D2BE73"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00E0E2AD" w14:textId="77777777" w:rsidR="00193F46" w:rsidRPr="00647A2C" w:rsidRDefault="00193F46" w:rsidP="00647A2C">
            <w:pPr>
              <w:pStyle w:val="103"/>
            </w:pPr>
            <w:r w:rsidRPr="006E269D">
              <w:t>0,14</w:t>
            </w:r>
          </w:p>
        </w:tc>
        <w:tc>
          <w:tcPr>
            <w:tcW w:w="153" w:type="pct"/>
            <w:tcBorders>
              <w:top w:val="single" w:sz="4" w:space="0" w:color="auto"/>
              <w:left w:val="single" w:sz="4" w:space="0" w:color="auto"/>
              <w:bottom w:val="single" w:sz="4" w:space="0" w:color="auto"/>
              <w:right w:val="single" w:sz="4" w:space="0" w:color="auto"/>
            </w:tcBorders>
            <w:hideMark/>
          </w:tcPr>
          <w:p w14:paraId="4E64B05B"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07CE8508"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18D2270D" w14:textId="77777777" w:rsidR="00193F46" w:rsidRPr="00647A2C" w:rsidRDefault="00193F46" w:rsidP="00647A2C">
            <w:pPr>
              <w:pStyle w:val="103"/>
            </w:pPr>
            <w:r w:rsidRPr="006E269D">
              <w:t>0,14</w:t>
            </w:r>
          </w:p>
        </w:tc>
        <w:tc>
          <w:tcPr>
            <w:tcW w:w="153" w:type="pct"/>
            <w:tcBorders>
              <w:top w:val="single" w:sz="4" w:space="0" w:color="auto"/>
              <w:left w:val="single" w:sz="4" w:space="0" w:color="auto"/>
              <w:bottom w:val="single" w:sz="4" w:space="0" w:color="auto"/>
              <w:right w:val="single" w:sz="4" w:space="0" w:color="auto"/>
            </w:tcBorders>
            <w:hideMark/>
          </w:tcPr>
          <w:p w14:paraId="5130D877"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59ED36A7"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7C56944F" w14:textId="77777777" w:rsidR="00193F46" w:rsidRPr="00647A2C" w:rsidRDefault="00193F46" w:rsidP="00647A2C">
            <w:pPr>
              <w:pStyle w:val="103"/>
            </w:pPr>
            <w:r w:rsidRPr="006E269D">
              <w:t>0,14</w:t>
            </w:r>
          </w:p>
        </w:tc>
        <w:tc>
          <w:tcPr>
            <w:tcW w:w="153" w:type="pct"/>
            <w:tcBorders>
              <w:top w:val="single" w:sz="4" w:space="0" w:color="auto"/>
              <w:left w:val="single" w:sz="4" w:space="0" w:color="auto"/>
              <w:bottom w:val="single" w:sz="4" w:space="0" w:color="auto"/>
              <w:right w:val="single" w:sz="4" w:space="0" w:color="auto"/>
            </w:tcBorders>
            <w:hideMark/>
          </w:tcPr>
          <w:p w14:paraId="20848D44"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182C3934" w14:textId="77777777" w:rsidR="00193F46" w:rsidRPr="00647A2C" w:rsidRDefault="00193F46" w:rsidP="00647A2C">
            <w:pPr>
              <w:pStyle w:val="103"/>
            </w:pPr>
            <w:r w:rsidRPr="006E269D">
              <w:t>0,14</w:t>
            </w:r>
          </w:p>
        </w:tc>
        <w:tc>
          <w:tcPr>
            <w:tcW w:w="154" w:type="pct"/>
            <w:tcBorders>
              <w:top w:val="single" w:sz="4" w:space="0" w:color="auto"/>
              <w:left w:val="single" w:sz="4" w:space="0" w:color="auto"/>
              <w:bottom w:val="single" w:sz="4" w:space="0" w:color="auto"/>
              <w:right w:val="single" w:sz="4" w:space="0" w:color="auto"/>
            </w:tcBorders>
            <w:hideMark/>
          </w:tcPr>
          <w:p w14:paraId="739B4F03" w14:textId="77777777" w:rsidR="00193F46" w:rsidRPr="00647A2C" w:rsidRDefault="00193F46" w:rsidP="00647A2C">
            <w:pPr>
              <w:pStyle w:val="103"/>
            </w:pPr>
            <w:r w:rsidRPr="006E269D">
              <w:t>0,14</w:t>
            </w:r>
          </w:p>
        </w:tc>
      </w:tr>
      <w:tr w:rsidR="00193F46" w14:paraId="07D19351"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7D32720"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A90E97D"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45A4BB6" w14:textId="77777777" w:rsidR="00193F46" w:rsidRPr="00647A2C" w:rsidRDefault="00193F46" w:rsidP="00647A2C">
            <w:pPr>
              <w:pStyle w:val="103"/>
            </w:pPr>
            <w:r w:rsidRPr="006E269D">
              <w:t>Ограничения</w:t>
            </w:r>
          </w:p>
        </w:tc>
        <w:tc>
          <w:tcPr>
            <w:tcW w:w="153" w:type="pct"/>
            <w:tcBorders>
              <w:top w:val="single" w:sz="4" w:space="0" w:color="auto"/>
              <w:left w:val="single" w:sz="4" w:space="0" w:color="auto"/>
              <w:bottom w:val="single" w:sz="4" w:space="0" w:color="auto"/>
              <w:right w:val="single" w:sz="4" w:space="0" w:color="auto"/>
            </w:tcBorders>
            <w:hideMark/>
          </w:tcPr>
          <w:p w14:paraId="17173CC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183E9A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CA75E1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BD1A1F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440A76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F62E65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02AB1B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0F01F0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6E34B2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8C7CC1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3EDB140"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0B5B9B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6A3918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C12CA4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7E6BE4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A1EF53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0B26B76" w14:textId="77777777" w:rsidR="00193F46" w:rsidRPr="00647A2C" w:rsidRDefault="00193F46" w:rsidP="00647A2C">
            <w:pPr>
              <w:pStyle w:val="103"/>
            </w:pPr>
            <w:r w:rsidRPr="006E269D">
              <w:t>0,00</w:t>
            </w:r>
          </w:p>
        </w:tc>
      </w:tr>
      <w:tr w:rsidR="00193F46" w14:paraId="1AA10E36"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FF2373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A3D6A08"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119BD6E" w14:textId="77777777" w:rsidR="00193F46" w:rsidRPr="00647A2C" w:rsidRDefault="00193F46" w:rsidP="00647A2C">
            <w:pPr>
              <w:pStyle w:val="103"/>
            </w:pPr>
            <w:r w:rsidRPr="006E269D">
              <w:t xml:space="preserve">Собственные </w:t>
            </w:r>
            <w:r w:rsidRPr="00647A2C">
              <w:t>нужды</w:t>
            </w:r>
          </w:p>
        </w:tc>
        <w:tc>
          <w:tcPr>
            <w:tcW w:w="153" w:type="pct"/>
            <w:tcBorders>
              <w:top w:val="single" w:sz="4" w:space="0" w:color="auto"/>
              <w:left w:val="single" w:sz="4" w:space="0" w:color="auto"/>
              <w:bottom w:val="single" w:sz="4" w:space="0" w:color="auto"/>
              <w:right w:val="single" w:sz="4" w:space="0" w:color="auto"/>
            </w:tcBorders>
            <w:hideMark/>
          </w:tcPr>
          <w:p w14:paraId="7384D6A3"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A2B1576"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71E33F95"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60B30AA"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656B535"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2772AF16"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5B3A9FE"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88D6EA9"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34DB06C3"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519F379D"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4255488"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0728BEB9"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41298677"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118531A"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D38FE69"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E84E6A0"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B9051DA" w14:textId="77777777" w:rsidR="00193F46" w:rsidRPr="00647A2C" w:rsidRDefault="00193F46" w:rsidP="00647A2C">
            <w:pPr>
              <w:pStyle w:val="103"/>
            </w:pPr>
            <w:r w:rsidRPr="006E269D">
              <w:t>0,01</w:t>
            </w:r>
          </w:p>
        </w:tc>
      </w:tr>
      <w:tr w:rsidR="00193F46" w14:paraId="0C613183"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A08A1B3"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483033E8"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C4429FD" w14:textId="77777777" w:rsidR="00193F46" w:rsidRPr="00647A2C" w:rsidRDefault="00193F46" w:rsidP="00647A2C">
            <w:pPr>
              <w:pStyle w:val="103"/>
            </w:pPr>
            <w:r w:rsidRPr="006E269D">
              <w:t>Тепловая мощность "нетто"</w:t>
            </w:r>
          </w:p>
        </w:tc>
        <w:tc>
          <w:tcPr>
            <w:tcW w:w="153" w:type="pct"/>
            <w:tcBorders>
              <w:top w:val="single" w:sz="4" w:space="0" w:color="auto"/>
              <w:left w:val="single" w:sz="4" w:space="0" w:color="auto"/>
              <w:bottom w:val="single" w:sz="4" w:space="0" w:color="auto"/>
              <w:right w:val="single" w:sz="4" w:space="0" w:color="auto"/>
            </w:tcBorders>
            <w:hideMark/>
          </w:tcPr>
          <w:p w14:paraId="5E0BBF87" w14:textId="77777777" w:rsidR="00193F46" w:rsidRPr="00647A2C" w:rsidRDefault="00193F46" w:rsidP="00647A2C">
            <w:pPr>
              <w:pStyle w:val="103"/>
            </w:pPr>
            <w:r w:rsidRPr="006E269D">
              <w:t>0,13</w:t>
            </w:r>
          </w:p>
        </w:tc>
        <w:tc>
          <w:tcPr>
            <w:tcW w:w="154" w:type="pct"/>
            <w:tcBorders>
              <w:top w:val="single" w:sz="4" w:space="0" w:color="auto"/>
              <w:left w:val="single" w:sz="4" w:space="0" w:color="auto"/>
              <w:bottom w:val="single" w:sz="4" w:space="0" w:color="auto"/>
              <w:right w:val="single" w:sz="4" w:space="0" w:color="auto"/>
            </w:tcBorders>
            <w:hideMark/>
          </w:tcPr>
          <w:p w14:paraId="03BF7830" w14:textId="77777777" w:rsidR="00193F46" w:rsidRPr="00647A2C" w:rsidRDefault="00193F46" w:rsidP="00647A2C">
            <w:pPr>
              <w:pStyle w:val="103"/>
            </w:pPr>
            <w:r w:rsidRPr="006E269D">
              <w:t>0,13</w:t>
            </w:r>
          </w:p>
        </w:tc>
        <w:tc>
          <w:tcPr>
            <w:tcW w:w="153" w:type="pct"/>
            <w:tcBorders>
              <w:top w:val="single" w:sz="4" w:space="0" w:color="auto"/>
              <w:left w:val="single" w:sz="4" w:space="0" w:color="auto"/>
              <w:bottom w:val="single" w:sz="4" w:space="0" w:color="auto"/>
              <w:right w:val="single" w:sz="4" w:space="0" w:color="auto"/>
            </w:tcBorders>
            <w:hideMark/>
          </w:tcPr>
          <w:p w14:paraId="63726A41" w14:textId="77777777" w:rsidR="00193F46" w:rsidRPr="00647A2C" w:rsidRDefault="00193F46" w:rsidP="00647A2C">
            <w:pPr>
              <w:pStyle w:val="103"/>
            </w:pPr>
            <w:r w:rsidRPr="006E269D">
              <w:t>0,13</w:t>
            </w:r>
          </w:p>
        </w:tc>
        <w:tc>
          <w:tcPr>
            <w:tcW w:w="154" w:type="pct"/>
            <w:tcBorders>
              <w:top w:val="single" w:sz="4" w:space="0" w:color="auto"/>
              <w:left w:val="single" w:sz="4" w:space="0" w:color="auto"/>
              <w:bottom w:val="single" w:sz="4" w:space="0" w:color="auto"/>
              <w:right w:val="single" w:sz="4" w:space="0" w:color="auto"/>
            </w:tcBorders>
            <w:hideMark/>
          </w:tcPr>
          <w:p w14:paraId="37632EE2" w14:textId="77777777" w:rsidR="00193F46" w:rsidRPr="00647A2C" w:rsidRDefault="00193F46" w:rsidP="00647A2C">
            <w:pPr>
              <w:pStyle w:val="103"/>
            </w:pPr>
            <w:r w:rsidRPr="006E269D">
              <w:t>0,13</w:t>
            </w:r>
          </w:p>
        </w:tc>
        <w:tc>
          <w:tcPr>
            <w:tcW w:w="154" w:type="pct"/>
            <w:tcBorders>
              <w:top w:val="single" w:sz="4" w:space="0" w:color="auto"/>
              <w:left w:val="single" w:sz="4" w:space="0" w:color="auto"/>
              <w:bottom w:val="single" w:sz="4" w:space="0" w:color="auto"/>
              <w:right w:val="single" w:sz="4" w:space="0" w:color="auto"/>
            </w:tcBorders>
            <w:hideMark/>
          </w:tcPr>
          <w:p w14:paraId="730A63D3" w14:textId="77777777" w:rsidR="00193F46" w:rsidRPr="00647A2C" w:rsidRDefault="00193F46" w:rsidP="00647A2C">
            <w:pPr>
              <w:pStyle w:val="103"/>
            </w:pPr>
            <w:r w:rsidRPr="006E269D">
              <w:t>0,13</w:t>
            </w:r>
          </w:p>
        </w:tc>
        <w:tc>
          <w:tcPr>
            <w:tcW w:w="153" w:type="pct"/>
            <w:tcBorders>
              <w:top w:val="single" w:sz="4" w:space="0" w:color="auto"/>
              <w:left w:val="single" w:sz="4" w:space="0" w:color="auto"/>
              <w:bottom w:val="single" w:sz="4" w:space="0" w:color="auto"/>
              <w:right w:val="single" w:sz="4" w:space="0" w:color="auto"/>
            </w:tcBorders>
            <w:hideMark/>
          </w:tcPr>
          <w:p w14:paraId="70A479AE" w14:textId="77777777" w:rsidR="00193F46" w:rsidRPr="00647A2C" w:rsidRDefault="00193F46" w:rsidP="00647A2C">
            <w:pPr>
              <w:pStyle w:val="103"/>
            </w:pPr>
            <w:r w:rsidRPr="006E269D">
              <w:t>0,13</w:t>
            </w:r>
          </w:p>
        </w:tc>
        <w:tc>
          <w:tcPr>
            <w:tcW w:w="154" w:type="pct"/>
            <w:tcBorders>
              <w:top w:val="single" w:sz="4" w:space="0" w:color="auto"/>
              <w:left w:val="single" w:sz="4" w:space="0" w:color="auto"/>
              <w:bottom w:val="single" w:sz="4" w:space="0" w:color="auto"/>
              <w:right w:val="single" w:sz="4" w:space="0" w:color="auto"/>
            </w:tcBorders>
            <w:hideMark/>
          </w:tcPr>
          <w:p w14:paraId="70DCF4EE" w14:textId="77777777" w:rsidR="00193F46" w:rsidRPr="00647A2C" w:rsidRDefault="00193F46" w:rsidP="00647A2C">
            <w:pPr>
              <w:pStyle w:val="103"/>
            </w:pPr>
            <w:r w:rsidRPr="006E269D">
              <w:t>0,13</w:t>
            </w:r>
          </w:p>
        </w:tc>
        <w:tc>
          <w:tcPr>
            <w:tcW w:w="154" w:type="pct"/>
            <w:tcBorders>
              <w:top w:val="single" w:sz="4" w:space="0" w:color="auto"/>
              <w:left w:val="single" w:sz="4" w:space="0" w:color="auto"/>
              <w:bottom w:val="single" w:sz="4" w:space="0" w:color="auto"/>
              <w:right w:val="single" w:sz="4" w:space="0" w:color="auto"/>
            </w:tcBorders>
            <w:hideMark/>
          </w:tcPr>
          <w:p w14:paraId="67AD3DE1" w14:textId="77777777" w:rsidR="00193F46" w:rsidRPr="00647A2C" w:rsidRDefault="00193F46" w:rsidP="00647A2C">
            <w:pPr>
              <w:pStyle w:val="103"/>
            </w:pPr>
            <w:r w:rsidRPr="006E269D">
              <w:t>0,13</w:t>
            </w:r>
          </w:p>
        </w:tc>
        <w:tc>
          <w:tcPr>
            <w:tcW w:w="153" w:type="pct"/>
            <w:tcBorders>
              <w:top w:val="single" w:sz="4" w:space="0" w:color="auto"/>
              <w:left w:val="single" w:sz="4" w:space="0" w:color="auto"/>
              <w:bottom w:val="single" w:sz="4" w:space="0" w:color="auto"/>
              <w:right w:val="single" w:sz="4" w:space="0" w:color="auto"/>
            </w:tcBorders>
            <w:hideMark/>
          </w:tcPr>
          <w:p w14:paraId="7C2BBE78" w14:textId="77777777" w:rsidR="00193F46" w:rsidRPr="00647A2C" w:rsidRDefault="00193F46" w:rsidP="00647A2C">
            <w:pPr>
              <w:pStyle w:val="103"/>
            </w:pPr>
            <w:r w:rsidRPr="006E269D">
              <w:t>0,13</w:t>
            </w:r>
          </w:p>
        </w:tc>
        <w:tc>
          <w:tcPr>
            <w:tcW w:w="154" w:type="pct"/>
            <w:tcBorders>
              <w:top w:val="single" w:sz="4" w:space="0" w:color="auto"/>
              <w:left w:val="single" w:sz="4" w:space="0" w:color="auto"/>
              <w:bottom w:val="single" w:sz="4" w:space="0" w:color="auto"/>
              <w:right w:val="single" w:sz="4" w:space="0" w:color="auto"/>
            </w:tcBorders>
            <w:hideMark/>
          </w:tcPr>
          <w:p w14:paraId="35370AB7" w14:textId="77777777" w:rsidR="00193F46" w:rsidRPr="00647A2C" w:rsidRDefault="00193F46" w:rsidP="00647A2C">
            <w:pPr>
              <w:pStyle w:val="103"/>
            </w:pPr>
            <w:r w:rsidRPr="006E269D">
              <w:t>0,13</w:t>
            </w:r>
          </w:p>
        </w:tc>
        <w:tc>
          <w:tcPr>
            <w:tcW w:w="154" w:type="pct"/>
            <w:tcBorders>
              <w:top w:val="single" w:sz="4" w:space="0" w:color="auto"/>
              <w:left w:val="single" w:sz="4" w:space="0" w:color="auto"/>
              <w:bottom w:val="single" w:sz="4" w:space="0" w:color="auto"/>
              <w:right w:val="single" w:sz="4" w:space="0" w:color="auto"/>
            </w:tcBorders>
            <w:hideMark/>
          </w:tcPr>
          <w:p w14:paraId="1BA2D18B" w14:textId="77777777" w:rsidR="00193F46" w:rsidRPr="00647A2C" w:rsidRDefault="00193F46" w:rsidP="00647A2C">
            <w:pPr>
              <w:pStyle w:val="103"/>
            </w:pPr>
            <w:r w:rsidRPr="006E269D">
              <w:t>0,13</w:t>
            </w:r>
          </w:p>
        </w:tc>
        <w:tc>
          <w:tcPr>
            <w:tcW w:w="153" w:type="pct"/>
            <w:tcBorders>
              <w:top w:val="single" w:sz="4" w:space="0" w:color="auto"/>
              <w:left w:val="single" w:sz="4" w:space="0" w:color="auto"/>
              <w:bottom w:val="single" w:sz="4" w:space="0" w:color="auto"/>
              <w:right w:val="single" w:sz="4" w:space="0" w:color="auto"/>
            </w:tcBorders>
            <w:hideMark/>
          </w:tcPr>
          <w:p w14:paraId="504D8AC6" w14:textId="77777777" w:rsidR="00193F46" w:rsidRPr="00647A2C" w:rsidRDefault="00193F46" w:rsidP="00647A2C">
            <w:pPr>
              <w:pStyle w:val="103"/>
            </w:pPr>
            <w:r w:rsidRPr="006E269D">
              <w:t>0,13</w:t>
            </w:r>
          </w:p>
        </w:tc>
        <w:tc>
          <w:tcPr>
            <w:tcW w:w="154" w:type="pct"/>
            <w:tcBorders>
              <w:top w:val="single" w:sz="4" w:space="0" w:color="auto"/>
              <w:left w:val="single" w:sz="4" w:space="0" w:color="auto"/>
              <w:bottom w:val="single" w:sz="4" w:space="0" w:color="auto"/>
              <w:right w:val="single" w:sz="4" w:space="0" w:color="auto"/>
            </w:tcBorders>
            <w:hideMark/>
          </w:tcPr>
          <w:p w14:paraId="49D1C07F" w14:textId="77777777" w:rsidR="00193F46" w:rsidRPr="00647A2C" w:rsidRDefault="00193F46" w:rsidP="00647A2C">
            <w:pPr>
              <w:pStyle w:val="103"/>
            </w:pPr>
            <w:r w:rsidRPr="006E269D">
              <w:t>0,13</w:t>
            </w:r>
          </w:p>
        </w:tc>
        <w:tc>
          <w:tcPr>
            <w:tcW w:w="154" w:type="pct"/>
            <w:tcBorders>
              <w:top w:val="single" w:sz="4" w:space="0" w:color="auto"/>
              <w:left w:val="single" w:sz="4" w:space="0" w:color="auto"/>
              <w:bottom w:val="single" w:sz="4" w:space="0" w:color="auto"/>
              <w:right w:val="single" w:sz="4" w:space="0" w:color="auto"/>
            </w:tcBorders>
            <w:hideMark/>
          </w:tcPr>
          <w:p w14:paraId="0ED29790" w14:textId="77777777" w:rsidR="00193F46" w:rsidRPr="00647A2C" w:rsidRDefault="00193F46" w:rsidP="00647A2C">
            <w:pPr>
              <w:pStyle w:val="103"/>
            </w:pPr>
            <w:r w:rsidRPr="006E269D">
              <w:t>0,13</w:t>
            </w:r>
          </w:p>
        </w:tc>
        <w:tc>
          <w:tcPr>
            <w:tcW w:w="153" w:type="pct"/>
            <w:tcBorders>
              <w:top w:val="single" w:sz="4" w:space="0" w:color="auto"/>
              <w:left w:val="single" w:sz="4" w:space="0" w:color="auto"/>
              <w:bottom w:val="single" w:sz="4" w:space="0" w:color="auto"/>
              <w:right w:val="single" w:sz="4" w:space="0" w:color="auto"/>
            </w:tcBorders>
            <w:hideMark/>
          </w:tcPr>
          <w:p w14:paraId="400D3778" w14:textId="77777777" w:rsidR="00193F46" w:rsidRPr="00647A2C" w:rsidRDefault="00193F46" w:rsidP="00647A2C">
            <w:pPr>
              <w:pStyle w:val="103"/>
            </w:pPr>
            <w:r w:rsidRPr="006E269D">
              <w:t>0,13</w:t>
            </w:r>
          </w:p>
        </w:tc>
        <w:tc>
          <w:tcPr>
            <w:tcW w:w="154" w:type="pct"/>
            <w:tcBorders>
              <w:top w:val="single" w:sz="4" w:space="0" w:color="auto"/>
              <w:left w:val="single" w:sz="4" w:space="0" w:color="auto"/>
              <w:bottom w:val="single" w:sz="4" w:space="0" w:color="auto"/>
              <w:right w:val="single" w:sz="4" w:space="0" w:color="auto"/>
            </w:tcBorders>
            <w:hideMark/>
          </w:tcPr>
          <w:p w14:paraId="5615CD5C" w14:textId="77777777" w:rsidR="00193F46" w:rsidRPr="00647A2C" w:rsidRDefault="00193F46" w:rsidP="00647A2C">
            <w:pPr>
              <w:pStyle w:val="103"/>
            </w:pPr>
            <w:r w:rsidRPr="006E269D">
              <w:t>0,13</w:t>
            </w:r>
          </w:p>
        </w:tc>
        <w:tc>
          <w:tcPr>
            <w:tcW w:w="154" w:type="pct"/>
            <w:tcBorders>
              <w:top w:val="single" w:sz="4" w:space="0" w:color="auto"/>
              <w:left w:val="single" w:sz="4" w:space="0" w:color="auto"/>
              <w:bottom w:val="single" w:sz="4" w:space="0" w:color="auto"/>
              <w:right w:val="single" w:sz="4" w:space="0" w:color="auto"/>
            </w:tcBorders>
            <w:hideMark/>
          </w:tcPr>
          <w:p w14:paraId="1D74294D" w14:textId="77777777" w:rsidR="00193F46" w:rsidRPr="00647A2C" w:rsidRDefault="00193F46" w:rsidP="00647A2C">
            <w:pPr>
              <w:pStyle w:val="103"/>
            </w:pPr>
            <w:r w:rsidRPr="006E269D">
              <w:t>0,13</w:t>
            </w:r>
          </w:p>
        </w:tc>
      </w:tr>
      <w:tr w:rsidR="00193F46" w14:paraId="72BC9CFD"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C9DA431"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6B0B89A"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4A6CCC0" w14:textId="77777777" w:rsidR="00193F46" w:rsidRPr="00647A2C" w:rsidRDefault="00193F46" w:rsidP="00647A2C">
            <w:pPr>
              <w:pStyle w:val="103"/>
            </w:pPr>
            <w:r w:rsidRPr="006E269D">
              <w:t>Потери при передаче всего, в т.ч.:</w:t>
            </w:r>
          </w:p>
        </w:tc>
        <w:tc>
          <w:tcPr>
            <w:tcW w:w="153" w:type="pct"/>
            <w:tcBorders>
              <w:top w:val="single" w:sz="4" w:space="0" w:color="auto"/>
              <w:left w:val="single" w:sz="4" w:space="0" w:color="auto"/>
              <w:bottom w:val="single" w:sz="4" w:space="0" w:color="auto"/>
              <w:right w:val="single" w:sz="4" w:space="0" w:color="auto"/>
            </w:tcBorders>
            <w:hideMark/>
          </w:tcPr>
          <w:p w14:paraId="1E09D5A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A56B48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B58436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41DE43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9C7DA5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30FC10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E6BF9D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F5C629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63FB94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5B5063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CBBF87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238E06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B06899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4D9577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0FC985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56D18F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563DA5A" w14:textId="77777777" w:rsidR="00193F46" w:rsidRPr="00647A2C" w:rsidRDefault="00193F46" w:rsidP="00647A2C">
            <w:pPr>
              <w:pStyle w:val="103"/>
            </w:pPr>
            <w:r w:rsidRPr="006E269D">
              <w:t>0,00</w:t>
            </w:r>
          </w:p>
        </w:tc>
      </w:tr>
      <w:tr w:rsidR="00193F46" w14:paraId="52DFC965"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0F6D1AB"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7D65580"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49AFB2C" w14:textId="77777777" w:rsidR="00193F46" w:rsidRPr="00647A2C" w:rsidRDefault="00193F46" w:rsidP="00647A2C">
            <w:pPr>
              <w:pStyle w:val="103"/>
            </w:pPr>
            <w:r w:rsidRPr="006E269D">
              <w:t xml:space="preserve">   через изоляционные конструкции</w:t>
            </w:r>
          </w:p>
        </w:tc>
        <w:tc>
          <w:tcPr>
            <w:tcW w:w="153" w:type="pct"/>
            <w:tcBorders>
              <w:top w:val="single" w:sz="4" w:space="0" w:color="auto"/>
              <w:left w:val="single" w:sz="4" w:space="0" w:color="auto"/>
              <w:bottom w:val="single" w:sz="4" w:space="0" w:color="auto"/>
              <w:right w:val="single" w:sz="4" w:space="0" w:color="auto"/>
            </w:tcBorders>
            <w:hideMark/>
          </w:tcPr>
          <w:p w14:paraId="58A2A17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21A6F2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B27528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E9709B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35BD21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497DA2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098F8A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7894EB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99D366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F3D775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41847F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28D457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0ADC5C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58A743D"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B99FA0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D1B109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258C739" w14:textId="77777777" w:rsidR="00193F46" w:rsidRPr="00647A2C" w:rsidRDefault="00193F46" w:rsidP="00647A2C">
            <w:pPr>
              <w:pStyle w:val="103"/>
            </w:pPr>
            <w:r w:rsidRPr="006E269D">
              <w:t>0,00</w:t>
            </w:r>
          </w:p>
        </w:tc>
      </w:tr>
      <w:tr w:rsidR="00193F46" w14:paraId="265609D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E687213"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7ED1F70"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0EDBF20B" w14:textId="77777777" w:rsidR="00193F46" w:rsidRPr="00647A2C" w:rsidRDefault="00193F46" w:rsidP="00647A2C">
            <w:pPr>
              <w:pStyle w:val="103"/>
            </w:pPr>
            <w:r w:rsidRPr="006E269D">
              <w:t xml:space="preserve">   с утечками теплоносителя</w:t>
            </w:r>
          </w:p>
        </w:tc>
        <w:tc>
          <w:tcPr>
            <w:tcW w:w="153" w:type="pct"/>
            <w:tcBorders>
              <w:top w:val="single" w:sz="4" w:space="0" w:color="auto"/>
              <w:left w:val="single" w:sz="4" w:space="0" w:color="auto"/>
              <w:bottom w:val="single" w:sz="4" w:space="0" w:color="auto"/>
              <w:right w:val="single" w:sz="4" w:space="0" w:color="auto"/>
            </w:tcBorders>
            <w:hideMark/>
          </w:tcPr>
          <w:p w14:paraId="26E1481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B98829D"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4D7811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A80818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EF63C5D"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7767C3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78878A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988EE90"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534F2F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B5AA43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F5B60D9"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F9F308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914D69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F79909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5AC9EA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A4EAC6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737E4EC" w14:textId="77777777" w:rsidR="00193F46" w:rsidRPr="00647A2C" w:rsidRDefault="00193F46" w:rsidP="00647A2C">
            <w:pPr>
              <w:pStyle w:val="103"/>
            </w:pPr>
            <w:r w:rsidRPr="006E269D">
              <w:t>0,00</w:t>
            </w:r>
          </w:p>
        </w:tc>
      </w:tr>
      <w:tr w:rsidR="00193F46" w14:paraId="3D44D496"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F48A6CF"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713418C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6A88D38" w14:textId="77777777" w:rsidR="00193F46" w:rsidRPr="00647A2C" w:rsidRDefault="00193F46" w:rsidP="00647A2C">
            <w:pPr>
              <w:pStyle w:val="103"/>
            </w:pPr>
            <w:r w:rsidRPr="006E269D">
              <w:t>Хозяйственные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3B3E9D3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C23561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2ABD41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4F4D89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024F47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4C33F2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15A0D9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6C9091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96E950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257963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52B8F8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32F1BE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14EDE5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9B46C87"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9B4350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1626FE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86B08FD" w14:textId="77777777" w:rsidR="00193F46" w:rsidRPr="00647A2C" w:rsidRDefault="00193F46" w:rsidP="00647A2C">
            <w:pPr>
              <w:pStyle w:val="103"/>
            </w:pPr>
            <w:r w:rsidRPr="006E269D">
              <w:t>0,00</w:t>
            </w:r>
          </w:p>
        </w:tc>
      </w:tr>
      <w:tr w:rsidR="00193F46" w14:paraId="42FEC42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BB39509"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436954DC"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AE9468D" w14:textId="77777777" w:rsidR="00193F46" w:rsidRPr="00647A2C" w:rsidRDefault="00193F46" w:rsidP="00647A2C">
            <w:pPr>
              <w:pStyle w:val="103"/>
            </w:pPr>
            <w:r w:rsidRPr="006E269D">
              <w:t>Подключенная нагрузка (договорная), в т. ч.:</w:t>
            </w:r>
          </w:p>
        </w:tc>
        <w:tc>
          <w:tcPr>
            <w:tcW w:w="153" w:type="pct"/>
            <w:tcBorders>
              <w:top w:val="single" w:sz="4" w:space="0" w:color="auto"/>
              <w:left w:val="single" w:sz="4" w:space="0" w:color="auto"/>
              <w:bottom w:val="single" w:sz="4" w:space="0" w:color="auto"/>
              <w:right w:val="single" w:sz="4" w:space="0" w:color="auto"/>
            </w:tcBorders>
            <w:hideMark/>
          </w:tcPr>
          <w:p w14:paraId="224465C4"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3500E22D"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7DF1A73E"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3AA9FFFE"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26CE8087"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5B2578EF"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479D4403"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77470319"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7A4ED861"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3DCFFCA5"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6F1C2612"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25ED8277"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23B2E7DF"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21762B48"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4D6737C1"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0BD2D5B6"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325D5E7E" w14:textId="77777777" w:rsidR="00193F46" w:rsidRPr="00647A2C" w:rsidRDefault="00193F46" w:rsidP="00647A2C">
            <w:pPr>
              <w:pStyle w:val="103"/>
            </w:pPr>
            <w:r w:rsidRPr="006E269D">
              <w:t>0,10</w:t>
            </w:r>
          </w:p>
        </w:tc>
      </w:tr>
      <w:tr w:rsidR="00193F46" w14:paraId="438FEBE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78F0B1D"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5AA2BFC"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6C660ADB" w14:textId="77777777" w:rsidR="00193F46" w:rsidRPr="00647A2C" w:rsidRDefault="00193F46" w:rsidP="00647A2C">
            <w:pPr>
              <w:pStyle w:val="103"/>
            </w:pPr>
            <w:r w:rsidRPr="006E269D">
              <w:t>Отопление и вентиляция</w:t>
            </w:r>
          </w:p>
        </w:tc>
        <w:tc>
          <w:tcPr>
            <w:tcW w:w="153" w:type="pct"/>
            <w:tcBorders>
              <w:top w:val="single" w:sz="4" w:space="0" w:color="auto"/>
              <w:left w:val="single" w:sz="4" w:space="0" w:color="auto"/>
              <w:bottom w:val="single" w:sz="4" w:space="0" w:color="auto"/>
              <w:right w:val="single" w:sz="4" w:space="0" w:color="auto"/>
            </w:tcBorders>
            <w:hideMark/>
          </w:tcPr>
          <w:p w14:paraId="21BB6920"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2DBCA3F4"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38EA8B60"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18F1C382"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0DE61FB5"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505B0F30"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50627343"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6BECAE79"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71EE4FB1"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5E741D54"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27960C3D"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42604924"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02E2C0C6"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500A2579"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304C7FFB"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01D695AE"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2038F15B" w14:textId="77777777" w:rsidR="00193F46" w:rsidRPr="00647A2C" w:rsidRDefault="00193F46" w:rsidP="00647A2C">
            <w:pPr>
              <w:pStyle w:val="103"/>
            </w:pPr>
            <w:r w:rsidRPr="006E269D">
              <w:t>0,10</w:t>
            </w:r>
          </w:p>
        </w:tc>
      </w:tr>
      <w:tr w:rsidR="00193F46" w14:paraId="0E52471F"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F42247E"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377EC86C"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5DB9820" w14:textId="77777777" w:rsidR="00193F46" w:rsidRPr="00647A2C" w:rsidRDefault="00193F46" w:rsidP="00647A2C">
            <w:pPr>
              <w:pStyle w:val="103"/>
            </w:pPr>
            <w:r w:rsidRPr="006E269D">
              <w:t>ГВС</w:t>
            </w:r>
          </w:p>
        </w:tc>
        <w:tc>
          <w:tcPr>
            <w:tcW w:w="153" w:type="pct"/>
            <w:tcBorders>
              <w:top w:val="single" w:sz="4" w:space="0" w:color="auto"/>
              <w:left w:val="single" w:sz="4" w:space="0" w:color="auto"/>
              <w:bottom w:val="single" w:sz="4" w:space="0" w:color="auto"/>
              <w:right w:val="single" w:sz="4" w:space="0" w:color="auto"/>
            </w:tcBorders>
            <w:hideMark/>
          </w:tcPr>
          <w:p w14:paraId="2467C2A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BA2DE3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233357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1965E5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0ADCFE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70D8F6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E43758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CFF9ED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57D9B2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EB653C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3B9CC7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9E6E2A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99100B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AD48E1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75B277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F062C3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ADA288C" w14:textId="77777777" w:rsidR="00193F46" w:rsidRPr="00647A2C" w:rsidRDefault="00193F46" w:rsidP="00647A2C">
            <w:pPr>
              <w:pStyle w:val="103"/>
            </w:pPr>
            <w:r w:rsidRPr="006E269D">
              <w:t>0,00</w:t>
            </w:r>
          </w:p>
        </w:tc>
      </w:tr>
      <w:tr w:rsidR="00193F46" w14:paraId="35388FD5"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7C455BE7"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BE3A8B4"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7CBB791" w14:textId="77777777" w:rsidR="00193F46" w:rsidRPr="00647A2C" w:rsidRDefault="00193F46" w:rsidP="00647A2C">
            <w:pPr>
              <w:pStyle w:val="103"/>
            </w:pPr>
            <w:r w:rsidRPr="006E269D">
              <w:t>Пар</w:t>
            </w:r>
          </w:p>
        </w:tc>
        <w:tc>
          <w:tcPr>
            <w:tcW w:w="153" w:type="pct"/>
            <w:tcBorders>
              <w:top w:val="single" w:sz="4" w:space="0" w:color="auto"/>
              <w:left w:val="single" w:sz="4" w:space="0" w:color="auto"/>
              <w:bottom w:val="single" w:sz="4" w:space="0" w:color="auto"/>
              <w:right w:val="single" w:sz="4" w:space="0" w:color="auto"/>
            </w:tcBorders>
            <w:hideMark/>
          </w:tcPr>
          <w:p w14:paraId="1D4DF5A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2D6593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42A7B3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CC6933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90AD72A"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FED17A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5B0969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28DF88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B84D69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22966D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95B86AC"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74A474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79D63F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C11715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435282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65290C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888DAA3" w14:textId="77777777" w:rsidR="00193F46" w:rsidRPr="00647A2C" w:rsidRDefault="00193F46" w:rsidP="00647A2C">
            <w:pPr>
              <w:pStyle w:val="103"/>
            </w:pPr>
            <w:r w:rsidRPr="006E269D">
              <w:t>0,00</w:t>
            </w:r>
          </w:p>
        </w:tc>
      </w:tr>
      <w:tr w:rsidR="00193F46" w14:paraId="19FE407F"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B9D8D7F"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464A3068"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272FD582" w14:textId="77777777" w:rsidR="00193F46" w:rsidRPr="00647A2C" w:rsidRDefault="00193F46" w:rsidP="00647A2C">
            <w:pPr>
              <w:pStyle w:val="103"/>
            </w:pPr>
            <w:r w:rsidRPr="006E269D">
              <w:t>Подключенная тепловая нагрузка (договорная) на коллекторах</w:t>
            </w:r>
          </w:p>
        </w:tc>
        <w:tc>
          <w:tcPr>
            <w:tcW w:w="153" w:type="pct"/>
            <w:tcBorders>
              <w:top w:val="single" w:sz="4" w:space="0" w:color="auto"/>
              <w:left w:val="single" w:sz="4" w:space="0" w:color="auto"/>
              <w:bottom w:val="single" w:sz="4" w:space="0" w:color="auto"/>
              <w:right w:val="single" w:sz="4" w:space="0" w:color="auto"/>
            </w:tcBorders>
            <w:hideMark/>
          </w:tcPr>
          <w:p w14:paraId="711E99E4"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3E02AC79"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079F867C"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0DF70570"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58984A9D"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65735A53"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155D1492"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2EEAE687"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049A9972"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39FD5A12"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47752C18"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75298076"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543236B6"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2569CA19" w14:textId="77777777" w:rsidR="00193F46" w:rsidRPr="00647A2C" w:rsidRDefault="00193F46" w:rsidP="00647A2C">
            <w:pPr>
              <w:pStyle w:val="103"/>
            </w:pPr>
            <w:r w:rsidRPr="006E269D">
              <w:t>0,10</w:t>
            </w:r>
          </w:p>
        </w:tc>
        <w:tc>
          <w:tcPr>
            <w:tcW w:w="153" w:type="pct"/>
            <w:tcBorders>
              <w:top w:val="single" w:sz="4" w:space="0" w:color="auto"/>
              <w:left w:val="single" w:sz="4" w:space="0" w:color="auto"/>
              <w:bottom w:val="single" w:sz="4" w:space="0" w:color="auto"/>
              <w:right w:val="single" w:sz="4" w:space="0" w:color="auto"/>
            </w:tcBorders>
            <w:hideMark/>
          </w:tcPr>
          <w:p w14:paraId="667ADCB9"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12729587" w14:textId="77777777" w:rsidR="00193F46" w:rsidRPr="00647A2C" w:rsidRDefault="00193F46" w:rsidP="00647A2C">
            <w:pPr>
              <w:pStyle w:val="103"/>
            </w:pPr>
            <w:r w:rsidRPr="006E269D">
              <w:t>0,10</w:t>
            </w:r>
          </w:p>
        </w:tc>
        <w:tc>
          <w:tcPr>
            <w:tcW w:w="154" w:type="pct"/>
            <w:tcBorders>
              <w:top w:val="single" w:sz="4" w:space="0" w:color="auto"/>
              <w:left w:val="single" w:sz="4" w:space="0" w:color="auto"/>
              <w:bottom w:val="single" w:sz="4" w:space="0" w:color="auto"/>
              <w:right w:val="single" w:sz="4" w:space="0" w:color="auto"/>
            </w:tcBorders>
            <w:hideMark/>
          </w:tcPr>
          <w:p w14:paraId="50DF1A3C" w14:textId="77777777" w:rsidR="00193F46" w:rsidRPr="00647A2C" w:rsidRDefault="00193F46" w:rsidP="00647A2C">
            <w:pPr>
              <w:pStyle w:val="103"/>
            </w:pPr>
            <w:r w:rsidRPr="006E269D">
              <w:t>0,10</w:t>
            </w:r>
          </w:p>
        </w:tc>
      </w:tr>
      <w:tr w:rsidR="00193F46" w14:paraId="7E66A83F"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CE83E32"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44A6CB0C"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DC85EC1" w14:textId="77777777" w:rsidR="00193F46" w:rsidRPr="00647A2C" w:rsidRDefault="00193F46" w:rsidP="00647A2C">
            <w:pPr>
              <w:pStyle w:val="103"/>
            </w:pPr>
            <w:r w:rsidRPr="006E269D">
              <w:t>Резерв (+)/</w:t>
            </w:r>
            <w:r w:rsidRPr="00647A2C">
              <w:t>дефицит(-) тепловой мощности (по договору)</w:t>
            </w:r>
          </w:p>
        </w:tc>
        <w:tc>
          <w:tcPr>
            <w:tcW w:w="153" w:type="pct"/>
            <w:tcBorders>
              <w:top w:val="single" w:sz="4" w:space="0" w:color="auto"/>
              <w:left w:val="single" w:sz="4" w:space="0" w:color="auto"/>
              <w:bottom w:val="single" w:sz="4" w:space="0" w:color="auto"/>
              <w:right w:val="single" w:sz="4" w:space="0" w:color="auto"/>
            </w:tcBorders>
            <w:hideMark/>
          </w:tcPr>
          <w:p w14:paraId="1AE7F253"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F481652"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1B8D1C29"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0F7E189B"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73829F43"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7524CCF1"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1FD72048"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1AFE1ED5"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21F19F75"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D7F0952"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1D956303"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070423DD"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4E08A7C"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752D8F89" w14:textId="77777777" w:rsidR="00193F46" w:rsidRPr="00647A2C" w:rsidRDefault="00193F46" w:rsidP="00647A2C">
            <w:pPr>
              <w:pStyle w:val="103"/>
            </w:pPr>
            <w:r w:rsidRPr="006E269D">
              <w:t>0,03</w:t>
            </w:r>
          </w:p>
        </w:tc>
        <w:tc>
          <w:tcPr>
            <w:tcW w:w="153" w:type="pct"/>
            <w:tcBorders>
              <w:top w:val="single" w:sz="4" w:space="0" w:color="auto"/>
              <w:left w:val="single" w:sz="4" w:space="0" w:color="auto"/>
              <w:bottom w:val="single" w:sz="4" w:space="0" w:color="auto"/>
              <w:right w:val="single" w:sz="4" w:space="0" w:color="auto"/>
            </w:tcBorders>
            <w:hideMark/>
          </w:tcPr>
          <w:p w14:paraId="6FE86876"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41FC7413" w14:textId="77777777" w:rsidR="00193F46" w:rsidRPr="00647A2C" w:rsidRDefault="00193F46" w:rsidP="00647A2C">
            <w:pPr>
              <w:pStyle w:val="103"/>
            </w:pPr>
            <w:r w:rsidRPr="006E269D">
              <w:t>0,03</w:t>
            </w:r>
          </w:p>
        </w:tc>
        <w:tc>
          <w:tcPr>
            <w:tcW w:w="154" w:type="pct"/>
            <w:tcBorders>
              <w:top w:val="single" w:sz="4" w:space="0" w:color="auto"/>
              <w:left w:val="single" w:sz="4" w:space="0" w:color="auto"/>
              <w:bottom w:val="single" w:sz="4" w:space="0" w:color="auto"/>
              <w:right w:val="single" w:sz="4" w:space="0" w:color="auto"/>
            </w:tcBorders>
            <w:hideMark/>
          </w:tcPr>
          <w:p w14:paraId="0CFDC476" w14:textId="77777777" w:rsidR="00193F46" w:rsidRPr="00647A2C" w:rsidRDefault="00193F46" w:rsidP="00647A2C">
            <w:pPr>
              <w:pStyle w:val="103"/>
            </w:pPr>
            <w:r w:rsidRPr="006E269D">
              <w:t>0,03</w:t>
            </w:r>
          </w:p>
        </w:tc>
      </w:tr>
      <w:tr w:rsidR="00193F46" w14:paraId="5D203BB2" w14:textId="77777777" w:rsidTr="00193F46">
        <w:trPr>
          <w:trHeight w:val="300"/>
        </w:trPr>
        <w:tc>
          <w:tcPr>
            <w:tcW w:w="492" w:type="pct"/>
            <w:vMerge w:val="restart"/>
            <w:tcBorders>
              <w:top w:val="single" w:sz="4" w:space="0" w:color="auto"/>
              <w:left w:val="single" w:sz="4" w:space="0" w:color="auto"/>
              <w:bottom w:val="single" w:sz="4" w:space="0" w:color="auto"/>
              <w:right w:val="single" w:sz="4" w:space="0" w:color="auto"/>
            </w:tcBorders>
            <w:hideMark/>
          </w:tcPr>
          <w:p w14:paraId="28C46BEA" w14:textId="77777777" w:rsidR="00193F46" w:rsidRPr="00647A2C" w:rsidRDefault="00193F46" w:rsidP="00647A2C">
            <w:pPr>
              <w:pStyle w:val="103"/>
            </w:pPr>
            <w:r w:rsidRPr="006E269D">
              <w:t>Котельная №126</w:t>
            </w:r>
          </w:p>
        </w:tc>
        <w:tc>
          <w:tcPr>
            <w:tcW w:w="563" w:type="pct"/>
            <w:vMerge w:val="restart"/>
            <w:tcBorders>
              <w:top w:val="single" w:sz="4" w:space="0" w:color="auto"/>
              <w:left w:val="single" w:sz="4" w:space="0" w:color="auto"/>
              <w:bottom w:val="single" w:sz="4" w:space="0" w:color="auto"/>
              <w:right w:val="single" w:sz="4" w:space="0" w:color="auto"/>
            </w:tcBorders>
            <w:hideMark/>
          </w:tcPr>
          <w:p w14:paraId="126CABA7" w14:textId="77777777" w:rsidR="00193F46" w:rsidRPr="00647A2C" w:rsidRDefault="00193F46" w:rsidP="00647A2C">
            <w:pPr>
              <w:pStyle w:val="103"/>
            </w:pPr>
            <w:r w:rsidRPr="006E269D">
              <w:t>ст. Юго-Северная, ул. Северная, 65А</w:t>
            </w:r>
          </w:p>
        </w:tc>
        <w:tc>
          <w:tcPr>
            <w:tcW w:w="1336" w:type="pct"/>
            <w:tcBorders>
              <w:top w:val="single" w:sz="4" w:space="0" w:color="auto"/>
              <w:left w:val="single" w:sz="4" w:space="0" w:color="auto"/>
              <w:bottom w:val="single" w:sz="4" w:space="0" w:color="auto"/>
              <w:right w:val="single" w:sz="4" w:space="0" w:color="auto"/>
            </w:tcBorders>
            <w:hideMark/>
          </w:tcPr>
          <w:p w14:paraId="6E01EF9F" w14:textId="77777777" w:rsidR="00193F46" w:rsidRPr="00647A2C" w:rsidRDefault="00193F46" w:rsidP="00647A2C">
            <w:pPr>
              <w:pStyle w:val="103"/>
            </w:pPr>
            <w:r w:rsidRPr="006E269D">
              <w:t>Установленная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5B528B50"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08B77347"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00CE1DE6"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7E5DAF62"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6B1E3098"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003B357A"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7A7F3F57"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7EADEB62"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712C03B6"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409759B9"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0959EABF"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598F6160"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6C977E5B"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0AD76B23"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0535DDC8"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7E8A00BE"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0F4B76FB" w14:textId="77777777" w:rsidR="00193F46" w:rsidRPr="00647A2C" w:rsidRDefault="00193F46" w:rsidP="00647A2C">
            <w:pPr>
              <w:pStyle w:val="103"/>
            </w:pPr>
            <w:r w:rsidRPr="006E269D">
              <w:t>0,17</w:t>
            </w:r>
          </w:p>
        </w:tc>
      </w:tr>
      <w:tr w:rsidR="00193F46" w14:paraId="3BC1839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77EED8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B6BB02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D52C7E1" w14:textId="77777777" w:rsidR="00193F46" w:rsidRPr="00647A2C" w:rsidRDefault="00193F46" w:rsidP="00647A2C">
            <w:pPr>
              <w:pStyle w:val="103"/>
            </w:pPr>
            <w:r w:rsidRPr="006E269D">
              <w:t>Располагаемая тепловая мощность</w:t>
            </w:r>
          </w:p>
        </w:tc>
        <w:tc>
          <w:tcPr>
            <w:tcW w:w="153" w:type="pct"/>
            <w:tcBorders>
              <w:top w:val="single" w:sz="4" w:space="0" w:color="auto"/>
              <w:left w:val="single" w:sz="4" w:space="0" w:color="auto"/>
              <w:bottom w:val="single" w:sz="4" w:space="0" w:color="auto"/>
              <w:right w:val="single" w:sz="4" w:space="0" w:color="auto"/>
            </w:tcBorders>
            <w:hideMark/>
          </w:tcPr>
          <w:p w14:paraId="0BCABD43"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7BCB617E"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44681AC8"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68D835CF"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49952728"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7A0C0504"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3A296257"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60AE6F0E"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1EE768EB"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2EB0CA60"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4F5097E5"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61E00FEB"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6BCFA181"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1773CABA" w14:textId="77777777" w:rsidR="00193F46" w:rsidRPr="00647A2C" w:rsidRDefault="00193F46" w:rsidP="00647A2C">
            <w:pPr>
              <w:pStyle w:val="103"/>
            </w:pPr>
            <w:r w:rsidRPr="006E269D">
              <w:t>0,17</w:t>
            </w:r>
          </w:p>
        </w:tc>
        <w:tc>
          <w:tcPr>
            <w:tcW w:w="153" w:type="pct"/>
            <w:tcBorders>
              <w:top w:val="single" w:sz="4" w:space="0" w:color="auto"/>
              <w:left w:val="single" w:sz="4" w:space="0" w:color="auto"/>
              <w:bottom w:val="single" w:sz="4" w:space="0" w:color="auto"/>
              <w:right w:val="single" w:sz="4" w:space="0" w:color="auto"/>
            </w:tcBorders>
            <w:hideMark/>
          </w:tcPr>
          <w:p w14:paraId="5034F499"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1A985FCF" w14:textId="77777777" w:rsidR="00193F46" w:rsidRPr="00647A2C" w:rsidRDefault="00193F46" w:rsidP="00647A2C">
            <w:pPr>
              <w:pStyle w:val="103"/>
            </w:pPr>
            <w:r w:rsidRPr="006E269D">
              <w:t>0,17</w:t>
            </w:r>
          </w:p>
        </w:tc>
        <w:tc>
          <w:tcPr>
            <w:tcW w:w="154" w:type="pct"/>
            <w:tcBorders>
              <w:top w:val="single" w:sz="4" w:space="0" w:color="auto"/>
              <w:left w:val="single" w:sz="4" w:space="0" w:color="auto"/>
              <w:bottom w:val="single" w:sz="4" w:space="0" w:color="auto"/>
              <w:right w:val="single" w:sz="4" w:space="0" w:color="auto"/>
            </w:tcBorders>
            <w:hideMark/>
          </w:tcPr>
          <w:p w14:paraId="62A053F3" w14:textId="77777777" w:rsidR="00193F46" w:rsidRPr="00647A2C" w:rsidRDefault="00193F46" w:rsidP="00647A2C">
            <w:pPr>
              <w:pStyle w:val="103"/>
            </w:pPr>
            <w:r w:rsidRPr="006E269D">
              <w:t>0,17</w:t>
            </w:r>
          </w:p>
        </w:tc>
      </w:tr>
      <w:tr w:rsidR="00193F46" w14:paraId="1D8E6726"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A1A0FAC"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4D8357F"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588EDD9" w14:textId="77777777" w:rsidR="00193F46" w:rsidRPr="00647A2C" w:rsidRDefault="00193F46" w:rsidP="00647A2C">
            <w:pPr>
              <w:pStyle w:val="103"/>
            </w:pPr>
            <w:r w:rsidRPr="006E269D">
              <w:t>Ограничения</w:t>
            </w:r>
          </w:p>
        </w:tc>
        <w:tc>
          <w:tcPr>
            <w:tcW w:w="153" w:type="pct"/>
            <w:tcBorders>
              <w:top w:val="single" w:sz="4" w:space="0" w:color="auto"/>
              <w:left w:val="single" w:sz="4" w:space="0" w:color="auto"/>
              <w:bottom w:val="single" w:sz="4" w:space="0" w:color="auto"/>
              <w:right w:val="single" w:sz="4" w:space="0" w:color="auto"/>
            </w:tcBorders>
            <w:hideMark/>
          </w:tcPr>
          <w:p w14:paraId="21199E3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ED650C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EE4FA9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16E641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301F1FD"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CAD3C8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CF78A5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F83052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069389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FAD55F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7C7E5C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AC6151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C234C6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136BE5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C3209C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6AD9A7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D0AACA6" w14:textId="77777777" w:rsidR="00193F46" w:rsidRPr="00647A2C" w:rsidRDefault="00193F46" w:rsidP="00647A2C">
            <w:pPr>
              <w:pStyle w:val="103"/>
            </w:pPr>
            <w:r w:rsidRPr="006E269D">
              <w:t>0,00</w:t>
            </w:r>
          </w:p>
        </w:tc>
      </w:tr>
      <w:tr w:rsidR="00193F46" w14:paraId="3075A8F3"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EF6C54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3BFB80D3"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A89E96E" w14:textId="77777777" w:rsidR="00193F46" w:rsidRPr="00647A2C" w:rsidRDefault="00193F46" w:rsidP="00647A2C">
            <w:pPr>
              <w:pStyle w:val="103"/>
            </w:pPr>
            <w:r w:rsidRPr="006E269D">
              <w:t>Собственные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57CD0570"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F5689C7"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65F08D4E"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5869C678"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6CEFE154"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49A43765"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BEDFC7A"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33FBA58B"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580A9B70"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29F9FEA4"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76AAA314"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0B3F3DBD"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4303EB9"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9E3087D" w14:textId="77777777" w:rsidR="00193F46" w:rsidRPr="00647A2C" w:rsidRDefault="00193F46" w:rsidP="00647A2C">
            <w:pPr>
              <w:pStyle w:val="103"/>
            </w:pPr>
            <w:r w:rsidRPr="006E269D">
              <w:t>0,01</w:t>
            </w:r>
          </w:p>
        </w:tc>
        <w:tc>
          <w:tcPr>
            <w:tcW w:w="153" w:type="pct"/>
            <w:tcBorders>
              <w:top w:val="single" w:sz="4" w:space="0" w:color="auto"/>
              <w:left w:val="single" w:sz="4" w:space="0" w:color="auto"/>
              <w:bottom w:val="single" w:sz="4" w:space="0" w:color="auto"/>
              <w:right w:val="single" w:sz="4" w:space="0" w:color="auto"/>
            </w:tcBorders>
            <w:hideMark/>
          </w:tcPr>
          <w:p w14:paraId="35C96F9D"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0BCBA976" w14:textId="77777777" w:rsidR="00193F46" w:rsidRPr="00647A2C" w:rsidRDefault="00193F46" w:rsidP="00647A2C">
            <w:pPr>
              <w:pStyle w:val="103"/>
            </w:pPr>
            <w:r w:rsidRPr="006E269D">
              <w:t>0,01</w:t>
            </w:r>
          </w:p>
        </w:tc>
        <w:tc>
          <w:tcPr>
            <w:tcW w:w="154" w:type="pct"/>
            <w:tcBorders>
              <w:top w:val="single" w:sz="4" w:space="0" w:color="auto"/>
              <w:left w:val="single" w:sz="4" w:space="0" w:color="auto"/>
              <w:bottom w:val="single" w:sz="4" w:space="0" w:color="auto"/>
              <w:right w:val="single" w:sz="4" w:space="0" w:color="auto"/>
            </w:tcBorders>
            <w:hideMark/>
          </w:tcPr>
          <w:p w14:paraId="1F30DC07" w14:textId="77777777" w:rsidR="00193F46" w:rsidRPr="00647A2C" w:rsidRDefault="00193F46" w:rsidP="00647A2C">
            <w:pPr>
              <w:pStyle w:val="103"/>
            </w:pPr>
            <w:r w:rsidRPr="006E269D">
              <w:t>0,01</w:t>
            </w:r>
          </w:p>
        </w:tc>
      </w:tr>
      <w:tr w:rsidR="00193F46" w14:paraId="48E1014C"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9AC5849"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33C3A763"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3F943A6" w14:textId="77777777" w:rsidR="00193F46" w:rsidRPr="00647A2C" w:rsidRDefault="00193F46" w:rsidP="00647A2C">
            <w:pPr>
              <w:pStyle w:val="103"/>
            </w:pPr>
            <w:r w:rsidRPr="006E269D">
              <w:t>Тепловая мощность "нетто"</w:t>
            </w:r>
          </w:p>
        </w:tc>
        <w:tc>
          <w:tcPr>
            <w:tcW w:w="153" w:type="pct"/>
            <w:tcBorders>
              <w:top w:val="single" w:sz="4" w:space="0" w:color="auto"/>
              <w:left w:val="single" w:sz="4" w:space="0" w:color="auto"/>
              <w:bottom w:val="single" w:sz="4" w:space="0" w:color="auto"/>
              <w:right w:val="single" w:sz="4" w:space="0" w:color="auto"/>
            </w:tcBorders>
            <w:hideMark/>
          </w:tcPr>
          <w:p w14:paraId="3CA52A78"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275B1E7A"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6DAD02D6"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2152C7C0"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7FC5DBE6"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64920DE0"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522B2603"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5C5E208C"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2213846F"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61CC6D8A"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7A933174"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7BDD25AD"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6DFB4579"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5BA514E3"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671F31E3"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32C9C11C"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01021B61" w14:textId="77777777" w:rsidR="00193F46" w:rsidRPr="00647A2C" w:rsidRDefault="00193F46" w:rsidP="00647A2C">
            <w:pPr>
              <w:pStyle w:val="103"/>
            </w:pPr>
            <w:r w:rsidRPr="006E269D">
              <w:t>0,15</w:t>
            </w:r>
          </w:p>
        </w:tc>
      </w:tr>
      <w:tr w:rsidR="00193F46" w14:paraId="22E2233F"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47A6739"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6D6AE48"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74E8B8F3" w14:textId="77777777" w:rsidR="00193F46" w:rsidRPr="00647A2C" w:rsidRDefault="00193F46" w:rsidP="00647A2C">
            <w:pPr>
              <w:pStyle w:val="103"/>
            </w:pPr>
            <w:r w:rsidRPr="006E269D">
              <w:t>Потери при передаче всего, в т.ч.:</w:t>
            </w:r>
          </w:p>
        </w:tc>
        <w:tc>
          <w:tcPr>
            <w:tcW w:w="153" w:type="pct"/>
            <w:tcBorders>
              <w:top w:val="single" w:sz="4" w:space="0" w:color="auto"/>
              <w:left w:val="single" w:sz="4" w:space="0" w:color="auto"/>
              <w:bottom w:val="single" w:sz="4" w:space="0" w:color="auto"/>
              <w:right w:val="single" w:sz="4" w:space="0" w:color="auto"/>
            </w:tcBorders>
            <w:hideMark/>
          </w:tcPr>
          <w:p w14:paraId="1F0C365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28D8F6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BC26C0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CB7490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E7A189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D0F355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B7E69E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BB1A33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8CEC50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F696DC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AA5CCD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5AFB0F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024C64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DD85841"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FBE9F1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EEAEBC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5644619" w14:textId="77777777" w:rsidR="00193F46" w:rsidRPr="00647A2C" w:rsidRDefault="00193F46" w:rsidP="00647A2C">
            <w:pPr>
              <w:pStyle w:val="103"/>
            </w:pPr>
            <w:r w:rsidRPr="006E269D">
              <w:t>0,00</w:t>
            </w:r>
          </w:p>
        </w:tc>
      </w:tr>
      <w:tr w:rsidR="00193F46" w14:paraId="62F5ED54"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27772B7"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B7894BF"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BEF3B0D" w14:textId="77777777" w:rsidR="00193F46" w:rsidRPr="00647A2C" w:rsidRDefault="00193F46" w:rsidP="00647A2C">
            <w:pPr>
              <w:pStyle w:val="103"/>
            </w:pPr>
            <w:r w:rsidRPr="006E269D">
              <w:t xml:space="preserve">   через изоляционные конструкции</w:t>
            </w:r>
          </w:p>
        </w:tc>
        <w:tc>
          <w:tcPr>
            <w:tcW w:w="153" w:type="pct"/>
            <w:tcBorders>
              <w:top w:val="single" w:sz="4" w:space="0" w:color="auto"/>
              <w:left w:val="single" w:sz="4" w:space="0" w:color="auto"/>
              <w:bottom w:val="single" w:sz="4" w:space="0" w:color="auto"/>
              <w:right w:val="single" w:sz="4" w:space="0" w:color="auto"/>
            </w:tcBorders>
            <w:hideMark/>
          </w:tcPr>
          <w:p w14:paraId="33B94F7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72B729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8D7A7D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44F3B5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EA4A769"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DB75E6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EAE826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7CD2DC4"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561803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880607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000E48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D4C1DA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C199CC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DA1534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1053086"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F235B1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A69ABF1" w14:textId="77777777" w:rsidR="00193F46" w:rsidRPr="00647A2C" w:rsidRDefault="00193F46" w:rsidP="00647A2C">
            <w:pPr>
              <w:pStyle w:val="103"/>
            </w:pPr>
            <w:r w:rsidRPr="006E269D">
              <w:t>0,00</w:t>
            </w:r>
          </w:p>
        </w:tc>
      </w:tr>
      <w:tr w:rsidR="00193F46" w14:paraId="7D567FF6"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5175494E"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1B8A1C71"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1C71CC22" w14:textId="77777777" w:rsidR="00193F46" w:rsidRPr="00647A2C" w:rsidRDefault="00193F46" w:rsidP="00647A2C">
            <w:pPr>
              <w:pStyle w:val="103"/>
            </w:pPr>
            <w:r w:rsidRPr="006E269D">
              <w:t xml:space="preserve">   с утечками теплоносителя</w:t>
            </w:r>
          </w:p>
        </w:tc>
        <w:tc>
          <w:tcPr>
            <w:tcW w:w="153" w:type="pct"/>
            <w:tcBorders>
              <w:top w:val="single" w:sz="4" w:space="0" w:color="auto"/>
              <w:left w:val="single" w:sz="4" w:space="0" w:color="auto"/>
              <w:bottom w:val="single" w:sz="4" w:space="0" w:color="auto"/>
              <w:right w:val="single" w:sz="4" w:space="0" w:color="auto"/>
            </w:tcBorders>
            <w:hideMark/>
          </w:tcPr>
          <w:p w14:paraId="54B0E6D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195235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17AB5B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B9B501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05CEF0D"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684BBE5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CD293D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57E25F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3849CC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17E47F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49CB7BC"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B4186A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BD8A3D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111644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340484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422129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A2F8D8F" w14:textId="77777777" w:rsidR="00193F46" w:rsidRPr="00647A2C" w:rsidRDefault="00193F46" w:rsidP="00647A2C">
            <w:pPr>
              <w:pStyle w:val="103"/>
            </w:pPr>
            <w:r w:rsidRPr="006E269D">
              <w:t>0,00</w:t>
            </w:r>
          </w:p>
        </w:tc>
      </w:tr>
      <w:tr w:rsidR="00193F46" w14:paraId="3C17107C"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78440C0"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7B4FD42"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564C250" w14:textId="77777777" w:rsidR="00193F46" w:rsidRPr="00647A2C" w:rsidRDefault="00193F46" w:rsidP="00647A2C">
            <w:pPr>
              <w:pStyle w:val="103"/>
            </w:pPr>
            <w:r w:rsidRPr="006E269D">
              <w:t>Хозяйственные нужды</w:t>
            </w:r>
          </w:p>
        </w:tc>
        <w:tc>
          <w:tcPr>
            <w:tcW w:w="153" w:type="pct"/>
            <w:tcBorders>
              <w:top w:val="single" w:sz="4" w:space="0" w:color="auto"/>
              <w:left w:val="single" w:sz="4" w:space="0" w:color="auto"/>
              <w:bottom w:val="single" w:sz="4" w:space="0" w:color="auto"/>
              <w:right w:val="single" w:sz="4" w:space="0" w:color="auto"/>
            </w:tcBorders>
            <w:hideMark/>
          </w:tcPr>
          <w:p w14:paraId="157F622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2E4A1D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821C01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1D356C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3B3CB29"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3859B5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7A5425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9EE75BE"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C27E31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13F1CB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D3D063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923A014"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6C104A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5DBFE90"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3C1C53D"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BB8706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DBDF970" w14:textId="77777777" w:rsidR="00193F46" w:rsidRPr="00647A2C" w:rsidRDefault="00193F46" w:rsidP="00647A2C">
            <w:pPr>
              <w:pStyle w:val="103"/>
            </w:pPr>
            <w:r w:rsidRPr="006E269D">
              <w:t>0,00</w:t>
            </w:r>
          </w:p>
        </w:tc>
      </w:tr>
      <w:tr w:rsidR="00193F46" w14:paraId="36080C92"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332CF26"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0F41B62E"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66F6C03A" w14:textId="77777777" w:rsidR="00193F46" w:rsidRPr="00647A2C" w:rsidRDefault="00193F46" w:rsidP="00647A2C">
            <w:pPr>
              <w:pStyle w:val="103"/>
            </w:pPr>
            <w:r w:rsidRPr="006E269D">
              <w:t xml:space="preserve">Подключенная нагрузка </w:t>
            </w:r>
            <w:r w:rsidRPr="00647A2C">
              <w:t>(договорная), в т. ч.:</w:t>
            </w:r>
          </w:p>
        </w:tc>
        <w:tc>
          <w:tcPr>
            <w:tcW w:w="153" w:type="pct"/>
            <w:tcBorders>
              <w:top w:val="single" w:sz="4" w:space="0" w:color="auto"/>
              <w:left w:val="single" w:sz="4" w:space="0" w:color="auto"/>
              <w:bottom w:val="single" w:sz="4" w:space="0" w:color="auto"/>
              <w:right w:val="single" w:sz="4" w:space="0" w:color="auto"/>
            </w:tcBorders>
            <w:hideMark/>
          </w:tcPr>
          <w:p w14:paraId="23394FC8"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68B675E8"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3AD645B5"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493D1755"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47B4E4E8"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01BE67A2"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009A730B"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403C2186"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5DDEE8D0"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4B966A2C"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6474086D"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527433C2"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4EF28479"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48D0FE7B"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14BF9D70"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1607829E"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392AB254" w14:textId="77777777" w:rsidR="00193F46" w:rsidRPr="00647A2C" w:rsidRDefault="00193F46" w:rsidP="00647A2C">
            <w:pPr>
              <w:pStyle w:val="103"/>
            </w:pPr>
            <w:r w:rsidRPr="006E269D">
              <w:t>0,15</w:t>
            </w:r>
          </w:p>
        </w:tc>
      </w:tr>
      <w:tr w:rsidR="00193F46" w14:paraId="1BD1B977"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6BEF5170"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7143224"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3CD4840B" w14:textId="77777777" w:rsidR="00193F46" w:rsidRPr="00647A2C" w:rsidRDefault="00193F46" w:rsidP="00647A2C">
            <w:pPr>
              <w:pStyle w:val="103"/>
            </w:pPr>
            <w:r w:rsidRPr="006E269D">
              <w:t>Отопление и вентиляция</w:t>
            </w:r>
          </w:p>
        </w:tc>
        <w:tc>
          <w:tcPr>
            <w:tcW w:w="153" w:type="pct"/>
            <w:tcBorders>
              <w:top w:val="single" w:sz="4" w:space="0" w:color="auto"/>
              <w:left w:val="single" w:sz="4" w:space="0" w:color="auto"/>
              <w:bottom w:val="single" w:sz="4" w:space="0" w:color="auto"/>
              <w:right w:val="single" w:sz="4" w:space="0" w:color="auto"/>
            </w:tcBorders>
            <w:hideMark/>
          </w:tcPr>
          <w:p w14:paraId="3FDA623A"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37F728CE"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1FE54998"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3A450F21"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066246B3"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033EEF1D"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2067D3D9"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4A36FB09"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3A495286"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29EFB8BF"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6C8F3799"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4D54DBF9"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4B87AECE"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2F49FC63"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44643CDA"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547F5DB2"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353A6216" w14:textId="77777777" w:rsidR="00193F46" w:rsidRPr="00647A2C" w:rsidRDefault="00193F46" w:rsidP="00647A2C">
            <w:pPr>
              <w:pStyle w:val="103"/>
            </w:pPr>
            <w:r w:rsidRPr="006E269D">
              <w:t>0,15</w:t>
            </w:r>
          </w:p>
        </w:tc>
      </w:tr>
      <w:tr w:rsidR="00193F46" w14:paraId="72EB2B4C"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33AE4368"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3F5CC187"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64791C3A" w14:textId="77777777" w:rsidR="00193F46" w:rsidRPr="00647A2C" w:rsidRDefault="00193F46" w:rsidP="00647A2C">
            <w:pPr>
              <w:pStyle w:val="103"/>
            </w:pPr>
            <w:r w:rsidRPr="006E269D">
              <w:t>ГВС</w:t>
            </w:r>
          </w:p>
        </w:tc>
        <w:tc>
          <w:tcPr>
            <w:tcW w:w="153" w:type="pct"/>
            <w:tcBorders>
              <w:top w:val="single" w:sz="4" w:space="0" w:color="auto"/>
              <w:left w:val="single" w:sz="4" w:space="0" w:color="auto"/>
              <w:bottom w:val="single" w:sz="4" w:space="0" w:color="auto"/>
              <w:right w:val="single" w:sz="4" w:space="0" w:color="auto"/>
            </w:tcBorders>
            <w:hideMark/>
          </w:tcPr>
          <w:p w14:paraId="153CC22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6F106E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7A33A6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C04D491"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05B936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4335A6C"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120A01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BAAC822"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1CC8D2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F4FF1F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902D15F"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C271A4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327FDCB"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040331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09F47A6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308B01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F5820B1" w14:textId="77777777" w:rsidR="00193F46" w:rsidRPr="00647A2C" w:rsidRDefault="00193F46" w:rsidP="00647A2C">
            <w:pPr>
              <w:pStyle w:val="103"/>
            </w:pPr>
            <w:r w:rsidRPr="006E269D">
              <w:t>0,00</w:t>
            </w:r>
          </w:p>
        </w:tc>
      </w:tr>
      <w:tr w:rsidR="00193F46" w14:paraId="7D28904A"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002EF68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24B4AD67"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426D14C6" w14:textId="77777777" w:rsidR="00193F46" w:rsidRPr="00647A2C" w:rsidRDefault="00193F46" w:rsidP="00647A2C">
            <w:pPr>
              <w:pStyle w:val="103"/>
            </w:pPr>
            <w:r w:rsidRPr="006E269D">
              <w:t>Пар</w:t>
            </w:r>
          </w:p>
        </w:tc>
        <w:tc>
          <w:tcPr>
            <w:tcW w:w="153" w:type="pct"/>
            <w:tcBorders>
              <w:top w:val="single" w:sz="4" w:space="0" w:color="auto"/>
              <w:left w:val="single" w:sz="4" w:space="0" w:color="auto"/>
              <w:bottom w:val="single" w:sz="4" w:space="0" w:color="auto"/>
              <w:right w:val="single" w:sz="4" w:space="0" w:color="auto"/>
            </w:tcBorders>
            <w:hideMark/>
          </w:tcPr>
          <w:p w14:paraId="6DC2B55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1B29F8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C9F7D7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D9D6CF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B6A09B0"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E02632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CA1B9B0"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235D608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504D7289"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62FDAE5"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4ED56F6"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02DF80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E91FF0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51F0EC55"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22A75558"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881C9F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62ED183" w14:textId="77777777" w:rsidR="00193F46" w:rsidRPr="00647A2C" w:rsidRDefault="00193F46" w:rsidP="00647A2C">
            <w:pPr>
              <w:pStyle w:val="103"/>
            </w:pPr>
            <w:r w:rsidRPr="006E269D">
              <w:t>0,00</w:t>
            </w:r>
          </w:p>
        </w:tc>
      </w:tr>
      <w:tr w:rsidR="00193F46" w14:paraId="77E2990E"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2A10AF05"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5D172B61"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CE81CE6" w14:textId="77777777" w:rsidR="00193F46" w:rsidRPr="00647A2C" w:rsidRDefault="00193F46" w:rsidP="00647A2C">
            <w:pPr>
              <w:pStyle w:val="103"/>
            </w:pPr>
            <w:r w:rsidRPr="006E269D">
              <w:t>Подключенная тепловая нагрузка (договорная) на коллекторах</w:t>
            </w:r>
          </w:p>
        </w:tc>
        <w:tc>
          <w:tcPr>
            <w:tcW w:w="153" w:type="pct"/>
            <w:tcBorders>
              <w:top w:val="single" w:sz="4" w:space="0" w:color="auto"/>
              <w:left w:val="single" w:sz="4" w:space="0" w:color="auto"/>
              <w:bottom w:val="single" w:sz="4" w:space="0" w:color="auto"/>
              <w:right w:val="single" w:sz="4" w:space="0" w:color="auto"/>
            </w:tcBorders>
            <w:hideMark/>
          </w:tcPr>
          <w:p w14:paraId="4FA99CA3"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38EB076F"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2B890E95"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44013B20"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7E462206"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6394337E"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47885798"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54952E7F"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7A259487"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0EBFE972"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736B6B31"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7AFC1A27"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348444FA"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5156F992" w14:textId="77777777" w:rsidR="00193F46" w:rsidRPr="00647A2C" w:rsidRDefault="00193F46" w:rsidP="00647A2C">
            <w:pPr>
              <w:pStyle w:val="103"/>
            </w:pPr>
            <w:r w:rsidRPr="006E269D">
              <w:t>0,15</w:t>
            </w:r>
          </w:p>
        </w:tc>
        <w:tc>
          <w:tcPr>
            <w:tcW w:w="153" w:type="pct"/>
            <w:tcBorders>
              <w:top w:val="single" w:sz="4" w:space="0" w:color="auto"/>
              <w:left w:val="single" w:sz="4" w:space="0" w:color="auto"/>
              <w:bottom w:val="single" w:sz="4" w:space="0" w:color="auto"/>
              <w:right w:val="single" w:sz="4" w:space="0" w:color="auto"/>
            </w:tcBorders>
            <w:hideMark/>
          </w:tcPr>
          <w:p w14:paraId="10B12C36"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77F9C2BE" w14:textId="77777777" w:rsidR="00193F46" w:rsidRPr="00647A2C" w:rsidRDefault="00193F46" w:rsidP="00647A2C">
            <w:pPr>
              <w:pStyle w:val="103"/>
            </w:pPr>
            <w:r w:rsidRPr="006E269D">
              <w:t>0,15</w:t>
            </w:r>
          </w:p>
        </w:tc>
        <w:tc>
          <w:tcPr>
            <w:tcW w:w="154" w:type="pct"/>
            <w:tcBorders>
              <w:top w:val="single" w:sz="4" w:space="0" w:color="auto"/>
              <w:left w:val="single" w:sz="4" w:space="0" w:color="auto"/>
              <w:bottom w:val="single" w:sz="4" w:space="0" w:color="auto"/>
              <w:right w:val="single" w:sz="4" w:space="0" w:color="auto"/>
            </w:tcBorders>
            <w:hideMark/>
          </w:tcPr>
          <w:p w14:paraId="43B0FCE4" w14:textId="77777777" w:rsidR="00193F46" w:rsidRPr="00647A2C" w:rsidRDefault="00193F46" w:rsidP="00647A2C">
            <w:pPr>
              <w:pStyle w:val="103"/>
            </w:pPr>
            <w:r w:rsidRPr="006E269D">
              <w:t>0,15</w:t>
            </w:r>
          </w:p>
        </w:tc>
      </w:tr>
      <w:tr w:rsidR="00193F46" w14:paraId="66823B19" w14:textId="77777777" w:rsidTr="00193F46">
        <w:trPr>
          <w:trHeight w:val="300"/>
        </w:trPr>
        <w:tc>
          <w:tcPr>
            <w:tcW w:w="492" w:type="pct"/>
            <w:vMerge/>
            <w:tcBorders>
              <w:top w:val="single" w:sz="4" w:space="0" w:color="auto"/>
              <w:left w:val="single" w:sz="4" w:space="0" w:color="auto"/>
              <w:bottom w:val="single" w:sz="4" w:space="0" w:color="auto"/>
              <w:right w:val="single" w:sz="4" w:space="0" w:color="auto"/>
            </w:tcBorders>
            <w:hideMark/>
          </w:tcPr>
          <w:p w14:paraId="40E9B60A" w14:textId="77777777" w:rsidR="00193F46" w:rsidRPr="006E269D" w:rsidRDefault="00193F46" w:rsidP="00647A2C">
            <w:pPr>
              <w:pStyle w:val="103"/>
            </w:pPr>
          </w:p>
        </w:tc>
        <w:tc>
          <w:tcPr>
            <w:tcW w:w="563" w:type="pct"/>
            <w:vMerge/>
            <w:tcBorders>
              <w:top w:val="single" w:sz="4" w:space="0" w:color="auto"/>
              <w:left w:val="single" w:sz="4" w:space="0" w:color="auto"/>
              <w:bottom w:val="single" w:sz="4" w:space="0" w:color="auto"/>
              <w:right w:val="single" w:sz="4" w:space="0" w:color="auto"/>
            </w:tcBorders>
            <w:hideMark/>
          </w:tcPr>
          <w:p w14:paraId="60F97D64" w14:textId="77777777" w:rsidR="00193F46" w:rsidRPr="006E269D" w:rsidRDefault="00193F46" w:rsidP="00647A2C">
            <w:pPr>
              <w:pStyle w:val="103"/>
            </w:pPr>
          </w:p>
        </w:tc>
        <w:tc>
          <w:tcPr>
            <w:tcW w:w="1336" w:type="pct"/>
            <w:tcBorders>
              <w:top w:val="single" w:sz="4" w:space="0" w:color="auto"/>
              <w:left w:val="single" w:sz="4" w:space="0" w:color="auto"/>
              <w:bottom w:val="single" w:sz="4" w:space="0" w:color="auto"/>
              <w:right w:val="single" w:sz="4" w:space="0" w:color="auto"/>
            </w:tcBorders>
            <w:hideMark/>
          </w:tcPr>
          <w:p w14:paraId="5E4C4469" w14:textId="77777777" w:rsidR="00193F46" w:rsidRPr="00647A2C" w:rsidRDefault="00193F46" w:rsidP="00647A2C">
            <w:pPr>
              <w:pStyle w:val="103"/>
            </w:pPr>
            <w:r w:rsidRPr="006E269D">
              <w:t>Резерв (+)/дефицит(-) тепловой мощности (по договору)</w:t>
            </w:r>
          </w:p>
        </w:tc>
        <w:tc>
          <w:tcPr>
            <w:tcW w:w="153" w:type="pct"/>
            <w:tcBorders>
              <w:top w:val="single" w:sz="4" w:space="0" w:color="auto"/>
              <w:left w:val="single" w:sz="4" w:space="0" w:color="auto"/>
              <w:bottom w:val="single" w:sz="4" w:space="0" w:color="auto"/>
              <w:right w:val="single" w:sz="4" w:space="0" w:color="auto"/>
            </w:tcBorders>
            <w:hideMark/>
          </w:tcPr>
          <w:p w14:paraId="2EE95D3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9AAD8FB"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3A52FDA2"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CD911A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4E864F43"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19BAE4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C78E98E"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5A49C50"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770D9DF3"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0715AE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77B931D9"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16BA3B2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017D3C8A"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3C883208" w14:textId="77777777" w:rsidR="00193F46" w:rsidRPr="00647A2C" w:rsidRDefault="00193F46" w:rsidP="00647A2C">
            <w:pPr>
              <w:pStyle w:val="103"/>
            </w:pPr>
            <w:r w:rsidRPr="006E269D">
              <w:t>0,00</w:t>
            </w:r>
          </w:p>
        </w:tc>
        <w:tc>
          <w:tcPr>
            <w:tcW w:w="153" w:type="pct"/>
            <w:tcBorders>
              <w:top w:val="single" w:sz="4" w:space="0" w:color="auto"/>
              <w:left w:val="single" w:sz="4" w:space="0" w:color="auto"/>
              <w:bottom w:val="single" w:sz="4" w:space="0" w:color="auto"/>
              <w:right w:val="single" w:sz="4" w:space="0" w:color="auto"/>
            </w:tcBorders>
            <w:hideMark/>
          </w:tcPr>
          <w:p w14:paraId="4FF423B7"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640AFB5F" w14:textId="77777777" w:rsidR="00193F46" w:rsidRPr="00647A2C" w:rsidRDefault="00193F46" w:rsidP="00647A2C">
            <w:pPr>
              <w:pStyle w:val="103"/>
            </w:pPr>
            <w:r w:rsidRPr="006E269D">
              <w:t>0,00</w:t>
            </w:r>
          </w:p>
        </w:tc>
        <w:tc>
          <w:tcPr>
            <w:tcW w:w="154" w:type="pct"/>
            <w:tcBorders>
              <w:top w:val="single" w:sz="4" w:space="0" w:color="auto"/>
              <w:left w:val="single" w:sz="4" w:space="0" w:color="auto"/>
              <w:bottom w:val="single" w:sz="4" w:space="0" w:color="auto"/>
              <w:right w:val="single" w:sz="4" w:space="0" w:color="auto"/>
            </w:tcBorders>
            <w:hideMark/>
          </w:tcPr>
          <w:p w14:paraId="145A47D4" w14:textId="77777777" w:rsidR="00193F46" w:rsidRPr="00647A2C" w:rsidRDefault="00193F46" w:rsidP="00647A2C">
            <w:pPr>
              <w:pStyle w:val="103"/>
            </w:pPr>
            <w:r w:rsidRPr="006E269D">
              <w:t>0,00</w:t>
            </w:r>
          </w:p>
        </w:tc>
      </w:tr>
    </w:tbl>
    <w:p w14:paraId="2D2218EE" w14:textId="77777777" w:rsidR="00647A2C" w:rsidRPr="006E269D" w:rsidRDefault="00647A2C" w:rsidP="00647A2C">
      <w:pPr>
        <w:pStyle w:val="a1"/>
      </w:pPr>
    </w:p>
    <w:p w14:paraId="10233D0D" w14:textId="77777777" w:rsidR="00647A2C" w:rsidRPr="006E269D" w:rsidRDefault="00647A2C" w:rsidP="00647A2C">
      <w:pPr>
        <w:sectPr w:rsidR="00647A2C" w:rsidRPr="006E269D">
          <w:pgSz w:w="23814" w:h="16840" w:orient="landscape"/>
          <w:pgMar w:top="1134" w:right="567" w:bottom="1134" w:left="1701" w:header="709" w:footer="709" w:gutter="0"/>
          <w:cols w:space="720"/>
        </w:sectPr>
      </w:pPr>
    </w:p>
    <w:p w14:paraId="32E9E65A" w14:textId="067FC167" w:rsidR="00647A2C" w:rsidRPr="006E269D" w:rsidRDefault="00647A2C" w:rsidP="00647A2C">
      <w:pPr>
        <w:pStyle w:val="a1"/>
      </w:pPr>
      <w:r w:rsidRPr="006E269D">
        <w:lastRenderedPageBreak/>
        <w:t>Как видно из таблицы, на отдельн</w:t>
      </w:r>
      <w:r w:rsidR="0017248C">
        <w:t>ой</w:t>
      </w:r>
      <w:r w:rsidRPr="006E269D">
        <w:t xml:space="preserve"> не реконструируем</w:t>
      </w:r>
      <w:r w:rsidR="0017248C">
        <w:t>ой</w:t>
      </w:r>
      <w:r w:rsidRPr="006E269D">
        <w:t xml:space="preserve"> котельн</w:t>
      </w:r>
      <w:r w:rsidR="0017248C">
        <w:t>ой</w:t>
      </w:r>
      <w:r w:rsidRPr="006E269D">
        <w:t xml:space="preserve"> сохраняется дефицит тепловой мощности, обоснование которого представлено в пункт 1.6.4. </w:t>
      </w:r>
    </w:p>
    <w:p w14:paraId="5236E13D" w14:textId="77777777" w:rsidR="00647A2C" w:rsidRPr="00004EF0" w:rsidRDefault="00647A2C" w:rsidP="00647A2C">
      <w:pPr>
        <w:pStyle w:val="a1"/>
      </w:pPr>
    </w:p>
    <w:p w14:paraId="09DC3BAE" w14:textId="77777777" w:rsidR="0080215E" w:rsidRDefault="0080215E" w:rsidP="006A3FBC">
      <w:pPr>
        <w:pStyle w:val="11"/>
      </w:pPr>
      <w: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6A3FBC">
        <w:t>.</w:t>
      </w:r>
    </w:p>
    <w:p w14:paraId="24C3EE41" w14:textId="77777777" w:rsidR="00647A2C" w:rsidRPr="00936EBE" w:rsidRDefault="00647A2C" w:rsidP="00647A2C">
      <w:pPr>
        <w:pStyle w:val="a1"/>
      </w:pPr>
      <w:r w:rsidRPr="00936EBE">
        <w:t>Централизованное теплоснабжение с использованием возобновляемых источников энергии в условиях поселения в ближайшей перспективе не является конкурентоспособным традиционным системам с источниками на природном газе.</w:t>
      </w:r>
    </w:p>
    <w:p w14:paraId="5B248A42" w14:textId="77777777" w:rsidR="00647A2C" w:rsidRPr="00647A2C" w:rsidRDefault="00647A2C" w:rsidP="00647A2C">
      <w:pPr>
        <w:pStyle w:val="a1"/>
      </w:pPr>
    </w:p>
    <w:p w14:paraId="09DC3BAF" w14:textId="77777777" w:rsidR="0080215E" w:rsidRDefault="0080215E" w:rsidP="006A3FBC">
      <w:pPr>
        <w:pStyle w:val="11"/>
      </w:pPr>
      <w:r>
        <w:t>Обоснование организации теплоснабжения в производственных зонах на территории поселения, городского округа, города федерального значения</w:t>
      </w:r>
      <w:r w:rsidR="006A3FBC">
        <w:t>.</w:t>
      </w:r>
    </w:p>
    <w:p w14:paraId="1E33B330" w14:textId="77777777" w:rsidR="004B65E6" w:rsidRDefault="004B65E6" w:rsidP="004B65E6">
      <w:pPr>
        <w:pStyle w:val="a1"/>
      </w:pPr>
      <w:r>
        <w:t>В связи с особыми режимами использования тепловой энергии для обеспечения технологических процессов производств теплоснабжение производственных зон поселения преимущественно осуществляется от собственных источников. Подключение производственных объектов к тепловым сетям источников, обеспечивающих тепловой энергией коммунально-бытовых потребителей, может рассматривается в инициативном порядке.</w:t>
      </w:r>
    </w:p>
    <w:p w14:paraId="61AE0DC8" w14:textId="77777777" w:rsidR="004B65E6" w:rsidRDefault="004B65E6" w:rsidP="00647A2C">
      <w:pPr>
        <w:pStyle w:val="a1"/>
      </w:pPr>
    </w:p>
    <w:p w14:paraId="09DC3BB0" w14:textId="77777777" w:rsidR="0080215E" w:rsidRDefault="0080215E" w:rsidP="006A3FBC">
      <w:pPr>
        <w:pStyle w:val="11"/>
      </w:pPr>
      <w:r>
        <w:t>Результаты расчетов радиуса эффективного теплоснабжения</w:t>
      </w:r>
      <w:r w:rsidR="006A3FBC">
        <w:t>.</w:t>
      </w:r>
    </w:p>
    <w:p w14:paraId="1951B302" w14:textId="77777777" w:rsidR="000618F0" w:rsidRPr="000618F0" w:rsidRDefault="000618F0" w:rsidP="000618F0">
      <w:pPr>
        <w:pStyle w:val="a1"/>
      </w:pPr>
      <w:r w:rsidRPr="000618F0">
        <w:t>В настоящий момент не существует утвержденной методики расчета радиуса эффективного теплоснабжения. Аналитическое выражение для оптимального радиуса теплоснабжения, принято по формуле доктора технических наук, профессора Соколова Е. Я., км:</w:t>
      </w:r>
    </w:p>
    <w:tbl>
      <w:tblPr>
        <w:tblW w:w="5000" w:type="pct"/>
        <w:jc w:val="center"/>
        <w:tblLook w:val="04A0" w:firstRow="1" w:lastRow="0" w:firstColumn="1" w:lastColumn="0" w:noHBand="0" w:noVBand="1"/>
      </w:tblPr>
      <w:tblGrid>
        <w:gridCol w:w="8659"/>
        <w:gridCol w:w="979"/>
      </w:tblGrid>
      <w:tr w:rsidR="000618F0" w:rsidRPr="00447A46" w14:paraId="3BCFEFFD" w14:textId="77777777" w:rsidTr="00542E63">
        <w:trPr>
          <w:trHeight w:val="955"/>
          <w:jc w:val="center"/>
        </w:trPr>
        <w:tc>
          <w:tcPr>
            <w:tcW w:w="4492" w:type="pct"/>
            <w:vAlign w:val="center"/>
          </w:tcPr>
          <w:p w14:paraId="6E4D198F" w14:textId="77777777" w:rsidR="000618F0" w:rsidRPr="000618F0" w:rsidRDefault="00612D72" w:rsidP="00542E63">
            <w:pPr>
              <w:pStyle w:val="123"/>
            </w:pPr>
            <m:oMath>
              <m:sSub>
                <m:sSubPr>
                  <m:ctrlPr>
                    <w:rPr>
                      <w:rFonts w:ascii="Cambria Math" w:hAnsi="Cambria Math"/>
                    </w:rPr>
                  </m:ctrlPr>
                </m:sSubPr>
                <m:e>
                  <m:r>
                    <w:rPr>
                      <w:rFonts w:ascii="Cambria Math" w:hAnsi="Cambria Math"/>
                    </w:rPr>
                    <m:t>R</m:t>
                  </m:r>
                </m:e>
                <m:sub>
                  <m:r>
                    <m:rPr>
                      <m:sty m:val="p"/>
                    </m:rPr>
                    <w:rPr>
                      <w:rFonts w:ascii="Cambria Math" w:hAnsi="Cambria Math"/>
                    </w:rPr>
                    <m:t>опт</m:t>
                  </m:r>
                </m:sub>
              </m:sSub>
              <m:r>
                <m:rPr>
                  <m:sty m:val="p"/>
                </m:rPr>
                <w:rPr>
                  <w:rFonts w:ascii="Cambria Math" w:hAnsi="Cambria Math"/>
                </w:rPr>
                <m:t>=140×</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w:rPr>
                              <w:rFonts w:ascii="Cambria Math" w:hAnsi="Cambria Math"/>
                            </w:rPr>
                            <m:t>φ</m:t>
                          </m:r>
                        </m:num>
                        <m:den>
                          <m:r>
                            <w:rPr>
                              <w:rFonts w:ascii="Cambria Math" w:hAnsi="Cambria Math"/>
                            </w:rPr>
                            <m:t>S</m:t>
                          </m:r>
                          <m:r>
                            <m:rPr>
                              <m:sty m:val="p"/>
                            </m:rPr>
                            <w:rPr>
                              <w:rFonts w:ascii="Cambria Math" w:hAnsi="Cambria Math"/>
                            </w:rPr>
                            <m:t>уд</m:t>
                          </m:r>
                        </m:den>
                      </m:f>
                    </m:e>
                  </m:d>
                </m:e>
                <m:sup>
                  <m:r>
                    <m:rPr>
                      <m:sty m:val="p"/>
                    </m:rPr>
                    <w:rPr>
                      <w:rFonts w:ascii="Cambria Math" w:hAnsi="Cambria Math"/>
                    </w:rPr>
                    <m:t>0,4</m:t>
                  </m:r>
                </m:sup>
              </m:sSup>
            </m:oMath>
            <w:r w:rsidR="000618F0" w:rsidRPr="000618F0">
              <w:t xml:space="preserve"> </w:t>
            </w:r>
            <m:oMath>
              <m:r>
                <m:rPr>
                  <m:sty m:val="p"/>
                </m:rPr>
                <w:rPr>
                  <w:rFonts w:ascii="Cambria Math" w:hAnsi="Cambria Math"/>
                </w:rPr>
                <m:t>×</m:t>
              </m:r>
              <m:sSup>
                <m:sSupPr>
                  <m:ctrlPr>
                    <w:rPr>
                      <w:rFonts w:ascii="Cambria Math" w:hAnsi="Cambria Math"/>
                    </w:rPr>
                  </m:ctrlPr>
                </m:sSupPr>
                <m:e>
                  <m:r>
                    <m:rPr>
                      <m:sty m:val="p"/>
                    </m:rPr>
                    <w:rPr>
                      <w:rFonts w:ascii="Cambria Math" w:hAnsi="Cambria Math"/>
                    </w:rPr>
                    <m:t>Н</m:t>
                  </m:r>
                </m:e>
                <m:sup>
                  <m:r>
                    <m:rPr>
                      <m:sty m:val="p"/>
                    </m:rPr>
                    <w:rPr>
                      <w:rFonts w:ascii="Cambria Math" w:hAnsi="Cambria Math"/>
                    </w:rPr>
                    <m:t>0,07</m:t>
                  </m:r>
                </m:sup>
              </m:sSup>
              <m:sSup>
                <m:sSupPr>
                  <m:ctrlPr>
                    <w:rPr>
                      <w:rFonts w:ascii="Cambria Math" w:hAnsi="Cambria Math"/>
                    </w:rPr>
                  </m:ctrlPr>
                </m:sSupPr>
                <m:e>
                  <m:r>
                    <m:rPr>
                      <m:sty m:val="p"/>
                    </m:rPr>
                    <w:rPr>
                      <w:rFonts w:ascii="Cambria Math" w:hAnsi="Cambria Math"/>
                    </w:rPr>
                    <m:t>/В</m:t>
                  </m:r>
                </m:e>
                <m:sup>
                  <m:r>
                    <m:rPr>
                      <m:sty m:val="p"/>
                    </m:rPr>
                    <w:rPr>
                      <w:rFonts w:ascii="Cambria Math" w:hAnsi="Cambria Math"/>
                    </w:rPr>
                    <m:t>0,1</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m:t>
                      </m:r>
                      <m:r>
                        <w:rPr>
                          <w:rFonts w:ascii="Cambria Math" w:hAnsi="Cambria Math"/>
                        </w:rPr>
                        <m:t>t</m:t>
                      </m:r>
                      <m:r>
                        <m:rPr>
                          <m:sty m:val="p"/>
                        </m:rPr>
                        <w:rPr>
                          <w:rFonts w:ascii="Cambria Math" w:hAnsi="Cambria Math"/>
                        </w:rPr>
                        <m:t>/П</m:t>
                      </m:r>
                    </m:e>
                  </m:d>
                </m:e>
                <m:sup>
                  <m:r>
                    <m:rPr>
                      <m:sty m:val="p"/>
                    </m:rPr>
                    <w:rPr>
                      <w:rFonts w:ascii="Cambria Math" w:hAnsi="Cambria Math"/>
                    </w:rPr>
                    <m:t>0,15</m:t>
                  </m:r>
                </m:sup>
              </m:sSup>
            </m:oMath>
          </w:p>
        </w:tc>
        <w:tc>
          <w:tcPr>
            <w:tcW w:w="508" w:type="pct"/>
            <w:vAlign w:val="center"/>
          </w:tcPr>
          <w:p w14:paraId="1EDA67E1" w14:textId="77777777" w:rsidR="000618F0" w:rsidRPr="000618F0" w:rsidRDefault="000618F0" w:rsidP="00542E63">
            <w:pPr>
              <w:pStyle w:val="a1"/>
            </w:pPr>
          </w:p>
        </w:tc>
      </w:tr>
    </w:tbl>
    <w:p w14:paraId="3336A12A" w14:textId="77777777" w:rsidR="000618F0" w:rsidRPr="000618F0" w:rsidRDefault="000618F0" w:rsidP="000618F0">
      <w:pPr>
        <w:pStyle w:val="a1"/>
      </w:pPr>
      <w:r w:rsidRPr="000618F0">
        <w:t>где S</w:t>
      </w:r>
      <w:r w:rsidRPr="000618F0">
        <w:rPr>
          <w:rStyle w:val="aff4"/>
        </w:rPr>
        <w:t>уд</w:t>
      </w:r>
      <w:r w:rsidRPr="000618F0">
        <w:t xml:space="preserve"> – удельная стоимость материальной характеристики тепловой сети, руб./м</w:t>
      </w:r>
      <w:r w:rsidRPr="000618F0">
        <w:rPr>
          <w:rStyle w:val="aff3"/>
        </w:rPr>
        <w:t>2</w:t>
      </w:r>
      <w:r w:rsidRPr="000618F0">
        <w:t xml:space="preserve">, определяемая как </w:t>
      </w:r>
      <m:oMath>
        <m:sSub>
          <m:sSubPr>
            <m:ctrlPr>
              <w:rPr>
                <w:rFonts w:ascii="Cambria Math" w:hAnsi="Cambria Math"/>
              </w:rPr>
            </m:ctrlPr>
          </m:sSubPr>
          <m:e>
            <m:r>
              <w:rPr>
                <w:rFonts w:ascii="Cambria Math" w:hAnsi="Cambria Math"/>
              </w:rPr>
              <m:t>S</m:t>
            </m:r>
          </m:e>
          <m:sub>
            <m:r>
              <w:rPr>
                <w:rFonts w:ascii="Cambria Math" w:hAnsi="Cambria Math"/>
              </w:rPr>
              <m:t>уд</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С</m:t>
                </m:r>
              </m:e>
              <m:sub>
                <m:r>
                  <w:rPr>
                    <w:rFonts w:ascii="Cambria Math" w:hAnsi="Cambria Math"/>
                  </w:rPr>
                  <m:t>тс</m:t>
                </m:r>
              </m:sub>
            </m:sSub>
          </m:num>
          <m:den>
            <m:sSub>
              <m:sSubPr>
                <m:ctrlPr>
                  <w:rPr>
                    <w:rFonts w:ascii="Cambria Math" w:hAnsi="Cambria Math"/>
                  </w:rPr>
                </m:ctrlPr>
              </m:sSubPr>
              <m:e>
                <m:r>
                  <w:rPr>
                    <w:rFonts w:ascii="Cambria Math" w:hAnsi="Cambria Math"/>
                  </w:rPr>
                  <m:t>М</m:t>
                </m:r>
              </m:e>
              <m:sub>
                <m:r>
                  <w:rPr>
                    <w:rFonts w:ascii="Cambria Math" w:hAnsi="Cambria Math"/>
                  </w:rPr>
                  <m:t>тс</m:t>
                </m:r>
              </m:sub>
            </m:sSub>
          </m:den>
        </m:f>
        <m:r>
          <w:rPr>
            <w:rFonts w:ascii="Cambria Math" w:hAnsi="Cambria Math"/>
          </w:rPr>
          <m:t xml:space="preserve">   </m:t>
        </m:r>
      </m:oMath>
      <w:r w:rsidRPr="000618F0">
        <w:t xml:space="preserve"> (частное от деления стоимости теплосети на материальную характеристику тепловой сети);</w:t>
      </w:r>
    </w:p>
    <w:p w14:paraId="51D1A372" w14:textId="77777777" w:rsidR="000618F0" w:rsidRPr="000618F0" w:rsidRDefault="000618F0" w:rsidP="000618F0">
      <w:pPr>
        <w:pStyle w:val="a1"/>
      </w:pPr>
      <m:oMath>
        <m:r>
          <w:rPr>
            <w:rFonts w:ascii="Cambria Math" w:hAnsi="Cambria Math"/>
          </w:rPr>
          <m:t>φ</m:t>
        </m:r>
      </m:oMath>
      <w:r w:rsidRPr="000618F0">
        <w:t xml:space="preserve"> – поправочный коэффициент, зависящий от постоянной части расходов на сооружение источника тепловой энергии;</w:t>
      </w:r>
    </w:p>
    <w:p w14:paraId="7278286C" w14:textId="77777777" w:rsidR="000618F0" w:rsidRPr="000618F0" w:rsidRDefault="000618F0" w:rsidP="000618F0">
      <w:pPr>
        <w:pStyle w:val="a1"/>
      </w:pPr>
      <w:r w:rsidRPr="000618F0">
        <w:lastRenderedPageBreak/>
        <w:t>B – среднее число абонентов на 1 км²;</w:t>
      </w:r>
    </w:p>
    <w:p w14:paraId="06B3B98A" w14:textId="77777777" w:rsidR="000618F0" w:rsidRPr="000618F0" w:rsidRDefault="000618F0" w:rsidP="000618F0">
      <w:pPr>
        <w:pStyle w:val="a1"/>
      </w:pPr>
      <m:oMath>
        <m:r>
          <w:rPr>
            <w:rFonts w:ascii="Cambria Math" w:hAnsi="Cambria Math"/>
          </w:rPr>
          <m:t>∆t</m:t>
        </m:r>
      </m:oMath>
      <w:r w:rsidRPr="000618F0">
        <w:t xml:space="preserve">  – расчетный перепад температур теплоносителя в тепловой сети, °C;</w:t>
      </w:r>
    </w:p>
    <w:p w14:paraId="37E191D0" w14:textId="77777777" w:rsidR="000618F0" w:rsidRPr="000618F0" w:rsidRDefault="000618F0" w:rsidP="000618F0">
      <w:pPr>
        <w:pStyle w:val="a1"/>
      </w:pPr>
      <w:r w:rsidRPr="000618F0">
        <w:t>П – теплоплотность района теплоснабжения, Гкал/ч/км²;</w:t>
      </w:r>
    </w:p>
    <w:p w14:paraId="63A3B89E" w14:textId="77777777" w:rsidR="000618F0" w:rsidRPr="000618F0" w:rsidRDefault="000618F0" w:rsidP="000618F0">
      <w:pPr>
        <w:pStyle w:val="a1"/>
      </w:pPr>
      <w:r w:rsidRPr="000618F0">
        <w:t>Р- потери давления в теплосети, м. вод. ст.</w:t>
      </w:r>
    </w:p>
    <w:p w14:paraId="1AEE805C" w14:textId="77777777" w:rsidR="000618F0" w:rsidRPr="000618F0" w:rsidRDefault="000618F0" w:rsidP="000618F0">
      <w:pPr>
        <w:pStyle w:val="a1"/>
      </w:pPr>
      <w:r w:rsidRPr="000618F0">
        <w:t xml:space="preserve">В таблице </w:t>
      </w:r>
      <w:r w:rsidRPr="000618F0">
        <w:fldChar w:fldCharType="begin"/>
      </w:r>
      <w:r w:rsidRPr="000618F0">
        <w:instrText xml:space="preserve"> REF _Ref527358708 \h  \* MERGEFORMAT </w:instrText>
      </w:r>
      <w:r w:rsidRPr="000618F0">
        <w:fldChar w:fldCharType="separate"/>
      </w:r>
      <w:r w:rsidR="00D01E94">
        <w:t>55</w:t>
      </w:r>
      <w:r w:rsidRPr="000618F0">
        <w:fldChar w:fldCharType="end"/>
      </w:r>
      <w:r w:rsidRPr="000618F0">
        <w:t xml:space="preserve"> приведены результаты расчета радиуса эффективного теплоснабжения источников тепловой энергии.</w:t>
      </w:r>
    </w:p>
    <w:p w14:paraId="4ABEFFAB" w14:textId="77777777" w:rsidR="000618F0" w:rsidRPr="000618F0" w:rsidRDefault="000618F0" w:rsidP="000618F0">
      <w:pPr>
        <w:pStyle w:val="a1"/>
      </w:pPr>
    </w:p>
    <w:p w14:paraId="1C633072" w14:textId="77777777" w:rsidR="000618F0" w:rsidRPr="000618F0" w:rsidRDefault="000618F0" w:rsidP="000618F0">
      <w:bookmarkStart w:id="113" w:name="_Ref527358665"/>
      <w:r w:rsidRPr="000618F0">
        <w:t xml:space="preserve">Таблица </w:t>
      </w:r>
      <w:fldSimple w:instr=" SEQ Таблица \* ARABIC ">
        <w:bookmarkStart w:id="114" w:name="_Ref527358708"/>
        <w:r w:rsidR="00D01E94">
          <w:rPr>
            <w:noProof/>
          </w:rPr>
          <w:t>55</w:t>
        </w:r>
        <w:bookmarkEnd w:id="114"/>
      </w:fldSimple>
      <w:bookmarkEnd w:id="113"/>
      <w:r w:rsidRPr="000618F0">
        <w:t xml:space="preserve"> – Радиус эффективного теплоснабжения источников тепловой энергии</w:t>
      </w:r>
    </w:p>
    <w:tbl>
      <w:tblPr>
        <w:tblW w:w="5000" w:type="pct"/>
        <w:tblLook w:val="04A0" w:firstRow="1" w:lastRow="0" w:firstColumn="1" w:lastColumn="0" w:noHBand="0" w:noVBand="1"/>
      </w:tblPr>
      <w:tblGrid>
        <w:gridCol w:w="5032"/>
        <w:gridCol w:w="2216"/>
        <w:gridCol w:w="2380"/>
      </w:tblGrid>
      <w:tr w:rsidR="000618F0" w:rsidRPr="000618F0" w14:paraId="323655AE" w14:textId="77777777" w:rsidTr="009624DA">
        <w:trPr>
          <w:trHeight w:val="510"/>
        </w:trPr>
        <w:tc>
          <w:tcPr>
            <w:tcW w:w="26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A6D953" w14:textId="77777777" w:rsidR="000618F0" w:rsidRPr="000618F0" w:rsidRDefault="000618F0" w:rsidP="000618F0">
            <w:pPr>
              <w:pStyle w:val="103"/>
              <w:rPr>
                <w:lang w:eastAsia="ru-RU"/>
              </w:rPr>
            </w:pPr>
            <w:r w:rsidRPr="000618F0">
              <w:rPr>
                <w:lang w:eastAsia="ru-RU"/>
              </w:rPr>
              <w:t>Адрес источника</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44EC20CA" w14:textId="77777777" w:rsidR="000618F0" w:rsidRPr="000618F0" w:rsidRDefault="000618F0" w:rsidP="000618F0">
            <w:pPr>
              <w:pStyle w:val="103"/>
              <w:rPr>
                <w:lang w:eastAsia="ru-RU"/>
              </w:rPr>
            </w:pPr>
            <w:r w:rsidRPr="000618F0">
              <w:rPr>
                <w:lang w:eastAsia="ru-RU"/>
              </w:rPr>
              <w:t>Площадь теплоснабжения, км²</w:t>
            </w:r>
          </w:p>
        </w:tc>
        <w:tc>
          <w:tcPr>
            <w:tcW w:w="1237" w:type="pct"/>
            <w:tcBorders>
              <w:top w:val="single" w:sz="4" w:space="0" w:color="auto"/>
              <w:left w:val="nil"/>
              <w:bottom w:val="single" w:sz="4" w:space="0" w:color="auto"/>
              <w:right w:val="single" w:sz="4" w:space="0" w:color="auto"/>
            </w:tcBorders>
            <w:shd w:val="clear" w:color="auto" w:fill="auto"/>
            <w:vAlign w:val="center"/>
            <w:hideMark/>
          </w:tcPr>
          <w:p w14:paraId="31B2C4D8" w14:textId="77777777" w:rsidR="000618F0" w:rsidRPr="000618F0" w:rsidRDefault="000618F0" w:rsidP="000618F0">
            <w:pPr>
              <w:pStyle w:val="103"/>
              <w:rPr>
                <w:lang w:eastAsia="ru-RU"/>
              </w:rPr>
            </w:pPr>
            <w:r w:rsidRPr="000618F0">
              <w:rPr>
                <w:lang w:eastAsia="ru-RU"/>
              </w:rPr>
              <w:t>Радиус эффективного теплоснабжения, км</w:t>
            </w:r>
          </w:p>
        </w:tc>
      </w:tr>
      <w:tr w:rsidR="000618F0" w:rsidRPr="000618F0" w14:paraId="4BF872C2" w14:textId="77777777" w:rsidTr="009624DA">
        <w:trPr>
          <w:trHeight w:val="206"/>
        </w:trPr>
        <w:tc>
          <w:tcPr>
            <w:tcW w:w="2613" w:type="pct"/>
            <w:tcBorders>
              <w:top w:val="nil"/>
              <w:left w:val="single" w:sz="4" w:space="0" w:color="auto"/>
              <w:bottom w:val="single" w:sz="4" w:space="0" w:color="auto"/>
              <w:right w:val="single" w:sz="4" w:space="0" w:color="auto"/>
            </w:tcBorders>
            <w:shd w:val="clear" w:color="auto" w:fill="auto"/>
            <w:vAlign w:val="center"/>
            <w:hideMark/>
          </w:tcPr>
          <w:p w14:paraId="6981CB6D" w14:textId="733D1255" w:rsidR="000618F0" w:rsidRPr="000618F0" w:rsidRDefault="000618F0" w:rsidP="000618F0">
            <w:pPr>
              <w:pStyle w:val="103"/>
              <w:rPr>
                <w:lang w:eastAsia="ru-RU"/>
              </w:rPr>
            </w:pPr>
            <w:r w:rsidRPr="000618F0">
              <w:rPr>
                <w:lang w:eastAsia="ru-RU"/>
              </w:rPr>
              <w:t>ст. Еремизино-Борисовская, ул. Школьная, 35</w:t>
            </w:r>
          </w:p>
        </w:tc>
        <w:tc>
          <w:tcPr>
            <w:tcW w:w="1151" w:type="pct"/>
            <w:tcBorders>
              <w:top w:val="nil"/>
              <w:left w:val="nil"/>
              <w:bottom w:val="single" w:sz="4" w:space="0" w:color="auto"/>
              <w:right w:val="single" w:sz="4" w:space="0" w:color="auto"/>
            </w:tcBorders>
            <w:shd w:val="clear" w:color="auto" w:fill="auto"/>
            <w:noWrap/>
            <w:vAlign w:val="center"/>
            <w:hideMark/>
          </w:tcPr>
          <w:p w14:paraId="3365FEEC" w14:textId="77777777" w:rsidR="000618F0" w:rsidRPr="000618F0" w:rsidRDefault="000618F0" w:rsidP="000618F0">
            <w:pPr>
              <w:pStyle w:val="103"/>
              <w:rPr>
                <w:lang w:eastAsia="ru-RU"/>
              </w:rPr>
            </w:pPr>
            <w:r w:rsidRPr="000618F0">
              <w:rPr>
                <w:lang w:eastAsia="ru-RU"/>
              </w:rPr>
              <w:t>0,024</w:t>
            </w:r>
          </w:p>
        </w:tc>
        <w:tc>
          <w:tcPr>
            <w:tcW w:w="1237" w:type="pct"/>
            <w:tcBorders>
              <w:top w:val="nil"/>
              <w:left w:val="nil"/>
              <w:bottom w:val="single" w:sz="4" w:space="0" w:color="auto"/>
              <w:right w:val="single" w:sz="4" w:space="0" w:color="auto"/>
            </w:tcBorders>
            <w:shd w:val="clear" w:color="auto" w:fill="auto"/>
            <w:noWrap/>
            <w:vAlign w:val="center"/>
            <w:hideMark/>
          </w:tcPr>
          <w:p w14:paraId="6AF173E8" w14:textId="77777777" w:rsidR="000618F0" w:rsidRPr="000618F0" w:rsidRDefault="000618F0" w:rsidP="000618F0">
            <w:pPr>
              <w:pStyle w:val="103"/>
              <w:rPr>
                <w:lang w:eastAsia="ru-RU"/>
              </w:rPr>
            </w:pPr>
            <w:r w:rsidRPr="000618F0">
              <w:rPr>
                <w:lang w:eastAsia="ru-RU"/>
              </w:rPr>
              <w:t>1,13</w:t>
            </w:r>
          </w:p>
        </w:tc>
      </w:tr>
      <w:tr w:rsidR="000618F0" w:rsidRPr="000618F0" w14:paraId="6BD3C35D" w14:textId="77777777" w:rsidTr="009624DA">
        <w:trPr>
          <w:trHeight w:val="109"/>
        </w:trPr>
        <w:tc>
          <w:tcPr>
            <w:tcW w:w="2613" w:type="pct"/>
            <w:tcBorders>
              <w:top w:val="nil"/>
              <w:left w:val="single" w:sz="4" w:space="0" w:color="auto"/>
              <w:bottom w:val="single" w:sz="4" w:space="0" w:color="auto"/>
              <w:right w:val="single" w:sz="4" w:space="0" w:color="auto"/>
            </w:tcBorders>
            <w:shd w:val="clear" w:color="auto" w:fill="auto"/>
            <w:vAlign w:val="center"/>
            <w:hideMark/>
          </w:tcPr>
          <w:p w14:paraId="15575079" w14:textId="08F53241" w:rsidR="000618F0" w:rsidRPr="000618F0" w:rsidRDefault="000618F0" w:rsidP="000618F0">
            <w:pPr>
              <w:pStyle w:val="103"/>
              <w:rPr>
                <w:lang w:eastAsia="ru-RU"/>
              </w:rPr>
            </w:pPr>
            <w:r w:rsidRPr="000618F0">
              <w:rPr>
                <w:lang w:eastAsia="ru-RU"/>
              </w:rPr>
              <w:t>ст. Еремизино-Борисовская, ул. Кубанская, 113</w:t>
            </w:r>
          </w:p>
        </w:tc>
        <w:tc>
          <w:tcPr>
            <w:tcW w:w="1151" w:type="pct"/>
            <w:tcBorders>
              <w:top w:val="nil"/>
              <w:left w:val="nil"/>
              <w:bottom w:val="single" w:sz="4" w:space="0" w:color="auto"/>
              <w:right w:val="single" w:sz="4" w:space="0" w:color="auto"/>
            </w:tcBorders>
            <w:shd w:val="clear" w:color="auto" w:fill="auto"/>
            <w:noWrap/>
            <w:vAlign w:val="center"/>
            <w:hideMark/>
          </w:tcPr>
          <w:p w14:paraId="51B6FD2F" w14:textId="77777777" w:rsidR="000618F0" w:rsidRPr="000618F0" w:rsidRDefault="000618F0" w:rsidP="000618F0">
            <w:pPr>
              <w:pStyle w:val="103"/>
              <w:rPr>
                <w:lang w:eastAsia="ru-RU"/>
              </w:rPr>
            </w:pPr>
            <w:r w:rsidRPr="000618F0">
              <w:rPr>
                <w:lang w:eastAsia="ru-RU"/>
              </w:rPr>
              <w:t>0,004</w:t>
            </w:r>
          </w:p>
        </w:tc>
        <w:tc>
          <w:tcPr>
            <w:tcW w:w="1237" w:type="pct"/>
            <w:tcBorders>
              <w:top w:val="nil"/>
              <w:left w:val="nil"/>
              <w:bottom w:val="single" w:sz="4" w:space="0" w:color="auto"/>
              <w:right w:val="single" w:sz="4" w:space="0" w:color="auto"/>
            </w:tcBorders>
            <w:shd w:val="clear" w:color="auto" w:fill="auto"/>
            <w:noWrap/>
            <w:vAlign w:val="center"/>
            <w:hideMark/>
          </w:tcPr>
          <w:p w14:paraId="741BDBFF" w14:textId="77777777" w:rsidR="000618F0" w:rsidRPr="000618F0" w:rsidRDefault="000618F0" w:rsidP="000618F0">
            <w:pPr>
              <w:pStyle w:val="103"/>
              <w:rPr>
                <w:lang w:eastAsia="ru-RU"/>
              </w:rPr>
            </w:pPr>
            <w:r w:rsidRPr="000618F0">
              <w:rPr>
                <w:lang w:eastAsia="ru-RU"/>
              </w:rPr>
              <w:t>0,62</w:t>
            </w:r>
          </w:p>
        </w:tc>
      </w:tr>
    </w:tbl>
    <w:p w14:paraId="7FD9D4A6" w14:textId="77777777" w:rsidR="00647A2C" w:rsidRPr="00647A2C" w:rsidRDefault="00647A2C" w:rsidP="00647A2C">
      <w:pPr>
        <w:pStyle w:val="a1"/>
      </w:pPr>
    </w:p>
    <w:p w14:paraId="5D6FC8D7" w14:textId="77777777" w:rsidR="00647A2C" w:rsidRDefault="00647A2C">
      <w:pPr>
        <w:spacing w:after="160"/>
        <w:ind w:firstLine="709"/>
        <w:jc w:val="left"/>
        <w:rPr>
          <w:rFonts w:eastAsiaTheme="majorEastAsia"/>
          <w:b/>
          <w:bCs/>
          <w:snapToGrid w:val="0"/>
          <w:sz w:val="28"/>
        </w:rPr>
      </w:pPr>
      <w:r>
        <w:br w:type="page"/>
      </w:r>
    </w:p>
    <w:p w14:paraId="09DC3BB5" w14:textId="77777777" w:rsidR="0080215E" w:rsidRDefault="0080215E" w:rsidP="006A3FBC">
      <w:pPr>
        <w:pStyle w:val="1"/>
      </w:pPr>
      <w:bookmarkStart w:id="115" w:name="_Toc531252649"/>
      <w:r>
        <w:lastRenderedPageBreak/>
        <w:t>Предложения по строительству</w:t>
      </w:r>
      <w:r w:rsidR="006A3FBC">
        <w:t xml:space="preserve"> и реконструкции тепловых сетей.</w:t>
      </w:r>
      <w:bookmarkEnd w:id="115"/>
    </w:p>
    <w:p w14:paraId="09DC3BB6" w14:textId="77777777" w:rsidR="0080215E" w:rsidRDefault="0080215E" w:rsidP="006A3FBC">
      <w:pPr>
        <w:pStyle w:val="11"/>
      </w:pPr>
      <w:r>
        <w:t>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14:paraId="146DF55E" w14:textId="114E3B4B" w:rsidR="003F4D7D" w:rsidRPr="003F4D7D" w:rsidRDefault="003F4D7D" w:rsidP="003F4D7D">
      <w:pPr>
        <w:pStyle w:val="a1"/>
      </w:pPr>
      <w:r w:rsidRPr="003F4D7D">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14:paraId="4678F605" w14:textId="77777777" w:rsidR="005C3D33" w:rsidRPr="005C3D33" w:rsidRDefault="005C3D33" w:rsidP="005C3D33">
      <w:pPr>
        <w:pStyle w:val="a1"/>
      </w:pPr>
    </w:p>
    <w:p w14:paraId="09DC3BB7" w14:textId="77777777" w:rsidR="0080215E" w:rsidRDefault="0080215E" w:rsidP="006A3FBC">
      <w:pPr>
        <w:pStyle w:val="11"/>
      </w:pPr>
      <w:r>
        <w:t>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6A3FBC">
        <w:t>.</w:t>
      </w:r>
    </w:p>
    <w:p w14:paraId="204749CF" w14:textId="02CB2BD1" w:rsidR="003F4D7D" w:rsidRPr="003F4D7D" w:rsidRDefault="003F4D7D" w:rsidP="003F4D7D">
      <w:pPr>
        <w:pStyle w:val="a1"/>
      </w:pPr>
      <w:r w:rsidRPr="003F4D7D">
        <w:t>Строительство тепловых сетей для обеспечения перспективных приростов тепловой нагрузки не предусматривается.</w:t>
      </w:r>
    </w:p>
    <w:p w14:paraId="164111AF" w14:textId="77777777" w:rsidR="005C3D33" w:rsidRPr="005C3D33" w:rsidRDefault="005C3D33" w:rsidP="005C3D33">
      <w:pPr>
        <w:pStyle w:val="a1"/>
      </w:pPr>
    </w:p>
    <w:p w14:paraId="09DC3BB8" w14:textId="77777777" w:rsidR="0080215E" w:rsidRDefault="0080215E" w:rsidP="006A3FBC">
      <w:pPr>
        <w:pStyle w:val="11"/>
      </w:pPr>
      <w:r>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6A3FBC">
        <w:t>.</w:t>
      </w:r>
    </w:p>
    <w:p w14:paraId="7B74EE1E" w14:textId="2230D12A" w:rsidR="003F4D7D" w:rsidRPr="003F4D7D" w:rsidRDefault="003F4D7D" w:rsidP="003F4D7D">
      <w:pPr>
        <w:pStyle w:val="a1"/>
      </w:pPr>
      <w:r w:rsidRPr="003F4D7D">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10152166" w14:textId="77777777" w:rsidR="005C3D33" w:rsidRPr="005C3D33" w:rsidRDefault="005C3D33" w:rsidP="005C3D33">
      <w:pPr>
        <w:pStyle w:val="a1"/>
      </w:pPr>
    </w:p>
    <w:p w14:paraId="09DC3BB9" w14:textId="77777777" w:rsidR="0080215E" w:rsidRDefault="0080215E" w:rsidP="006A3FBC">
      <w:pPr>
        <w:pStyle w:val="11"/>
      </w:pPr>
      <w:r>
        <w:t>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6A3FBC">
        <w:t>.</w:t>
      </w:r>
    </w:p>
    <w:p w14:paraId="0FFA9EC7" w14:textId="115F6E15" w:rsidR="003F4D7D" w:rsidRPr="003F4D7D" w:rsidRDefault="003F4D7D" w:rsidP="003F4D7D">
      <w:pPr>
        <w:pStyle w:val="a1"/>
      </w:pPr>
      <w:r w:rsidRPr="003F4D7D">
        <w:t xml:space="preserve">Строительство или реконструкция тепловых сетей для повышения эффективности функционирования системы теплоснабжения, в том числе за счет </w:t>
      </w:r>
      <w:r w:rsidRPr="003F4D7D">
        <w:lastRenderedPageBreak/>
        <w:t>перевода котельных в пиковый режим работы или ликвидации котельных не предусматривается.</w:t>
      </w:r>
    </w:p>
    <w:p w14:paraId="400DBB85" w14:textId="77777777" w:rsidR="005C3D33" w:rsidRPr="005C3D33" w:rsidRDefault="005C3D33" w:rsidP="005C3D33">
      <w:pPr>
        <w:pStyle w:val="a1"/>
      </w:pPr>
    </w:p>
    <w:p w14:paraId="09DC3BBA" w14:textId="77777777" w:rsidR="0080215E" w:rsidRDefault="0080215E" w:rsidP="006A3FBC">
      <w:pPr>
        <w:pStyle w:val="11"/>
      </w:pPr>
      <w:r>
        <w:t>Предложений по строительству тепловых сетей для обеспечения нормативной надежности теплоснабжения</w:t>
      </w:r>
      <w:r w:rsidR="006A3FBC">
        <w:t>.</w:t>
      </w:r>
    </w:p>
    <w:p w14:paraId="0A8299D8" w14:textId="1BBEECD9" w:rsidR="003F4D7D" w:rsidRPr="003F4D7D" w:rsidRDefault="003F4D7D" w:rsidP="003F4D7D">
      <w:pPr>
        <w:pStyle w:val="a1"/>
      </w:pPr>
      <w:r w:rsidRPr="003F4D7D">
        <w:t>Строительство тепловых сетей для обеспечения нормативной надежности теплоснабжения не предусматривается.</w:t>
      </w:r>
    </w:p>
    <w:p w14:paraId="08DCB2EF" w14:textId="77777777" w:rsidR="005C3D33" w:rsidRPr="005C3D33" w:rsidRDefault="005C3D33" w:rsidP="005C3D33">
      <w:pPr>
        <w:pStyle w:val="a1"/>
      </w:pPr>
    </w:p>
    <w:p w14:paraId="09DC3BBB" w14:textId="77777777" w:rsidR="0080215E" w:rsidRDefault="0080215E" w:rsidP="006A3FBC">
      <w:pPr>
        <w:pStyle w:val="11"/>
      </w:pPr>
      <w:r>
        <w:t>Предложений по реконструкции тепловых сетей с увеличением диаметра трубопроводов для обеспечения перспективных приростов тепловой нагрузки</w:t>
      </w:r>
      <w:r w:rsidR="006A3FBC">
        <w:t>.</w:t>
      </w:r>
    </w:p>
    <w:p w14:paraId="028B89E1" w14:textId="52384BF1" w:rsidR="003F4D7D" w:rsidRPr="003F4D7D" w:rsidRDefault="003F4D7D" w:rsidP="003F4D7D">
      <w:pPr>
        <w:pStyle w:val="a1"/>
      </w:pPr>
      <w:r w:rsidRPr="003F4D7D">
        <w:t>Реконструкция тепловых сетей с увеличением диаметра трубопроводов для обеспечения перспективных приростов тепловой нагрузки не предусматривается.</w:t>
      </w:r>
    </w:p>
    <w:p w14:paraId="0F4889E1" w14:textId="77777777" w:rsidR="005C3D33" w:rsidRPr="005C3D33" w:rsidRDefault="005C3D33" w:rsidP="005C3D33">
      <w:pPr>
        <w:pStyle w:val="a1"/>
      </w:pPr>
    </w:p>
    <w:p w14:paraId="09DC3BBC" w14:textId="77777777" w:rsidR="0080215E" w:rsidRDefault="0080215E" w:rsidP="006A3FBC">
      <w:pPr>
        <w:pStyle w:val="11"/>
      </w:pPr>
      <w:r>
        <w:t>Предложений по реконструкции тепловых сетей, подлежащих замене в связи с исчерпанием эксплуатационного ресурса</w:t>
      </w:r>
      <w:r w:rsidR="006A3FBC">
        <w:t>.</w:t>
      </w:r>
    </w:p>
    <w:p w14:paraId="5059ED85" w14:textId="7BBD5EDD" w:rsidR="003F4D7D" w:rsidRPr="003F4D7D" w:rsidRDefault="003F4D7D" w:rsidP="003F4D7D">
      <w:pPr>
        <w:pStyle w:val="a1"/>
      </w:pPr>
      <w:r w:rsidRPr="003F4D7D">
        <w:t>Реконструкция тепловых сетей, подлежащих замене в связи с исчерпанием эксплуатационного ресурса не предусматривается.</w:t>
      </w:r>
    </w:p>
    <w:p w14:paraId="049CDF63" w14:textId="77777777" w:rsidR="005C3D33" w:rsidRPr="005C3D33" w:rsidRDefault="005C3D33" w:rsidP="005C3D33">
      <w:pPr>
        <w:pStyle w:val="a1"/>
      </w:pPr>
    </w:p>
    <w:p w14:paraId="09DC3BBD" w14:textId="77777777" w:rsidR="0080215E" w:rsidRDefault="0080215E" w:rsidP="006A3FBC">
      <w:pPr>
        <w:pStyle w:val="11"/>
      </w:pPr>
      <w:r>
        <w:t>Предложений по строительству и реконструкции насосных станций</w:t>
      </w:r>
      <w:r w:rsidR="006A3FBC">
        <w:t>.</w:t>
      </w:r>
    </w:p>
    <w:p w14:paraId="23DD9F06" w14:textId="02FF1B88" w:rsidR="003F4D7D" w:rsidRPr="003F4D7D" w:rsidRDefault="003F4D7D" w:rsidP="003F4D7D">
      <w:pPr>
        <w:pStyle w:val="a1"/>
      </w:pPr>
      <w:r w:rsidRPr="003F4D7D">
        <w:t>Строительство и реконструкция насосных станций и центральных тепловых пунктов не предусматривается.</w:t>
      </w:r>
    </w:p>
    <w:p w14:paraId="5855AFD8" w14:textId="77777777" w:rsidR="005C3D33" w:rsidRPr="005C3D33" w:rsidRDefault="005C3D33" w:rsidP="005C3D33">
      <w:pPr>
        <w:pStyle w:val="a1"/>
      </w:pPr>
    </w:p>
    <w:p w14:paraId="09DC3BBE" w14:textId="77777777" w:rsidR="0080215E" w:rsidRDefault="0080215E" w:rsidP="006A3FBC">
      <w:pPr>
        <w:pStyle w:val="1"/>
      </w:pPr>
      <w:bookmarkStart w:id="116" w:name="_Toc531252650"/>
      <w:r>
        <w:lastRenderedPageBreak/>
        <w:t>Предложения по переводу открытых систем теплоснабжения (горячего водоснабжения) в закрытые</w:t>
      </w:r>
      <w:r w:rsidR="006A3FBC">
        <w:t xml:space="preserve"> системы горячего водоснабжения.</w:t>
      </w:r>
      <w:bookmarkEnd w:id="116"/>
    </w:p>
    <w:p w14:paraId="09DC3BBF" w14:textId="77777777" w:rsidR="0080215E" w:rsidRDefault="0080215E" w:rsidP="006A3FBC">
      <w:pPr>
        <w:pStyle w:val="11"/>
      </w:pPr>
      <w: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6A3FBC">
        <w:t>.</w:t>
      </w:r>
    </w:p>
    <w:p w14:paraId="71AE71CC" w14:textId="4D136530" w:rsidR="00D94544" w:rsidRPr="00D94544" w:rsidRDefault="00D94544" w:rsidP="00D94544">
      <w:pPr>
        <w:pStyle w:val="a1"/>
      </w:pPr>
      <w:r w:rsidRPr="00D94544">
        <w:t>Мероприятия не предусматриваются, так как централизованное горячее водоснабжение потребителей не осуществляется.</w:t>
      </w:r>
    </w:p>
    <w:p w14:paraId="61F6BC16" w14:textId="77777777" w:rsidR="00D94544" w:rsidRPr="00D94544" w:rsidRDefault="00D94544" w:rsidP="00D94544">
      <w:pPr>
        <w:pStyle w:val="a1"/>
      </w:pPr>
    </w:p>
    <w:p w14:paraId="09DC3BC0" w14:textId="77777777" w:rsidR="0080215E" w:rsidRDefault="0080215E" w:rsidP="006A3FBC">
      <w:pPr>
        <w:pStyle w:val="11"/>
      </w:pPr>
      <w:r>
        <w:t>Выбор и обоснование метода регулирования отпуска тепловой энергии от источников тепловой энергии</w:t>
      </w:r>
      <w:r w:rsidR="006A3FBC">
        <w:t>.</w:t>
      </w:r>
    </w:p>
    <w:p w14:paraId="45E13A6C" w14:textId="77777777" w:rsidR="004E1932" w:rsidRPr="004E1932" w:rsidRDefault="004E1932" w:rsidP="004E1932">
      <w:pPr>
        <w:pStyle w:val="a1"/>
      </w:pPr>
      <w:r w:rsidRPr="004E1932">
        <w:t>Централизованное горячее водоснабжение потребителей не осуществляется.</w:t>
      </w:r>
    </w:p>
    <w:p w14:paraId="6BABA448" w14:textId="77777777" w:rsidR="00D94544" w:rsidRPr="00D94544" w:rsidRDefault="00D94544" w:rsidP="00D94544">
      <w:pPr>
        <w:pStyle w:val="a1"/>
      </w:pPr>
    </w:p>
    <w:p w14:paraId="09DC3BC1" w14:textId="77777777" w:rsidR="0080215E" w:rsidRDefault="0080215E" w:rsidP="006A3FBC">
      <w:pPr>
        <w:pStyle w:val="11"/>
      </w:pPr>
      <w: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6A3FBC">
        <w:t>.</w:t>
      </w:r>
    </w:p>
    <w:p w14:paraId="2EAF5FC0" w14:textId="77777777" w:rsidR="00B37235" w:rsidRPr="00B37235" w:rsidRDefault="00B37235" w:rsidP="00B37235">
      <w:pPr>
        <w:pStyle w:val="a1"/>
      </w:pPr>
      <w:r w:rsidRPr="00B37235">
        <w:t>Мероприятия не предусматриваются, так как централизованное горячее водоснабжение потребителей не осуществляется.</w:t>
      </w:r>
    </w:p>
    <w:p w14:paraId="0A0A8088" w14:textId="77777777" w:rsidR="00D94544" w:rsidRPr="00D94544" w:rsidRDefault="00D94544" w:rsidP="00D94544">
      <w:pPr>
        <w:pStyle w:val="a1"/>
      </w:pPr>
    </w:p>
    <w:p w14:paraId="09DC3BC2" w14:textId="77777777" w:rsidR="0080215E" w:rsidRDefault="0080215E" w:rsidP="006A3FBC">
      <w:pPr>
        <w:pStyle w:val="11"/>
      </w:pPr>
      <w:r>
        <w:t>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6A3FBC">
        <w:t>.</w:t>
      </w:r>
    </w:p>
    <w:p w14:paraId="41C413FA" w14:textId="77777777" w:rsidR="00B37235" w:rsidRPr="00B37235" w:rsidRDefault="00B37235" w:rsidP="00B37235">
      <w:pPr>
        <w:pStyle w:val="a1"/>
      </w:pPr>
      <w:r w:rsidRPr="00B37235">
        <w:t>Мероприятия не предусматриваются, так как централизованное горячее водоснабжение потребителей не осуществляется.</w:t>
      </w:r>
    </w:p>
    <w:p w14:paraId="680BCE3A" w14:textId="77777777" w:rsidR="00D94544" w:rsidRPr="00D94544" w:rsidRDefault="00D94544" w:rsidP="00D94544">
      <w:pPr>
        <w:pStyle w:val="a1"/>
      </w:pPr>
    </w:p>
    <w:p w14:paraId="09DC3BC3" w14:textId="77777777" w:rsidR="0080215E" w:rsidRDefault="0080215E" w:rsidP="006A3FBC">
      <w:pPr>
        <w:pStyle w:val="11"/>
      </w:pPr>
      <w:r>
        <w:lastRenderedPageBreak/>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p>
    <w:p w14:paraId="1402399F" w14:textId="77777777" w:rsidR="00B37235" w:rsidRPr="00B37235" w:rsidRDefault="00B37235" w:rsidP="00B37235">
      <w:pPr>
        <w:pStyle w:val="a1"/>
      </w:pPr>
      <w:r w:rsidRPr="00B37235">
        <w:t>Оценка целевых показателей не проводилась, так как централизованное горячее водоснабжение потребителей не осуществляется.</w:t>
      </w:r>
    </w:p>
    <w:p w14:paraId="202A2A68" w14:textId="77777777" w:rsidR="00D94544" w:rsidRPr="00D94544" w:rsidRDefault="00D94544" w:rsidP="00D94544">
      <w:pPr>
        <w:pStyle w:val="a1"/>
      </w:pPr>
    </w:p>
    <w:p w14:paraId="09DC3BC4" w14:textId="77777777" w:rsidR="0080215E" w:rsidRDefault="0080215E" w:rsidP="006A3FBC">
      <w:pPr>
        <w:pStyle w:val="11"/>
      </w:pPr>
      <w:r>
        <w:t>Предложения по источникам инвестиций</w:t>
      </w:r>
      <w:r w:rsidR="006A3FBC">
        <w:t>.</w:t>
      </w:r>
    </w:p>
    <w:p w14:paraId="0898D09D" w14:textId="77777777" w:rsidR="00B37235" w:rsidRPr="00B37235" w:rsidRDefault="00B37235" w:rsidP="00B37235">
      <w:pPr>
        <w:pStyle w:val="a1"/>
      </w:pPr>
      <w:r w:rsidRPr="00B37235">
        <w:t>Мероприятия не предусматриваются, так как централизованное горячее водоснабжение потребителей не осуществляется.</w:t>
      </w:r>
    </w:p>
    <w:p w14:paraId="7A8ED4B7" w14:textId="77777777" w:rsidR="00E36741" w:rsidRDefault="00E36741" w:rsidP="00E36741">
      <w:pPr>
        <w:pStyle w:val="a1"/>
      </w:pPr>
    </w:p>
    <w:p w14:paraId="4EF47903" w14:textId="77777777" w:rsidR="00E36741" w:rsidRDefault="00E36741">
      <w:pPr>
        <w:spacing w:after="160"/>
        <w:ind w:firstLine="709"/>
        <w:jc w:val="left"/>
      </w:pPr>
      <w:r>
        <w:br w:type="page"/>
      </w:r>
    </w:p>
    <w:p w14:paraId="09DC3BC5" w14:textId="77777777" w:rsidR="0080215E" w:rsidRDefault="006A3FBC" w:rsidP="006A3FBC">
      <w:pPr>
        <w:pStyle w:val="1"/>
      </w:pPr>
      <w:bookmarkStart w:id="117" w:name="_Toc531252651"/>
      <w:r>
        <w:lastRenderedPageBreak/>
        <w:t>Перспективные топливные балансы.</w:t>
      </w:r>
      <w:bookmarkEnd w:id="117"/>
    </w:p>
    <w:p w14:paraId="09DC3BC6" w14:textId="77777777" w:rsidR="0080215E" w:rsidRDefault="0080215E" w:rsidP="006A3FBC">
      <w:pPr>
        <w:pStyle w:val="11"/>
      </w:pPr>
      <w: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p>
    <w:p w14:paraId="1B494AC7" w14:textId="7C9476EB" w:rsidR="00570E9E" w:rsidRPr="00570E9E" w:rsidRDefault="00570E9E" w:rsidP="00570E9E">
      <w:pPr>
        <w:pStyle w:val="a1"/>
      </w:pPr>
      <w:r w:rsidRPr="00570E9E">
        <w:t>Расчет перспективных топливных балансов источников тепловой энергии произведен в соответствии c постановлением Правительства РФ № 154 от 22 февраля 2012 года (в редакции постановления Правительства РФ № 405 от 3 апреля 2018 года).</w:t>
      </w:r>
    </w:p>
    <w:p w14:paraId="65C6819F" w14:textId="77777777" w:rsidR="00570E9E" w:rsidRPr="00570E9E" w:rsidRDefault="00570E9E" w:rsidP="00570E9E">
      <w:pPr>
        <w:pStyle w:val="a1"/>
      </w:pPr>
      <w:r w:rsidRPr="00570E9E">
        <w:t>При расчете учтены следующие показатели:</w:t>
      </w:r>
    </w:p>
    <w:p w14:paraId="0B678CA1" w14:textId="77777777" w:rsidR="00570E9E" w:rsidRPr="00570E9E" w:rsidRDefault="00570E9E" w:rsidP="00570E9E">
      <w:pPr>
        <w:pStyle w:val="a1"/>
      </w:pPr>
      <w:r w:rsidRPr="00570E9E">
        <w:t>1. Фактические данные за 2017 год, предоставленные теплоснабжающими организациями, о годовом расходе топлива, выработке и отпуске тепловой энергии по каждому источнику.</w:t>
      </w:r>
    </w:p>
    <w:p w14:paraId="1E8AA421" w14:textId="77777777" w:rsidR="00570E9E" w:rsidRPr="00570E9E" w:rsidRDefault="00570E9E" w:rsidP="00570E9E">
      <w:pPr>
        <w:pStyle w:val="a1"/>
      </w:pPr>
      <w:r w:rsidRPr="00570E9E">
        <w:t>2. Приросты тепловых нагрузок с привязкой по источникам приняты по данным раздела «Существующее и перспективное потребление тепловой энергии на цели теплоснабжения».</w:t>
      </w:r>
    </w:p>
    <w:p w14:paraId="47C73CD6" w14:textId="77777777" w:rsidR="00570E9E" w:rsidRPr="00570E9E" w:rsidRDefault="00570E9E" w:rsidP="00570E9E">
      <w:pPr>
        <w:pStyle w:val="a1"/>
      </w:pPr>
      <w:r w:rsidRPr="00570E9E">
        <w:t>3. Прогнозный УРУТ существующих котлов и время их работы для расчета средневзвешенного УРУТ источника на 2018 год принят по данным теплоснабжающих организаций.</w:t>
      </w:r>
    </w:p>
    <w:p w14:paraId="4175B615" w14:textId="77777777" w:rsidR="00570E9E" w:rsidRPr="00570E9E" w:rsidRDefault="00570E9E" w:rsidP="00570E9E">
      <w:pPr>
        <w:pStyle w:val="a1"/>
      </w:pPr>
      <w:r w:rsidRPr="00570E9E">
        <w:t>4. Для реконструируемых источников для расчета средневзвешенного УРУТ источника приняты номинальные (паспортные) значения УРУТ, время их работы распределено равномерно.</w:t>
      </w:r>
    </w:p>
    <w:p w14:paraId="5BD72363" w14:textId="77777777" w:rsidR="00570E9E" w:rsidRPr="00570E9E" w:rsidRDefault="00570E9E" w:rsidP="00570E9E">
      <w:pPr>
        <w:pStyle w:val="a1"/>
      </w:pPr>
      <w:r w:rsidRPr="00570E9E">
        <w:t xml:space="preserve">Перспективные топливные балансы источников тепловой энергии приведены в таблице </w:t>
      </w:r>
      <w:r w:rsidRPr="00570E9E">
        <w:fldChar w:fldCharType="begin"/>
      </w:r>
      <w:r w:rsidRPr="00570E9E">
        <w:instrText xml:space="preserve"> REF _Ref522888047 \h </w:instrText>
      </w:r>
      <w:r w:rsidRPr="00570E9E">
        <w:fldChar w:fldCharType="separate"/>
      </w:r>
      <w:r w:rsidR="00D01E94">
        <w:rPr>
          <w:noProof/>
        </w:rPr>
        <w:t>56</w:t>
      </w:r>
      <w:r w:rsidRPr="00570E9E">
        <w:fldChar w:fldCharType="end"/>
      </w:r>
      <w:r w:rsidRPr="00570E9E">
        <w:t>.</w:t>
      </w:r>
    </w:p>
    <w:p w14:paraId="67756C0C" w14:textId="77777777" w:rsidR="00570E9E" w:rsidRPr="00570E9E" w:rsidRDefault="00570E9E" w:rsidP="00570E9E">
      <w:pPr>
        <w:pStyle w:val="a1"/>
        <w:sectPr w:rsidR="00570E9E" w:rsidRPr="00570E9E" w:rsidSect="00570E9E">
          <w:pgSz w:w="11906" w:h="16838"/>
          <w:pgMar w:top="1134" w:right="567" w:bottom="1134" w:left="1701" w:header="708" w:footer="708" w:gutter="0"/>
          <w:cols w:space="708"/>
          <w:docGrid w:linePitch="360"/>
        </w:sectPr>
      </w:pPr>
    </w:p>
    <w:p w14:paraId="1EBEF575" w14:textId="77777777" w:rsidR="00570E9E" w:rsidRDefault="00570E9E" w:rsidP="00570E9E">
      <w:r w:rsidRPr="00570E9E">
        <w:lastRenderedPageBreak/>
        <w:t xml:space="preserve">Таблица </w:t>
      </w:r>
      <w:fldSimple w:instr=" SEQ Таблица \* ARABIC ">
        <w:bookmarkStart w:id="118" w:name="_Ref522888047"/>
        <w:r w:rsidR="00D01E94">
          <w:rPr>
            <w:noProof/>
          </w:rPr>
          <w:t>56</w:t>
        </w:r>
        <w:bookmarkEnd w:id="118"/>
      </w:fldSimple>
      <w:r w:rsidRPr="00570E9E">
        <w:t xml:space="preserve"> – Перспективные топливные балансы</w:t>
      </w:r>
    </w:p>
    <w:tbl>
      <w:tblPr>
        <w:tblStyle w:val="TableGridReport1"/>
        <w:tblW w:w="5000" w:type="pct"/>
        <w:tblLook w:val="04A0" w:firstRow="1" w:lastRow="0" w:firstColumn="1" w:lastColumn="0" w:noHBand="0" w:noVBand="1"/>
      </w:tblPr>
      <w:tblGrid>
        <w:gridCol w:w="3784"/>
        <w:gridCol w:w="1121"/>
        <w:gridCol w:w="1122"/>
        <w:gridCol w:w="1101"/>
        <w:gridCol w:w="1049"/>
        <w:gridCol w:w="1140"/>
        <w:gridCol w:w="1140"/>
        <w:gridCol w:w="1140"/>
        <w:gridCol w:w="1140"/>
        <w:gridCol w:w="1010"/>
        <w:gridCol w:w="1010"/>
        <w:gridCol w:w="1010"/>
        <w:gridCol w:w="1010"/>
        <w:gridCol w:w="976"/>
        <w:gridCol w:w="976"/>
        <w:gridCol w:w="976"/>
        <w:gridCol w:w="976"/>
        <w:gridCol w:w="855"/>
      </w:tblGrid>
      <w:tr w:rsidR="008E300B" w:rsidRPr="008E300B" w14:paraId="734B2B35" w14:textId="77777777" w:rsidTr="00C4778D">
        <w:trPr>
          <w:trHeight w:val="255"/>
        </w:trPr>
        <w:tc>
          <w:tcPr>
            <w:tcW w:w="803" w:type="pct"/>
            <w:hideMark/>
          </w:tcPr>
          <w:p w14:paraId="51D7ABB0" w14:textId="77777777" w:rsidR="008E300B" w:rsidRPr="008E300B" w:rsidRDefault="008E300B" w:rsidP="00C4778D">
            <w:pPr>
              <w:pStyle w:val="103"/>
              <w:rPr>
                <w:lang w:eastAsia="ru-RU"/>
              </w:rPr>
            </w:pPr>
            <w:r w:rsidRPr="008E300B">
              <w:rPr>
                <w:lang w:eastAsia="ru-RU"/>
              </w:rPr>
              <w:t>Наименование</w:t>
            </w:r>
          </w:p>
        </w:tc>
        <w:tc>
          <w:tcPr>
            <w:tcW w:w="265" w:type="pct"/>
            <w:noWrap/>
            <w:hideMark/>
          </w:tcPr>
          <w:p w14:paraId="59E25D92" w14:textId="77777777" w:rsidR="008E300B" w:rsidRPr="008E300B" w:rsidRDefault="008E300B" w:rsidP="00C4778D">
            <w:pPr>
              <w:pStyle w:val="103"/>
              <w:rPr>
                <w:lang w:eastAsia="ru-RU"/>
              </w:rPr>
            </w:pPr>
            <w:r w:rsidRPr="008E300B">
              <w:rPr>
                <w:lang w:eastAsia="ru-RU"/>
              </w:rPr>
              <w:t>Ед. изм.</w:t>
            </w:r>
          </w:p>
        </w:tc>
        <w:tc>
          <w:tcPr>
            <w:tcW w:w="265" w:type="pct"/>
            <w:noWrap/>
            <w:hideMark/>
          </w:tcPr>
          <w:p w14:paraId="5C2C93B0" w14:textId="77777777" w:rsidR="008E300B" w:rsidRPr="008E300B" w:rsidRDefault="008E300B" w:rsidP="00C4778D">
            <w:pPr>
              <w:pStyle w:val="103"/>
              <w:rPr>
                <w:lang w:eastAsia="ru-RU"/>
              </w:rPr>
            </w:pPr>
            <w:r w:rsidRPr="008E300B">
              <w:rPr>
                <w:lang w:eastAsia="ru-RU"/>
              </w:rPr>
              <w:t>2018</w:t>
            </w:r>
          </w:p>
        </w:tc>
        <w:tc>
          <w:tcPr>
            <w:tcW w:w="260" w:type="pct"/>
            <w:noWrap/>
            <w:hideMark/>
          </w:tcPr>
          <w:p w14:paraId="352AA520" w14:textId="77777777" w:rsidR="008E300B" w:rsidRPr="008E300B" w:rsidRDefault="008E300B" w:rsidP="00C4778D">
            <w:pPr>
              <w:pStyle w:val="103"/>
              <w:rPr>
                <w:lang w:eastAsia="ru-RU"/>
              </w:rPr>
            </w:pPr>
            <w:r w:rsidRPr="008E300B">
              <w:rPr>
                <w:lang w:eastAsia="ru-RU"/>
              </w:rPr>
              <w:t>2019</w:t>
            </w:r>
          </w:p>
        </w:tc>
        <w:tc>
          <w:tcPr>
            <w:tcW w:w="248" w:type="pct"/>
            <w:noWrap/>
            <w:hideMark/>
          </w:tcPr>
          <w:p w14:paraId="400D7C77" w14:textId="77777777" w:rsidR="008E300B" w:rsidRPr="008E300B" w:rsidRDefault="008E300B" w:rsidP="00C4778D">
            <w:pPr>
              <w:pStyle w:val="103"/>
              <w:rPr>
                <w:lang w:eastAsia="ru-RU"/>
              </w:rPr>
            </w:pPr>
            <w:r w:rsidRPr="008E300B">
              <w:rPr>
                <w:lang w:eastAsia="ru-RU"/>
              </w:rPr>
              <w:t>2020</w:t>
            </w:r>
          </w:p>
        </w:tc>
        <w:tc>
          <w:tcPr>
            <w:tcW w:w="269" w:type="pct"/>
            <w:noWrap/>
            <w:hideMark/>
          </w:tcPr>
          <w:p w14:paraId="606CB1C7" w14:textId="77777777" w:rsidR="008E300B" w:rsidRPr="008E300B" w:rsidRDefault="008E300B" w:rsidP="00C4778D">
            <w:pPr>
              <w:pStyle w:val="103"/>
              <w:rPr>
                <w:lang w:eastAsia="ru-RU"/>
              </w:rPr>
            </w:pPr>
            <w:r w:rsidRPr="008E300B">
              <w:rPr>
                <w:lang w:eastAsia="ru-RU"/>
              </w:rPr>
              <w:t>2021</w:t>
            </w:r>
          </w:p>
        </w:tc>
        <w:tc>
          <w:tcPr>
            <w:tcW w:w="269" w:type="pct"/>
            <w:noWrap/>
            <w:hideMark/>
          </w:tcPr>
          <w:p w14:paraId="44ED033F" w14:textId="77777777" w:rsidR="008E300B" w:rsidRPr="008E300B" w:rsidRDefault="008E300B" w:rsidP="00C4778D">
            <w:pPr>
              <w:pStyle w:val="103"/>
              <w:rPr>
                <w:lang w:eastAsia="ru-RU"/>
              </w:rPr>
            </w:pPr>
            <w:r w:rsidRPr="008E300B">
              <w:rPr>
                <w:lang w:eastAsia="ru-RU"/>
              </w:rPr>
              <w:t>2022</w:t>
            </w:r>
          </w:p>
        </w:tc>
        <w:tc>
          <w:tcPr>
            <w:tcW w:w="269" w:type="pct"/>
            <w:noWrap/>
            <w:hideMark/>
          </w:tcPr>
          <w:p w14:paraId="53A26D90" w14:textId="77777777" w:rsidR="008E300B" w:rsidRPr="008E300B" w:rsidRDefault="008E300B" w:rsidP="00C4778D">
            <w:pPr>
              <w:pStyle w:val="103"/>
              <w:rPr>
                <w:lang w:eastAsia="ru-RU"/>
              </w:rPr>
            </w:pPr>
            <w:r w:rsidRPr="008E300B">
              <w:rPr>
                <w:lang w:eastAsia="ru-RU"/>
              </w:rPr>
              <w:t>2023</w:t>
            </w:r>
          </w:p>
        </w:tc>
        <w:tc>
          <w:tcPr>
            <w:tcW w:w="269" w:type="pct"/>
            <w:noWrap/>
            <w:hideMark/>
          </w:tcPr>
          <w:p w14:paraId="195219D0" w14:textId="77777777" w:rsidR="008E300B" w:rsidRPr="008E300B" w:rsidRDefault="008E300B" w:rsidP="00C4778D">
            <w:pPr>
              <w:pStyle w:val="103"/>
              <w:rPr>
                <w:lang w:eastAsia="ru-RU"/>
              </w:rPr>
            </w:pPr>
            <w:r w:rsidRPr="008E300B">
              <w:rPr>
                <w:lang w:eastAsia="ru-RU"/>
              </w:rPr>
              <w:t>2024</w:t>
            </w:r>
          </w:p>
        </w:tc>
        <w:tc>
          <w:tcPr>
            <w:tcW w:w="239" w:type="pct"/>
            <w:noWrap/>
            <w:hideMark/>
          </w:tcPr>
          <w:p w14:paraId="7DB4F4A2" w14:textId="77777777" w:rsidR="008E300B" w:rsidRPr="008E300B" w:rsidRDefault="008E300B" w:rsidP="00C4778D">
            <w:pPr>
              <w:pStyle w:val="103"/>
              <w:rPr>
                <w:lang w:eastAsia="ru-RU"/>
              </w:rPr>
            </w:pPr>
            <w:r w:rsidRPr="008E300B">
              <w:rPr>
                <w:lang w:eastAsia="ru-RU"/>
              </w:rPr>
              <w:t>2025</w:t>
            </w:r>
          </w:p>
        </w:tc>
        <w:tc>
          <w:tcPr>
            <w:tcW w:w="239" w:type="pct"/>
            <w:noWrap/>
            <w:hideMark/>
          </w:tcPr>
          <w:p w14:paraId="2219F446" w14:textId="77777777" w:rsidR="008E300B" w:rsidRPr="008E300B" w:rsidRDefault="008E300B" w:rsidP="00C4778D">
            <w:pPr>
              <w:pStyle w:val="103"/>
              <w:rPr>
                <w:lang w:eastAsia="ru-RU"/>
              </w:rPr>
            </w:pPr>
            <w:r w:rsidRPr="008E300B">
              <w:rPr>
                <w:lang w:eastAsia="ru-RU"/>
              </w:rPr>
              <w:t>2026</w:t>
            </w:r>
          </w:p>
        </w:tc>
        <w:tc>
          <w:tcPr>
            <w:tcW w:w="239" w:type="pct"/>
            <w:noWrap/>
            <w:hideMark/>
          </w:tcPr>
          <w:p w14:paraId="58BCDA00" w14:textId="77777777" w:rsidR="008E300B" w:rsidRPr="008E300B" w:rsidRDefault="008E300B" w:rsidP="00C4778D">
            <w:pPr>
              <w:pStyle w:val="103"/>
              <w:rPr>
                <w:lang w:eastAsia="ru-RU"/>
              </w:rPr>
            </w:pPr>
            <w:r w:rsidRPr="008E300B">
              <w:rPr>
                <w:lang w:eastAsia="ru-RU"/>
              </w:rPr>
              <w:t>2027</w:t>
            </w:r>
          </w:p>
        </w:tc>
        <w:tc>
          <w:tcPr>
            <w:tcW w:w="239" w:type="pct"/>
            <w:noWrap/>
            <w:hideMark/>
          </w:tcPr>
          <w:p w14:paraId="60041128" w14:textId="77777777" w:rsidR="008E300B" w:rsidRPr="008E300B" w:rsidRDefault="008E300B" w:rsidP="00C4778D">
            <w:pPr>
              <w:pStyle w:val="103"/>
              <w:rPr>
                <w:lang w:eastAsia="ru-RU"/>
              </w:rPr>
            </w:pPr>
            <w:r w:rsidRPr="008E300B">
              <w:rPr>
                <w:lang w:eastAsia="ru-RU"/>
              </w:rPr>
              <w:t>2028</w:t>
            </w:r>
          </w:p>
        </w:tc>
        <w:tc>
          <w:tcPr>
            <w:tcW w:w="231" w:type="pct"/>
            <w:noWrap/>
            <w:hideMark/>
          </w:tcPr>
          <w:p w14:paraId="17131F99" w14:textId="77777777" w:rsidR="008E300B" w:rsidRPr="008E300B" w:rsidRDefault="008E300B" w:rsidP="00C4778D">
            <w:pPr>
              <w:pStyle w:val="103"/>
              <w:rPr>
                <w:lang w:eastAsia="ru-RU"/>
              </w:rPr>
            </w:pPr>
            <w:r w:rsidRPr="008E300B">
              <w:rPr>
                <w:lang w:eastAsia="ru-RU"/>
              </w:rPr>
              <w:t>2029</w:t>
            </w:r>
          </w:p>
        </w:tc>
        <w:tc>
          <w:tcPr>
            <w:tcW w:w="231" w:type="pct"/>
            <w:noWrap/>
            <w:hideMark/>
          </w:tcPr>
          <w:p w14:paraId="53AFF1EB" w14:textId="77777777" w:rsidR="008E300B" w:rsidRPr="008E300B" w:rsidRDefault="008E300B" w:rsidP="00C4778D">
            <w:pPr>
              <w:pStyle w:val="103"/>
              <w:rPr>
                <w:lang w:eastAsia="ru-RU"/>
              </w:rPr>
            </w:pPr>
            <w:r w:rsidRPr="008E300B">
              <w:rPr>
                <w:lang w:eastAsia="ru-RU"/>
              </w:rPr>
              <w:t>2030</w:t>
            </w:r>
          </w:p>
        </w:tc>
        <w:tc>
          <w:tcPr>
            <w:tcW w:w="231" w:type="pct"/>
            <w:noWrap/>
            <w:hideMark/>
          </w:tcPr>
          <w:p w14:paraId="1FE0AD33" w14:textId="77777777" w:rsidR="008E300B" w:rsidRPr="008E300B" w:rsidRDefault="008E300B" w:rsidP="00C4778D">
            <w:pPr>
              <w:pStyle w:val="103"/>
              <w:rPr>
                <w:lang w:eastAsia="ru-RU"/>
              </w:rPr>
            </w:pPr>
            <w:r w:rsidRPr="008E300B">
              <w:rPr>
                <w:lang w:eastAsia="ru-RU"/>
              </w:rPr>
              <w:t>2031</w:t>
            </w:r>
          </w:p>
        </w:tc>
        <w:tc>
          <w:tcPr>
            <w:tcW w:w="231" w:type="pct"/>
            <w:noWrap/>
            <w:hideMark/>
          </w:tcPr>
          <w:p w14:paraId="0961356D" w14:textId="77777777" w:rsidR="008E300B" w:rsidRPr="008E300B" w:rsidRDefault="008E300B" w:rsidP="00C4778D">
            <w:pPr>
              <w:pStyle w:val="103"/>
              <w:rPr>
                <w:lang w:eastAsia="ru-RU"/>
              </w:rPr>
            </w:pPr>
            <w:r w:rsidRPr="008E300B">
              <w:rPr>
                <w:lang w:eastAsia="ru-RU"/>
              </w:rPr>
              <w:t>2032</w:t>
            </w:r>
          </w:p>
        </w:tc>
        <w:tc>
          <w:tcPr>
            <w:tcW w:w="205" w:type="pct"/>
            <w:noWrap/>
            <w:hideMark/>
          </w:tcPr>
          <w:p w14:paraId="714B5D67" w14:textId="77777777" w:rsidR="008E300B" w:rsidRPr="008E300B" w:rsidRDefault="008E300B" w:rsidP="00C4778D">
            <w:pPr>
              <w:pStyle w:val="103"/>
              <w:rPr>
                <w:lang w:eastAsia="ru-RU"/>
              </w:rPr>
            </w:pPr>
            <w:r w:rsidRPr="008E300B">
              <w:rPr>
                <w:lang w:eastAsia="ru-RU"/>
              </w:rPr>
              <w:t>2033</w:t>
            </w:r>
          </w:p>
        </w:tc>
      </w:tr>
      <w:tr w:rsidR="008E300B" w:rsidRPr="008E300B" w14:paraId="23165A5D" w14:textId="77777777" w:rsidTr="00C4778D">
        <w:trPr>
          <w:trHeight w:val="255"/>
        </w:trPr>
        <w:tc>
          <w:tcPr>
            <w:tcW w:w="5000" w:type="pct"/>
            <w:gridSpan w:val="18"/>
            <w:noWrap/>
            <w:hideMark/>
          </w:tcPr>
          <w:p w14:paraId="25C57496" w14:textId="77777777" w:rsidR="008E300B" w:rsidRPr="008E300B" w:rsidRDefault="008E300B" w:rsidP="00C4778D">
            <w:pPr>
              <w:pStyle w:val="103"/>
              <w:rPr>
                <w:lang w:eastAsia="ru-RU"/>
              </w:rPr>
            </w:pPr>
            <w:r w:rsidRPr="008E300B">
              <w:rPr>
                <w:lang w:eastAsia="ru-RU"/>
              </w:rPr>
              <w:t>Котельная №107, ст. Еремизино-Борисовская, ул. Школьная, 35</w:t>
            </w:r>
          </w:p>
        </w:tc>
      </w:tr>
      <w:tr w:rsidR="008E300B" w:rsidRPr="008E300B" w14:paraId="1E561E2E" w14:textId="77777777" w:rsidTr="00C4778D">
        <w:trPr>
          <w:trHeight w:val="255"/>
        </w:trPr>
        <w:tc>
          <w:tcPr>
            <w:tcW w:w="803" w:type="pct"/>
            <w:noWrap/>
            <w:hideMark/>
          </w:tcPr>
          <w:p w14:paraId="2B955A48" w14:textId="77777777" w:rsidR="008E300B" w:rsidRPr="008E300B" w:rsidRDefault="008E300B" w:rsidP="00C4778D">
            <w:pPr>
              <w:pStyle w:val="103"/>
              <w:rPr>
                <w:lang w:eastAsia="ru-RU"/>
              </w:rPr>
            </w:pPr>
            <w:r w:rsidRPr="008E300B">
              <w:rPr>
                <w:lang w:eastAsia="ru-RU"/>
              </w:rPr>
              <w:t>Выработка тепловой энергии</w:t>
            </w:r>
          </w:p>
        </w:tc>
        <w:tc>
          <w:tcPr>
            <w:tcW w:w="265" w:type="pct"/>
            <w:noWrap/>
            <w:hideMark/>
          </w:tcPr>
          <w:p w14:paraId="1BB55459" w14:textId="77777777" w:rsidR="008E300B" w:rsidRPr="008E300B" w:rsidRDefault="008E300B" w:rsidP="00C4778D">
            <w:pPr>
              <w:pStyle w:val="103"/>
              <w:rPr>
                <w:lang w:eastAsia="ru-RU"/>
              </w:rPr>
            </w:pPr>
            <w:r w:rsidRPr="008E300B">
              <w:rPr>
                <w:lang w:eastAsia="ru-RU"/>
              </w:rPr>
              <w:t>Гкал</w:t>
            </w:r>
          </w:p>
        </w:tc>
        <w:tc>
          <w:tcPr>
            <w:tcW w:w="265" w:type="pct"/>
            <w:noWrap/>
            <w:hideMark/>
          </w:tcPr>
          <w:p w14:paraId="1671AC28" w14:textId="77777777" w:rsidR="008E300B" w:rsidRPr="008E300B" w:rsidRDefault="008E300B" w:rsidP="00C4778D">
            <w:pPr>
              <w:pStyle w:val="103"/>
              <w:rPr>
                <w:lang w:eastAsia="ru-RU"/>
              </w:rPr>
            </w:pPr>
            <w:r w:rsidRPr="008E300B">
              <w:rPr>
                <w:lang w:eastAsia="ru-RU"/>
              </w:rPr>
              <w:t>692</w:t>
            </w:r>
          </w:p>
        </w:tc>
        <w:tc>
          <w:tcPr>
            <w:tcW w:w="260" w:type="pct"/>
            <w:noWrap/>
            <w:hideMark/>
          </w:tcPr>
          <w:p w14:paraId="21E63B7F" w14:textId="77777777" w:rsidR="008E300B" w:rsidRPr="008E300B" w:rsidRDefault="008E300B" w:rsidP="00C4778D">
            <w:pPr>
              <w:pStyle w:val="103"/>
              <w:rPr>
                <w:lang w:eastAsia="ru-RU"/>
              </w:rPr>
            </w:pPr>
            <w:r w:rsidRPr="008E300B">
              <w:rPr>
                <w:lang w:eastAsia="ru-RU"/>
              </w:rPr>
              <w:t>692</w:t>
            </w:r>
          </w:p>
        </w:tc>
        <w:tc>
          <w:tcPr>
            <w:tcW w:w="248" w:type="pct"/>
            <w:noWrap/>
            <w:hideMark/>
          </w:tcPr>
          <w:p w14:paraId="18853D1F" w14:textId="77777777" w:rsidR="008E300B" w:rsidRPr="008E300B" w:rsidRDefault="008E300B" w:rsidP="00C4778D">
            <w:pPr>
              <w:pStyle w:val="103"/>
              <w:rPr>
                <w:lang w:eastAsia="ru-RU"/>
              </w:rPr>
            </w:pPr>
            <w:r w:rsidRPr="008E300B">
              <w:rPr>
                <w:lang w:eastAsia="ru-RU"/>
              </w:rPr>
              <w:t>692</w:t>
            </w:r>
          </w:p>
        </w:tc>
        <w:tc>
          <w:tcPr>
            <w:tcW w:w="269" w:type="pct"/>
            <w:noWrap/>
            <w:hideMark/>
          </w:tcPr>
          <w:p w14:paraId="4A869AC3" w14:textId="77777777" w:rsidR="008E300B" w:rsidRPr="008E300B" w:rsidRDefault="008E300B" w:rsidP="00C4778D">
            <w:pPr>
              <w:pStyle w:val="103"/>
              <w:rPr>
                <w:lang w:eastAsia="ru-RU"/>
              </w:rPr>
            </w:pPr>
            <w:r w:rsidRPr="008E300B">
              <w:rPr>
                <w:lang w:eastAsia="ru-RU"/>
              </w:rPr>
              <w:t>692</w:t>
            </w:r>
          </w:p>
        </w:tc>
        <w:tc>
          <w:tcPr>
            <w:tcW w:w="269" w:type="pct"/>
            <w:noWrap/>
            <w:hideMark/>
          </w:tcPr>
          <w:p w14:paraId="28EC1624" w14:textId="77777777" w:rsidR="008E300B" w:rsidRPr="008E300B" w:rsidRDefault="008E300B" w:rsidP="00C4778D">
            <w:pPr>
              <w:pStyle w:val="103"/>
              <w:rPr>
                <w:lang w:eastAsia="ru-RU"/>
              </w:rPr>
            </w:pPr>
            <w:r w:rsidRPr="008E300B">
              <w:rPr>
                <w:lang w:eastAsia="ru-RU"/>
              </w:rPr>
              <w:t>692</w:t>
            </w:r>
          </w:p>
        </w:tc>
        <w:tc>
          <w:tcPr>
            <w:tcW w:w="269" w:type="pct"/>
            <w:noWrap/>
            <w:hideMark/>
          </w:tcPr>
          <w:p w14:paraId="041A1AC1" w14:textId="77777777" w:rsidR="008E300B" w:rsidRPr="008E300B" w:rsidRDefault="008E300B" w:rsidP="00C4778D">
            <w:pPr>
              <w:pStyle w:val="103"/>
              <w:rPr>
                <w:lang w:eastAsia="ru-RU"/>
              </w:rPr>
            </w:pPr>
            <w:r w:rsidRPr="008E300B">
              <w:rPr>
                <w:lang w:eastAsia="ru-RU"/>
              </w:rPr>
              <w:t>692</w:t>
            </w:r>
          </w:p>
        </w:tc>
        <w:tc>
          <w:tcPr>
            <w:tcW w:w="269" w:type="pct"/>
            <w:noWrap/>
            <w:hideMark/>
          </w:tcPr>
          <w:p w14:paraId="78811003" w14:textId="77777777" w:rsidR="008E300B" w:rsidRPr="008E300B" w:rsidRDefault="008E300B" w:rsidP="00C4778D">
            <w:pPr>
              <w:pStyle w:val="103"/>
              <w:rPr>
                <w:lang w:eastAsia="ru-RU"/>
              </w:rPr>
            </w:pPr>
            <w:r w:rsidRPr="008E300B">
              <w:rPr>
                <w:lang w:eastAsia="ru-RU"/>
              </w:rPr>
              <w:t>692</w:t>
            </w:r>
          </w:p>
        </w:tc>
        <w:tc>
          <w:tcPr>
            <w:tcW w:w="239" w:type="pct"/>
            <w:noWrap/>
            <w:hideMark/>
          </w:tcPr>
          <w:p w14:paraId="0A50423F" w14:textId="77777777" w:rsidR="008E300B" w:rsidRPr="008E300B" w:rsidRDefault="008E300B" w:rsidP="00C4778D">
            <w:pPr>
              <w:pStyle w:val="103"/>
              <w:rPr>
                <w:lang w:eastAsia="ru-RU"/>
              </w:rPr>
            </w:pPr>
            <w:r w:rsidRPr="008E300B">
              <w:rPr>
                <w:lang w:eastAsia="ru-RU"/>
              </w:rPr>
              <w:t>692</w:t>
            </w:r>
          </w:p>
        </w:tc>
        <w:tc>
          <w:tcPr>
            <w:tcW w:w="239" w:type="pct"/>
            <w:noWrap/>
            <w:hideMark/>
          </w:tcPr>
          <w:p w14:paraId="440A27CE" w14:textId="77777777" w:rsidR="008E300B" w:rsidRPr="008E300B" w:rsidRDefault="008E300B" w:rsidP="00C4778D">
            <w:pPr>
              <w:pStyle w:val="103"/>
              <w:rPr>
                <w:lang w:eastAsia="ru-RU"/>
              </w:rPr>
            </w:pPr>
            <w:r w:rsidRPr="008E300B">
              <w:rPr>
                <w:lang w:eastAsia="ru-RU"/>
              </w:rPr>
              <w:t>692</w:t>
            </w:r>
          </w:p>
        </w:tc>
        <w:tc>
          <w:tcPr>
            <w:tcW w:w="239" w:type="pct"/>
            <w:noWrap/>
            <w:hideMark/>
          </w:tcPr>
          <w:p w14:paraId="54A5D729" w14:textId="77777777" w:rsidR="008E300B" w:rsidRPr="008E300B" w:rsidRDefault="008E300B" w:rsidP="00C4778D">
            <w:pPr>
              <w:pStyle w:val="103"/>
              <w:rPr>
                <w:lang w:eastAsia="ru-RU"/>
              </w:rPr>
            </w:pPr>
            <w:r w:rsidRPr="008E300B">
              <w:rPr>
                <w:lang w:eastAsia="ru-RU"/>
              </w:rPr>
              <w:t>692</w:t>
            </w:r>
          </w:p>
        </w:tc>
        <w:tc>
          <w:tcPr>
            <w:tcW w:w="239" w:type="pct"/>
            <w:noWrap/>
            <w:hideMark/>
          </w:tcPr>
          <w:p w14:paraId="793C2B1D" w14:textId="77777777" w:rsidR="008E300B" w:rsidRPr="008E300B" w:rsidRDefault="008E300B" w:rsidP="00C4778D">
            <w:pPr>
              <w:pStyle w:val="103"/>
              <w:rPr>
                <w:lang w:eastAsia="ru-RU"/>
              </w:rPr>
            </w:pPr>
            <w:r w:rsidRPr="008E300B">
              <w:rPr>
                <w:lang w:eastAsia="ru-RU"/>
              </w:rPr>
              <w:t>692</w:t>
            </w:r>
          </w:p>
        </w:tc>
        <w:tc>
          <w:tcPr>
            <w:tcW w:w="231" w:type="pct"/>
            <w:noWrap/>
            <w:hideMark/>
          </w:tcPr>
          <w:p w14:paraId="144EF4F8" w14:textId="77777777" w:rsidR="008E300B" w:rsidRPr="008E300B" w:rsidRDefault="008E300B" w:rsidP="00C4778D">
            <w:pPr>
              <w:pStyle w:val="103"/>
              <w:rPr>
                <w:lang w:eastAsia="ru-RU"/>
              </w:rPr>
            </w:pPr>
            <w:r w:rsidRPr="008E300B">
              <w:rPr>
                <w:lang w:eastAsia="ru-RU"/>
              </w:rPr>
              <w:t>692</w:t>
            </w:r>
          </w:p>
        </w:tc>
        <w:tc>
          <w:tcPr>
            <w:tcW w:w="231" w:type="pct"/>
            <w:noWrap/>
            <w:hideMark/>
          </w:tcPr>
          <w:p w14:paraId="34188445" w14:textId="77777777" w:rsidR="008E300B" w:rsidRPr="008E300B" w:rsidRDefault="008E300B" w:rsidP="00C4778D">
            <w:pPr>
              <w:pStyle w:val="103"/>
              <w:rPr>
                <w:lang w:eastAsia="ru-RU"/>
              </w:rPr>
            </w:pPr>
            <w:r w:rsidRPr="008E300B">
              <w:rPr>
                <w:lang w:eastAsia="ru-RU"/>
              </w:rPr>
              <w:t>692</w:t>
            </w:r>
          </w:p>
        </w:tc>
        <w:tc>
          <w:tcPr>
            <w:tcW w:w="231" w:type="pct"/>
            <w:noWrap/>
            <w:hideMark/>
          </w:tcPr>
          <w:p w14:paraId="2B970B0F" w14:textId="77777777" w:rsidR="008E300B" w:rsidRPr="008E300B" w:rsidRDefault="008E300B" w:rsidP="00C4778D">
            <w:pPr>
              <w:pStyle w:val="103"/>
              <w:rPr>
                <w:lang w:eastAsia="ru-RU"/>
              </w:rPr>
            </w:pPr>
            <w:r w:rsidRPr="008E300B">
              <w:rPr>
                <w:lang w:eastAsia="ru-RU"/>
              </w:rPr>
              <w:t>692</w:t>
            </w:r>
          </w:p>
        </w:tc>
        <w:tc>
          <w:tcPr>
            <w:tcW w:w="231" w:type="pct"/>
            <w:noWrap/>
            <w:hideMark/>
          </w:tcPr>
          <w:p w14:paraId="5C8FF692" w14:textId="77777777" w:rsidR="008E300B" w:rsidRPr="008E300B" w:rsidRDefault="008E300B" w:rsidP="00C4778D">
            <w:pPr>
              <w:pStyle w:val="103"/>
              <w:rPr>
                <w:lang w:eastAsia="ru-RU"/>
              </w:rPr>
            </w:pPr>
            <w:r w:rsidRPr="008E300B">
              <w:rPr>
                <w:lang w:eastAsia="ru-RU"/>
              </w:rPr>
              <w:t>692</w:t>
            </w:r>
          </w:p>
        </w:tc>
        <w:tc>
          <w:tcPr>
            <w:tcW w:w="205" w:type="pct"/>
            <w:noWrap/>
            <w:hideMark/>
          </w:tcPr>
          <w:p w14:paraId="19F31AC1" w14:textId="77777777" w:rsidR="008E300B" w:rsidRPr="008E300B" w:rsidRDefault="008E300B" w:rsidP="00C4778D">
            <w:pPr>
              <w:pStyle w:val="103"/>
              <w:rPr>
                <w:lang w:eastAsia="ru-RU"/>
              </w:rPr>
            </w:pPr>
            <w:r w:rsidRPr="008E300B">
              <w:rPr>
                <w:lang w:eastAsia="ru-RU"/>
              </w:rPr>
              <w:t>692</w:t>
            </w:r>
          </w:p>
        </w:tc>
      </w:tr>
      <w:tr w:rsidR="008E300B" w:rsidRPr="008E300B" w14:paraId="664CE769" w14:textId="77777777" w:rsidTr="00C4778D">
        <w:trPr>
          <w:trHeight w:val="255"/>
        </w:trPr>
        <w:tc>
          <w:tcPr>
            <w:tcW w:w="803" w:type="pct"/>
            <w:noWrap/>
            <w:hideMark/>
          </w:tcPr>
          <w:p w14:paraId="68D089CC" w14:textId="77777777" w:rsidR="008E300B" w:rsidRPr="008E300B" w:rsidRDefault="008E300B" w:rsidP="00C4778D">
            <w:pPr>
              <w:pStyle w:val="103"/>
              <w:rPr>
                <w:lang w:eastAsia="ru-RU"/>
              </w:rPr>
            </w:pPr>
            <w:r w:rsidRPr="008E300B">
              <w:rPr>
                <w:lang w:eastAsia="ru-RU"/>
              </w:rPr>
              <w:t>Отпуск тепловой энергии с коллекторов</w:t>
            </w:r>
          </w:p>
        </w:tc>
        <w:tc>
          <w:tcPr>
            <w:tcW w:w="265" w:type="pct"/>
            <w:noWrap/>
            <w:hideMark/>
          </w:tcPr>
          <w:p w14:paraId="23435511" w14:textId="77777777" w:rsidR="008E300B" w:rsidRPr="008E300B" w:rsidRDefault="008E300B" w:rsidP="00C4778D">
            <w:pPr>
              <w:pStyle w:val="103"/>
              <w:rPr>
                <w:lang w:eastAsia="ru-RU"/>
              </w:rPr>
            </w:pPr>
            <w:r w:rsidRPr="008E300B">
              <w:rPr>
                <w:lang w:eastAsia="ru-RU"/>
              </w:rPr>
              <w:t>Гкал</w:t>
            </w:r>
          </w:p>
        </w:tc>
        <w:tc>
          <w:tcPr>
            <w:tcW w:w="265" w:type="pct"/>
            <w:noWrap/>
            <w:hideMark/>
          </w:tcPr>
          <w:p w14:paraId="69232D9D" w14:textId="77777777" w:rsidR="008E300B" w:rsidRPr="008E300B" w:rsidRDefault="008E300B" w:rsidP="00C4778D">
            <w:pPr>
              <w:pStyle w:val="103"/>
              <w:rPr>
                <w:lang w:eastAsia="ru-RU"/>
              </w:rPr>
            </w:pPr>
            <w:r w:rsidRPr="008E300B">
              <w:rPr>
                <w:lang w:eastAsia="ru-RU"/>
              </w:rPr>
              <w:t>655</w:t>
            </w:r>
          </w:p>
        </w:tc>
        <w:tc>
          <w:tcPr>
            <w:tcW w:w="260" w:type="pct"/>
            <w:noWrap/>
            <w:hideMark/>
          </w:tcPr>
          <w:p w14:paraId="0599C1F8" w14:textId="77777777" w:rsidR="008E300B" w:rsidRPr="008E300B" w:rsidRDefault="008E300B" w:rsidP="00C4778D">
            <w:pPr>
              <w:pStyle w:val="103"/>
              <w:rPr>
                <w:lang w:eastAsia="ru-RU"/>
              </w:rPr>
            </w:pPr>
            <w:r w:rsidRPr="008E300B">
              <w:rPr>
                <w:lang w:eastAsia="ru-RU"/>
              </w:rPr>
              <w:t>655</w:t>
            </w:r>
          </w:p>
        </w:tc>
        <w:tc>
          <w:tcPr>
            <w:tcW w:w="248" w:type="pct"/>
            <w:noWrap/>
            <w:hideMark/>
          </w:tcPr>
          <w:p w14:paraId="76B30A14" w14:textId="77777777" w:rsidR="008E300B" w:rsidRPr="008E300B" w:rsidRDefault="008E300B" w:rsidP="00C4778D">
            <w:pPr>
              <w:pStyle w:val="103"/>
              <w:rPr>
                <w:lang w:eastAsia="ru-RU"/>
              </w:rPr>
            </w:pPr>
            <w:r w:rsidRPr="008E300B">
              <w:rPr>
                <w:lang w:eastAsia="ru-RU"/>
              </w:rPr>
              <w:t>655</w:t>
            </w:r>
          </w:p>
        </w:tc>
        <w:tc>
          <w:tcPr>
            <w:tcW w:w="269" w:type="pct"/>
            <w:noWrap/>
            <w:hideMark/>
          </w:tcPr>
          <w:p w14:paraId="4D9689F1" w14:textId="77777777" w:rsidR="008E300B" w:rsidRPr="008E300B" w:rsidRDefault="008E300B" w:rsidP="00C4778D">
            <w:pPr>
              <w:pStyle w:val="103"/>
              <w:rPr>
                <w:lang w:eastAsia="ru-RU"/>
              </w:rPr>
            </w:pPr>
            <w:r w:rsidRPr="008E300B">
              <w:rPr>
                <w:lang w:eastAsia="ru-RU"/>
              </w:rPr>
              <w:t>655</w:t>
            </w:r>
          </w:p>
        </w:tc>
        <w:tc>
          <w:tcPr>
            <w:tcW w:w="269" w:type="pct"/>
            <w:noWrap/>
            <w:hideMark/>
          </w:tcPr>
          <w:p w14:paraId="2336B2F3" w14:textId="77777777" w:rsidR="008E300B" w:rsidRPr="008E300B" w:rsidRDefault="008E300B" w:rsidP="00C4778D">
            <w:pPr>
              <w:pStyle w:val="103"/>
              <w:rPr>
                <w:lang w:eastAsia="ru-RU"/>
              </w:rPr>
            </w:pPr>
            <w:r w:rsidRPr="008E300B">
              <w:rPr>
                <w:lang w:eastAsia="ru-RU"/>
              </w:rPr>
              <w:t>655</w:t>
            </w:r>
          </w:p>
        </w:tc>
        <w:tc>
          <w:tcPr>
            <w:tcW w:w="269" w:type="pct"/>
            <w:noWrap/>
            <w:hideMark/>
          </w:tcPr>
          <w:p w14:paraId="047BEA4D" w14:textId="77777777" w:rsidR="008E300B" w:rsidRPr="008E300B" w:rsidRDefault="008E300B" w:rsidP="00C4778D">
            <w:pPr>
              <w:pStyle w:val="103"/>
              <w:rPr>
                <w:lang w:eastAsia="ru-RU"/>
              </w:rPr>
            </w:pPr>
            <w:r w:rsidRPr="008E300B">
              <w:rPr>
                <w:lang w:eastAsia="ru-RU"/>
              </w:rPr>
              <w:t>655</w:t>
            </w:r>
          </w:p>
        </w:tc>
        <w:tc>
          <w:tcPr>
            <w:tcW w:w="269" w:type="pct"/>
            <w:noWrap/>
            <w:hideMark/>
          </w:tcPr>
          <w:p w14:paraId="20D82D2B" w14:textId="77777777" w:rsidR="008E300B" w:rsidRPr="008E300B" w:rsidRDefault="008E300B" w:rsidP="00C4778D">
            <w:pPr>
              <w:pStyle w:val="103"/>
              <w:rPr>
                <w:lang w:eastAsia="ru-RU"/>
              </w:rPr>
            </w:pPr>
            <w:r w:rsidRPr="008E300B">
              <w:rPr>
                <w:lang w:eastAsia="ru-RU"/>
              </w:rPr>
              <w:t>655</w:t>
            </w:r>
          </w:p>
        </w:tc>
        <w:tc>
          <w:tcPr>
            <w:tcW w:w="239" w:type="pct"/>
            <w:noWrap/>
            <w:hideMark/>
          </w:tcPr>
          <w:p w14:paraId="20499002" w14:textId="77777777" w:rsidR="008E300B" w:rsidRPr="008E300B" w:rsidRDefault="008E300B" w:rsidP="00C4778D">
            <w:pPr>
              <w:pStyle w:val="103"/>
              <w:rPr>
                <w:lang w:eastAsia="ru-RU"/>
              </w:rPr>
            </w:pPr>
            <w:r w:rsidRPr="008E300B">
              <w:rPr>
                <w:lang w:eastAsia="ru-RU"/>
              </w:rPr>
              <w:t>655</w:t>
            </w:r>
          </w:p>
        </w:tc>
        <w:tc>
          <w:tcPr>
            <w:tcW w:w="239" w:type="pct"/>
            <w:noWrap/>
            <w:hideMark/>
          </w:tcPr>
          <w:p w14:paraId="412657D8" w14:textId="77777777" w:rsidR="008E300B" w:rsidRPr="008E300B" w:rsidRDefault="008E300B" w:rsidP="00C4778D">
            <w:pPr>
              <w:pStyle w:val="103"/>
              <w:rPr>
                <w:lang w:eastAsia="ru-RU"/>
              </w:rPr>
            </w:pPr>
            <w:r w:rsidRPr="008E300B">
              <w:rPr>
                <w:lang w:eastAsia="ru-RU"/>
              </w:rPr>
              <w:t>655</w:t>
            </w:r>
          </w:p>
        </w:tc>
        <w:tc>
          <w:tcPr>
            <w:tcW w:w="239" w:type="pct"/>
            <w:noWrap/>
            <w:hideMark/>
          </w:tcPr>
          <w:p w14:paraId="7704DF5E" w14:textId="77777777" w:rsidR="008E300B" w:rsidRPr="008E300B" w:rsidRDefault="008E300B" w:rsidP="00C4778D">
            <w:pPr>
              <w:pStyle w:val="103"/>
              <w:rPr>
                <w:lang w:eastAsia="ru-RU"/>
              </w:rPr>
            </w:pPr>
            <w:r w:rsidRPr="008E300B">
              <w:rPr>
                <w:lang w:eastAsia="ru-RU"/>
              </w:rPr>
              <w:t>655</w:t>
            </w:r>
          </w:p>
        </w:tc>
        <w:tc>
          <w:tcPr>
            <w:tcW w:w="239" w:type="pct"/>
            <w:noWrap/>
            <w:hideMark/>
          </w:tcPr>
          <w:p w14:paraId="10FA1A8E" w14:textId="77777777" w:rsidR="008E300B" w:rsidRPr="008E300B" w:rsidRDefault="008E300B" w:rsidP="00C4778D">
            <w:pPr>
              <w:pStyle w:val="103"/>
              <w:rPr>
                <w:lang w:eastAsia="ru-RU"/>
              </w:rPr>
            </w:pPr>
            <w:r w:rsidRPr="008E300B">
              <w:rPr>
                <w:lang w:eastAsia="ru-RU"/>
              </w:rPr>
              <w:t>655</w:t>
            </w:r>
          </w:p>
        </w:tc>
        <w:tc>
          <w:tcPr>
            <w:tcW w:w="231" w:type="pct"/>
            <w:noWrap/>
            <w:hideMark/>
          </w:tcPr>
          <w:p w14:paraId="65D9615F" w14:textId="77777777" w:rsidR="008E300B" w:rsidRPr="008E300B" w:rsidRDefault="008E300B" w:rsidP="00C4778D">
            <w:pPr>
              <w:pStyle w:val="103"/>
              <w:rPr>
                <w:lang w:eastAsia="ru-RU"/>
              </w:rPr>
            </w:pPr>
            <w:r w:rsidRPr="008E300B">
              <w:rPr>
                <w:lang w:eastAsia="ru-RU"/>
              </w:rPr>
              <w:t>655</w:t>
            </w:r>
          </w:p>
        </w:tc>
        <w:tc>
          <w:tcPr>
            <w:tcW w:w="231" w:type="pct"/>
            <w:noWrap/>
            <w:hideMark/>
          </w:tcPr>
          <w:p w14:paraId="5F7964A8" w14:textId="77777777" w:rsidR="008E300B" w:rsidRPr="008E300B" w:rsidRDefault="008E300B" w:rsidP="00C4778D">
            <w:pPr>
              <w:pStyle w:val="103"/>
              <w:rPr>
                <w:lang w:eastAsia="ru-RU"/>
              </w:rPr>
            </w:pPr>
            <w:r w:rsidRPr="008E300B">
              <w:rPr>
                <w:lang w:eastAsia="ru-RU"/>
              </w:rPr>
              <w:t>655</w:t>
            </w:r>
          </w:p>
        </w:tc>
        <w:tc>
          <w:tcPr>
            <w:tcW w:w="231" w:type="pct"/>
            <w:noWrap/>
            <w:hideMark/>
          </w:tcPr>
          <w:p w14:paraId="4F17777E" w14:textId="77777777" w:rsidR="008E300B" w:rsidRPr="008E300B" w:rsidRDefault="008E300B" w:rsidP="00C4778D">
            <w:pPr>
              <w:pStyle w:val="103"/>
              <w:rPr>
                <w:lang w:eastAsia="ru-RU"/>
              </w:rPr>
            </w:pPr>
            <w:r w:rsidRPr="008E300B">
              <w:rPr>
                <w:lang w:eastAsia="ru-RU"/>
              </w:rPr>
              <w:t>655</w:t>
            </w:r>
          </w:p>
        </w:tc>
        <w:tc>
          <w:tcPr>
            <w:tcW w:w="231" w:type="pct"/>
            <w:noWrap/>
            <w:hideMark/>
          </w:tcPr>
          <w:p w14:paraId="524FFD48" w14:textId="77777777" w:rsidR="008E300B" w:rsidRPr="008E300B" w:rsidRDefault="008E300B" w:rsidP="00C4778D">
            <w:pPr>
              <w:pStyle w:val="103"/>
              <w:rPr>
                <w:lang w:eastAsia="ru-RU"/>
              </w:rPr>
            </w:pPr>
            <w:r w:rsidRPr="008E300B">
              <w:rPr>
                <w:lang w:eastAsia="ru-RU"/>
              </w:rPr>
              <w:t>655</w:t>
            </w:r>
          </w:p>
        </w:tc>
        <w:tc>
          <w:tcPr>
            <w:tcW w:w="205" w:type="pct"/>
            <w:noWrap/>
            <w:hideMark/>
          </w:tcPr>
          <w:p w14:paraId="61B48B32" w14:textId="77777777" w:rsidR="008E300B" w:rsidRPr="008E300B" w:rsidRDefault="008E300B" w:rsidP="00C4778D">
            <w:pPr>
              <w:pStyle w:val="103"/>
              <w:rPr>
                <w:lang w:eastAsia="ru-RU"/>
              </w:rPr>
            </w:pPr>
            <w:r w:rsidRPr="008E300B">
              <w:rPr>
                <w:lang w:eastAsia="ru-RU"/>
              </w:rPr>
              <w:t>655</w:t>
            </w:r>
          </w:p>
        </w:tc>
      </w:tr>
      <w:tr w:rsidR="008E300B" w:rsidRPr="008E300B" w14:paraId="09689985" w14:textId="77777777" w:rsidTr="00C4778D">
        <w:trPr>
          <w:trHeight w:val="255"/>
        </w:trPr>
        <w:tc>
          <w:tcPr>
            <w:tcW w:w="803" w:type="pct"/>
            <w:noWrap/>
            <w:hideMark/>
          </w:tcPr>
          <w:p w14:paraId="2F5696B7" w14:textId="77777777" w:rsidR="008E300B" w:rsidRPr="008E300B" w:rsidRDefault="008E300B" w:rsidP="00C4778D">
            <w:pPr>
              <w:pStyle w:val="103"/>
              <w:rPr>
                <w:lang w:eastAsia="ru-RU"/>
              </w:rPr>
            </w:pPr>
            <w:r w:rsidRPr="008E300B">
              <w:rPr>
                <w:lang w:eastAsia="ru-RU"/>
              </w:rPr>
              <w:t>УРУТ на отпуск с коллекторов</w:t>
            </w:r>
          </w:p>
        </w:tc>
        <w:tc>
          <w:tcPr>
            <w:tcW w:w="265" w:type="pct"/>
            <w:noWrap/>
            <w:hideMark/>
          </w:tcPr>
          <w:p w14:paraId="27E0AFB7" w14:textId="77777777" w:rsidR="008E300B" w:rsidRPr="008E300B" w:rsidRDefault="008E300B" w:rsidP="00C4778D">
            <w:pPr>
              <w:pStyle w:val="103"/>
              <w:rPr>
                <w:lang w:eastAsia="ru-RU"/>
              </w:rPr>
            </w:pPr>
            <w:r w:rsidRPr="008E300B">
              <w:rPr>
                <w:lang w:eastAsia="ru-RU"/>
              </w:rPr>
              <w:t>кг у.т./Гкал</w:t>
            </w:r>
          </w:p>
        </w:tc>
        <w:tc>
          <w:tcPr>
            <w:tcW w:w="265" w:type="pct"/>
            <w:noWrap/>
            <w:hideMark/>
          </w:tcPr>
          <w:p w14:paraId="71C1D306" w14:textId="77777777" w:rsidR="008E300B" w:rsidRPr="008E300B" w:rsidRDefault="008E300B" w:rsidP="00C4778D">
            <w:pPr>
              <w:pStyle w:val="103"/>
              <w:rPr>
                <w:lang w:eastAsia="ru-RU"/>
              </w:rPr>
            </w:pPr>
            <w:r w:rsidRPr="008E300B">
              <w:rPr>
                <w:lang w:eastAsia="ru-RU"/>
              </w:rPr>
              <w:t>189,1</w:t>
            </w:r>
          </w:p>
        </w:tc>
        <w:tc>
          <w:tcPr>
            <w:tcW w:w="260" w:type="pct"/>
            <w:noWrap/>
            <w:hideMark/>
          </w:tcPr>
          <w:p w14:paraId="33C97B53" w14:textId="77777777" w:rsidR="008E300B" w:rsidRPr="008E300B" w:rsidRDefault="008E300B" w:rsidP="00C4778D">
            <w:pPr>
              <w:pStyle w:val="103"/>
              <w:rPr>
                <w:lang w:eastAsia="ru-RU"/>
              </w:rPr>
            </w:pPr>
            <w:r w:rsidRPr="008E300B">
              <w:rPr>
                <w:lang w:eastAsia="ru-RU"/>
              </w:rPr>
              <w:t>189,1</w:t>
            </w:r>
          </w:p>
        </w:tc>
        <w:tc>
          <w:tcPr>
            <w:tcW w:w="248" w:type="pct"/>
            <w:noWrap/>
            <w:hideMark/>
          </w:tcPr>
          <w:p w14:paraId="538CF997" w14:textId="77777777" w:rsidR="008E300B" w:rsidRPr="008E300B" w:rsidRDefault="008E300B" w:rsidP="00C4778D">
            <w:pPr>
              <w:pStyle w:val="103"/>
              <w:rPr>
                <w:lang w:eastAsia="ru-RU"/>
              </w:rPr>
            </w:pPr>
            <w:r w:rsidRPr="008E300B">
              <w:rPr>
                <w:lang w:eastAsia="ru-RU"/>
              </w:rPr>
              <w:t>189,1</w:t>
            </w:r>
          </w:p>
        </w:tc>
        <w:tc>
          <w:tcPr>
            <w:tcW w:w="269" w:type="pct"/>
            <w:noWrap/>
            <w:hideMark/>
          </w:tcPr>
          <w:p w14:paraId="624FF8E9" w14:textId="77777777" w:rsidR="008E300B" w:rsidRPr="008E300B" w:rsidRDefault="008E300B" w:rsidP="00C4778D">
            <w:pPr>
              <w:pStyle w:val="103"/>
              <w:rPr>
                <w:lang w:eastAsia="ru-RU"/>
              </w:rPr>
            </w:pPr>
            <w:r w:rsidRPr="008E300B">
              <w:rPr>
                <w:lang w:eastAsia="ru-RU"/>
              </w:rPr>
              <w:t>189,1</w:t>
            </w:r>
          </w:p>
        </w:tc>
        <w:tc>
          <w:tcPr>
            <w:tcW w:w="269" w:type="pct"/>
            <w:noWrap/>
            <w:hideMark/>
          </w:tcPr>
          <w:p w14:paraId="310CE16E" w14:textId="77777777" w:rsidR="008E300B" w:rsidRPr="008E300B" w:rsidRDefault="008E300B" w:rsidP="00C4778D">
            <w:pPr>
              <w:pStyle w:val="103"/>
              <w:rPr>
                <w:lang w:eastAsia="ru-RU"/>
              </w:rPr>
            </w:pPr>
            <w:r w:rsidRPr="008E300B">
              <w:rPr>
                <w:lang w:eastAsia="ru-RU"/>
              </w:rPr>
              <w:t>189,1</w:t>
            </w:r>
          </w:p>
        </w:tc>
        <w:tc>
          <w:tcPr>
            <w:tcW w:w="269" w:type="pct"/>
            <w:noWrap/>
            <w:hideMark/>
          </w:tcPr>
          <w:p w14:paraId="56310A2F" w14:textId="77777777" w:rsidR="008E300B" w:rsidRPr="008E300B" w:rsidRDefault="008E300B" w:rsidP="00C4778D">
            <w:pPr>
              <w:pStyle w:val="103"/>
              <w:rPr>
                <w:lang w:eastAsia="ru-RU"/>
              </w:rPr>
            </w:pPr>
            <w:r w:rsidRPr="008E300B">
              <w:rPr>
                <w:lang w:eastAsia="ru-RU"/>
              </w:rPr>
              <w:t>189,1</w:t>
            </w:r>
          </w:p>
        </w:tc>
        <w:tc>
          <w:tcPr>
            <w:tcW w:w="269" w:type="pct"/>
            <w:noWrap/>
            <w:hideMark/>
          </w:tcPr>
          <w:p w14:paraId="32608305" w14:textId="77777777" w:rsidR="008E300B" w:rsidRPr="008E300B" w:rsidRDefault="008E300B" w:rsidP="00C4778D">
            <w:pPr>
              <w:pStyle w:val="103"/>
              <w:rPr>
                <w:lang w:eastAsia="ru-RU"/>
              </w:rPr>
            </w:pPr>
            <w:r w:rsidRPr="008E300B">
              <w:rPr>
                <w:lang w:eastAsia="ru-RU"/>
              </w:rPr>
              <w:t>189,1</w:t>
            </w:r>
          </w:p>
        </w:tc>
        <w:tc>
          <w:tcPr>
            <w:tcW w:w="239" w:type="pct"/>
            <w:noWrap/>
            <w:hideMark/>
          </w:tcPr>
          <w:p w14:paraId="3B8F1768" w14:textId="77777777" w:rsidR="008E300B" w:rsidRPr="008E300B" w:rsidRDefault="008E300B" w:rsidP="00C4778D">
            <w:pPr>
              <w:pStyle w:val="103"/>
              <w:rPr>
                <w:lang w:eastAsia="ru-RU"/>
              </w:rPr>
            </w:pPr>
            <w:r w:rsidRPr="008E300B">
              <w:rPr>
                <w:lang w:eastAsia="ru-RU"/>
              </w:rPr>
              <w:t>189,1</w:t>
            </w:r>
          </w:p>
        </w:tc>
        <w:tc>
          <w:tcPr>
            <w:tcW w:w="239" w:type="pct"/>
            <w:noWrap/>
            <w:hideMark/>
          </w:tcPr>
          <w:p w14:paraId="7B81BA48" w14:textId="77777777" w:rsidR="008E300B" w:rsidRPr="008E300B" w:rsidRDefault="008E300B" w:rsidP="00C4778D">
            <w:pPr>
              <w:pStyle w:val="103"/>
              <w:rPr>
                <w:lang w:eastAsia="ru-RU"/>
              </w:rPr>
            </w:pPr>
            <w:r w:rsidRPr="008E300B">
              <w:rPr>
                <w:lang w:eastAsia="ru-RU"/>
              </w:rPr>
              <w:t>189,1</w:t>
            </w:r>
          </w:p>
        </w:tc>
        <w:tc>
          <w:tcPr>
            <w:tcW w:w="239" w:type="pct"/>
            <w:noWrap/>
            <w:hideMark/>
          </w:tcPr>
          <w:p w14:paraId="3AD463A1" w14:textId="77777777" w:rsidR="008E300B" w:rsidRPr="008E300B" w:rsidRDefault="008E300B" w:rsidP="00C4778D">
            <w:pPr>
              <w:pStyle w:val="103"/>
              <w:rPr>
                <w:lang w:eastAsia="ru-RU"/>
              </w:rPr>
            </w:pPr>
            <w:r w:rsidRPr="008E300B">
              <w:rPr>
                <w:lang w:eastAsia="ru-RU"/>
              </w:rPr>
              <w:t>189,1</w:t>
            </w:r>
          </w:p>
        </w:tc>
        <w:tc>
          <w:tcPr>
            <w:tcW w:w="239" w:type="pct"/>
            <w:noWrap/>
            <w:hideMark/>
          </w:tcPr>
          <w:p w14:paraId="00FEDA8E" w14:textId="77777777" w:rsidR="008E300B" w:rsidRPr="008E300B" w:rsidRDefault="008E300B" w:rsidP="00C4778D">
            <w:pPr>
              <w:pStyle w:val="103"/>
              <w:rPr>
                <w:lang w:eastAsia="ru-RU"/>
              </w:rPr>
            </w:pPr>
            <w:r w:rsidRPr="008E300B">
              <w:rPr>
                <w:lang w:eastAsia="ru-RU"/>
              </w:rPr>
              <w:t>189,1</w:t>
            </w:r>
          </w:p>
        </w:tc>
        <w:tc>
          <w:tcPr>
            <w:tcW w:w="231" w:type="pct"/>
            <w:noWrap/>
            <w:hideMark/>
          </w:tcPr>
          <w:p w14:paraId="4C131C81" w14:textId="77777777" w:rsidR="008E300B" w:rsidRPr="008E300B" w:rsidRDefault="008E300B" w:rsidP="00C4778D">
            <w:pPr>
              <w:pStyle w:val="103"/>
              <w:rPr>
                <w:lang w:eastAsia="ru-RU"/>
              </w:rPr>
            </w:pPr>
            <w:r w:rsidRPr="008E300B">
              <w:rPr>
                <w:lang w:eastAsia="ru-RU"/>
              </w:rPr>
              <w:t>189,1</w:t>
            </w:r>
          </w:p>
        </w:tc>
        <w:tc>
          <w:tcPr>
            <w:tcW w:w="231" w:type="pct"/>
            <w:noWrap/>
            <w:hideMark/>
          </w:tcPr>
          <w:p w14:paraId="14394D12" w14:textId="77777777" w:rsidR="008E300B" w:rsidRPr="008E300B" w:rsidRDefault="008E300B" w:rsidP="00C4778D">
            <w:pPr>
              <w:pStyle w:val="103"/>
              <w:rPr>
                <w:lang w:eastAsia="ru-RU"/>
              </w:rPr>
            </w:pPr>
            <w:r w:rsidRPr="008E300B">
              <w:rPr>
                <w:lang w:eastAsia="ru-RU"/>
              </w:rPr>
              <w:t>189,1</w:t>
            </w:r>
          </w:p>
        </w:tc>
        <w:tc>
          <w:tcPr>
            <w:tcW w:w="231" w:type="pct"/>
            <w:noWrap/>
            <w:hideMark/>
          </w:tcPr>
          <w:p w14:paraId="754E6010" w14:textId="77777777" w:rsidR="008E300B" w:rsidRPr="008E300B" w:rsidRDefault="008E300B" w:rsidP="00C4778D">
            <w:pPr>
              <w:pStyle w:val="103"/>
              <w:rPr>
                <w:lang w:eastAsia="ru-RU"/>
              </w:rPr>
            </w:pPr>
            <w:r w:rsidRPr="008E300B">
              <w:rPr>
                <w:lang w:eastAsia="ru-RU"/>
              </w:rPr>
              <w:t>189,1</w:t>
            </w:r>
          </w:p>
        </w:tc>
        <w:tc>
          <w:tcPr>
            <w:tcW w:w="231" w:type="pct"/>
            <w:noWrap/>
            <w:hideMark/>
          </w:tcPr>
          <w:p w14:paraId="5AC82C50" w14:textId="77777777" w:rsidR="008E300B" w:rsidRPr="008E300B" w:rsidRDefault="008E300B" w:rsidP="00C4778D">
            <w:pPr>
              <w:pStyle w:val="103"/>
              <w:rPr>
                <w:lang w:eastAsia="ru-RU"/>
              </w:rPr>
            </w:pPr>
            <w:r w:rsidRPr="008E300B">
              <w:rPr>
                <w:lang w:eastAsia="ru-RU"/>
              </w:rPr>
              <w:t>189,1</w:t>
            </w:r>
          </w:p>
        </w:tc>
        <w:tc>
          <w:tcPr>
            <w:tcW w:w="205" w:type="pct"/>
            <w:noWrap/>
            <w:hideMark/>
          </w:tcPr>
          <w:p w14:paraId="4C58E57C" w14:textId="77777777" w:rsidR="008E300B" w:rsidRPr="008E300B" w:rsidRDefault="008E300B" w:rsidP="00C4778D">
            <w:pPr>
              <w:pStyle w:val="103"/>
              <w:rPr>
                <w:lang w:eastAsia="ru-RU"/>
              </w:rPr>
            </w:pPr>
            <w:r w:rsidRPr="008E300B">
              <w:rPr>
                <w:lang w:eastAsia="ru-RU"/>
              </w:rPr>
              <w:t>189,1</w:t>
            </w:r>
          </w:p>
        </w:tc>
      </w:tr>
      <w:tr w:rsidR="008E300B" w:rsidRPr="008E300B" w14:paraId="74D9C219" w14:textId="77777777" w:rsidTr="00C4778D">
        <w:trPr>
          <w:trHeight w:val="255"/>
        </w:trPr>
        <w:tc>
          <w:tcPr>
            <w:tcW w:w="803" w:type="pct"/>
            <w:hideMark/>
          </w:tcPr>
          <w:p w14:paraId="0CD64422" w14:textId="77777777" w:rsidR="008E300B" w:rsidRPr="008E300B" w:rsidRDefault="008E300B" w:rsidP="00C4778D">
            <w:pPr>
              <w:pStyle w:val="103"/>
              <w:rPr>
                <w:lang w:eastAsia="ru-RU"/>
              </w:rPr>
            </w:pPr>
            <w:r w:rsidRPr="008E300B">
              <w:rPr>
                <w:lang w:eastAsia="ru-RU"/>
              </w:rPr>
              <w:t>Годовой расход условного топлива:</w:t>
            </w:r>
          </w:p>
        </w:tc>
        <w:tc>
          <w:tcPr>
            <w:tcW w:w="265" w:type="pct"/>
            <w:noWrap/>
            <w:hideMark/>
          </w:tcPr>
          <w:p w14:paraId="13008467" w14:textId="77777777" w:rsidR="008E300B" w:rsidRPr="008E300B" w:rsidRDefault="008E300B" w:rsidP="00C4778D">
            <w:pPr>
              <w:pStyle w:val="103"/>
              <w:rPr>
                <w:lang w:eastAsia="ru-RU"/>
              </w:rPr>
            </w:pPr>
            <w:r w:rsidRPr="008E300B">
              <w:rPr>
                <w:lang w:eastAsia="ru-RU"/>
              </w:rPr>
              <w:t>т у.т.</w:t>
            </w:r>
          </w:p>
        </w:tc>
        <w:tc>
          <w:tcPr>
            <w:tcW w:w="265" w:type="pct"/>
            <w:noWrap/>
            <w:hideMark/>
          </w:tcPr>
          <w:p w14:paraId="15E411CD" w14:textId="77777777" w:rsidR="008E300B" w:rsidRPr="008E300B" w:rsidRDefault="008E300B" w:rsidP="00C4778D">
            <w:pPr>
              <w:pStyle w:val="103"/>
              <w:rPr>
                <w:lang w:eastAsia="ru-RU"/>
              </w:rPr>
            </w:pPr>
            <w:r w:rsidRPr="008E300B">
              <w:rPr>
                <w:lang w:eastAsia="ru-RU"/>
              </w:rPr>
              <w:t>124</w:t>
            </w:r>
          </w:p>
        </w:tc>
        <w:tc>
          <w:tcPr>
            <w:tcW w:w="260" w:type="pct"/>
            <w:noWrap/>
            <w:hideMark/>
          </w:tcPr>
          <w:p w14:paraId="698BA9A8" w14:textId="77777777" w:rsidR="008E300B" w:rsidRPr="008E300B" w:rsidRDefault="008E300B" w:rsidP="00C4778D">
            <w:pPr>
              <w:pStyle w:val="103"/>
              <w:rPr>
                <w:lang w:eastAsia="ru-RU"/>
              </w:rPr>
            </w:pPr>
            <w:r w:rsidRPr="008E300B">
              <w:rPr>
                <w:lang w:eastAsia="ru-RU"/>
              </w:rPr>
              <w:t>124</w:t>
            </w:r>
          </w:p>
        </w:tc>
        <w:tc>
          <w:tcPr>
            <w:tcW w:w="248" w:type="pct"/>
            <w:noWrap/>
            <w:hideMark/>
          </w:tcPr>
          <w:p w14:paraId="2DF8771C" w14:textId="77777777" w:rsidR="008E300B" w:rsidRPr="008E300B" w:rsidRDefault="008E300B" w:rsidP="00C4778D">
            <w:pPr>
              <w:pStyle w:val="103"/>
              <w:rPr>
                <w:lang w:eastAsia="ru-RU"/>
              </w:rPr>
            </w:pPr>
            <w:r w:rsidRPr="008E300B">
              <w:rPr>
                <w:lang w:eastAsia="ru-RU"/>
              </w:rPr>
              <w:t>124</w:t>
            </w:r>
          </w:p>
        </w:tc>
        <w:tc>
          <w:tcPr>
            <w:tcW w:w="269" w:type="pct"/>
            <w:noWrap/>
            <w:hideMark/>
          </w:tcPr>
          <w:p w14:paraId="2FFE4849" w14:textId="77777777" w:rsidR="008E300B" w:rsidRPr="008E300B" w:rsidRDefault="008E300B" w:rsidP="00C4778D">
            <w:pPr>
              <w:pStyle w:val="103"/>
              <w:rPr>
                <w:lang w:eastAsia="ru-RU"/>
              </w:rPr>
            </w:pPr>
            <w:r w:rsidRPr="008E300B">
              <w:rPr>
                <w:lang w:eastAsia="ru-RU"/>
              </w:rPr>
              <w:t>124</w:t>
            </w:r>
          </w:p>
        </w:tc>
        <w:tc>
          <w:tcPr>
            <w:tcW w:w="269" w:type="pct"/>
            <w:noWrap/>
            <w:hideMark/>
          </w:tcPr>
          <w:p w14:paraId="4927ED90" w14:textId="77777777" w:rsidR="008E300B" w:rsidRPr="008E300B" w:rsidRDefault="008E300B" w:rsidP="00C4778D">
            <w:pPr>
              <w:pStyle w:val="103"/>
              <w:rPr>
                <w:lang w:eastAsia="ru-RU"/>
              </w:rPr>
            </w:pPr>
            <w:r w:rsidRPr="008E300B">
              <w:rPr>
                <w:lang w:eastAsia="ru-RU"/>
              </w:rPr>
              <w:t>124</w:t>
            </w:r>
          </w:p>
        </w:tc>
        <w:tc>
          <w:tcPr>
            <w:tcW w:w="269" w:type="pct"/>
            <w:noWrap/>
            <w:hideMark/>
          </w:tcPr>
          <w:p w14:paraId="1BD18D60" w14:textId="77777777" w:rsidR="008E300B" w:rsidRPr="008E300B" w:rsidRDefault="008E300B" w:rsidP="00C4778D">
            <w:pPr>
              <w:pStyle w:val="103"/>
              <w:rPr>
                <w:lang w:eastAsia="ru-RU"/>
              </w:rPr>
            </w:pPr>
            <w:r w:rsidRPr="008E300B">
              <w:rPr>
                <w:lang w:eastAsia="ru-RU"/>
              </w:rPr>
              <w:t>124</w:t>
            </w:r>
          </w:p>
        </w:tc>
        <w:tc>
          <w:tcPr>
            <w:tcW w:w="269" w:type="pct"/>
            <w:noWrap/>
            <w:hideMark/>
          </w:tcPr>
          <w:p w14:paraId="51294A1B" w14:textId="77777777" w:rsidR="008E300B" w:rsidRPr="008E300B" w:rsidRDefault="008E300B" w:rsidP="00C4778D">
            <w:pPr>
              <w:pStyle w:val="103"/>
              <w:rPr>
                <w:lang w:eastAsia="ru-RU"/>
              </w:rPr>
            </w:pPr>
            <w:r w:rsidRPr="008E300B">
              <w:rPr>
                <w:lang w:eastAsia="ru-RU"/>
              </w:rPr>
              <w:t>124</w:t>
            </w:r>
          </w:p>
        </w:tc>
        <w:tc>
          <w:tcPr>
            <w:tcW w:w="239" w:type="pct"/>
            <w:noWrap/>
            <w:hideMark/>
          </w:tcPr>
          <w:p w14:paraId="380CCA6C" w14:textId="77777777" w:rsidR="008E300B" w:rsidRPr="008E300B" w:rsidRDefault="008E300B" w:rsidP="00C4778D">
            <w:pPr>
              <w:pStyle w:val="103"/>
              <w:rPr>
                <w:lang w:eastAsia="ru-RU"/>
              </w:rPr>
            </w:pPr>
            <w:r w:rsidRPr="008E300B">
              <w:rPr>
                <w:lang w:eastAsia="ru-RU"/>
              </w:rPr>
              <w:t>124</w:t>
            </w:r>
          </w:p>
        </w:tc>
        <w:tc>
          <w:tcPr>
            <w:tcW w:w="239" w:type="pct"/>
            <w:noWrap/>
            <w:hideMark/>
          </w:tcPr>
          <w:p w14:paraId="5DBE5831" w14:textId="77777777" w:rsidR="008E300B" w:rsidRPr="008E300B" w:rsidRDefault="008E300B" w:rsidP="00C4778D">
            <w:pPr>
              <w:pStyle w:val="103"/>
              <w:rPr>
                <w:lang w:eastAsia="ru-RU"/>
              </w:rPr>
            </w:pPr>
            <w:r w:rsidRPr="008E300B">
              <w:rPr>
                <w:lang w:eastAsia="ru-RU"/>
              </w:rPr>
              <w:t>124</w:t>
            </w:r>
          </w:p>
        </w:tc>
        <w:tc>
          <w:tcPr>
            <w:tcW w:w="239" w:type="pct"/>
            <w:noWrap/>
            <w:hideMark/>
          </w:tcPr>
          <w:p w14:paraId="6A4A2A29" w14:textId="77777777" w:rsidR="008E300B" w:rsidRPr="008E300B" w:rsidRDefault="008E300B" w:rsidP="00C4778D">
            <w:pPr>
              <w:pStyle w:val="103"/>
              <w:rPr>
                <w:lang w:eastAsia="ru-RU"/>
              </w:rPr>
            </w:pPr>
            <w:r w:rsidRPr="008E300B">
              <w:rPr>
                <w:lang w:eastAsia="ru-RU"/>
              </w:rPr>
              <w:t>124</w:t>
            </w:r>
          </w:p>
        </w:tc>
        <w:tc>
          <w:tcPr>
            <w:tcW w:w="239" w:type="pct"/>
            <w:noWrap/>
            <w:hideMark/>
          </w:tcPr>
          <w:p w14:paraId="3A406958" w14:textId="77777777" w:rsidR="008E300B" w:rsidRPr="008E300B" w:rsidRDefault="008E300B" w:rsidP="00C4778D">
            <w:pPr>
              <w:pStyle w:val="103"/>
              <w:rPr>
                <w:lang w:eastAsia="ru-RU"/>
              </w:rPr>
            </w:pPr>
            <w:r w:rsidRPr="008E300B">
              <w:rPr>
                <w:lang w:eastAsia="ru-RU"/>
              </w:rPr>
              <w:t>124</w:t>
            </w:r>
          </w:p>
        </w:tc>
        <w:tc>
          <w:tcPr>
            <w:tcW w:w="231" w:type="pct"/>
            <w:noWrap/>
            <w:hideMark/>
          </w:tcPr>
          <w:p w14:paraId="541637E0" w14:textId="77777777" w:rsidR="008E300B" w:rsidRPr="008E300B" w:rsidRDefault="008E300B" w:rsidP="00C4778D">
            <w:pPr>
              <w:pStyle w:val="103"/>
              <w:rPr>
                <w:lang w:eastAsia="ru-RU"/>
              </w:rPr>
            </w:pPr>
            <w:r w:rsidRPr="008E300B">
              <w:rPr>
                <w:lang w:eastAsia="ru-RU"/>
              </w:rPr>
              <w:t>124</w:t>
            </w:r>
          </w:p>
        </w:tc>
        <w:tc>
          <w:tcPr>
            <w:tcW w:w="231" w:type="pct"/>
            <w:noWrap/>
            <w:hideMark/>
          </w:tcPr>
          <w:p w14:paraId="736A5D38" w14:textId="77777777" w:rsidR="008E300B" w:rsidRPr="008E300B" w:rsidRDefault="008E300B" w:rsidP="00C4778D">
            <w:pPr>
              <w:pStyle w:val="103"/>
              <w:rPr>
                <w:lang w:eastAsia="ru-RU"/>
              </w:rPr>
            </w:pPr>
            <w:r w:rsidRPr="008E300B">
              <w:rPr>
                <w:lang w:eastAsia="ru-RU"/>
              </w:rPr>
              <w:t>124</w:t>
            </w:r>
          </w:p>
        </w:tc>
        <w:tc>
          <w:tcPr>
            <w:tcW w:w="231" w:type="pct"/>
            <w:noWrap/>
            <w:hideMark/>
          </w:tcPr>
          <w:p w14:paraId="52872D2C" w14:textId="77777777" w:rsidR="008E300B" w:rsidRPr="008E300B" w:rsidRDefault="008E300B" w:rsidP="00C4778D">
            <w:pPr>
              <w:pStyle w:val="103"/>
              <w:rPr>
                <w:lang w:eastAsia="ru-RU"/>
              </w:rPr>
            </w:pPr>
            <w:r w:rsidRPr="008E300B">
              <w:rPr>
                <w:lang w:eastAsia="ru-RU"/>
              </w:rPr>
              <w:t>124</w:t>
            </w:r>
          </w:p>
        </w:tc>
        <w:tc>
          <w:tcPr>
            <w:tcW w:w="231" w:type="pct"/>
            <w:noWrap/>
            <w:hideMark/>
          </w:tcPr>
          <w:p w14:paraId="26DCC654" w14:textId="77777777" w:rsidR="008E300B" w:rsidRPr="008E300B" w:rsidRDefault="008E300B" w:rsidP="00C4778D">
            <w:pPr>
              <w:pStyle w:val="103"/>
              <w:rPr>
                <w:lang w:eastAsia="ru-RU"/>
              </w:rPr>
            </w:pPr>
            <w:r w:rsidRPr="008E300B">
              <w:rPr>
                <w:lang w:eastAsia="ru-RU"/>
              </w:rPr>
              <w:t>124</w:t>
            </w:r>
          </w:p>
        </w:tc>
        <w:tc>
          <w:tcPr>
            <w:tcW w:w="205" w:type="pct"/>
            <w:noWrap/>
            <w:hideMark/>
          </w:tcPr>
          <w:p w14:paraId="7EB15A15" w14:textId="77777777" w:rsidR="008E300B" w:rsidRPr="008E300B" w:rsidRDefault="008E300B" w:rsidP="00C4778D">
            <w:pPr>
              <w:pStyle w:val="103"/>
              <w:rPr>
                <w:lang w:eastAsia="ru-RU"/>
              </w:rPr>
            </w:pPr>
            <w:r w:rsidRPr="008E300B">
              <w:rPr>
                <w:lang w:eastAsia="ru-RU"/>
              </w:rPr>
              <w:t>124</w:t>
            </w:r>
          </w:p>
        </w:tc>
      </w:tr>
      <w:tr w:rsidR="008E300B" w:rsidRPr="008E300B" w14:paraId="36E31AD5" w14:textId="77777777" w:rsidTr="00C4778D">
        <w:trPr>
          <w:trHeight w:val="255"/>
        </w:trPr>
        <w:tc>
          <w:tcPr>
            <w:tcW w:w="803" w:type="pct"/>
            <w:hideMark/>
          </w:tcPr>
          <w:p w14:paraId="60F83DA1" w14:textId="77777777" w:rsidR="008E300B" w:rsidRPr="008E300B" w:rsidRDefault="008E300B" w:rsidP="00C4778D">
            <w:pPr>
              <w:pStyle w:val="103"/>
              <w:rPr>
                <w:lang w:eastAsia="ru-RU"/>
              </w:rPr>
            </w:pPr>
            <w:r w:rsidRPr="008E300B">
              <w:rPr>
                <w:lang w:eastAsia="ru-RU"/>
              </w:rPr>
              <w:t>зимний период</w:t>
            </w:r>
          </w:p>
        </w:tc>
        <w:tc>
          <w:tcPr>
            <w:tcW w:w="265" w:type="pct"/>
            <w:noWrap/>
            <w:hideMark/>
          </w:tcPr>
          <w:p w14:paraId="2E612FC4" w14:textId="77777777" w:rsidR="008E300B" w:rsidRPr="008E300B" w:rsidRDefault="008E300B" w:rsidP="00C4778D">
            <w:pPr>
              <w:pStyle w:val="103"/>
              <w:rPr>
                <w:lang w:eastAsia="ru-RU"/>
              </w:rPr>
            </w:pPr>
            <w:r w:rsidRPr="008E300B">
              <w:rPr>
                <w:lang w:eastAsia="ru-RU"/>
              </w:rPr>
              <w:t>т у.т.</w:t>
            </w:r>
          </w:p>
        </w:tc>
        <w:tc>
          <w:tcPr>
            <w:tcW w:w="265" w:type="pct"/>
            <w:noWrap/>
            <w:hideMark/>
          </w:tcPr>
          <w:p w14:paraId="617249B8" w14:textId="77777777" w:rsidR="008E300B" w:rsidRPr="008E300B" w:rsidRDefault="008E300B" w:rsidP="00C4778D">
            <w:pPr>
              <w:pStyle w:val="103"/>
              <w:rPr>
                <w:lang w:eastAsia="ru-RU"/>
              </w:rPr>
            </w:pPr>
            <w:r w:rsidRPr="008E300B">
              <w:rPr>
                <w:lang w:eastAsia="ru-RU"/>
              </w:rPr>
              <w:t>68</w:t>
            </w:r>
          </w:p>
        </w:tc>
        <w:tc>
          <w:tcPr>
            <w:tcW w:w="260" w:type="pct"/>
            <w:noWrap/>
            <w:hideMark/>
          </w:tcPr>
          <w:p w14:paraId="7882F7AD" w14:textId="77777777" w:rsidR="008E300B" w:rsidRPr="008E300B" w:rsidRDefault="008E300B" w:rsidP="00C4778D">
            <w:pPr>
              <w:pStyle w:val="103"/>
              <w:rPr>
                <w:lang w:eastAsia="ru-RU"/>
              </w:rPr>
            </w:pPr>
            <w:r w:rsidRPr="008E300B">
              <w:rPr>
                <w:lang w:eastAsia="ru-RU"/>
              </w:rPr>
              <w:t>68</w:t>
            </w:r>
          </w:p>
        </w:tc>
        <w:tc>
          <w:tcPr>
            <w:tcW w:w="248" w:type="pct"/>
            <w:noWrap/>
            <w:hideMark/>
          </w:tcPr>
          <w:p w14:paraId="53648DE6" w14:textId="77777777" w:rsidR="008E300B" w:rsidRPr="008E300B" w:rsidRDefault="008E300B" w:rsidP="00C4778D">
            <w:pPr>
              <w:pStyle w:val="103"/>
              <w:rPr>
                <w:lang w:eastAsia="ru-RU"/>
              </w:rPr>
            </w:pPr>
            <w:r w:rsidRPr="008E300B">
              <w:rPr>
                <w:lang w:eastAsia="ru-RU"/>
              </w:rPr>
              <w:t>68</w:t>
            </w:r>
          </w:p>
        </w:tc>
        <w:tc>
          <w:tcPr>
            <w:tcW w:w="269" w:type="pct"/>
            <w:noWrap/>
            <w:hideMark/>
          </w:tcPr>
          <w:p w14:paraId="53A499AE" w14:textId="77777777" w:rsidR="008E300B" w:rsidRPr="008E300B" w:rsidRDefault="008E300B" w:rsidP="00C4778D">
            <w:pPr>
              <w:pStyle w:val="103"/>
              <w:rPr>
                <w:lang w:eastAsia="ru-RU"/>
              </w:rPr>
            </w:pPr>
            <w:r w:rsidRPr="008E300B">
              <w:rPr>
                <w:lang w:eastAsia="ru-RU"/>
              </w:rPr>
              <w:t>68</w:t>
            </w:r>
          </w:p>
        </w:tc>
        <w:tc>
          <w:tcPr>
            <w:tcW w:w="269" w:type="pct"/>
            <w:noWrap/>
            <w:hideMark/>
          </w:tcPr>
          <w:p w14:paraId="6CA87BFA" w14:textId="77777777" w:rsidR="008E300B" w:rsidRPr="008E300B" w:rsidRDefault="008E300B" w:rsidP="00C4778D">
            <w:pPr>
              <w:pStyle w:val="103"/>
              <w:rPr>
                <w:lang w:eastAsia="ru-RU"/>
              </w:rPr>
            </w:pPr>
            <w:r w:rsidRPr="008E300B">
              <w:rPr>
                <w:lang w:eastAsia="ru-RU"/>
              </w:rPr>
              <w:t>68</w:t>
            </w:r>
          </w:p>
        </w:tc>
        <w:tc>
          <w:tcPr>
            <w:tcW w:w="269" w:type="pct"/>
            <w:noWrap/>
            <w:hideMark/>
          </w:tcPr>
          <w:p w14:paraId="16A928DF" w14:textId="77777777" w:rsidR="008E300B" w:rsidRPr="008E300B" w:rsidRDefault="008E300B" w:rsidP="00C4778D">
            <w:pPr>
              <w:pStyle w:val="103"/>
              <w:rPr>
                <w:lang w:eastAsia="ru-RU"/>
              </w:rPr>
            </w:pPr>
            <w:r w:rsidRPr="008E300B">
              <w:rPr>
                <w:lang w:eastAsia="ru-RU"/>
              </w:rPr>
              <w:t>68</w:t>
            </w:r>
          </w:p>
        </w:tc>
        <w:tc>
          <w:tcPr>
            <w:tcW w:w="269" w:type="pct"/>
            <w:noWrap/>
            <w:hideMark/>
          </w:tcPr>
          <w:p w14:paraId="7291C102" w14:textId="77777777" w:rsidR="008E300B" w:rsidRPr="008E300B" w:rsidRDefault="008E300B" w:rsidP="00C4778D">
            <w:pPr>
              <w:pStyle w:val="103"/>
              <w:rPr>
                <w:lang w:eastAsia="ru-RU"/>
              </w:rPr>
            </w:pPr>
            <w:r w:rsidRPr="008E300B">
              <w:rPr>
                <w:lang w:eastAsia="ru-RU"/>
              </w:rPr>
              <w:t>68</w:t>
            </w:r>
          </w:p>
        </w:tc>
        <w:tc>
          <w:tcPr>
            <w:tcW w:w="239" w:type="pct"/>
            <w:noWrap/>
            <w:hideMark/>
          </w:tcPr>
          <w:p w14:paraId="5CA66D4D" w14:textId="77777777" w:rsidR="008E300B" w:rsidRPr="008E300B" w:rsidRDefault="008E300B" w:rsidP="00C4778D">
            <w:pPr>
              <w:pStyle w:val="103"/>
              <w:rPr>
                <w:lang w:eastAsia="ru-RU"/>
              </w:rPr>
            </w:pPr>
            <w:r w:rsidRPr="008E300B">
              <w:rPr>
                <w:lang w:eastAsia="ru-RU"/>
              </w:rPr>
              <w:t>68</w:t>
            </w:r>
          </w:p>
        </w:tc>
        <w:tc>
          <w:tcPr>
            <w:tcW w:w="239" w:type="pct"/>
            <w:noWrap/>
            <w:hideMark/>
          </w:tcPr>
          <w:p w14:paraId="77BBFB4F" w14:textId="77777777" w:rsidR="008E300B" w:rsidRPr="008E300B" w:rsidRDefault="008E300B" w:rsidP="00C4778D">
            <w:pPr>
              <w:pStyle w:val="103"/>
              <w:rPr>
                <w:lang w:eastAsia="ru-RU"/>
              </w:rPr>
            </w:pPr>
            <w:r w:rsidRPr="008E300B">
              <w:rPr>
                <w:lang w:eastAsia="ru-RU"/>
              </w:rPr>
              <w:t>68</w:t>
            </w:r>
          </w:p>
        </w:tc>
        <w:tc>
          <w:tcPr>
            <w:tcW w:w="239" w:type="pct"/>
            <w:noWrap/>
            <w:hideMark/>
          </w:tcPr>
          <w:p w14:paraId="01A50BD3" w14:textId="77777777" w:rsidR="008E300B" w:rsidRPr="008E300B" w:rsidRDefault="008E300B" w:rsidP="00C4778D">
            <w:pPr>
              <w:pStyle w:val="103"/>
              <w:rPr>
                <w:lang w:eastAsia="ru-RU"/>
              </w:rPr>
            </w:pPr>
            <w:r w:rsidRPr="008E300B">
              <w:rPr>
                <w:lang w:eastAsia="ru-RU"/>
              </w:rPr>
              <w:t>68</w:t>
            </w:r>
          </w:p>
        </w:tc>
        <w:tc>
          <w:tcPr>
            <w:tcW w:w="239" w:type="pct"/>
            <w:noWrap/>
            <w:hideMark/>
          </w:tcPr>
          <w:p w14:paraId="33C35686" w14:textId="77777777" w:rsidR="008E300B" w:rsidRPr="008E300B" w:rsidRDefault="008E300B" w:rsidP="00C4778D">
            <w:pPr>
              <w:pStyle w:val="103"/>
              <w:rPr>
                <w:lang w:eastAsia="ru-RU"/>
              </w:rPr>
            </w:pPr>
            <w:r w:rsidRPr="008E300B">
              <w:rPr>
                <w:lang w:eastAsia="ru-RU"/>
              </w:rPr>
              <w:t>68</w:t>
            </w:r>
          </w:p>
        </w:tc>
        <w:tc>
          <w:tcPr>
            <w:tcW w:w="231" w:type="pct"/>
            <w:noWrap/>
            <w:hideMark/>
          </w:tcPr>
          <w:p w14:paraId="67DB2759" w14:textId="77777777" w:rsidR="008E300B" w:rsidRPr="008E300B" w:rsidRDefault="008E300B" w:rsidP="00C4778D">
            <w:pPr>
              <w:pStyle w:val="103"/>
              <w:rPr>
                <w:lang w:eastAsia="ru-RU"/>
              </w:rPr>
            </w:pPr>
            <w:r w:rsidRPr="008E300B">
              <w:rPr>
                <w:lang w:eastAsia="ru-RU"/>
              </w:rPr>
              <w:t>68</w:t>
            </w:r>
          </w:p>
        </w:tc>
        <w:tc>
          <w:tcPr>
            <w:tcW w:w="231" w:type="pct"/>
            <w:noWrap/>
            <w:hideMark/>
          </w:tcPr>
          <w:p w14:paraId="5D817069" w14:textId="77777777" w:rsidR="008E300B" w:rsidRPr="008E300B" w:rsidRDefault="008E300B" w:rsidP="00C4778D">
            <w:pPr>
              <w:pStyle w:val="103"/>
              <w:rPr>
                <w:lang w:eastAsia="ru-RU"/>
              </w:rPr>
            </w:pPr>
            <w:r w:rsidRPr="008E300B">
              <w:rPr>
                <w:lang w:eastAsia="ru-RU"/>
              </w:rPr>
              <w:t>68</w:t>
            </w:r>
          </w:p>
        </w:tc>
        <w:tc>
          <w:tcPr>
            <w:tcW w:w="231" w:type="pct"/>
            <w:noWrap/>
            <w:hideMark/>
          </w:tcPr>
          <w:p w14:paraId="49C26408" w14:textId="77777777" w:rsidR="008E300B" w:rsidRPr="008E300B" w:rsidRDefault="008E300B" w:rsidP="00C4778D">
            <w:pPr>
              <w:pStyle w:val="103"/>
              <w:rPr>
                <w:lang w:eastAsia="ru-RU"/>
              </w:rPr>
            </w:pPr>
            <w:r w:rsidRPr="008E300B">
              <w:rPr>
                <w:lang w:eastAsia="ru-RU"/>
              </w:rPr>
              <w:t>68</w:t>
            </w:r>
          </w:p>
        </w:tc>
        <w:tc>
          <w:tcPr>
            <w:tcW w:w="231" w:type="pct"/>
            <w:noWrap/>
            <w:hideMark/>
          </w:tcPr>
          <w:p w14:paraId="4184525C" w14:textId="77777777" w:rsidR="008E300B" w:rsidRPr="008E300B" w:rsidRDefault="008E300B" w:rsidP="00C4778D">
            <w:pPr>
              <w:pStyle w:val="103"/>
              <w:rPr>
                <w:lang w:eastAsia="ru-RU"/>
              </w:rPr>
            </w:pPr>
            <w:r w:rsidRPr="008E300B">
              <w:rPr>
                <w:lang w:eastAsia="ru-RU"/>
              </w:rPr>
              <w:t>68</w:t>
            </w:r>
          </w:p>
        </w:tc>
        <w:tc>
          <w:tcPr>
            <w:tcW w:w="205" w:type="pct"/>
            <w:noWrap/>
            <w:hideMark/>
          </w:tcPr>
          <w:p w14:paraId="0C5869E5" w14:textId="77777777" w:rsidR="008E300B" w:rsidRPr="008E300B" w:rsidRDefault="008E300B" w:rsidP="00C4778D">
            <w:pPr>
              <w:pStyle w:val="103"/>
              <w:rPr>
                <w:lang w:eastAsia="ru-RU"/>
              </w:rPr>
            </w:pPr>
            <w:r w:rsidRPr="008E300B">
              <w:rPr>
                <w:lang w:eastAsia="ru-RU"/>
              </w:rPr>
              <w:t>68</w:t>
            </w:r>
          </w:p>
        </w:tc>
      </w:tr>
      <w:tr w:rsidR="008E300B" w:rsidRPr="008E300B" w14:paraId="22FCF4BE" w14:textId="77777777" w:rsidTr="00C4778D">
        <w:trPr>
          <w:trHeight w:val="255"/>
        </w:trPr>
        <w:tc>
          <w:tcPr>
            <w:tcW w:w="803" w:type="pct"/>
            <w:hideMark/>
          </w:tcPr>
          <w:p w14:paraId="41893066" w14:textId="77777777" w:rsidR="008E300B" w:rsidRPr="008E300B" w:rsidRDefault="008E300B" w:rsidP="00C4778D">
            <w:pPr>
              <w:pStyle w:val="103"/>
              <w:rPr>
                <w:lang w:eastAsia="ru-RU"/>
              </w:rPr>
            </w:pPr>
            <w:r w:rsidRPr="008E300B">
              <w:rPr>
                <w:lang w:eastAsia="ru-RU"/>
              </w:rPr>
              <w:t>переходный период</w:t>
            </w:r>
          </w:p>
        </w:tc>
        <w:tc>
          <w:tcPr>
            <w:tcW w:w="265" w:type="pct"/>
            <w:noWrap/>
            <w:hideMark/>
          </w:tcPr>
          <w:p w14:paraId="47129CC9" w14:textId="77777777" w:rsidR="008E300B" w:rsidRPr="008E300B" w:rsidRDefault="008E300B" w:rsidP="00C4778D">
            <w:pPr>
              <w:pStyle w:val="103"/>
              <w:rPr>
                <w:lang w:eastAsia="ru-RU"/>
              </w:rPr>
            </w:pPr>
            <w:r w:rsidRPr="008E300B">
              <w:rPr>
                <w:lang w:eastAsia="ru-RU"/>
              </w:rPr>
              <w:t>т у.т.</w:t>
            </w:r>
          </w:p>
        </w:tc>
        <w:tc>
          <w:tcPr>
            <w:tcW w:w="265" w:type="pct"/>
            <w:noWrap/>
            <w:hideMark/>
          </w:tcPr>
          <w:p w14:paraId="30159BCB" w14:textId="77777777" w:rsidR="008E300B" w:rsidRPr="008E300B" w:rsidRDefault="008E300B" w:rsidP="00C4778D">
            <w:pPr>
              <w:pStyle w:val="103"/>
              <w:rPr>
                <w:lang w:eastAsia="ru-RU"/>
              </w:rPr>
            </w:pPr>
            <w:r w:rsidRPr="008E300B">
              <w:rPr>
                <w:lang w:eastAsia="ru-RU"/>
              </w:rPr>
              <w:t>56</w:t>
            </w:r>
          </w:p>
        </w:tc>
        <w:tc>
          <w:tcPr>
            <w:tcW w:w="260" w:type="pct"/>
            <w:noWrap/>
            <w:hideMark/>
          </w:tcPr>
          <w:p w14:paraId="48068D3E" w14:textId="77777777" w:rsidR="008E300B" w:rsidRPr="008E300B" w:rsidRDefault="008E300B" w:rsidP="00C4778D">
            <w:pPr>
              <w:pStyle w:val="103"/>
              <w:rPr>
                <w:lang w:eastAsia="ru-RU"/>
              </w:rPr>
            </w:pPr>
            <w:r w:rsidRPr="008E300B">
              <w:rPr>
                <w:lang w:eastAsia="ru-RU"/>
              </w:rPr>
              <w:t>56</w:t>
            </w:r>
          </w:p>
        </w:tc>
        <w:tc>
          <w:tcPr>
            <w:tcW w:w="248" w:type="pct"/>
            <w:noWrap/>
            <w:hideMark/>
          </w:tcPr>
          <w:p w14:paraId="3E655CD7" w14:textId="77777777" w:rsidR="008E300B" w:rsidRPr="008E300B" w:rsidRDefault="008E300B" w:rsidP="00C4778D">
            <w:pPr>
              <w:pStyle w:val="103"/>
              <w:rPr>
                <w:lang w:eastAsia="ru-RU"/>
              </w:rPr>
            </w:pPr>
            <w:r w:rsidRPr="008E300B">
              <w:rPr>
                <w:lang w:eastAsia="ru-RU"/>
              </w:rPr>
              <w:t>56</w:t>
            </w:r>
          </w:p>
        </w:tc>
        <w:tc>
          <w:tcPr>
            <w:tcW w:w="269" w:type="pct"/>
            <w:noWrap/>
            <w:hideMark/>
          </w:tcPr>
          <w:p w14:paraId="51A76B5D" w14:textId="77777777" w:rsidR="008E300B" w:rsidRPr="008E300B" w:rsidRDefault="008E300B" w:rsidP="00C4778D">
            <w:pPr>
              <w:pStyle w:val="103"/>
              <w:rPr>
                <w:lang w:eastAsia="ru-RU"/>
              </w:rPr>
            </w:pPr>
            <w:r w:rsidRPr="008E300B">
              <w:rPr>
                <w:lang w:eastAsia="ru-RU"/>
              </w:rPr>
              <w:t>56</w:t>
            </w:r>
          </w:p>
        </w:tc>
        <w:tc>
          <w:tcPr>
            <w:tcW w:w="269" w:type="pct"/>
            <w:noWrap/>
            <w:hideMark/>
          </w:tcPr>
          <w:p w14:paraId="1ECE9EA9" w14:textId="77777777" w:rsidR="008E300B" w:rsidRPr="008E300B" w:rsidRDefault="008E300B" w:rsidP="00C4778D">
            <w:pPr>
              <w:pStyle w:val="103"/>
              <w:rPr>
                <w:lang w:eastAsia="ru-RU"/>
              </w:rPr>
            </w:pPr>
            <w:r w:rsidRPr="008E300B">
              <w:rPr>
                <w:lang w:eastAsia="ru-RU"/>
              </w:rPr>
              <w:t>56</w:t>
            </w:r>
          </w:p>
        </w:tc>
        <w:tc>
          <w:tcPr>
            <w:tcW w:w="269" w:type="pct"/>
            <w:noWrap/>
            <w:hideMark/>
          </w:tcPr>
          <w:p w14:paraId="77A984FE" w14:textId="77777777" w:rsidR="008E300B" w:rsidRPr="008E300B" w:rsidRDefault="008E300B" w:rsidP="00C4778D">
            <w:pPr>
              <w:pStyle w:val="103"/>
              <w:rPr>
                <w:lang w:eastAsia="ru-RU"/>
              </w:rPr>
            </w:pPr>
            <w:r w:rsidRPr="008E300B">
              <w:rPr>
                <w:lang w:eastAsia="ru-RU"/>
              </w:rPr>
              <w:t>56</w:t>
            </w:r>
          </w:p>
        </w:tc>
        <w:tc>
          <w:tcPr>
            <w:tcW w:w="269" w:type="pct"/>
            <w:noWrap/>
            <w:hideMark/>
          </w:tcPr>
          <w:p w14:paraId="3D600F0B" w14:textId="77777777" w:rsidR="008E300B" w:rsidRPr="008E300B" w:rsidRDefault="008E300B" w:rsidP="00C4778D">
            <w:pPr>
              <w:pStyle w:val="103"/>
              <w:rPr>
                <w:lang w:eastAsia="ru-RU"/>
              </w:rPr>
            </w:pPr>
            <w:r w:rsidRPr="008E300B">
              <w:rPr>
                <w:lang w:eastAsia="ru-RU"/>
              </w:rPr>
              <w:t>56</w:t>
            </w:r>
          </w:p>
        </w:tc>
        <w:tc>
          <w:tcPr>
            <w:tcW w:w="239" w:type="pct"/>
            <w:noWrap/>
            <w:hideMark/>
          </w:tcPr>
          <w:p w14:paraId="292DDBC2" w14:textId="77777777" w:rsidR="008E300B" w:rsidRPr="008E300B" w:rsidRDefault="008E300B" w:rsidP="00C4778D">
            <w:pPr>
              <w:pStyle w:val="103"/>
              <w:rPr>
                <w:lang w:eastAsia="ru-RU"/>
              </w:rPr>
            </w:pPr>
            <w:r w:rsidRPr="008E300B">
              <w:rPr>
                <w:lang w:eastAsia="ru-RU"/>
              </w:rPr>
              <w:t>56</w:t>
            </w:r>
          </w:p>
        </w:tc>
        <w:tc>
          <w:tcPr>
            <w:tcW w:w="239" w:type="pct"/>
            <w:noWrap/>
            <w:hideMark/>
          </w:tcPr>
          <w:p w14:paraId="5F54753F" w14:textId="77777777" w:rsidR="008E300B" w:rsidRPr="008E300B" w:rsidRDefault="008E300B" w:rsidP="00C4778D">
            <w:pPr>
              <w:pStyle w:val="103"/>
              <w:rPr>
                <w:lang w:eastAsia="ru-RU"/>
              </w:rPr>
            </w:pPr>
            <w:r w:rsidRPr="008E300B">
              <w:rPr>
                <w:lang w:eastAsia="ru-RU"/>
              </w:rPr>
              <w:t>56</w:t>
            </w:r>
          </w:p>
        </w:tc>
        <w:tc>
          <w:tcPr>
            <w:tcW w:w="239" w:type="pct"/>
            <w:noWrap/>
            <w:hideMark/>
          </w:tcPr>
          <w:p w14:paraId="4622CE93" w14:textId="77777777" w:rsidR="008E300B" w:rsidRPr="008E300B" w:rsidRDefault="008E300B" w:rsidP="00C4778D">
            <w:pPr>
              <w:pStyle w:val="103"/>
              <w:rPr>
                <w:lang w:eastAsia="ru-RU"/>
              </w:rPr>
            </w:pPr>
            <w:r w:rsidRPr="008E300B">
              <w:rPr>
                <w:lang w:eastAsia="ru-RU"/>
              </w:rPr>
              <w:t>56</w:t>
            </w:r>
          </w:p>
        </w:tc>
        <w:tc>
          <w:tcPr>
            <w:tcW w:w="239" w:type="pct"/>
            <w:noWrap/>
            <w:hideMark/>
          </w:tcPr>
          <w:p w14:paraId="405BAB54" w14:textId="77777777" w:rsidR="008E300B" w:rsidRPr="008E300B" w:rsidRDefault="008E300B" w:rsidP="00C4778D">
            <w:pPr>
              <w:pStyle w:val="103"/>
              <w:rPr>
                <w:lang w:eastAsia="ru-RU"/>
              </w:rPr>
            </w:pPr>
            <w:r w:rsidRPr="008E300B">
              <w:rPr>
                <w:lang w:eastAsia="ru-RU"/>
              </w:rPr>
              <w:t>56</w:t>
            </w:r>
          </w:p>
        </w:tc>
        <w:tc>
          <w:tcPr>
            <w:tcW w:w="231" w:type="pct"/>
            <w:noWrap/>
            <w:hideMark/>
          </w:tcPr>
          <w:p w14:paraId="17C88BC3" w14:textId="77777777" w:rsidR="008E300B" w:rsidRPr="008E300B" w:rsidRDefault="008E300B" w:rsidP="00C4778D">
            <w:pPr>
              <w:pStyle w:val="103"/>
              <w:rPr>
                <w:lang w:eastAsia="ru-RU"/>
              </w:rPr>
            </w:pPr>
            <w:r w:rsidRPr="008E300B">
              <w:rPr>
                <w:lang w:eastAsia="ru-RU"/>
              </w:rPr>
              <w:t>56</w:t>
            </w:r>
          </w:p>
        </w:tc>
        <w:tc>
          <w:tcPr>
            <w:tcW w:w="231" w:type="pct"/>
            <w:noWrap/>
            <w:hideMark/>
          </w:tcPr>
          <w:p w14:paraId="03A66DF1" w14:textId="77777777" w:rsidR="008E300B" w:rsidRPr="008E300B" w:rsidRDefault="008E300B" w:rsidP="00C4778D">
            <w:pPr>
              <w:pStyle w:val="103"/>
              <w:rPr>
                <w:lang w:eastAsia="ru-RU"/>
              </w:rPr>
            </w:pPr>
            <w:r w:rsidRPr="008E300B">
              <w:rPr>
                <w:lang w:eastAsia="ru-RU"/>
              </w:rPr>
              <w:t>56</w:t>
            </w:r>
          </w:p>
        </w:tc>
        <w:tc>
          <w:tcPr>
            <w:tcW w:w="231" w:type="pct"/>
            <w:noWrap/>
            <w:hideMark/>
          </w:tcPr>
          <w:p w14:paraId="22D46F93" w14:textId="77777777" w:rsidR="008E300B" w:rsidRPr="008E300B" w:rsidRDefault="008E300B" w:rsidP="00C4778D">
            <w:pPr>
              <w:pStyle w:val="103"/>
              <w:rPr>
                <w:lang w:eastAsia="ru-RU"/>
              </w:rPr>
            </w:pPr>
            <w:r w:rsidRPr="008E300B">
              <w:rPr>
                <w:lang w:eastAsia="ru-RU"/>
              </w:rPr>
              <w:t>56</w:t>
            </w:r>
          </w:p>
        </w:tc>
        <w:tc>
          <w:tcPr>
            <w:tcW w:w="231" w:type="pct"/>
            <w:noWrap/>
            <w:hideMark/>
          </w:tcPr>
          <w:p w14:paraId="4AC916A5" w14:textId="77777777" w:rsidR="008E300B" w:rsidRPr="008E300B" w:rsidRDefault="008E300B" w:rsidP="00C4778D">
            <w:pPr>
              <w:pStyle w:val="103"/>
              <w:rPr>
                <w:lang w:eastAsia="ru-RU"/>
              </w:rPr>
            </w:pPr>
            <w:r w:rsidRPr="008E300B">
              <w:rPr>
                <w:lang w:eastAsia="ru-RU"/>
              </w:rPr>
              <w:t>56</w:t>
            </w:r>
          </w:p>
        </w:tc>
        <w:tc>
          <w:tcPr>
            <w:tcW w:w="205" w:type="pct"/>
            <w:noWrap/>
            <w:hideMark/>
          </w:tcPr>
          <w:p w14:paraId="1F769348" w14:textId="77777777" w:rsidR="008E300B" w:rsidRPr="008E300B" w:rsidRDefault="008E300B" w:rsidP="00C4778D">
            <w:pPr>
              <w:pStyle w:val="103"/>
              <w:rPr>
                <w:lang w:eastAsia="ru-RU"/>
              </w:rPr>
            </w:pPr>
            <w:r w:rsidRPr="008E300B">
              <w:rPr>
                <w:lang w:eastAsia="ru-RU"/>
              </w:rPr>
              <w:t>56</w:t>
            </w:r>
          </w:p>
        </w:tc>
      </w:tr>
      <w:tr w:rsidR="008E300B" w:rsidRPr="008E300B" w14:paraId="5BD7CF6D" w14:textId="77777777" w:rsidTr="00C4778D">
        <w:trPr>
          <w:trHeight w:val="255"/>
        </w:trPr>
        <w:tc>
          <w:tcPr>
            <w:tcW w:w="803" w:type="pct"/>
            <w:hideMark/>
          </w:tcPr>
          <w:p w14:paraId="5D45F0B8" w14:textId="77777777" w:rsidR="008E300B" w:rsidRPr="008E300B" w:rsidRDefault="008E300B" w:rsidP="00C4778D">
            <w:pPr>
              <w:pStyle w:val="103"/>
              <w:rPr>
                <w:lang w:eastAsia="ru-RU"/>
              </w:rPr>
            </w:pPr>
            <w:r w:rsidRPr="008E300B">
              <w:rPr>
                <w:lang w:eastAsia="ru-RU"/>
              </w:rPr>
              <w:t>летний период</w:t>
            </w:r>
          </w:p>
        </w:tc>
        <w:tc>
          <w:tcPr>
            <w:tcW w:w="265" w:type="pct"/>
            <w:noWrap/>
            <w:hideMark/>
          </w:tcPr>
          <w:p w14:paraId="5F30988F" w14:textId="77777777" w:rsidR="008E300B" w:rsidRPr="008E300B" w:rsidRDefault="008E300B" w:rsidP="00C4778D">
            <w:pPr>
              <w:pStyle w:val="103"/>
              <w:rPr>
                <w:lang w:eastAsia="ru-RU"/>
              </w:rPr>
            </w:pPr>
            <w:r w:rsidRPr="008E300B">
              <w:rPr>
                <w:lang w:eastAsia="ru-RU"/>
              </w:rPr>
              <w:t>т у.т.</w:t>
            </w:r>
          </w:p>
        </w:tc>
        <w:tc>
          <w:tcPr>
            <w:tcW w:w="265" w:type="pct"/>
            <w:noWrap/>
            <w:hideMark/>
          </w:tcPr>
          <w:p w14:paraId="66599E5B" w14:textId="77777777" w:rsidR="008E300B" w:rsidRPr="008E300B" w:rsidRDefault="008E300B" w:rsidP="00C4778D">
            <w:pPr>
              <w:pStyle w:val="103"/>
              <w:rPr>
                <w:lang w:eastAsia="ru-RU"/>
              </w:rPr>
            </w:pPr>
            <w:r w:rsidRPr="008E300B">
              <w:rPr>
                <w:lang w:eastAsia="ru-RU"/>
              </w:rPr>
              <w:t>0</w:t>
            </w:r>
          </w:p>
        </w:tc>
        <w:tc>
          <w:tcPr>
            <w:tcW w:w="260" w:type="pct"/>
            <w:noWrap/>
            <w:hideMark/>
          </w:tcPr>
          <w:p w14:paraId="171D054B" w14:textId="77777777" w:rsidR="008E300B" w:rsidRPr="008E300B" w:rsidRDefault="008E300B" w:rsidP="00C4778D">
            <w:pPr>
              <w:pStyle w:val="103"/>
              <w:rPr>
                <w:lang w:eastAsia="ru-RU"/>
              </w:rPr>
            </w:pPr>
            <w:r w:rsidRPr="008E300B">
              <w:rPr>
                <w:lang w:eastAsia="ru-RU"/>
              </w:rPr>
              <w:t>0</w:t>
            </w:r>
          </w:p>
        </w:tc>
        <w:tc>
          <w:tcPr>
            <w:tcW w:w="248" w:type="pct"/>
            <w:noWrap/>
            <w:hideMark/>
          </w:tcPr>
          <w:p w14:paraId="4F60C7DE" w14:textId="77777777" w:rsidR="008E300B" w:rsidRPr="008E300B" w:rsidRDefault="008E300B" w:rsidP="00C4778D">
            <w:pPr>
              <w:pStyle w:val="103"/>
              <w:rPr>
                <w:lang w:eastAsia="ru-RU"/>
              </w:rPr>
            </w:pPr>
            <w:r w:rsidRPr="008E300B">
              <w:rPr>
                <w:lang w:eastAsia="ru-RU"/>
              </w:rPr>
              <w:t>0</w:t>
            </w:r>
          </w:p>
        </w:tc>
        <w:tc>
          <w:tcPr>
            <w:tcW w:w="269" w:type="pct"/>
            <w:noWrap/>
            <w:hideMark/>
          </w:tcPr>
          <w:p w14:paraId="4EE05D46" w14:textId="77777777" w:rsidR="008E300B" w:rsidRPr="008E300B" w:rsidRDefault="008E300B" w:rsidP="00C4778D">
            <w:pPr>
              <w:pStyle w:val="103"/>
              <w:rPr>
                <w:lang w:eastAsia="ru-RU"/>
              </w:rPr>
            </w:pPr>
            <w:r w:rsidRPr="008E300B">
              <w:rPr>
                <w:lang w:eastAsia="ru-RU"/>
              </w:rPr>
              <w:t>0</w:t>
            </w:r>
          </w:p>
        </w:tc>
        <w:tc>
          <w:tcPr>
            <w:tcW w:w="269" w:type="pct"/>
            <w:noWrap/>
            <w:hideMark/>
          </w:tcPr>
          <w:p w14:paraId="1067272A" w14:textId="77777777" w:rsidR="008E300B" w:rsidRPr="008E300B" w:rsidRDefault="008E300B" w:rsidP="00C4778D">
            <w:pPr>
              <w:pStyle w:val="103"/>
              <w:rPr>
                <w:lang w:eastAsia="ru-RU"/>
              </w:rPr>
            </w:pPr>
            <w:r w:rsidRPr="008E300B">
              <w:rPr>
                <w:lang w:eastAsia="ru-RU"/>
              </w:rPr>
              <w:t>0</w:t>
            </w:r>
          </w:p>
        </w:tc>
        <w:tc>
          <w:tcPr>
            <w:tcW w:w="269" w:type="pct"/>
            <w:noWrap/>
            <w:hideMark/>
          </w:tcPr>
          <w:p w14:paraId="60563CD7" w14:textId="77777777" w:rsidR="008E300B" w:rsidRPr="008E300B" w:rsidRDefault="008E300B" w:rsidP="00C4778D">
            <w:pPr>
              <w:pStyle w:val="103"/>
              <w:rPr>
                <w:lang w:eastAsia="ru-RU"/>
              </w:rPr>
            </w:pPr>
            <w:r w:rsidRPr="008E300B">
              <w:rPr>
                <w:lang w:eastAsia="ru-RU"/>
              </w:rPr>
              <w:t>0</w:t>
            </w:r>
          </w:p>
        </w:tc>
        <w:tc>
          <w:tcPr>
            <w:tcW w:w="269" w:type="pct"/>
            <w:noWrap/>
            <w:hideMark/>
          </w:tcPr>
          <w:p w14:paraId="6768E1FD" w14:textId="77777777" w:rsidR="008E300B" w:rsidRPr="008E300B" w:rsidRDefault="008E300B" w:rsidP="00C4778D">
            <w:pPr>
              <w:pStyle w:val="103"/>
              <w:rPr>
                <w:lang w:eastAsia="ru-RU"/>
              </w:rPr>
            </w:pPr>
            <w:r w:rsidRPr="008E300B">
              <w:rPr>
                <w:lang w:eastAsia="ru-RU"/>
              </w:rPr>
              <w:t>0</w:t>
            </w:r>
          </w:p>
        </w:tc>
        <w:tc>
          <w:tcPr>
            <w:tcW w:w="239" w:type="pct"/>
            <w:noWrap/>
            <w:hideMark/>
          </w:tcPr>
          <w:p w14:paraId="3DB2979A" w14:textId="77777777" w:rsidR="008E300B" w:rsidRPr="008E300B" w:rsidRDefault="008E300B" w:rsidP="00C4778D">
            <w:pPr>
              <w:pStyle w:val="103"/>
              <w:rPr>
                <w:lang w:eastAsia="ru-RU"/>
              </w:rPr>
            </w:pPr>
            <w:r w:rsidRPr="008E300B">
              <w:rPr>
                <w:lang w:eastAsia="ru-RU"/>
              </w:rPr>
              <w:t>0</w:t>
            </w:r>
          </w:p>
        </w:tc>
        <w:tc>
          <w:tcPr>
            <w:tcW w:w="239" w:type="pct"/>
            <w:noWrap/>
            <w:hideMark/>
          </w:tcPr>
          <w:p w14:paraId="076ECFFB" w14:textId="77777777" w:rsidR="008E300B" w:rsidRPr="008E300B" w:rsidRDefault="008E300B" w:rsidP="00C4778D">
            <w:pPr>
              <w:pStyle w:val="103"/>
              <w:rPr>
                <w:lang w:eastAsia="ru-RU"/>
              </w:rPr>
            </w:pPr>
            <w:r w:rsidRPr="008E300B">
              <w:rPr>
                <w:lang w:eastAsia="ru-RU"/>
              </w:rPr>
              <w:t>0</w:t>
            </w:r>
          </w:p>
        </w:tc>
        <w:tc>
          <w:tcPr>
            <w:tcW w:w="239" w:type="pct"/>
            <w:noWrap/>
            <w:hideMark/>
          </w:tcPr>
          <w:p w14:paraId="412D8C47" w14:textId="77777777" w:rsidR="008E300B" w:rsidRPr="008E300B" w:rsidRDefault="008E300B" w:rsidP="00C4778D">
            <w:pPr>
              <w:pStyle w:val="103"/>
              <w:rPr>
                <w:lang w:eastAsia="ru-RU"/>
              </w:rPr>
            </w:pPr>
            <w:r w:rsidRPr="008E300B">
              <w:rPr>
                <w:lang w:eastAsia="ru-RU"/>
              </w:rPr>
              <w:t>0</w:t>
            </w:r>
          </w:p>
        </w:tc>
        <w:tc>
          <w:tcPr>
            <w:tcW w:w="239" w:type="pct"/>
            <w:noWrap/>
            <w:hideMark/>
          </w:tcPr>
          <w:p w14:paraId="0B6B4D33" w14:textId="77777777" w:rsidR="008E300B" w:rsidRPr="008E300B" w:rsidRDefault="008E300B" w:rsidP="00C4778D">
            <w:pPr>
              <w:pStyle w:val="103"/>
              <w:rPr>
                <w:lang w:eastAsia="ru-RU"/>
              </w:rPr>
            </w:pPr>
            <w:r w:rsidRPr="008E300B">
              <w:rPr>
                <w:lang w:eastAsia="ru-RU"/>
              </w:rPr>
              <w:t>0</w:t>
            </w:r>
          </w:p>
        </w:tc>
        <w:tc>
          <w:tcPr>
            <w:tcW w:w="231" w:type="pct"/>
            <w:noWrap/>
            <w:hideMark/>
          </w:tcPr>
          <w:p w14:paraId="2E7D42FE" w14:textId="77777777" w:rsidR="008E300B" w:rsidRPr="008E300B" w:rsidRDefault="008E300B" w:rsidP="00C4778D">
            <w:pPr>
              <w:pStyle w:val="103"/>
              <w:rPr>
                <w:lang w:eastAsia="ru-RU"/>
              </w:rPr>
            </w:pPr>
            <w:r w:rsidRPr="008E300B">
              <w:rPr>
                <w:lang w:eastAsia="ru-RU"/>
              </w:rPr>
              <w:t>0</w:t>
            </w:r>
          </w:p>
        </w:tc>
        <w:tc>
          <w:tcPr>
            <w:tcW w:w="231" w:type="pct"/>
            <w:noWrap/>
            <w:hideMark/>
          </w:tcPr>
          <w:p w14:paraId="167FDD39" w14:textId="77777777" w:rsidR="008E300B" w:rsidRPr="008E300B" w:rsidRDefault="008E300B" w:rsidP="00C4778D">
            <w:pPr>
              <w:pStyle w:val="103"/>
              <w:rPr>
                <w:lang w:eastAsia="ru-RU"/>
              </w:rPr>
            </w:pPr>
            <w:r w:rsidRPr="008E300B">
              <w:rPr>
                <w:lang w:eastAsia="ru-RU"/>
              </w:rPr>
              <w:t>0</w:t>
            </w:r>
          </w:p>
        </w:tc>
        <w:tc>
          <w:tcPr>
            <w:tcW w:w="231" w:type="pct"/>
            <w:noWrap/>
            <w:hideMark/>
          </w:tcPr>
          <w:p w14:paraId="42568A1B" w14:textId="77777777" w:rsidR="008E300B" w:rsidRPr="008E300B" w:rsidRDefault="008E300B" w:rsidP="00C4778D">
            <w:pPr>
              <w:pStyle w:val="103"/>
              <w:rPr>
                <w:lang w:eastAsia="ru-RU"/>
              </w:rPr>
            </w:pPr>
            <w:r w:rsidRPr="008E300B">
              <w:rPr>
                <w:lang w:eastAsia="ru-RU"/>
              </w:rPr>
              <w:t>0</w:t>
            </w:r>
          </w:p>
        </w:tc>
        <w:tc>
          <w:tcPr>
            <w:tcW w:w="231" w:type="pct"/>
            <w:noWrap/>
            <w:hideMark/>
          </w:tcPr>
          <w:p w14:paraId="0CFD02B5" w14:textId="77777777" w:rsidR="008E300B" w:rsidRPr="008E300B" w:rsidRDefault="008E300B" w:rsidP="00C4778D">
            <w:pPr>
              <w:pStyle w:val="103"/>
              <w:rPr>
                <w:lang w:eastAsia="ru-RU"/>
              </w:rPr>
            </w:pPr>
            <w:r w:rsidRPr="008E300B">
              <w:rPr>
                <w:lang w:eastAsia="ru-RU"/>
              </w:rPr>
              <w:t>0</w:t>
            </w:r>
          </w:p>
        </w:tc>
        <w:tc>
          <w:tcPr>
            <w:tcW w:w="205" w:type="pct"/>
            <w:noWrap/>
            <w:hideMark/>
          </w:tcPr>
          <w:p w14:paraId="615D8583" w14:textId="77777777" w:rsidR="008E300B" w:rsidRPr="008E300B" w:rsidRDefault="008E300B" w:rsidP="00C4778D">
            <w:pPr>
              <w:pStyle w:val="103"/>
              <w:rPr>
                <w:lang w:eastAsia="ru-RU"/>
              </w:rPr>
            </w:pPr>
            <w:r w:rsidRPr="008E300B">
              <w:rPr>
                <w:lang w:eastAsia="ru-RU"/>
              </w:rPr>
              <w:t>0</w:t>
            </w:r>
          </w:p>
        </w:tc>
      </w:tr>
      <w:tr w:rsidR="008E300B" w:rsidRPr="008E300B" w14:paraId="5090A99E" w14:textId="77777777" w:rsidTr="00C4778D">
        <w:trPr>
          <w:trHeight w:val="510"/>
        </w:trPr>
        <w:tc>
          <w:tcPr>
            <w:tcW w:w="803" w:type="pct"/>
            <w:hideMark/>
          </w:tcPr>
          <w:p w14:paraId="013D6477" w14:textId="77777777" w:rsidR="008E300B" w:rsidRPr="008E300B" w:rsidRDefault="008E300B" w:rsidP="00C4778D">
            <w:pPr>
              <w:pStyle w:val="103"/>
              <w:rPr>
                <w:lang w:eastAsia="ru-RU"/>
              </w:rPr>
            </w:pPr>
            <w:r w:rsidRPr="008E300B">
              <w:rPr>
                <w:lang w:eastAsia="ru-RU"/>
              </w:rPr>
              <w:t>Максимальный часовой расход условного топлива</w:t>
            </w:r>
          </w:p>
        </w:tc>
        <w:tc>
          <w:tcPr>
            <w:tcW w:w="265" w:type="pct"/>
            <w:noWrap/>
            <w:hideMark/>
          </w:tcPr>
          <w:p w14:paraId="2B43D0DE" w14:textId="77777777" w:rsidR="008E300B" w:rsidRPr="008E300B" w:rsidRDefault="008E300B" w:rsidP="00C4778D">
            <w:pPr>
              <w:pStyle w:val="103"/>
              <w:rPr>
                <w:lang w:eastAsia="ru-RU"/>
              </w:rPr>
            </w:pPr>
            <w:r w:rsidRPr="008E300B">
              <w:rPr>
                <w:lang w:eastAsia="ru-RU"/>
              </w:rPr>
              <w:t>т у.т./ч</w:t>
            </w:r>
          </w:p>
        </w:tc>
        <w:tc>
          <w:tcPr>
            <w:tcW w:w="265" w:type="pct"/>
            <w:noWrap/>
            <w:hideMark/>
          </w:tcPr>
          <w:p w14:paraId="63B0B1DC" w14:textId="77777777" w:rsidR="008E300B" w:rsidRPr="008E300B" w:rsidRDefault="008E300B" w:rsidP="00C4778D">
            <w:pPr>
              <w:pStyle w:val="103"/>
              <w:rPr>
                <w:lang w:eastAsia="ru-RU"/>
              </w:rPr>
            </w:pPr>
            <w:r w:rsidRPr="008E300B">
              <w:rPr>
                <w:lang w:eastAsia="ru-RU"/>
              </w:rPr>
              <w:t>0,5</w:t>
            </w:r>
          </w:p>
        </w:tc>
        <w:tc>
          <w:tcPr>
            <w:tcW w:w="260" w:type="pct"/>
            <w:noWrap/>
            <w:hideMark/>
          </w:tcPr>
          <w:p w14:paraId="0CA428C4" w14:textId="77777777" w:rsidR="008E300B" w:rsidRPr="008E300B" w:rsidRDefault="008E300B" w:rsidP="00C4778D">
            <w:pPr>
              <w:pStyle w:val="103"/>
              <w:rPr>
                <w:lang w:eastAsia="ru-RU"/>
              </w:rPr>
            </w:pPr>
            <w:r w:rsidRPr="008E300B">
              <w:rPr>
                <w:lang w:eastAsia="ru-RU"/>
              </w:rPr>
              <w:t>0,5</w:t>
            </w:r>
          </w:p>
        </w:tc>
        <w:tc>
          <w:tcPr>
            <w:tcW w:w="248" w:type="pct"/>
            <w:noWrap/>
            <w:hideMark/>
          </w:tcPr>
          <w:p w14:paraId="10BCAF4A" w14:textId="77777777" w:rsidR="008E300B" w:rsidRPr="008E300B" w:rsidRDefault="008E300B" w:rsidP="00C4778D">
            <w:pPr>
              <w:pStyle w:val="103"/>
              <w:rPr>
                <w:lang w:eastAsia="ru-RU"/>
              </w:rPr>
            </w:pPr>
            <w:r w:rsidRPr="008E300B">
              <w:rPr>
                <w:lang w:eastAsia="ru-RU"/>
              </w:rPr>
              <w:t>0,5</w:t>
            </w:r>
          </w:p>
        </w:tc>
        <w:tc>
          <w:tcPr>
            <w:tcW w:w="269" w:type="pct"/>
            <w:noWrap/>
            <w:hideMark/>
          </w:tcPr>
          <w:p w14:paraId="319D5352" w14:textId="77777777" w:rsidR="008E300B" w:rsidRPr="008E300B" w:rsidRDefault="008E300B" w:rsidP="00C4778D">
            <w:pPr>
              <w:pStyle w:val="103"/>
              <w:rPr>
                <w:lang w:eastAsia="ru-RU"/>
              </w:rPr>
            </w:pPr>
            <w:r w:rsidRPr="008E300B">
              <w:rPr>
                <w:lang w:eastAsia="ru-RU"/>
              </w:rPr>
              <w:t>0,5</w:t>
            </w:r>
          </w:p>
        </w:tc>
        <w:tc>
          <w:tcPr>
            <w:tcW w:w="269" w:type="pct"/>
            <w:noWrap/>
            <w:hideMark/>
          </w:tcPr>
          <w:p w14:paraId="7B92356C" w14:textId="77777777" w:rsidR="008E300B" w:rsidRPr="008E300B" w:rsidRDefault="008E300B" w:rsidP="00C4778D">
            <w:pPr>
              <w:pStyle w:val="103"/>
              <w:rPr>
                <w:lang w:eastAsia="ru-RU"/>
              </w:rPr>
            </w:pPr>
            <w:r w:rsidRPr="008E300B">
              <w:rPr>
                <w:lang w:eastAsia="ru-RU"/>
              </w:rPr>
              <w:t>0,5</w:t>
            </w:r>
          </w:p>
        </w:tc>
        <w:tc>
          <w:tcPr>
            <w:tcW w:w="269" w:type="pct"/>
            <w:noWrap/>
            <w:hideMark/>
          </w:tcPr>
          <w:p w14:paraId="331858C3" w14:textId="77777777" w:rsidR="008E300B" w:rsidRPr="008E300B" w:rsidRDefault="008E300B" w:rsidP="00C4778D">
            <w:pPr>
              <w:pStyle w:val="103"/>
              <w:rPr>
                <w:lang w:eastAsia="ru-RU"/>
              </w:rPr>
            </w:pPr>
            <w:r w:rsidRPr="008E300B">
              <w:rPr>
                <w:lang w:eastAsia="ru-RU"/>
              </w:rPr>
              <w:t>0,5</w:t>
            </w:r>
          </w:p>
        </w:tc>
        <w:tc>
          <w:tcPr>
            <w:tcW w:w="269" w:type="pct"/>
            <w:noWrap/>
            <w:hideMark/>
          </w:tcPr>
          <w:p w14:paraId="4811F34D" w14:textId="77777777" w:rsidR="008E300B" w:rsidRPr="008E300B" w:rsidRDefault="008E300B" w:rsidP="00C4778D">
            <w:pPr>
              <w:pStyle w:val="103"/>
              <w:rPr>
                <w:lang w:eastAsia="ru-RU"/>
              </w:rPr>
            </w:pPr>
            <w:r w:rsidRPr="008E300B">
              <w:rPr>
                <w:lang w:eastAsia="ru-RU"/>
              </w:rPr>
              <w:t>0,5</w:t>
            </w:r>
          </w:p>
        </w:tc>
        <w:tc>
          <w:tcPr>
            <w:tcW w:w="239" w:type="pct"/>
            <w:noWrap/>
            <w:hideMark/>
          </w:tcPr>
          <w:p w14:paraId="73AFAF3B" w14:textId="77777777" w:rsidR="008E300B" w:rsidRPr="008E300B" w:rsidRDefault="008E300B" w:rsidP="00C4778D">
            <w:pPr>
              <w:pStyle w:val="103"/>
              <w:rPr>
                <w:lang w:eastAsia="ru-RU"/>
              </w:rPr>
            </w:pPr>
            <w:r w:rsidRPr="008E300B">
              <w:rPr>
                <w:lang w:eastAsia="ru-RU"/>
              </w:rPr>
              <w:t>0,5</w:t>
            </w:r>
          </w:p>
        </w:tc>
        <w:tc>
          <w:tcPr>
            <w:tcW w:w="239" w:type="pct"/>
            <w:noWrap/>
            <w:hideMark/>
          </w:tcPr>
          <w:p w14:paraId="35E2579B" w14:textId="77777777" w:rsidR="008E300B" w:rsidRPr="008E300B" w:rsidRDefault="008E300B" w:rsidP="00C4778D">
            <w:pPr>
              <w:pStyle w:val="103"/>
              <w:rPr>
                <w:lang w:eastAsia="ru-RU"/>
              </w:rPr>
            </w:pPr>
            <w:r w:rsidRPr="008E300B">
              <w:rPr>
                <w:lang w:eastAsia="ru-RU"/>
              </w:rPr>
              <w:t>0,5</w:t>
            </w:r>
          </w:p>
        </w:tc>
        <w:tc>
          <w:tcPr>
            <w:tcW w:w="239" w:type="pct"/>
            <w:noWrap/>
            <w:hideMark/>
          </w:tcPr>
          <w:p w14:paraId="4747A1CF" w14:textId="77777777" w:rsidR="008E300B" w:rsidRPr="008E300B" w:rsidRDefault="008E300B" w:rsidP="00C4778D">
            <w:pPr>
              <w:pStyle w:val="103"/>
              <w:rPr>
                <w:lang w:eastAsia="ru-RU"/>
              </w:rPr>
            </w:pPr>
            <w:r w:rsidRPr="008E300B">
              <w:rPr>
                <w:lang w:eastAsia="ru-RU"/>
              </w:rPr>
              <w:t>0,5</w:t>
            </w:r>
          </w:p>
        </w:tc>
        <w:tc>
          <w:tcPr>
            <w:tcW w:w="239" w:type="pct"/>
            <w:noWrap/>
            <w:hideMark/>
          </w:tcPr>
          <w:p w14:paraId="22176D80" w14:textId="77777777" w:rsidR="008E300B" w:rsidRPr="008E300B" w:rsidRDefault="008E300B" w:rsidP="00C4778D">
            <w:pPr>
              <w:pStyle w:val="103"/>
              <w:rPr>
                <w:lang w:eastAsia="ru-RU"/>
              </w:rPr>
            </w:pPr>
            <w:r w:rsidRPr="008E300B">
              <w:rPr>
                <w:lang w:eastAsia="ru-RU"/>
              </w:rPr>
              <w:t>0,5</w:t>
            </w:r>
          </w:p>
        </w:tc>
        <w:tc>
          <w:tcPr>
            <w:tcW w:w="231" w:type="pct"/>
            <w:noWrap/>
            <w:hideMark/>
          </w:tcPr>
          <w:p w14:paraId="77D07F2B" w14:textId="77777777" w:rsidR="008E300B" w:rsidRPr="008E300B" w:rsidRDefault="008E300B" w:rsidP="00C4778D">
            <w:pPr>
              <w:pStyle w:val="103"/>
              <w:rPr>
                <w:lang w:eastAsia="ru-RU"/>
              </w:rPr>
            </w:pPr>
            <w:r w:rsidRPr="008E300B">
              <w:rPr>
                <w:lang w:eastAsia="ru-RU"/>
              </w:rPr>
              <w:t>0,5</w:t>
            </w:r>
          </w:p>
        </w:tc>
        <w:tc>
          <w:tcPr>
            <w:tcW w:w="231" w:type="pct"/>
            <w:noWrap/>
            <w:hideMark/>
          </w:tcPr>
          <w:p w14:paraId="14AB9341" w14:textId="77777777" w:rsidR="008E300B" w:rsidRPr="008E300B" w:rsidRDefault="008E300B" w:rsidP="00C4778D">
            <w:pPr>
              <w:pStyle w:val="103"/>
              <w:rPr>
                <w:lang w:eastAsia="ru-RU"/>
              </w:rPr>
            </w:pPr>
            <w:r w:rsidRPr="008E300B">
              <w:rPr>
                <w:lang w:eastAsia="ru-RU"/>
              </w:rPr>
              <w:t>0,5</w:t>
            </w:r>
          </w:p>
        </w:tc>
        <w:tc>
          <w:tcPr>
            <w:tcW w:w="231" w:type="pct"/>
            <w:noWrap/>
            <w:hideMark/>
          </w:tcPr>
          <w:p w14:paraId="153CD731" w14:textId="77777777" w:rsidR="008E300B" w:rsidRPr="008E300B" w:rsidRDefault="008E300B" w:rsidP="00C4778D">
            <w:pPr>
              <w:pStyle w:val="103"/>
              <w:rPr>
                <w:lang w:eastAsia="ru-RU"/>
              </w:rPr>
            </w:pPr>
            <w:r w:rsidRPr="008E300B">
              <w:rPr>
                <w:lang w:eastAsia="ru-RU"/>
              </w:rPr>
              <w:t>0,5</w:t>
            </w:r>
          </w:p>
        </w:tc>
        <w:tc>
          <w:tcPr>
            <w:tcW w:w="231" w:type="pct"/>
            <w:noWrap/>
            <w:hideMark/>
          </w:tcPr>
          <w:p w14:paraId="5A183D94" w14:textId="77777777" w:rsidR="008E300B" w:rsidRPr="008E300B" w:rsidRDefault="008E300B" w:rsidP="00C4778D">
            <w:pPr>
              <w:pStyle w:val="103"/>
              <w:rPr>
                <w:lang w:eastAsia="ru-RU"/>
              </w:rPr>
            </w:pPr>
            <w:r w:rsidRPr="008E300B">
              <w:rPr>
                <w:lang w:eastAsia="ru-RU"/>
              </w:rPr>
              <w:t>0,5</w:t>
            </w:r>
          </w:p>
        </w:tc>
        <w:tc>
          <w:tcPr>
            <w:tcW w:w="205" w:type="pct"/>
            <w:noWrap/>
            <w:hideMark/>
          </w:tcPr>
          <w:p w14:paraId="6EFF3B3E" w14:textId="77777777" w:rsidR="008E300B" w:rsidRPr="008E300B" w:rsidRDefault="008E300B" w:rsidP="00C4778D">
            <w:pPr>
              <w:pStyle w:val="103"/>
              <w:rPr>
                <w:lang w:eastAsia="ru-RU"/>
              </w:rPr>
            </w:pPr>
            <w:r w:rsidRPr="008E300B">
              <w:rPr>
                <w:lang w:eastAsia="ru-RU"/>
              </w:rPr>
              <w:t>0,5</w:t>
            </w:r>
          </w:p>
        </w:tc>
      </w:tr>
      <w:tr w:rsidR="008E300B" w:rsidRPr="008E300B" w14:paraId="626BD3EB" w14:textId="77777777" w:rsidTr="00C4778D">
        <w:trPr>
          <w:trHeight w:val="255"/>
        </w:trPr>
        <w:tc>
          <w:tcPr>
            <w:tcW w:w="803" w:type="pct"/>
            <w:noWrap/>
            <w:hideMark/>
          </w:tcPr>
          <w:p w14:paraId="58C7E20C" w14:textId="77777777" w:rsidR="008E300B" w:rsidRPr="008E300B" w:rsidRDefault="008E300B" w:rsidP="00C4778D">
            <w:pPr>
              <w:pStyle w:val="103"/>
              <w:rPr>
                <w:lang w:eastAsia="ru-RU"/>
              </w:rPr>
            </w:pPr>
            <w:r w:rsidRPr="008E300B">
              <w:rPr>
                <w:lang w:eastAsia="ru-RU"/>
              </w:rPr>
              <w:t>Основное топливо</w:t>
            </w:r>
          </w:p>
        </w:tc>
        <w:tc>
          <w:tcPr>
            <w:tcW w:w="265" w:type="pct"/>
            <w:noWrap/>
            <w:hideMark/>
          </w:tcPr>
          <w:p w14:paraId="0737C36D" w14:textId="77777777" w:rsidR="008E300B" w:rsidRPr="008E300B" w:rsidRDefault="008E300B" w:rsidP="00C4778D">
            <w:pPr>
              <w:pStyle w:val="103"/>
              <w:rPr>
                <w:lang w:eastAsia="ru-RU"/>
              </w:rPr>
            </w:pPr>
            <w:r w:rsidRPr="008E300B">
              <w:rPr>
                <w:lang w:eastAsia="ru-RU"/>
              </w:rPr>
              <w:t> </w:t>
            </w:r>
          </w:p>
        </w:tc>
        <w:tc>
          <w:tcPr>
            <w:tcW w:w="265" w:type="pct"/>
            <w:noWrap/>
            <w:hideMark/>
          </w:tcPr>
          <w:p w14:paraId="0150D0A4" w14:textId="77777777" w:rsidR="008E300B" w:rsidRPr="008E300B" w:rsidRDefault="008E300B" w:rsidP="00C4778D">
            <w:pPr>
              <w:pStyle w:val="103"/>
              <w:rPr>
                <w:lang w:eastAsia="ru-RU"/>
              </w:rPr>
            </w:pPr>
            <w:r w:rsidRPr="008E300B">
              <w:rPr>
                <w:lang w:eastAsia="ru-RU"/>
              </w:rPr>
              <w:t>газ</w:t>
            </w:r>
          </w:p>
        </w:tc>
        <w:tc>
          <w:tcPr>
            <w:tcW w:w="260" w:type="pct"/>
            <w:noWrap/>
            <w:hideMark/>
          </w:tcPr>
          <w:p w14:paraId="1460E538" w14:textId="77777777" w:rsidR="008E300B" w:rsidRPr="008E300B" w:rsidRDefault="008E300B" w:rsidP="00C4778D">
            <w:pPr>
              <w:pStyle w:val="103"/>
              <w:rPr>
                <w:lang w:eastAsia="ru-RU"/>
              </w:rPr>
            </w:pPr>
            <w:r w:rsidRPr="008E300B">
              <w:rPr>
                <w:lang w:eastAsia="ru-RU"/>
              </w:rPr>
              <w:t>газ</w:t>
            </w:r>
          </w:p>
        </w:tc>
        <w:tc>
          <w:tcPr>
            <w:tcW w:w="248" w:type="pct"/>
            <w:noWrap/>
            <w:hideMark/>
          </w:tcPr>
          <w:p w14:paraId="64464D51" w14:textId="77777777" w:rsidR="008E300B" w:rsidRPr="008E300B" w:rsidRDefault="008E300B" w:rsidP="00C4778D">
            <w:pPr>
              <w:pStyle w:val="103"/>
              <w:rPr>
                <w:lang w:eastAsia="ru-RU"/>
              </w:rPr>
            </w:pPr>
            <w:r w:rsidRPr="008E300B">
              <w:rPr>
                <w:lang w:eastAsia="ru-RU"/>
              </w:rPr>
              <w:t>газ</w:t>
            </w:r>
          </w:p>
        </w:tc>
        <w:tc>
          <w:tcPr>
            <w:tcW w:w="269" w:type="pct"/>
            <w:noWrap/>
            <w:hideMark/>
          </w:tcPr>
          <w:p w14:paraId="7810F5B3" w14:textId="77777777" w:rsidR="008E300B" w:rsidRPr="008E300B" w:rsidRDefault="008E300B" w:rsidP="00C4778D">
            <w:pPr>
              <w:pStyle w:val="103"/>
              <w:rPr>
                <w:lang w:eastAsia="ru-RU"/>
              </w:rPr>
            </w:pPr>
            <w:r w:rsidRPr="008E300B">
              <w:rPr>
                <w:lang w:eastAsia="ru-RU"/>
              </w:rPr>
              <w:t>газ</w:t>
            </w:r>
          </w:p>
        </w:tc>
        <w:tc>
          <w:tcPr>
            <w:tcW w:w="269" w:type="pct"/>
            <w:noWrap/>
            <w:hideMark/>
          </w:tcPr>
          <w:p w14:paraId="3DAED14F" w14:textId="77777777" w:rsidR="008E300B" w:rsidRPr="008E300B" w:rsidRDefault="008E300B" w:rsidP="00C4778D">
            <w:pPr>
              <w:pStyle w:val="103"/>
              <w:rPr>
                <w:lang w:eastAsia="ru-RU"/>
              </w:rPr>
            </w:pPr>
            <w:r w:rsidRPr="008E300B">
              <w:rPr>
                <w:lang w:eastAsia="ru-RU"/>
              </w:rPr>
              <w:t>газ</w:t>
            </w:r>
          </w:p>
        </w:tc>
        <w:tc>
          <w:tcPr>
            <w:tcW w:w="269" w:type="pct"/>
            <w:noWrap/>
            <w:hideMark/>
          </w:tcPr>
          <w:p w14:paraId="76A09225" w14:textId="77777777" w:rsidR="008E300B" w:rsidRPr="008E300B" w:rsidRDefault="008E300B" w:rsidP="00C4778D">
            <w:pPr>
              <w:pStyle w:val="103"/>
              <w:rPr>
                <w:lang w:eastAsia="ru-RU"/>
              </w:rPr>
            </w:pPr>
            <w:r w:rsidRPr="008E300B">
              <w:rPr>
                <w:lang w:eastAsia="ru-RU"/>
              </w:rPr>
              <w:t>газ</w:t>
            </w:r>
          </w:p>
        </w:tc>
        <w:tc>
          <w:tcPr>
            <w:tcW w:w="269" w:type="pct"/>
            <w:noWrap/>
            <w:hideMark/>
          </w:tcPr>
          <w:p w14:paraId="09139C77" w14:textId="77777777" w:rsidR="008E300B" w:rsidRPr="008E300B" w:rsidRDefault="008E300B" w:rsidP="00C4778D">
            <w:pPr>
              <w:pStyle w:val="103"/>
              <w:rPr>
                <w:lang w:eastAsia="ru-RU"/>
              </w:rPr>
            </w:pPr>
            <w:r w:rsidRPr="008E300B">
              <w:rPr>
                <w:lang w:eastAsia="ru-RU"/>
              </w:rPr>
              <w:t>газ</w:t>
            </w:r>
          </w:p>
        </w:tc>
        <w:tc>
          <w:tcPr>
            <w:tcW w:w="239" w:type="pct"/>
            <w:noWrap/>
            <w:hideMark/>
          </w:tcPr>
          <w:p w14:paraId="506640FE" w14:textId="77777777" w:rsidR="008E300B" w:rsidRPr="008E300B" w:rsidRDefault="008E300B" w:rsidP="00C4778D">
            <w:pPr>
              <w:pStyle w:val="103"/>
              <w:rPr>
                <w:lang w:eastAsia="ru-RU"/>
              </w:rPr>
            </w:pPr>
            <w:r w:rsidRPr="008E300B">
              <w:rPr>
                <w:lang w:eastAsia="ru-RU"/>
              </w:rPr>
              <w:t>газ</w:t>
            </w:r>
          </w:p>
        </w:tc>
        <w:tc>
          <w:tcPr>
            <w:tcW w:w="239" w:type="pct"/>
            <w:noWrap/>
            <w:hideMark/>
          </w:tcPr>
          <w:p w14:paraId="7DD84036" w14:textId="77777777" w:rsidR="008E300B" w:rsidRPr="008E300B" w:rsidRDefault="008E300B" w:rsidP="00C4778D">
            <w:pPr>
              <w:pStyle w:val="103"/>
              <w:rPr>
                <w:lang w:eastAsia="ru-RU"/>
              </w:rPr>
            </w:pPr>
            <w:r w:rsidRPr="008E300B">
              <w:rPr>
                <w:lang w:eastAsia="ru-RU"/>
              </w:rPr>
              <w:t>газ</w:t>
            </w:r>
          </w:p>
        </w:tc>
        <w:tc>
          <w:tcPr>
            <w:tcW w:w="239" w:type="pct"/>
            <w:noWrap/>
            <w:hideMark/>
          </w:tcPr>
          <w:p w14:paraId="6C24660E" w14:textId="77777777" w:rsidR="008E300B" w:rsidRPr="008E300B" w:rsidRDefault="008E300B" w:rsidP="00C4778D">
            <w:pPr>
              <w:pStyle w:val="103"/>
              <w:rPr>
                <w:lang w:eastAsia="ru-RU"/>
              </w:rPr>
            </w:pPr>
            <w:r w:rsidRPr="008E300B">
              <w:rPr>
                <w:lang w:eastAsia="ru-RU"/>
              </w:rPr>
              <w:t>газ</w:t>
            </w:r>
          </w:p>
        </w:tc>
        <w:tc>
          <w:tcPr>
            <w:tcW w:w="239" w:type="pct"/>
            <w:noWrap/>
            <w:hideMark/>
          </w:tcPr>
          <w:p w14:paraId="4B6C0C77" w14:textId="77777777" w:rsidR="008E300B" w:rsidRPr="008E300B" w:rsidRDefault="008E300B" w:rsidP="00C4778D">
            <w:pPr>
              <w:pStyle w:val="103"/>
              <w:rPr>
                <w:lang w:eastAsia="ru-RU"/>
              </w:rPr>
            </w:pPr>
            <w:r w:rsidRPr="008E300B">
              <w:rPr>
                <w:lang w:eastAsia="ru-RU"/>
              </w:rPr>
              <w:t>газ</w:t>
            </w:r>
          </w:p>
        </w:tc>
        <w:tc>
          <w:tcPr>
            <w:tcW w:w="231" w:type="pct"/>
            <w:noWrap/>
            <w:hideMark/>
          </w:tcPr>
          <w:p w14:paraId="0B2701EF" w14:textId="77777777" w:rsidR="008E300B" w:rsidRPr="008E300B" w:rsidRDefault="008E300B" w:rsidP="00C4778D">
            <w:pPr>
              <w:pStyle w:val="103"/>
              <w:rPr>
                <w:lang w:eastAsia="ru-RU"/>
              </w:rPr>
            </w:pPr>
            <w:r w:rsidRPr="008E300B">
              <w:rPr>
                <w:lang w:eastAsia="ru-RU"/>
              </w:rPr>
              <w:t>газ</w:t>
            </w:r>
          </w:p>
        </w:tc>
        <w:tc>
          <w:tcPr>
            <w:tcW w:w="231" w:type="pct"/>
            <w:noWrap/>
            <w:hideMark/>
          </w:tcPr>
          <w:p w14:paraId="7281D2FC" w14:textId="77777777" w:rsidR="008E300B" w:rsidRPr="008E300B" w:rsidRDefault="008E300B" w:rsidP="00C4778D">
            <w:pPr>
              <w:pStyle w:val="103"/>
              <w:rPr>
                <w:lang w:eastAsia="ru-RU"/>
              </w:rPr>
            </w:pPr>
            <w:r w:rsidRPr="008E300B">
              <w:rPr>
                <w:lang w:eastAsia="ru-RU"/>
              </w:rPr>
              <w:t>газ</w:t>
            </w:r>
          </w:p>
        </w:tc>
        <w:tc>
          <w:tcPr>
            <w:tcW w:w="231" w:type="pct"/>
            <w:noWrap/>
            <w:hideMark/>
          </w:tcPr>
          <w:p w14:paraId="79881158" w14:textId="77777777" w:rsidR="008E300B" w:rsidRPr="008E300B" w:rsidRDefault="008E300B" w:rsidP="00C4778D">
            <w:pPr>
              <w:pStyle w:val="103"/>
              <w:rPr>
                <w:lang w:eastAsia="ru-RU"/>
              </w:rPr>
            </w:pPr>
            <w:r w:rsidRPr="008E300B">
              <w:rPr>
                <w:lang w:eastAsia="ru-RU"/>
              </w:rPr>
              <w:t>газ</w:t>
            </w:r>
          </w:p>
        </w:tc>
        <w:tc>
          <w:tcPr>
            <w:tcW w:w="231" w:type="pct"/>
            <w:noWrap/>
            <w:hideMark/>
          </w:tcPr>
          <w:p w14:paraId="740E4A49" w14:textId="77777777" w:rsidR="008E300B" w:rsidRPr="008E300B" w:rsidRDefault="008E300B" w:rsidP="00C4778D">
            <w:pPr>
              <w:pStyle w:val="103"/>
              <w:rPr>
                <w:lang w:eastAsia="ru-RU"/>
              </w:rPr>
            </w:pPr>
            <w:r w:rsidRPr="008E300B">
              <w:rPr>
                <w:lang w:eastAsia="ru-RU"/>
              </w:rPr>
              <w:t>газ</w:t>
            </w:r>
          </w:p>
        </w:tc>
        <w:tc>
          <w:tcPr>
            <w:tcW w:w="205" w:type="pct"/>
            <w:noWrap/>
            <w:hideMark/>
          </w:tcPr>
          <w:p w14:paraId="6344D352" w14:textId="77777777" w:rsidR="008E300B" w:rsidRPr="008E300B" w:rsidRDefault="008E300B" w:rsidP="00C4778D">
            <w:pPr>
              <w:pStyle w:val="103"/>
              <w:rPr>
                <w:lang w:eastAsia="ru-RU"/>
              </w:rPr>
            </w:pPr>
            <w:r w:rsidRPr="008E300B">
              <w:rPr>
                <w:lang w:eastAsia="ru-RU"/>
              </w:rPr>
              <w:t>газ</w:t>
            </w:r>
          </w:p>
        </w:tc>
      </w:tr>
      <w:tr w:rsidR="008E300B" w:rsidRPr="008E300B" w14:paraId="4E25E446" w14:textId="77777777" w:rsidTr="00C4778D">
        <w:trPr>
          <w:trHeight w:val="255"/>
        </w:trPr>
        <w:tc>
          <w:tcPr>
            <w:tcW w:w="803" w:type="pct"/>
            <w:hideMark/>
          </w:tcPr>
          <w:p w14:paraId="5DADC41F" w14:textId="77777777" w:rsidR="008E300B" w:rsidRPr="008E300B" w:rsidRDefault="008E300B" w:rsidP="00C4778D">
            <w:pPr>
              <w:pStyle w:val="103"/>
              <w:rPr>
                <w:lang w:eastAsia="ru-RU"/>
              </w:rPr>
            </w:pPr>
            <w:r w:rsidRPr="008E300B">
              <w:rPr>
                <w:lang w:eastAsia="ru-RU"/>
              </w:rPr>
              <w:t>Годовой расход натурального топлива:</w:t>
            </w:r>
          </w:p>
        </w:tc>
        <w:tc>
          <w:tcPr>
            <w:tcW w:w="265" w:type="pct"/>
            <w:noWrap/>
            <w:hideMark/>
          </w:tcPr>
          <w:p w14:paraId="6E49CCB9" w14:textId="77777777" w:rsidR="008E300B" w:rsidRPr="008E300B" w:rsidRDefault="008E300B" w:rsidP="00C4778D">
            <w:pPr>
              <w:pStyle w:val="103"/>
              <w:rPr>
                <w:lang w:eastAsia="ru-RU"/>
              </w:rPr>
            </w:pPr>
            <w:r w:rsidRPr="008E300B">
              <w:rPr>
                <w:lang w:eastAsia="ru-RU"/>
              </w:rPr>
              <w:t> </w:t>
            </w:r>
          </w:p>
        </w:tc>
        <w:tc>
          <w:tcPr>
            <w:tcW w:w="265" w:type="pct"/>
            <w:noWrap/>
            <w:hideMark/>
          </w:tcPr>
          <w:p w14:paraId="203FD1E4" w14:textId="77777777" w:rsidR="008E300B" w:rsidRPr="008E300B" w:rsidRDefault="008E300B" w:rsidP="00C4778D">
            <w:pPr>
              <w:pStyle w:val="103"/>
              <w:rPr>
                <w:lang w:eastAsia="ru-RU"/>
              </w:rPr>
            </w:pPr>
            <w:r w:rsidRPr="008E300B">
              <w:rPr>
                <w:lang w:eastAsia="ru-RU"/>
              </w:rPr>
              <w:t> </w:t>
            </w:r>
          </w:p>
        </w:tc>
        <w:tc>
          <w:tcPr>
            <w:tcW w:w="260" w:type="pct"/>
            <w:noWrap/>
            <w:hideMark/>
          </w:tcPr>
          <w:p w14:paraId="4B63D4E5" w14:textId="77777777" w:rsidR="008E300B" w:rsidRPr="008E300B" w:rsidRDefault="008E300B" w:rsidP="00C4778D">
            <w:pPr>
              <w:pStyle w:val="103"/>
              <w:rPr>
                <w:lang w:eastAsia="ru-RU"/>
              </w:rPr>
            </w:pPr>
            <w:r w:rsidRPr="008E300B">
              <w:rPr>
                <w:lang w:eastAsia="ru-RU"/>
              </w:rPr>
              <w:t> </w:t>
            </w:r>
          </w:p>
        </w:tc>
        <w:tc>
          <w:tcPr>
            <w:tcW w:w="248" w:type="pct"/>
            <w:noWrap/>
            <w:hideMark/>
          </w:tcPr>
          <w:p w14:paraId="4FEB3074" w14:textId="77777777" w:rsidR="008E300B" w:rsidRPr="008E300B" w:rsidRDefault="008E300B" w:rsidP="00C4778D">
            <w:pPr>
              <w:pStyle w:val="103"/>
              <w:rPr>
                <w:lang w:eastAsia="ru-RU"/>
              </w:rPr>
            </w:pPr>
            <w:r w:rsidRPr="008E300B">
              <w:rPr>
                <w:lang w:eastAsia="ru-RU"/>
              </w:rPr>
              <w:t> </w:t>
            </w:r>
          </w:p>
        </w:tc>
        <w:tc>
          <w:tcPr>
            <w:tcW w:w="269" w:type="pct"/>
            <w:noWrap/>
            <w:hideMark/>
          </w:tcPr>
          <w:p w14:paraId="0CAEB520" w14:textId="77777777" w:rsidR="008E300B" w:rsidRPr="008E300B" w:rsidRDefault="008E300B" w:rsidP="00C4778D">
            <w:pPr>
              <w:pStyle w:val="103"/>
              <w:rPr>
                <w:lang w:eastAsia="ru-RU"/>
              </w:rPr>
            </w:pPr>
            <w:r w:rsidRPr="008E300B">
              <w:rPr>
                <w:lang w:eastAsia="ru-RU"/>
              </w:rPr>
              <w:t> </w:t>
            </w:r>
          </w:p>
        </w:tc>
        <w:tc>
          <w:tcPr>
            <w:tcW w:w="269" w:type="pct"/>
            <w:noWrap/>
            <w:hideMark/>
          </w:tcPr>
          <w:p w14:paraId="25673E14" w14:textId="77777777" w:rsidR="008E300B" w:rsidRPr="008E300B" w:rsidRDefault="008E300B" w:rsidP="00C4778D">
            <w:pPr>
              <w:pStyle w:val="103"/>
              <w:rPr>
                <w:lang w:eastAsia="ru-RU"/>
              </w:rPr>
            </w:pPr>
            <w:r w:rsidRPr="008E300B">
              <w:rPr>
                <w:lang w:eastAsia="ru-RU"/>
              </w:rPr>
              <w:t> </w:t>
            </w:r>
          </w:p>
        </w:tc>
        <w:tc>
          <w:tcPr>
            <w:tcW w:w="269" w:type="pct"/>
            <w:noWrap/>
            <w:hideMark/>
          </w:tcPr>
          <w:p w14:paraId="04C55A9D" w14:textId="77777777" w:rsidR="008E300B" w:rsidRPr="008E300B" w:rsidRDefault="008E300B" w:rsidP="00C4778D">
            <w:pPr>
              <w:pStyle w:val="103"/>
              <w:rPr>
                <w:lang w:eastAsia="ru-RU"/>
              </w:rPr>
            </w:pPr>
            <w:r w:rsidRPr="008E300B">
              <w:rPr>
                <w:lang w:eastAsia="ru-RU"/>
              </w:rPr>
              <w:t> </w:t>
            </w:r>
          </w:p>
        </w:tc>
        <w:tc>
          <w:tcPr>
            <w:tcW w:w="269" w:type="pct"/>
            <w:noWrap/>
            <w:hideMark/>
          </w:tcPr>
          <w:p w14:paraId="2231E83E" w14:textId="77777777" w:rsidR="008E300B" w:rsidRPr="008E300B" w:rsidRDefault="008E300B" w:rsidP="00C4778D">
            <w:pPr>
              <w:pStyle w:val="103"/>
              <w:rPr>
                <w:lang w:eastAsia="ru-RU"/>
              </w:rPr>
            </w:pPr>
            <w:r w:rsidRPr="008E300B">
              <w:rPr>
                <w:lang w:eastAsia="ru-RU"/>
              </w:rPr>
              <w:t> </w:t>
            </w:r>
          </w:p>
        </w:tc>
        <w:tc>
          <w:tcPr>
            <w:tcW w:w="239" w:type="pct"/>
            <w:noWrap/>
            <w:hideMark/>
          </w:tcPr>
          <w:p w14:paraId="6FA756A1" w14:textId="77777777" w:rsidR="008E300B" w:rsidRPr="008E300B" w:rsidRDefault="008E300B" w:rsidP="00C4778D">
            <w:pPr>
              <w:pStyle w:val="103"/>
              <w:rPr>
                <w:lang w:eastAsia="ru-RU"/>
              </w:rPr>
            </w:pPr>
            <w:r w:rsidRPr="008E300B">
              <w:rPr>
                <w:lang w:eastAsia="ru-RU"/>
              </w:rPr>
              <w:t> </w:t>
            </w:r>
          </w:p>
        </w:tc>
        <w:tc>
          <w:tcPr>
            <w:tcW w:w="239" w:type="pct"/>
            <w:noWrap/>
            <w:hideMark/>
          </w:tcPr>
          <w:p w14:paraId="01B362F7" w14:textId="77777777" w:rsidR="008E300B" w:rsidRPr="008E300B" w:rsidRDefault="008E300B" w:rsidP="00C4778D">
            <w:pPr>
              <w:pStyle w:val="103"/>
              <w:rPr>
                <w:lang w:eastAsia="ru-RU"/>
              </w:rPr>
            </w:pPr>
            <w:r w:rsidRPr="008E300B">
              <w:rPr>
                <w:lang w:eastAsia="ru-RU"/>
              </w:rPr>
              <w:t> </w:t>
            </w:r>
          </w:p>
        </w:tc>
        <w:tc>
          <w:tcPr>
            <w:tcW w:w="239" w:type="pct"/>
            <w:noWrap/>
            <w:hideMark/>
          </w:tcPr>
          <w:p w14:paraId="59E8569A" w14:textId="77777777" w:rsidR="008E300B" w:rsidRPr="008E300B" w:rsidRDefault="008E300B" w:rsidP="00C4778D">
            <w:pPr>
              <w:pStyle w:val="103"/>
              <w:rPr>
                <w:lang w:eastAsia="ru-RU"/>
              </w:rPr>
            </w:pPr>
            <w:r w:rsidRPr="008E300B">
              <w:rPr>
                <w:lang w:eastAsia="ru-RU"/>
              </w:rPr>
              <w:t> </w:t>
            </w:r>
          </w:p>
        </w:tc>
        <w:tc>
          <w:tcPr>
            <w:tcW w:w="239" w:type="pct"/>
            <w:noWrap/>
            <w:hideMark/>
          </w:tcPr>
          <w:p w14:paraId="414F269E" w14:textId="77777777" w:rsidR="008E300B" w:rsidRPr="008E300B" w:rsidRDefault="008E300B" w:rsidP="00C4778D">
            <w:pPr>
              <w:pStyle w:val="103"/>
              <w:rPr>
                <w:lang w:eastAsia="ru-RU"/>
              </w:rPr>
            </w:pPr>
            <w:r w:rsidRPr="008E300B">
              <w:rPr>
                <w:lang w:eastAsia="ru-RU"/>
              </w:rPr>
              <w:t> </w:t>
            </w:r>
          </w:p>
        </w:tc>
        <w:tc>
          <w:tcPr>
            <w:tcW w:w="231" w:type="pct"/>
            <w:noWrap/>
            <w:hideMark/>
          </w:tcPr>
          <w:p w14:paraId="14894F9F" w14:textId="77777777" w:rsidR="008E300B" w:rsidRPr="008E300B" w:rsidRDefault="008E300B" w:rsidP="00C4778D">
            <w:pPr>
              <w:pStyle w:val="103"/>
              <w:rPr>
                <w:lang w:eastAsia="ru-RU"/>
              </w:rPr>
            </w:pPr>
            <w:r w:rsidRPr="008E300B">
              <w:rPr>
                <w:lang w:eastAsia="ru-RU"/>
              </w:rPr>
              <w:t> </w:t>
            </w:r>
          </w:p>
        </w:tc>
        <w:tc>
          <w:tcPr>
            <w:tcW w:w="231" w:type="pct"/>
            <w:noWrap/>
            <w:hideMark/>
          </w:tcPr>
          <w:p w14:paraId="72C04087" w14:textId="77777777" w:rsidR="008E300B" w:rsidRPr="008E300B" w:rsidRDefault="008E300B" w:rsidP="00C4778D">
            <w:pPr>
              <w:pStyle w:val="103"/>
              <w:rPr>
                <w:lang w:eastAsia="ru-RU"/>
              </w:rPr>
            </w:pPr>
            <w:r w:rsidRPr="008E300B">
              <w:rPr>
                <w:lang w:eastAsia="ru-RU"/>
              </w:rPr>
              <w:t> </w:t>
            </w:r>
          </w:p>
        </w:tc>
        <w:tc>
          <w:tcPr>
            <w:tcW w:w="231" w:type="pct"/>
            <w:noWrap/>
            <w:hideMark/>
          </w:tcPr>
          <w:p w14:paraId="54787CF8" w14:textId="77777777" w:rsidR="008E300B" w:rsidRPr="008E300B" w:rsidRDefault="008E300B" w:rsidP="00C4778D">
            <w:pPr>
              <w:pStyle w:val="103"/>
              <w:rPr>
                <w:lang w:eastAsia="ru-RU"/>
              </w:rPr>
            </w:pPr>
            <w:r w:rsidRPr="008E300B">
              <w:rPr>
                <w:lang w:eastAsia="ru-RU"/>
              </w:rPr>
              <w:t> </w:t>
            </w:r>
          </w:p>
        </w:tc>
        <w:tc>
          <w:tcPr>
            <w:tcW w:w="231" w:type="pct"/>
            <w:noWrap/>
            <w:hideMark/>
          </w:tcPr>
          <w:p w14:paraId="2D5F0EBC" w14:textId="77777777" w:rsidR="008E300B" w:rsidRPr="008E300B" w:rsidRDefault="008E300B" w:rsidP="00C4778D">
            <w:pPr>
              <w:pStyle w:val="103"/>
              <w:rPr>
                <w:lang w:eastAsia="ru-RU"/>
              </w:rPr>
            </w:pPr>
            <w:r w:rsidRPr="008E300B">
              <w:rPr>
                <w:lang w:eastAsia="ru-RU"/>
              </w:rPr>
              <w:t> </w:t>
            </w:r>
          </w:p>
        </w:tc>
        <w:tc>
          <w:tcPr>
            <w:tcW w:w="205" w:type="pct"/>
            <w:noWrap/>
            <w:hideMark/>
          </w:tcPr>
          <w:p w14:paraId="32C51791" w14:textId="77777777" w:rsidR="008E300B" w:rsidRPr="008E300B" w:rsidRDefault="008E300B" w:rsidP="00C4778D">
            <w:pPr>
              <w:pStyle w:val="103"/>
              <w:rPr>
                <w:lang w:eastAsia="ru-RU"/>
              </w:rPr>
            </w:pPr>
            <w:r w:rsidRPr="008E300B">
              <w:rPr>
                <w:lang w:eastAsia="ru-RU"/>
              </w:rPr>
              <w:t> </w:t>
            </w:r>
          </w:p>
        </w:tc>
      </w:tr>
      <w:tr w:rsidR="008E300B" w:rsidRPr="008E300B" w14:paraId="6B450FAE" w14:textId="77777777" w:rsidTr="00C4778D">
        <w:trPr>
          <w:trHeight w:val="315"/>
        </w:trPr>
        <w:tc>
          <w:tcPr>
            <w:tcW w:w="803" w:type="pct"/>
            <w:noWrap/>
            <w:hideMark/>
          </w:tcPr>
          <w:p w14:paraId="1EB34007" w14:textId="77777777" w:rsidR="008E300B" w:rsidRPr="008E300B" w:rsidRDefault="008E300B" w:rsidP="00C4778D">
            <w:pPr>
              <w:pStyle w:val="103"/>
              <w:rPr>
                <w:lang w:eastAsia="ru-RU"/>
              </w:rPr>
            </w:pPr>
            <w:r w:rsidRPr="008E300B">
              <w:rPr>
                <w:lang w:eastAsia="ru-RU"/>
              </w:rPr>
              <w:t>природный газ</w:t>
            </w:r>
          </w:p>
        </w:tc>
        <w:tc>
          <w:tcPr>
            <w:tcW w:w="265" w:type="pct"/>
            <w:noWrap/>
            <w:hideMark/>
          </w:tcPr>
          <w:p w14:paraId="5DAC03EA" w14:textId="77777777" w:rsidR="008E300B" w:rsidRPr="008E300B" w:rsidRDefault="008E300B" w:rsidP="00C4778D">
            <w:pPr>
              <w:pStyle w:val="103"/>
              <w:rPr>
                <w:lang w:eastAsia="ru-RU"/>
              </w:rPr>
            </w:pPr>
            <w:r w:rsidRPr="008E300B">
              <w:rPr>
                <w:lang w:eastAsia="ru-RU"/>
              </w:rPr>
              <w:t>тыс. м</w:t>
            </w:r>
            <w:r w:rsidRPr="00E36741">
              <w:rPr>
                <w:rStyle w:val="aff3"/>
              </w:rPr>
              <w:t>3</w:t>
            </w:r>
          </w:p>
        </w:tc>
        <w:tc>
          <w:tcPr>
            <w:tcW w:w="265" w:type="pct"/>
            <w:noWrap/>
            <w:hideMark/>
          </w:tcPr>
          <w:p w14:paraId="2B1F0AC4" w14:textId="77777777" w:rsidR="008E300B" w:rsidRPr="008E300B" w:rsidRDefault="008E300B" w:rsidP="00C4778D">
            <w:pPr>
              <w:pStyle w:val="103"/>
              <w:rPr>
                <w:lang w:eastAsia="ru-RU"/>
              </w:rPr>
            </w:pPr>
            <w:r w:rsidRPr="008E300B">
              <w:rPr>
                <w:lang w:eastAsia="ru-RU"/>
              </w:rPr>
              <w:t>106</w:t>
            </w:r>
          </w:p>
        </w:tc>
        <w:tc>
          <w:tcPr>
            <w:tcW w:w="260" w:type="pct"/>
            <w:noWrap/>
            <w:hideMark/>
          </w:tcPr>
          <w:p w14:paraId="60ECC41D" w14:textId="77777777" w:rsidR="008E300B" w:rsidRPr="008E300B" w:rsidRDefault="008E300B" w:rsidP="00C4778D">
            <w:pPr>
              <w:pStyle w:val="103"/>
              <w:rPr>
                <w:lang w:eastAsia="ru-RU"/>
              </w:rPr>
            </w:pPr>
            <w:r w:rsidRPr="008E300B">
              <w:rPr>
                <w:lang w:eastAsia="ru-RU"/>
              </w:rPr>
              <w:t>106</w:t>
            </w:r>
          </w:p>
        </w:tc>
        <w:tc>
          <w:tcPr>
            <w:tcW w:w="248" w:type="pct"/>
            <w:noWrap/>
            <w:hideMark/>
          </w:tcPr>
          <w:p w14:paraId="762C6E3D" w14:textId="77777777" w:rsidR="008E300B" w:rsidRPr="008E300B" w:rsidRDefault="008E300B" w:rsidP="00C4778D">
            <w:pPr>
              <w:pStyle w:val="103"/>
              <w:rPr>
                <w:lang w:eastAsia="ru-RU"/>
              </w:rPr>
            </w:pPr>
            <w:r w:rsidRPr="008E300B">
              <w:rPr>
                <w:lang w:eastAsia="ru-RU"/>
              </w:rPr>
              <w:t>106</w:t>
            </w:r>
          </w:p>
        </w:tc>
        <w:tc>
          <w:tcPr>
            <w:tcW w:w="269" w:type="pct"/>
            <w:noWrap/>
            <w:hideMark/>
          </w:tcPr>
          <w:p w14:paraId="218E14F8" w14:textId="77777777" w:rsidR="008E300B" w:rsidRPr="008E300B" w:rsidRDefault="008E300B" w:rsidP="00C4778D">
            <w:pPr>
              <w:pStyle w:val="103"/>
              <w:rPr>
                <w:lang w:eastAsia="ru-RU"/>
              </w:rPr>
            </w:pPr>
            <w:r w:rsidRPr="008E300B">
              <w:rPr>
                <w:lang w:eastAsia="ru-RU"/>
              </w:rPr>
              <w:t>106</w:t>
            </w:r>
          </w:p>
        </w:tc>
        <w:tc>
          <w:tcPr>
            <w:tcW w:w="269" w:type="pct"/>
            <w:noWrap/>
            <w:hideMark/>
          </w:tcPr>
          <w:p w14:paraId="62C73CD7" w14:textId="77777777" w:rsidR="008E300B" w:rsidRPr="008E300B" w:rsidRDefault="008E300B" w:rsidP="00C4778D">
            <w:pPr>
              <w:pStyle w:val="103"/>
              <w:rPr>
                <w:lang w:eastAsia="ru-RU"/>
              </w:rPr>
            </w:pPr>
            <w:r w:rsidRPr="008E300B">
              <w:rPr>
                <w:lang w:eastAsia="ru-RU"/>
              </w:rPr>
              <w:t>106</w:t>
            </w:r>
          </w:p>
        </w:tc>
        <w:tc>
          <w:tcPr>
            <w:tcW w:w="269" w:type="pct"/>
            <w:noWrap/>
            <w:hideMark/>
          </w:tcPr>
          <w:p w14:paraId="107600A4" w14:textId="77777777" w:rsidR="008E300B" w:rsidRPr="008E300B" w:rsidRDefault="008E300B" w:rsidP="00C4778D">
            <w:pPr>
              <w:pStyle w:val="103"/>
              <w:rPr>
                <w:lang w:eastAsia="ru-RU"/>
              </w:rPr>
            </w:pPr>
            <w:r w:rsidRPr="008E300B">
              <w:rPr>
                <w:lang w:eastAsia="ru-RU"/>
              </w:rPr>
              <w:t>106</w:t>
            </w:r>
          </w:p>
        </w:tc>
        <w:tc>
          <w:tcPr>
            <w:tcW w:w="269" w:type="pct"/>
            <w:noWrap/>
            <w:hideMark/>
          </w:tcPr>
          <w:p w14:paraId="1A0342B6" w14:textId="77777777" w:rsidR="008E300B" w:rsidRPr="008E300B" w:rsidRDefault="008E300B" w:rsidP="00C4778D">
            <w:pPr>
              <w:pStyle w:val="103"/>
              <w:rPr>
                <w:lang w:eastAsia="ru-RU"/>
              </w:rPr>
            </w:pPr>
            <w:r w:rsidRPr="008E300B">
              <w:rPr>
                <w:lang w:eastAsia="ru-RU"/>
              </w:rPr>
              <w:t>106</w:t>
            </w:r>
          </w:p>
        </w:tc>
        <w:tc>
          <w:tcPr>
            <w:tcW w:w="239" w:type="pct"/>
            <w:noWrap/>
            <w:hideMark/>
          </w:tcPr>
          <w:p w14:paraId="0A22FD43" w14:textId="77777777" w:rsidR="008E300B" w:rsidRPr="008E300B" w:rsidRDefault="008E300B" w:rsidP="00C4778D">
            <w:pPr>
              <w:pStyle w:val="103"/>
              <w:rPr>
                <w:lang w:eastAsia="ru-RU"/>
              </w:rPr>
            </w:pPr>
            <w:r w:rsidRPr="008E300B">
              <w:rPr>
                <w:lang w:eastAsia="ru-RU"/>
              </w:rPr>
              <w:t>106</w:t>
            </w:r>
          </w:p>
        </w:tc>
        <w:tc>
          <w:tcPr>
            <w:tcW w:w="239" w:type="pct"/>
            <w:noWrap/>
            <w:hideMark/>
          </w:tcPr>
          <w:p w14:paraId="7B5AAF34" w14:textId="77777777" w:rsidR="008E300B" w:rsidRPr="008E300B" w:rsidRDefault="008E300B" w:rsidP="00C4778D">
            <w:pPr>
              <w:pStyle w:val="103"/>
              <w:rPr>
                <w:lang w:eastAsia="ru-RU"/>
              </w:rPr>
            </w:pPr>
            <w:r w:rsidRPr="008E300B">
              <w:rPr>
                <w:lang w:eastAsia="ru-RU"/>
              </w:rPr>
              <w:t>106</w:t>
            </w:r>
          </w:p>
        </w:tc>
        <w:tc>
          <w:tcPr>
            <w:tcW w:w="239" w:type="pct"/>
            <w:noWrap/>
            <w:hideMark/>
          </w:tcPr>
          <w:p w14:paraId="6100631D" w14:textId="77777777" w:rsidR="008E300B" w:rsidRPr="008E300B" w:rsidRDefault="008E300B" w:rsidP="00C4778D">
            <w:pPr>
              <w:pStyle w:val="103"/>
              <w:rPr>
                <w:lang w:eastAsia="ru-RU"/>
              </w:rPr>
            </w:pPr>
            <w:r w:rsidRPr="008E300B">
              <w:rPr>
                <w:lang w:eastAsia="ru-RU"/>
              </w:rPr>
              <w:t>106</w:t>
            </w:r>
          </w:p>
        </w:tc>
        <w:tc>
          <w:tcPr>
            <w:tcW w:w="239" w:type="pct"/>
            <w:noWrap/>
            <w:hideMark/>
          </w:tcPr>
          <w:p w14:paraId="66E727E0" w14:textId="77777777" w:rsidR="008E300B" w:rsidRPr="008E300B" w:rsidRDefault="008E300B" w:rsidP="00C4778D">
            <w:pPr>
              <w:pStyle w:val="103"/>
              <w:rPr>
                <w:lang w:eastAsia="ru-RU"/>
              </w:rPr>
            </w:pPr>
            <w:r w:rsidRPr="008E300B">
              <w:rPr>
                <w:lang w:eastAsia="ru-RU"/>
              </w:rPr>
              <w:t>106</w:t>
            </w:r>
          </w:p>
        </w:tc>
        <w:tc>
          <w:tcPr>
            <w:tcW w:w="231" w:type="pct"/>
            <w:noWrap/>
            <w:hideMark/>
          </w:tcPr>
          <w:p w14:paraId="4CF19C22" w14:textId="77777777" w:rsidR="008E300B" w:rsidRPr="008E300B" w:rsidRDefault="008E300B" w:rsidP="00C4778D">
            <w:pPr>
              <w:pStyle w:val="103"/>
              <w:rPr>
                <w:lang w:eastAsia="ru-RU"/>
              </w:rPr>
            </w:pPr>
            <w:r w:rsidRPr="008E300B">
              <w:rPr>
                <w:lang w:eastAsia="ru-RU"/>
              </w:rPr>
              <w:t>106</w:t>
            </w:r>
          </w:p>
        </w:tc>
        <w:tc>
          <w:tcPr>
            <w:tcW w:w="231" w:type="pct"/>
            <w:noWrap/>
            <w:hideMark/>
          </w:tcPr>
          <w:p w14:paraId="6BFFA36F" w14:textId="77777777" w:rsidR="008E300B" w:rsidRPr="008E300B" w:rsidRDefault="008E300B" w:rsidP="00C4778D">
            <w:pPr>
              <w:pStyle w:val="103"/>
              <w:rPr>
                <w:lang w:eastAsia="ru-RU"/>
              </w:rPr>
            </w:pPr>
            <w:r w:rsidRPr="008E300B">
              <w:rPr>
                <w:lang w:eastAsia="ru-RU"/>
              </w:rPr>
              <w:t>106</w:t>
            </w:r>
          </w:p>
        </w:tc>
        <w:tc>
          <w:tcPr>
            <w:tcW w:w="231" w:type="pct"/>
            <w:noWrap/>
            <w:hideMark/>
          </w:tcPr>
          <w:p w14:paraId="492DC66B" w14:textId="77777777" w:rsidR="008E300B" w:rsidRPr="008E300B" w:rsidRDefault="008E300B" w:rsidP="00C4778D">
            <w:pPr>
              <w:pStyle w:val="103"/>
              <w:rPr>
                <w:lang w:eastAsia="ru-RU"/>
              </w:rPr>
            </w:pPr>
            <w:r w:rsidRPr="008E300B">
              <w:rPr>
                <w:lang w:eastAsia="ru-RU"/>
              </w:rPr>
              <w:t>106</w:t>
            </w:r>
          </w:p>
        </w:tc>
        <w:tc>
          <w:tcPr>
            <w:tcW w:w="231" w:type="pct"/>
            <w:noWrap/>
            <w:hideMark/>
          </w:tcPr>
          <w:p w14:paraId="7C21E2B1" w14:textId="77777777" w:rsidR="008E300B" w:rsidRPr="008E300B" w:rsidRDefault="008E300B" w:rsidP="00C4778D">
            <w:pPr>
              <w:pStyle w:val="103"/>
              <w:rPr>
                <w:lang w:eastAsia="ru-RU"/>
              </w:rPr>
            </w:pPr>
            <w:r w:rsidRPr="008E300B">
              <w:rPr>
                <w:lang w:eastAsia="ru-RU"/>
              </w:rPr>
              <w:t>106</w:t>
            </w:r>
          </w:p>
        </w:tc>
        <w:tc>
          <w:tcPr>
            <w:tcW w:w="205" w:type="pct"/>
            <w:noWrap/>
            <w:hideMark/>
          </w:tcPr>
          <w:p w14:paraId="3B0288C0" w14:textId="77777777" w:rsidR="008E300B" w:rsidRPr="008E300B" w:rsidRDefault="008E300B" w:rsidP="00C4778D">
            <w:pPr>
              <w:pStyle w:val="103"/>
              <w:rPr>
                <w:lang w:eastAsia="ru-RU"/>
              </w:rPr>
            </w:pPr>
            <w:r w:rsidRPr="008E300B">
              <w:rPr>
                <w:lang w:eastAsia="ru-RU"/>
              </w:rPr>
              <w:t>106</w:t>
            </w:r>
          </w:p>
        </w:tc>
      </w:tr>
      <w:tr w:rsidR="008E300B" w:rsidRPr="008E300B" w14:paraId="33A6EF36" w14:textId="77777777" w:rsidTr="00C4778D">
        <w:trPr>
          <w:trHeight w:val="255"/>
        </w:trPr>
        <w:tc>
          <w:tcPr>
            <w:tcW w:w="803" w:type="pct"/>
            <w:noWrap/>
            <w:hideMark/>
          </w:tcPr>
          <w:p w14:paraId="53776F8F" w14:textId="77777777" w:rsidR="008E300B" w:rsidRPr="008E300B" w:rsidRDefault="008E300B" w:rsidP="00C4778D">
            <w:pPr>
              <w:pStyle w:val="103"/>
              <w:rPr>
                <w:lang w:eastAsia="ru-RU"/>
              </w:rPr>
            </w:pPr>
            <w:r w:rsidRPr="008E300B">
              <w:rPr>
                <w:lang w:eastAsia="ru-RU"/>
              </w:rPr>
              <w:t>уголь</w:t>
            </w:r>
          </w:p>
        </w:tc>
        <w:tc>
          <w:tcPr>
            <w:tcW w:w="265" w:type="pct"/>
            <w:noWrap/>
            <w:hideMark/>
          </w:tcPr>
          <w:p w14:paraId="27FFA9C7" w14:textId="77777777" w:rsidR="008E300B" w:rsidRPr="008E300B" w:rsidRDefault="008E300B" w:rsidP="00C4778D">
            <w:pPr>
              <w:pStyle w:val="103"/>
              <w:rPr>
                <w:lang w:eastAsia="ru-RU"/>
              </w:rPr>
            </w:pPr>
            <w:r w:rsidRPr="008E300B">
              <w:rPr>
                <w:lang w:eastAsia="ru-RU"/>
              </w:rPr>
              <w:t>т</w:t>
            </w:r>
          </w:p>
        </w:tc>
        <w:tc>
          <w:tcPr>
            <w:tcW w:w="265" w:type="pct"/>
            <w:noWrap/>
            <w:hideMark/>
          </w:tcPr>
          <w:p w14:paraId="1620EF31" w14:textId="77777777" w:rsidR="008E300B" w:rsidRPr="008E300B" w:rsidRDefault="008E300B" w:rsidP="00C4778D">
            <w:pPr>
              <w:pStyle w:val="103"/>
              <w:rPr>
                <w:lang w:eastAsia="ru-RU"/>
              </w:rPr>
            </w:pPr>
            <w:r w:rsidRPr="008E300B">
              <w:rPr>
                <w:lang w:eastAsia="ru-RU"/>
              </w:rPr>
              <w:t>0</w:t>
            </w:r>
          </w:p>
        </w:tc>
        <w:tc>
          <w:tcPr>
            <w:tcW w:w="260" w:type="pct"/>
            <w:noWrap/>
            <w:hideMark/>
          </w:tcPr>
          <w:p w14:paraId="0884F19D" w14:textId="77777777" w:rsidR="008E300B" w:rsidRPr="008E300B" w:rsidRDefault="008E300B" w:rsidP="00C4778D">
            <w:pPr>
              <w:pStyle w:val="103"/>
              <w:rPr>
                <w:lang w:eastAsia="ru-RU"/>
              </w:rPr>
            </w:pPr>
            <w:r w:rsidRPr="008E300B">
              <w:rPr>
                <w:lang w:eastAsia="ru-RU"/>
              </w:rPr>
              <w:t>0</w:t>
            </w:r>
          </w:p>
        </w:tc>
        <w:tc>
          <w:tcPr>
            <w:tcW w:w="248" w:type="pct"/>
            <w:noWrap/>
            <w:hideMark/>
          </w:tcPr>
          <w:p w14:paraId="6F35BA19" w14:textId="77777777" w:rsidR="008E300B" w:rsidRPr="008E300B" w:rsidRDefault="008E300B" w:rsidP="00C4778D">
            <w:pPr>
              <w:pStyle w:val="103"/>
              <w:rPr>
                <w:lang w:eastAsia="ru-RU"/>
              </w:rPr>
            </w:pPr>
            <w:r w:rsidRPr="008E300B">
              <w:rPr>
                <w:lang w:eastAsia="ru-RU"/>
              </w:rPr>
              <w:t>0</w:t>
            </w:r>
          </w:p>
        </w:tc>
        <w:tc>
          <w:tcPr>
            <w:tcW w:w="269" w:type="pct"/>
            <w:noWrap/>
            <w:hideMark/>
          </w:tcPr>
          <w:p w14:paraId="7B313568" w14:textId="77777777" w:rsidR="008E300B" w:rsidRPr="008E300B" w:rsidRDefault="008E300B" w:rsidP="00C4778D">
            <w:pPr>
              <w:pStyle w:val="103"/>
              <w:rPr>
                <w:lang w:eastAsia="ru-RU"/>
              </w:rPr>
            </w:pPr>
            <w:r w:rsidRPr="008E300B">
              <w:rPr>
                <w:lang w:eastAsia="ru-RU"/>
              </w:rPr>
              <w:t>0</w:t>
            </w:r>
          </w:p>
        </w:tc>
        <w:tc>
          <w:tcPr>
            <w:tcW w:w="269" w:type="pct"/>
            <w:noWrap/>
            <w:hideMark/>
          </w:tcPr>
          <w:p w14:paraId="29DADF61" w14:textId="77777777" w:rsidR="008E300B" w:rsidRPr="008E300B" w:rsidRDefault="008E300B" w:rsidP="00C4778D">
            <w:pPr>
              <w:pStyle w:val="103"/>
              <w:rPr>
                <w:lang w:eastAsia="ru-RU"/>
              </w:rPr>
            </w:pPr>
            <w:r w:rsidRPr="008E300B">
              <w:rPr>
                <w:lang w:eastAsia="ru-RU"/>
              </w:rPr>
              <w:t>0</w:t>
            </w:r>
          </w:p>
        </w:tc>
        <w:tc>
          <w:tcPr>
            <w:tcW w:w="269" w:type="pct"/>
            <w:noWrap/>
            <w:hideMark/>
          </w:tcPr>
          <w:p w14:paraId="4CB844CF" w14:textId="77777777" w:rsidR="008E300B" w:rsidRPr="008E300B" w:rsidRDefault="008E300B" w:rsidP="00C4778D">
            <w:pPr>
              <w:pStyle w:val="103"/>
              <w:rPr>
                <w:lang w:eastAsia="ru-RU"/>
              </w:rPr>
            </w:pPr>
            <w:r w:rsidRPr="008E300B">
              <w:rPr>
                <w:lang w:eastAsia="ru-RU"/>
              </w:rPr>
              <w:t>0</w:t>
            </w:r>
          </w:p>
        </w:tc>
        <w:tc>
          <w:tcPr>
            <w:tcW w:w="269" w:type="pct"/>
            <w:noWrap/>
            <w:hideMark/>
          </w:tcPr>
          <w:p w14:paraId="5434985B" w14:textId="77777777" w:rsidR="008E300B" w:rsidRPr="008E300B" w:rsidRDefault="008E300B" w:rsidP="00C4778D">
            <w:pPr>
              <w:pStyle w:val="103"/>
              <w:rPr>
                <w:lang w:eastAsia="ru-RU"/>
              </w:rPr>
            </w:pPr>
            <w:r w:rsidRPr="008E300B">
              <w:rPr>
                <w:lang w:eastAsia="ru-RU"/>
              </w:rPr>
              <w:t>0</w:t>
            </w:r>
          </w:p>
        </w:tc>
        <w:tc>
          <w:tcPr>
            <w:tcW w:w="239" w:type="pct"/>
            <w:noWrap/>
            <w:hideMark/>
          </w:tcPr>
          <w:p w14:paraId="00C5CF20" w14:textId="77777777" w:rsidR="008E300B" w:rsidRPr="008E300B" w:rsidRDefault="008E300B" w:rsidP="00C4778D">
            <w:pPr>
              <w:pStyle w:val="103"/>
              <w:rPr>
                <w:lang w:eastAsia="ru-RU"/>
              </w:rPr>
            </w:pPr>
            <w:r w:rsidRPr="008E300B">
              <w:rPr>
                <w:lang w:eastAsia="ru-RU"/>
              </w:rPr>
              <w:t>0</w:t>
            </w:r>
          </w:p>
        </w:tc>
        <w:tc>
          <w:tcPr>
            <w:tcW w:w="239" w:type="pct"/>
            <w:noWrap/>
            <w:hideMark/>
          </w:tcPr>
          <w:p w14:paraId="3FA7BFF6" w14:textId="77777777" w:rsidR="008E300B" w:rsidRPr="008E300B" w:rsidRDefault="008E300B" w:rsidP="00C4778D">
            <w:pPr>
              <w:pStyle w:val="103"/>
              <w:rPr>
                <w:lang w:eastAsia="ru-RU"/>
              </w:rPr>
            </w:pPr>
            <w:r w:rsidRPr="008E300B">
              <w:rPr>
                <w:lang w:eastAsia="ru-RU"/>
              </w:rPr>
              <w:t>0</w:t>
            </w:r>
          </w:p>
        </w:tc>
        <w:tc>
          <w:tcPr>
            <w:tcW w:w="239" w:type="pct"/>
            <w:noWrap/>
            <w:hideMark/>
          </w:tcPr>
          <w:p w14:paraId="217C2932" w14:textId="77777777" w:rsidR="008E300B" w:rsidRPr="008E300B" w:rsidRDefault="008E300B" w:rsidP="00C4778D">
            <w:pPr>
              <w:pStyle w:val="103"/>
              <w:rPr>
                <w:lang w:eastAsia="ru-RU"/>
              </w:rPr>
            </w:pPr>
            <w:r w:rsidRPr="008E300B">
              <w:rPr>
                <w:lang w:eastAsia="ru-RU"/>
              </w:rPr>
              <w:t>0</w:t>
            </w:r>
          </w:p>
        </w:tc>
        <w:tc>
          <w:tcPr>
            <w:tcW w:w="239" w:type="pct"/>
            <w:noWrap/>
            <w:hideMark/>
          </w:tcPr>
          <w:p w14:paraId="33452687" w14:textId="77777777" w:rsidR="008E300B" w:rsidRPr="008E300B" w:rsidRDefault="008E300B" w:rsidP="00C4778D">
            <w:pPr>
              <w:pStyle w:val="103"/>
              <w:rPr>
                <w:lang w:eastAsia="ru-RU"/>
              </w:rPr>
            </w:pPr>
            <w:r w:rsidRPr="008E300B">
              <w:rPr>
                <w:lang w:eastAsia="ru-RU"/>
              </w:rPr>
              <w:t>0</w:t>
            </w:r>
          </w:p>
        </w:tc>
        <w:tc>
          <w:tcPr>
            <w:tcW w:w="231" w:type="pct"/>
            <w:noWrap/>
            <w:hideMark/>
          </w:tcPr>
          <w:p w14:paraId="7EE3C7D4" w14:textId="77777777" w:rsidR="008E300B" w:rsidRPr="008E300B" w:rsidRDefault="008E300B" w:rsidP="00C4778D">
            <w:pPr>
              <w:pStyle w:val="103"/>
              <w:rPr>
                <w:lang w:eastAsia="ru-RU"/>
              </w:rPr>
            </w:pPr>
            <w:r w:rsidRPr="008E300B">
              <w:rPr>
                <w:lang w:eastAsia="ru-RU"/>
              </w:rPr>
              <w:t>0</w:t>
            </w:r>
          </w:p>
        </w:tc>
        <w:tc>
          <w:tcPr>
            <w:tcW w:w="231" w:type="pct"/>
            <w:noWrap/>
            <w:hideMark/>
          </w:tcPr>
          <w:p w14:paraId="03761877" w14:textId="77777777" w:rsidR="008E300B" w:rsidRPr="008E300B" w:rsidRDefault="008E300B" w:rsidP="00C4778D">
            <w:pPr>
              <w:pStyle w:val="103"/>
              <w:rPr>
                <w:lang w:eastAsia="ru-RU"/>
              </w:rPr>
            </w:pPr>
            <w:r w:rsidRPr="008E300B">
              <w:rPr>
                <w:lang w:eastAsia="ru-RU"/>
              </w:rPr>
              <w:t>0</w:t>
            </w:r>
          </w:p>
        </w:tc>
        <w:tc>
          <w:tcPr>
            <w:tcW w:w="231" w:type="pct"/>
            <w:noWrap/>
            <w:hideMark/>
          </w:tcPr>
          <w:p w14:paraId="649537DD" w14:textId="77777777" w:rsidR="008E300B" w:rsidRPr="008E300B" w:rsidRDefault="008E300B" w:rsidP="00C4778D">
            <w:pPr>
              <w:pStyle w:val="103"/>
              <w:rPr>
                <w:lang w:eastAsia="ru-RU"/>
              </w:rPr>
            </w:pPr>
            <w:r w:rsidRPr="008E300B">
              <w:rPr>
                <w:lang w:eastAsia="ru-RU"/>
              </w:rPr>
              <w:t>0</w:t>
            </w:r>
          </w:p>
        </w:tc>
        <w:tc>
          <w:tcPr>
            <w:tcW w:w="231" w:type="pct"/>
            <w:noWrap/>
            <w:hideMark/>
          </w:tcPr>
          <w:p w14:paraId="4B8D00B0" w14:textId="77777777" w:rsidR="008E300B" w:rsidRPr="008E300B" w:rsidRDefault="008E300B" w:rsidP="00C4778D">
            <w:pPr>
              <w:pStyle w:val="103"/>
              <w:rPr>
                <w:lang w:eastAsia="ru-RU"/>
              </w:rPr>
            </w:pPr>
            <w:r w:rsidRPr="008E300B">
              <w:rPr>
                <w:lang w:eastAsia="ru-RU"/>
              </w:rPr>
              <w:t>0</w:t>
            </w:r>
          </w:p>
        </w:tc>
        <w:tc>
          <w:tcPr>
            <w:tcW w:w="205" w:type="pct"/>
            <w:noWrap/>
            <w:hideMark/>
          </w:tcPr>
          <w:p w14:paraId="7B602CE3" w14:textId="77777777" w:rsidR="008E300B" w:rsidRPr="008E300B" w:rsidRDefault="008E300B" w:rsidP="00C4778D">
            <w:pPr>
              <w:pStyle w:val="103"/>
              <w:rPr>
                <w:lang w:eastAsia="ru-RU"/>
              </w:rPr>
            </w:pPr>
            <w:r w:rsidRPr="008E300B">
              <w:rPr>
                <w:lang w:eastAsia="ru-RU"/>
              </w:rPr>
              <w:t>0</w:t>
            </w:r>
          </w:p>
        </w:tc>
      </w:tr>
      <w:tr w:rsidR="008E300B" w:rsidRPr="008E300B" w14:paraId="6909371A" w14:textId="77777777" w:rsidTr="00C4778D">
        <w:trPr>
          <w:trHeight w:val="255"/>
        </w:trPr>
        <w:tc>
          <w:tcPr>
            <w:tcW w:w="803" w:type="pct"/>
            <w:noWrap/>
            <w:hideMark/>
          </w:tcPr>
          <w:p w14:paraId="2633B014" w14:textId="77777777" w:rsidR="008E300B" w:rsidRPr="008E300B" w:rsidRDefault="008E300B" w:rsidP="00C4778D">
            <w:pPr>
              <w:pStyle w:val="103"/>
              <w:rPr>
                <w:lang w:eastAsia="ru-RU"/>
              </w:rPr>
            </w:pPr>
            <w:r w:rsidRPr="008E300B">
              <w:rPr>
                <w:lang w:eastAsia="ru-RU"/>
              </w:rPr>
              <w:t>мазут</w:t>
            </w:r>
          </w:p>
        </w:tc>
        <w:tc>
          <w:tcPr>
            <w:tcW w:w="265" w:type="pct"/>
            <w:noWrap/>
            <w:hideMark/>
          </w:tcPr>
          <w:p w14:paraId="27F6B15B" w14:textId="77777777" w:rsidR="008E300B" w:rsidRPr="008E300B" w:rsidRDefault="008E300B" w:rsidP="00C4778D">
            <w:pPr>
              <w:pStyle w:val="103"/>
              <w:rPr>
                <w:lang w:eastAsia="ru-RU"/>
              </w:rPr>
            </w:pPr>
            <w:r w:rsidRPr="008E300B">
              <w:rPr>
                <w:lang w:eastAsia="ru-RU"/>
              </w:rPr>
              <w:t>т</w:t>
            </w:r>
          </w:p>
        </w:tc>
        <w:tc>
          <w:tcPr>
            <w:tcW w:w="265" w:type="pct"/>
            <w:noWrap/>
            <w:hideMark/>
          </w:tcPr>
          <w:p w14:paraId="3DFEAB7A" w14:textId="77777777" w:rsidR="008E300B" w:rsidRPr="008E300B" w:rsidRDefault="008E300B" w:rsidP="00C4778D">
            <w:pPr>
              <w:pStyle w:val="103"/>
              <w:rPr>
                <w:lang w:eastAsia="ru-RU"/>
              </w:rPr>
            </w:pPr>
            <w:r w:rsidRPr="008E300B">
              <w:rPr>
                <w:lang w:eastAsia="ru-RU"/>
              </w:rPr>
              <w:t>0</w:t>
            </w:r>
          </w:p>
        </w:tc>
        <w:tc>
          <w:tcPr>
            <w:tcW w:w="260" w:type="pct"/>
            <w:noWrap/>
            <w:hideMark/>
          </w:tcPr>
          <w:p w14:paraId="6E0542BB" w14:textId="77777777" w:rsidR="008E300B" w:rsidRPr="008E300B" w:rsidRDefault="008E300B" w:rsidP="00C4778D">
            <w:pPr>
              <w:pStyle w:val="103"/>
              <w:rPr>
                <w:lang w:eastAsia="ru-RU"/>
              </w:rPr>
            </w:pPr>
            <w:r w:rsidRPr="008E300B">
              <w:rPr>
                <w:lang w:eastAsia="ru-RU"/>
              </w:rPr>
              <w:t>0</w:t>
            </w:r>
          </w:p>
        </w:tc>
        <w:tc>
          <w:tcPr>
            <w:tcW w:w="248" w:type="pct"/>
            <w:noWrap/>
            <w:hideMark/>
          </w:tcPr>
          <w:p w14:paraId="5ADDF0D9" w14:textId="77777777" w:rsidR="008E300B" w:rsidRPr="008E300B" w:rsidRDefault="008E300B" w:rsidP="00C4778D">
            <w:pPr>
              <w:pStyle w:val="103"/>
              <w:rPr>
                <w:lang w:eastAsia="ru-RU"/>
              </w:rPr>
            </w:pPr>
            <w:r w:rsidRPr="008E300B">
              <w:rPr>
                <w:lang w:eastAsia="ru-RU"/>
              </w:rPr>
              <w:t>0</w:t>
            </w:r>
          </w:p>
        </w:tc>
        <w:tc>
          <w:tcPr>
            <w:tcW w:w="269" w:type="pct"/>
            <w:noWrap/>
            <w:hideMark/>
          </w:tcPr>
          <w:p w14:paraId="0F6DAAD9" w14:textId="77777777" w:rsidR="008E300B" w:rsidRPr="008E300B" w:rsidRDefault="008E300B" w:rsidP="00C4778D">
            <w:pPr>
              <w:pStyle w:val="103"/>
              <w:rPr>
                <w:lang w:eastAsia="ru-RU"/>
              </w:rPr>
            </w:pPr>
            <w:r w:rsidRPr="008E300B">
              <w:rPr>
                <w:lang w:eastAsia="ru-RU"/>
              </w:rPr>
              <w:t>0</w:t>
            </w:r>
          </w:p>
        </w:tc>
        <w:tc>
          <w:tcPr>
            <w:tcW w:w="269" w:type="pct"/>
            <w:noWrap/>
            <w:hideMark/>
          </w:tcPr>
          <w:p w14:paraId="7D3FFD87" w14:textId="77777777" w:rsidR="008E300B" w:rsidRPr="008E300B" w:rsidRDefault="008E300B" w:rsidP="00C4778D">
            <w:pPr>
              <w:pStyle w:val="103"/>
              <w:rPr>
                <w:lang w:eastAsia="ru-RU"/>
              </w:rPr>
            </w:pPr>
            <w:r w:rsidRPr="008E300B">
              <w:rPr>
                <w:lang w:eastAsia="ru-RU"/>
              </w:rPr>
              <w:t>0</w:t>
            </w:r>
          </w:p>
        </w:tc>
        <w:tc>
          <w:tcPr>
            <w:tcW w:w="269" w:type="pct"/>
            <w:noWrap/>
            <w:hideMark/>
          </w:tcPr>
          <w:p w14:paraId="1AEE14D0" w14:textId="77777777" w:rsidR="008E300B" w:rsidRPr="008E300B" w:rsidRDefault="008E300B" w:rsidP="00C4778D">
            <w:pPr>
              <w:pStyle w:val="103"/>
              <w:rPr>
                <w:lang w:eastAsia="ru-RU"/>
              </w:rPr>
            </w:pPr>
            <w:r w:rsidRPr="008E300B">
              <w:rPr>
                <w:lang w:eastAsia="ru-RU"/>
              </w:rPr>
              <w:t>0</w:t>
            </w:r>
          </w:p>
        </w:tc>
        <w:tc>
          <w:tcPr>
            <w:tcW w:w="269" w:type="pct"/>
            <w:noWrap/>
            <w:hideMark/>
          </w:tcPr>
          <w:p w14:paraId="3AA13146" w14:textId="77777777" w:rsidR="008E300B" w:rsidRPr="008E300B" w:rsidRDefault="008E300B" w:rsidP="00C4778D">
            <w:pPr>
              <w:pStyle w:val="103"/>
              <w:rPr>
                <w:lang w:eastAsia="ru-RU"/>
              </w:rPr>
            </w:pPr>
            <w:r w:rsidRPr="008E300B">
              <w:rPr>
                <w:lang w:eastAsia="ru-RU"/>
              </w:rPr>
              <w:t>0</w:t>
            </w:r>
          </w:p>
        </w:tc>
        <w:tc>
          <w:tcPr>
            <w:tcW w:w="239" w:type="pct"/>
            <w:noWrap/>
            <w:hideMark/>
          </w:tcPr>
          <w:p w14:paraId="54EC2FBB" w14:textId="77777777" w:rsidR="008E300B" w:rsidRPr="008E300B" w:rsidRDefault="008E300B" w:rsidP="00C4778D">
            <w:pPr>
              <w:pStyle w:val="103"/>
              <w:rPr>
                <w:lang w:eastAsia="ru-RU"/>
              </w:rPr>
            </w:pPr>
            <w:r w:rsidRPr="008E300B">
              <w:rPr>
                <w:lang w:eastAsia="ru-RU"/>
              </w:rPr>
              <w:t>0</w:t>
            </w:r>
          </w:p>
        </w:tc>
        <w:tc>
          <w:tcPr>
            <w:tcW w:w="239" w:type="pct"/>
            <w:noWrap/>
            <w:hideMark/>
          </w:tcPr>
          <w:p w14:paraId="03F008F5" w14:textId="77777777" w:rsidR="008E300B" w:rsidRPr="008E300B" w:rsidRDefault="008E300B" w:rsidP="00C4778D">
            <w:pPr>
              <w:pStyle w:val="103"/>
              <w:rPr>
                <w:lang w:eastAsia="ru-RU"/>
              </w:rPr>
            </w:pPr>
            <w:r w:rsidRPr="008E300B">
              <w:rPr>
                <w:lang w:eastAsia="ru-RU"/>
              </w:rPr>
              <w:t>0</w:t>
            </w:r>
          </w:p>
        </w:tc>
        <w:tc>
          <w:tcPr>
            <w:tcW w:w="239" w:type="pct"/>
            <w:noWrap/>
            <w:hideMark/>
          </w:tcPr>
          <w:p w14:paraId="2A944153" w14:textId="77777777" w:rsidR="008E300B" w:rsidRPr="008E300B" w:rsidRDefault="008E300B" w:rsidP="00C4778D">
            <w:pPr>
              <w:pStyle w:val="103"/>
              <w:rPr>
                <w:lang w:eastAsia="ru-RU"/>
              </w:rPr>
            </w:pPr>
            <w:r w:rsidRPr="008E300B">
              <w:rPr>
                <w:lang w:eastAsia="ru-RU"/>
              </w:rPr>
              <w:t>0</w:t>
            </w:r>
          </w:p>
        </w:tc>
        <w:tc>
          <w:tcPr>
            <w:tcW w:w="239" w:type="pct"/>
            <w:noWrap/>
            <w:hideMark/>
          </w:tcPr>
          <w:p w14:paraId="149AC7F9" w14:textId="77777777" w:rsidR="008E300B" w:rsidRPr="008E300B" w:rsidRDefault="008E300B" w:rsidP="00C4778D">
            <w:pPr>
              <w:pStyle w:val="103"/>
              <w:rPr>
                <w:lang w:eastAsia="ru-RU"/>
              </w:rPr>
            </w:pPr>
            <w:r w:rsidRPr="008E300B">
              <w:rPr>
                <w:lang w:eastAsia="ru-RU"/>
              </w:rPr>
              <w:t>0</w:t>
            </w:r>
          </w:p>
        </w:tc>
        <w:tc>
          <w:tcPr>
            <w:tcW w:w="231" w:type="pct"/>
            <w:noWrap/>
            <w:hideMark/>
          </w:tcPr>
          <w:p w14:paraId="10F6657D" w14:textId="77777777" w:rsidR="008E300B" w:rsidRPr="008E300B" w:rsidRDefault="008E300B" w:rsidP="00C4778D">
            <w:pPr>
              <w:pStyle w:val="103"/>
              <w:rPr>
                <w:lang w:eastAsia="ru-RU"/>
              </w:rPr>
            </w:pPr>
            <w:r w:rsidRPr="008E300B">
              <w:rPr>
                <w:lang w:eastAsia="ru-RU"/>
              </w:rPr>
              <w:t>0</w:t>
            </w:r>
          </w:p>
        </w:tc>
        <w:tc>
          <w:tcPr>
            <w:tcW w:w="231" w:type="pct"/>
            <w:noWrap/>
            <w:hideMark/>
          </w:tcPr>
          <w:p w14:paraId="57A03191" w14:textId="77777777" w:rsidR="008E300B" w:rsidRPr="008E300B" w:rsidRDefault="008E300B" w:rsidP="00C4778D">
            <w:pPr>
              <w:pStyle w:val="103"/>
              <w:rPr>
                <w:lang w:eastAsia="ru-RU"/>
              </w:rPr>
            </w:pPr>
            <w:r w:rsidRPr="008E300B">
              <w:rPr>
                <w:lang w:eastAsia="ru-RU"/>
              </w:rPr>
              <w:t>0</w:t>
            </w:r>
          </w:p>
        </w:tc>
        <w:tc>
          <w:tcPr>
            <w:tcW w:w="231" w:type="pct"/>
            <w:noWrap/>
            <w:hideMark/>
          </w:tcPr>
          <w:p w14:paraId="379A7A9E" w14:textId="77777777" w:rsidR="008E300B" w:rsidRPr="008E300B" w:rsidRDefault="008E300B" w:rsidP="00C4778D">
            <w:pPr>
              <w:pStyle w:val="103"/>
              <w:rPr>
                <w:lang w:eastAsia="ru-RU"/>
              </w:rPr>
            </w:pPr>
            <w:r w:rsidRPr="008E300B">
              <w:rPr>
                <w:lang w:eastAsia="ru-RU"/>
              </w:rPr>
              <w:t>0</w:t>
            </w:r>
          </w:p>
        </w:tc>
        <w:tc>
          <w:tcPr>
            <w:tcW w:w="231" w:type="pct"/>
            <w:noWrap/>
            <w:hideMark/>
          </w:tcPr>
          <w:p w14:paraId="3C5ECB4D" w14:textId="77777777" w:rsidR="008E300B" w:rsidRPr="008E300B" w:rsidRDefault="008E300B" w:rsidP="00C4778D">
            <w:pPr>
              <w:pStyle w:val="103"/>
              <w:rPr>
                <w:lang w:eastAsia="ru-RU"/>
              </w:rPr>
            </w:pPr>
            <w:r w:rsidRPr="008E300B">
              <w:rPr>
                <w:lang w:eastAsia="ru-RU"/>
              </w:rPr>
              <w:t>0</w:t>
            </w:r>
          </w:p>
        </w:tc>
        <w:tc>
          <w:tcPr>
            <w:tcW w:w="205" w:type="pct"/>
            <w:noWrap/>
            <w:hideMark/>
          </w:tcPr>
          <w:p w14:paraId="1BAA22E4" w14:textId="77777777" w:rsidR="008E300B" w:rsidRPr="008E300B" w:rsidRDefault="008E300B" w:rsidP="00C4778D">
            <w:pPr>
              <w:pStyle w:val="103"/>
              <w:rPr>
                <w:lang w:eastAsia="ru-RU"/>
              </w:rPr>
            </w:pPr>
            <w:r w:rsidRPr="008E300B">
              <w:rPr>
                <w:lang w:eastAsia="ru-RU"/>
              </w:rPr>
              <w:t>0</w:t>
            </w:r>
          </w:p>
        </w:tc>
      </w:tr>
      <w:tr w:rsidR="008E300B" w:rsidRPr="008E300B" w14:paraId="32C6D891" w14:textId="77777777" w:rsidTr="00C4778D">
        <w:trPr>
          <w:trHeight w:val="255"/>
        </w:trPr>
        <w:tc>
          <w:tcPr>
            <w:tcW w:w="803" w:type="pct"/>
            <w:noWrap/>
            <w:hideMark/>
          </w:tcPr>
          <w:p w14:paraId="2193DC14" w14:textId="77777777" w:rsidR="008E300B" w:rsidRPr="008E300B" w:rsidRDefault="008E300B" w:rsidP="00C4778D">
            <w:pPr>
              <w:pStyle w:val="103"/>
              <w:rPr>
                <w:lang w:eastAsia="ru-RU"/>
              </w:rPr>
            </w:pPr>
            <w:r w:rsidRPr="008E300B">
              <w:rPr>
                <w:lang w:eastAsia="ru-RU"/>
              </w:rPr>
              <w:t>дизельное топливо</w:t>
            </w:r>
          </w:p>
        </w:tc>
        <w:tc>
          <w:tcPr>
            <w:tcW w:w="265" w:type="pct"/>
            <w:noWrap/>
            <w:hideMark/>
          </w:tcPr>
          <w:p w14:paraId="406EB9DE" w14:textId="77777777" w:rsidR="008E300B" w:rsidRPr="008E300B" w:rsidRDefault="008E300B" w:rsidP="00C4778D">
            <w:pPr>
              <w:pStyle w:val="103"/>
              <w:rPr>
                <w:lang w:eastAsia="ru-RU"/>
              </w:rPr>
            </w:pPr>
            <w:r w:rsidRPr="008E300B">
              <w:rPr>
                <w:lang w:eastAsia="ru-RU"/>
              </w:rPr>
              <w:t>т</w:t>
            </w:r>
          </w:p>
        </w:tc>
        <w:tc>
          <w:tcPr>
            <w:tcW w:w="265" w:type="pct"/>
            <w:noWrap/>
            <w:hideMark/>
          </w:tcPr>
          <w:p w14:paraId="72DD41E0" w14:textId="77777777" w:rsidR="008E300B" w:rsidRPr="008E300B" w:rsidRDefault="008E300B" w:rsidP="00C4778D">
            <w:pPr>
              <w:pStyle w:val="103"/>
              <w:rPr>
                <w:lang w:eastAsia="ru-RU"/>
              </w:rPr>
            </w:pPr>
            <w:r w:rsidRPr="008E300B">
              <w:rPr>
                <w:lang w:eastAsia="ru-RU"/>
              </w:rPr>
              <w:t>0</w:t>
            </w:r>
          </w:p>
        </w:tc>
        <w:tc>
          <w:tcPr>
            <w:tcW w:w="260" w:type="pct"/>
            <w:noWrap/>
            <w:hideMark/>
          </w:tcPr>
          <w:p w14:paraId="2D35327A" w14:textId="77777777" w:rsidR="008E300B" w:rsidRPr="008E300B" w:rsidRDefault="008E300B" w:rsidP="00C4778D">
            <w:pPr>
              <w:pStyle w:val="103"/>
              <w:rPr>
                <w:lang w:eastAsia="ru-RU"/>
              </w:rPr>
            </w:pPr>
            <w:r w:rsidRPr="008E300B">
              <w:rPr>
                <w:lang w:eastAsia="ru-RU"/>
              </w:rPr>
              <w:t>0</w:t>
            </w:r>
          </w:p>
        </w:tc>
        <w:tc>
          <w:tcPr>
            <w:tcW w:w="248" w:type="pct"/>
            <w:noWrap/>
            <w:hideMark/>
          </w:tcPr>
          <w:p w14:paraId="6CDE2EC9" w14:textId="77777777" w:rsidR="008E300B" w:rsidRPr="008E300B" w:rsidRDefault="008E300B" w:rsidP="00C4778D">
            <w:pPr>
              <w:pStyle w:val="103"/>
              <w:rPr>
                <w:lang w:eastAsia="ru-RU"/>
              </w:rPr>
            </w:pPr>
            <w:r w:rsidRPr="008E300B">
              <w:rPr>
                <w:lang w:eastAsia="ru-RU"/>
              </w:rPr>
              <w:t>0</w:t>
            </w:r>
          </w:p>
        </w:tc>
        <w:tc>
          <w:tcPr>
            <w:tcW w:w="269" w:type="pct"/>
            <w:noWrap/>
            <w:hideMark/>
          </w:tcPr>
          <w:p w14:paraId="22B5C544" w14:textId="77777777" w:rsidR="008E300B" w:rsidRPr="008E300B" w:rsidRDefault="008E300B" w:rsidP="00C4778D">
            <w:pPr>
              <w:pStyle w:val="103"/>
              <w:rPr>
                <w:lang w:eastAsia="ru-RU"/>
              </w:rPr>
            </w:pPr>
            <w:r w:rsidRPr="008E300B">
              <w:rPr>
                <w:lang w:eastAsia="ru-RU"/>
              </w:rPr>
              <w:t>0</w:t>
            </w:r>
          </w:p>
        </w:tc>
        <w:tc>
          <w:tcPr>
            <w:tcW w:w="269" w:type="pct"/>
            <w:noWrap/>
            <w:hideMark/>
          </w:tcPr>
          <w:p w14:paraId="325D7914" w14:textId="77777777" w:rsidR="008E300B" w:rsidRPr="008E300B" w:rsidRDefault="008E300B" w:rsidP="00C4778D">
            <w:pPr>
              <w:pStyle w:val="103"/>
              <w:rPr>
                <w:lang w:eastAsia="ru-RU"/>
              </w:rPr>
            </w:pPr>
            <w:r w:rsidRPr="008E300B">
              <w:rPr>
                <w:lang w:eastAsia="ru-RU"/>
              </w:rPr>
              <w:t>0</w:t>
            </w:r>
          </w:p>
        </w:tc>
        <w:tc>
          <w:tcPr>
            <w:tcW w:w="269" w:type="pct"/>
            <w:noWrap/>
            <w:hideMark/>
          </w:tcPr>
          <w:p w14:paraId="46FAB0A8" w14:textId="77777777" w:rsidR="008E300B" w:rsidRPr="008E300B" w:rsidRDefault="008E300B" w:rsidP="00C4778D">
            <w:pPr>
              <w:pStyle w:val="103"/>
              <w:rPr>
                <w:lang w:eastAsia="ru-RU"/>
              </w:rPr>
            </w:pPr>
            <w:r w:rsidRPr="008E300B">
              <w:rPr>
                <w:lang w:eastAsia="ru-RU"/>
              </w:rPr>
              <w:t>0</w:t>
            </w:r>
          </w:p>
        </w:tc>
        <w:tc>
          <w:tcPr>
            <w:tcW w:w="269" w:type="pct"/>
            <w:noWrap/>
            <w:hideMark/>
          </w:tcPr>
          <w:p w14:paraId="1A58064F" w14:textId="77777777" w:rsidR="008E300B" w:rsidRPr="008E300B" w:rsidRDefault="008E300B" w:rsidP="00C4778D">
            <w:pPr>
              <w:pStyle w:val="103"/>
              <w:rPr>
                <w:lang w:eastAsia="ru-RU"/>
              </w:rPr>
            </w:pPr>
            <w:r w:rsidRPr="008E300B">
              <w:rPr>
                <w:lang w:eastAsia="ru-RU"/>
              </w:rPr>
              <w:t>0</w:t>
            </w:r>
          </w:p>
        </w:tc>
        <w:tc>
          <w:tcPr>
            <w:tcW w:w="239" w:type="pct"/>
            <w:noWrap/>
            <w:hideMark/>
          </w:tcPr>
          <w:p w14:paraId="3DF6C00B" w14:textId="77777777" w:rsidR="008E300B" w:rsidRPr="008E300B" w:rsidRDefault="008E300B" w:rsidP="00C4778D">
            <w:pPr>
              <w:pStyle w:val="103"/>
              <w:rPr>
                <w:lang w:eastAsia="ru-RU"/>
              </w:rPr>
            </w:pPr>
            <w:r w:rsidRPr="008E300B">
              <w:rPr>
                <w:lang w:eastAsia="ru-RU"/>
              </w:rPr>
              <w:t>0</w:t>
            </w:r>
          </w:p>
        </w:tc>
        <w:tc>
          <w:tcPr>
            <w:tcW w:w="239" w:type="pct"/>
            <w:noWrap/>
            <w:hideMark/>
          </w:tcPr>
          <w:p w14:paraId="3E323A71" w14:textId="77777777" w:rsidR="008E300B" w:rsidRPr="008E300B" w:rsidRDefault="008E300B" w:rsidP="00C4778D">
            <w:pPr>
              <w:pStyle w:val="103"/>
              <w:rPr>
                <w:lang w:eastAsia="ru-RU"/>
              </w:rPr>
            </w:pPr>
            <w:r w:rsidRPr="008E300B">
              <w:rPr>
                <w:lang w:eastAsia="ru-RU"/>
              </w:rPr>
              <w:t>0</w:t>
            </w:r>
          </w:p>
        </w:tc>
        <w:tc>
          <w:tcPr>
            <w:tcW w:w="239" w:type="pct"/>
            <w:noWrap/>
            <w:hideMark/>
          </w:tcPr>
          <w:p w14:paraId="27F8CFBA" w14:textId="77777777" w:rsidR="008E300B" w:rsidRPr="008E300B" w:rsidRDefault="008E300B" w:rsidP="00C4778D">
            <w:pPr>
              <w:pStyle w:val="103"/>
              <w:rPr>
                <w:lang w:eastAsia="ru-RU"/>
              </w:rPr>
            </w:pPr>
            <w:r w:rsidRPr="008E300B">
              <w:rPr>
                <w:lang w:eastAsia="ru-RU"/>
              </w:rPr>
              <w:t>0</w:t>
            </w:r>
          </w:p>
        </w:tc>
        <w:tc>
          <w:tcPr>
            <w:tcW w:w="239" w:type="pct"/>
            <w:noWrap/>
            <w:hideMark/>
          </w:tcPr>
          <w:p w14:paraId="0F45E1C6" w14:textId="77777777" w:rsidR="008E300B" w:rsidRPr="008E300B" w:rsidRDefault="008E300B" w:rsidP="00C4778D">
            <w:pPr>
              <w:pStyle w:val="103"/>
              <w:rPr>
                <w:lang w:eastAsia="ru-RU"/>
              </w:rPr>
            </w:pPr>
            <w:r w:rsidRPr="008E300B">
              <w:rPr>
                <w:lang w:eastAsia="ru-RU"/>
              </w:rPr>
              <w:t>0</w:t>
            </w:r>
          </w:p>
        </w:tc>
        <w:tc>
          <w:tcPr>
            <w:tcW w:w="231" w:type="pct"/>
            <w:noWrap/>
            <w:hideMark/>
          </w:tcPr>
          <w:p w14:paraId="06F31C2F" w14:textId="77777777" w:rsidR="008E300B" w:rsidRPr="008E300B" w:rsidRDefault="008E300B" w:rsidP="00C4778D">
            <w:pPr>
              <w:pStyle w:val="103"/>
              <w:rPr>
                <w:lang w:eastAsia="ru-RU"/>
              </w:rPr>
            </w:pPr>
            <w:r w:rsidRPr="008E300B">
              <w:rPr>
                <w:lang w:eastAsia="ru-RU"/>
              </w:rPr>
              <w:t>0</w:t>
            </w:r>
          </w:p>
        </w:tc>
        <w:tc>
          <w:tcPr>
            <w:tcW w:w="231" w:type="pct"/>
            <w:noWrap/>
            <w:hideMark/>
          </w:tcPr>
          <w:p w14:paraId="378CF3D8" w14:textId="77777777" w:rsidR="008E300B" w:rsidRPr="008E300B" w:rsidRDefault="008E300B" w:rsidP="00C4778D">
            <w:pPr>
              <w:pStyle w:val="103"/>
              <w:rPr>
                <w:lang w:eastAsia="ru-RU"/>
              </w:rPr>
            </w:pPr>
            <w:r w:rsidRPr="008E300B">
              <w:rPr>
                <w:lang w:eastAsia="ru-RU"/>
              </w:rPr>
              <w:t>0</w:t>
            </w:r>
          </w:p>
        </w:tc>
        <w:tc>
          <w:tcPr>
            <w:tcW w:w="231" w:type="pct"/>
            <w:noWrap/>
            <w:hideMark/>
          </w:tcPr>
          <w:p w14:paraId="357364DC" w14:textId="77777777" w:rsidR="008E300B" w:rsidRPr="008E300B" w:rsidRDefault="008E300B" w:rsidP="00C4778D">
            <w:pPr>
              <w:pStyle w:val="103"/>
              <w:rPr>
                <w:lang w:eastAsia="ru-RU"/>
              </w:rPr>
            </w:pPr>
            <w:r w:rsidRPr="008E300B">
              <w:rPr>
                <w:lang w:eastAsia="ru-RU"/>
              </w:rPr>
              <w:t>0</w:t>
            </w:r>
          </w:p>
        </w:tc>
        <w:tc>
          <w:tcPr>
            <w:tcW w:w="231" w:type="pct"/>
            <w:noWrap/>
            <w:hideMark/>
          </w:tcPr>
          <w:p w14:paraId="26F11906" w14:textId="77777777" w:rsidR="008E300B" w:rsidRPr="008E300B" w:rsidRDefault="008E300B" w:rsidP="00C4778D">
            <w:pPr>
              <w:pStyle w:val="103"/>
              <w:rPr>
                <w:lang w:eastAsia="ru-RU"/>
              </w:rPr>
            </w:pPr>
            <w:r w:rsidRPr="008E300B">
              <w:rPr>
                <w:lang w:eastAsia="ru-RU"/>
              </w:rPr>
              <w:t>0</w:t>
            </w:r>
          </w:p>
        </w:tc>
        <w:tc>
          <w:tcPr>
            <w:tcW w:w="205" w:type="pct"/>
            <w:noWrap/>
            <w:hideMark/>
          </w:tcPr>
          <w:p w14:paraId="0A59D180" w14:textId="77777777" w:rsidR="008E300B" w:rsidRPr="008E300B" w:rsidRDefault="008E300B" w:rsidP="00C4778D">
            <w:pPr>
              <w:pStyle w:val="103"/>
              <w:rPr>
                <w:lang w:eastAsia="ru-RU"/>
              </w:rPr>
            </w:pPr>
            <w:r w:rsidRPr="008E300B">
              <w:rPr>
                <w:lang w:eastAsia="ru-RU"/>
              </w:rPr>
              <w:t>0</w:t>
            </w:r>
          </w:p>
        </w:tc>
      </w:tr>
      <w:tr w:rsidR="008E300B" w:rsidRPr="008E300B" w14:paraId="2267FC39" w14:textId="77777777" w:rsidTr="00C4778D">
        <w:trPr>
          <w:trHeight w:val="510"/>
        </w:trPr>
        <w:tc>
          <w:tcPr>
            <w:tcW w:w="803" w:type="pct"/>
            <w:hideMark/>
          </w:tcPr>
          <w:p w14:paraId="116F0DF1" w14:textId="77777777" w:rsidR="008E300B" w:rsidRPr="008E300B" w:rsidRDefault="008E300B" w:rsidP="00C4778D">
            <w:pPr>
              <w:pStyle w:val="103"/>
              <w:rPr>
                <w:lang w:eastAsia="ru-RU"/>
              </w:rPr>
            </w:pPr>
            <w:r w:rsidRPr="008E300B">
              <w:rPr>
                <w:lang w:eastAsia="ru-RU"/>
              </w:rPr>
              <w:t>Максимальный часовой расход натурального топлива:</w:t>
            </w:r>
          </w:p>
        </w:tc>
        <w:tc>
          <w:tcPr>
            <w:tcW w:w="265" w:type="pct"/>
            <w:noWrap/>
            <w:hideMark/>
          </w:tcPr>
          <w:p w14:paraId="6C76932A" w14:textId="77777777" w:rsidR="008E300B" w:rsidRPr="008E300B" w:rsidRDefault="008E300B" w:rsidP="00C4778D">
            <w:pPr>
              <w:pStyle w:val="103"/>
              <w:rPr>
                <w:lang w:eastAsia="ru-RU"/>
              </w:rPr>
            </w:pPr>
            <w:r w:rsidRPr="008E300B">
              <w:rPr>
                <w:lang w:eastAsia="ru-RU"/>
              </w:rPr>
              <w:t> </w:t>
            </w:r>
          </w:p>
        </w:tc>
        <w:tc>
          <w:tcPr>
            <w:tcW w:w="265" w:type="pct"/>
            <w:noWrap/>
            <w:hideMark/>
          </w:tcPr>
          <w:p w14:paraId="1BF8B071" w14:textId="77777777" w:rsidR="008E300B" w:rsidRPr="008E300B" w:rsidRDefault="008E300B" w:rsidP="00C4778D">
            <w:pPr>
              <w:pStyle w:val="103"/>
              <w:rPr>
                <w:lang w:eastAsia="ru-RU"/>
              </w:rPr>
            </w:pPr>
            <w:r w:rsidRPr="008E300B">
              <w:rPr>
                <w:lang w:eastAsia="ru-RU"/>
              </w:rPr>
              <w:t> </w:t>
            </w:r>
          </w:p>
        </w:tc>
        <w:tc>
          <w:tcPr>
            <w:tcW w:w="260" w:type="pct"/>
            <w:noWrap/>
            <w:hideMark/>
          </w:tcPr>
          <w:p w14:paraId="2E958E08" w14:textId="77777777" w:rsidR="008E300B" w:rsidRPr="008E300B" w:rsidRDefault="008E300B" w:rsidP="00C4778D">
            <w:pPr>
              <w:pStyle w:val="103"/>
              <w:rPr>
                <w:lang w:eastAsia="ru-RU"/>
              </w:rPr>
            </w:pPr>
            <w:r w:rsidRPr="008E300B">
              <w:rPr>
                <w:lang w:eastAsia="ru-RU"/>
              </w:rPr>
              <w:t> </w:t>
            </w:r>
          </w:p>
        </w:tc>
        <w:tc>
          <w:tcPr>
            <w:tcW w:w="248" w:type="pct"/>
            <w:noWrap/>
            <w:hideMark/>
          </w:tcPr>
          <w:p w14:paraId="3A769E7A" w14:textId="77777777" w:rsidR="008E300B" w:rsidRPr="008E300B" w:rsidRDefault="008E300B" w:rsidP="00C4778D">
            <w:pPr>
              <w:pStyle w:val="103"/>
              <w:rPr>
                <w:lang w:eastAsia="ru-RU"/>
              </w:rPr>
            </w:pPr>
            <w:r w:rsidRPr="008E300B">
              <w:rPr>
                <w:lang w:eastAsia="ru-RU"/>
              </w:rPr>
              <w:t> </w:t>
            </w:r>
          </w:p>
        </w:tc>
        <w:tc>
          <w:tcPr>
            <w:tcW w:w="269" w:type="pct"/>
            <w:noWrap/>
            <w:hideMark/>
          </w:tcPr>
          <w:p w14:paraId="73AA726D" w14:textId="77777777" w:rsidR="008E300B" w:rsidRPr="008E300B" w:rsidRDefault="008E300B" w:rsidP="00C4778D">
            <w:pPr>
              <w:pStyle w:val="103"/>
              <w:rPr>
                <w:lang w:eastAsia="ru-RU"/>
              </w:rPr>
            </w:pPr>
            <w:r w:rsidRPr="008E300B">
              <w:rPr>
                <w:lang w:eastAsia="ru-RU"/>
              </w:rPr>
              <w:t> </w:t>
            </w:r>
          </w:p>
        </w:tc>
        <w:tc>
          <w:tcPr>
            <w:tcW w:w="269" w:type="pct"/>
            <w:noWrap/>
            <w:hideMark/>
          </w:tcPr>
          <w:p w14:paraId="6CF4C412" w14:textId="77777777" w:rsidR="008E300B" w:rsidRPr="008E300B" w:rsidRDefault="008E300B" w:rsidP="00C4778D">
            <w:pPr>
              <w:pStyle w:val="103"/>
              <w:rPr>
                <w:lang w:eastAsia="ru-RU"/>
              </w:rPr>
            </w:pPr>
            <w:r w:rsidRPr="008E300B">
              <w:rPr>
                <w:lang w:eastAsia="ru-RU"/>
              </w:rPr>
              <w:t> </w:t>
            </w:r>
          </w:p>
        </w:tc>
        <w:tc>
          <w:tcPr>
            <w:tcW w:w="269" w:type="pct"/>
            <w:noWrap/>
            <w:hideMark/>
          </w:tcPr>
          <w:p w14:paraId="0512C5C7" w14:textId="77777777" w:rsidR="008E300B" w:rsidRPr="008E300B" w:rsidRDefault="008E300B" w:rsidP="00C4778D">
            <w:pPr>
              <w:pStyle w:val="103"/>
              <w:rPr>
                <w:lang w:eastAsia="ru-RU"/>
              </w:rPr>
            </w:pPr>
            <w:r w:rsidRPr="008E300B">
              <w:rPr>
                <w:lang w:eastAsia="ru-RU"/>
              </w:rPr>
              <w:t> </w:t>
            </w:r>
          </w:p>
        </w:tc>
        <w:tc>
          <w:tcPr>
            <w:tcW w:w="269" w:type="pct"/>
            <w:noWrap/>
            <w:hideMark/>
          </w:tcPr>
          <w:p w14:paraId="3C3A11AD" w14:textId="77777777" w:rsidR="008E300B" w:rsidRPr="008E300B" w:rsidRDefault="008E300B" w:rsidP="00C4778D">
            <w:pPr>
              <w:pStyle w:val="103"/>
              <w:rPr>
                <w:lang w:eastAsia="ru-RU"/>
              </w:rPr>
            </w:pPr>
            <w:r w:rsidRPr="008E300B">
              <w:rPr>
                <w:lang w:eastAsia="ru-RU"/>
              </w:rPr>
              <w:t> </w:t>
            </w:r>
          </w:p>
        </w:tc>
        <w:tc>
          <w:tcPr>
            <w:tcW w:w="239" w:type="pct"/>
            <w:noWrap/>
            <w:hideMark/>
          </w:tcPr>
          <w:p w14:paraId="1AC4DE09" w14:textId="77777777" w:rsidR="008E300B" w:rsidRPr="008E300B" w:rsidRDefault="008E300B" w:rsidP="00C4778D">
            <w:pPr>
              <w:pStyle w:val="103"/>
              <w:rPr>
                <w:lang w:eastAsia="ru-RU"/>
              </w:rPr>
            </w:pPr>
            <w:r w:rsidRPr="008E300B">
              <w:rPr>
                <w:lang w:eastAsia="ru-RU"/>
              </w:rPr>
              <w:t> </w:t>
            </w:r>
          </w:p>
        </w:tc>
        <w:tc>
          <w:tcPr>
            <w:tcW w:w="239" w:type="pct"/>
            <w:noWrap/>
            <w:hideMark/>
          </w:tcPr>
          <w:p w14:paraId="0D86BDFD" w14:textId="77777777" w:rsidR="008E300B" w:rsidRPr="008E300B" w:rsidRDefault="008E300B" w:rsidP="00C4778D">
            <w:pPr>
              <w:pStyle w:val="103"/>
              <w:rPr>
                <w:lang w:eastAsia="ru-RU"/>
              </w:rPr>
            </w:pPr>
            <w:r w:rsidRPr="008E300B">
              <w:rPr>
                <w:lang w:eastAsia="ru-RU"/>
              </w:rPr>
              <w:t> </w:t>
            </w:r>
          </w:p>
        </w:tc>
        <w:tc>
          <w:tcPr>
            <w:tcW w:w="239" w:type="pct"/>
            <w:noWrap/>
            <w:hideMark/>
          </w:tcPr>
          <w:p w14:paraId="053347AA" w14:textId="77777777" w:rsidR="008E300B" w:rsidRPr="008E300B" w:rsidRDefault="008E300B" w:rsidP="00C4778D">
            <w:pPr>
              <w:pStyle w:val="103"/>
              <w:rPr>
                <w:lang w:eastAsia="ru-RU"/>
              </w:rPr>
            </w:pPr>
            <w:r w:rsidRPr="008E300B">
              <w:rPr>
                <w:lang w:eastAsia="ru-RU"/>
              </w:rPr>
              <w:t> </w:t>
            </w:r>
          </w:p>
        </w:tc>
        <w:tc>
          <w:tcPr>
            <w:tcW w:w="239" w:type="pct"/>
            <w:noWrap/>
            <w:hideMark/>
          </w:tcPr>
          <w:p w14:paraId="1B50F371" w14:textId="77777777" w:rsidR="008E300B" w:rsidRPr="008E300B" w:rsidRDefault="008E300B" w:rsidP="00C4778D">
            <w:pPr>
              <w:pStyle w:val="103"/>
              <w:rPr>
                <w:lang w:eastAsia="ru-RU"/>
              </w:rPr>
            </w:pPr>
            <w:r w:rsidRPr="008E300B">
              <w:rPr>
                <w:lang w:eastAsia="ru-RU"/>
              </w:rPr>
              <w:t> </w:t>
            </w:r>
          </w:p>
        </w:tc>
        <w:tc>
          <w:tcPr>
            <w:tcW w:w="231" w:type="pct"/>
            <w:noWrap/>
            <w:hideMark/>
          </w:tcPr>
          <w:p w14:paraId="0B97EFC0" w14:textId="77777777" w:rsidR="008E300B" w:rsidRPr="008E300B" w:rsidRDefault="008E300B" w:rsidP="00C4778D">
            <w:pPr>
              <w:pStyle w:val="103"/>
              <w:rPr>
                <w:lang w:eastAsia="ru-RU"/>
              </w:rPr>
            </w:pPr>
            <w:r w:rsidRPr="008E300B">
              <w:rPr>
                <w:lang w:eastAsia="ru-RU"/>
              </w:rPr>
              <w:t> </w:t>
            </w:r>
          </w:p>
        </w:tc>
        <w:tc>
          <w:tcPr>
            <w:tcW w:w="231" w:type="pct"/>
            <w:noWrap/>
            <w:hideMark/>
          </w:tcPr>
          <w:p w14:paraId="5ED546FB" w14:textId="77777777" w:rsidR="008E300B" w:rsidRPr="008E300B" w:rsidRDefault="008E300B" w:rsidP="00C4778D">
            <w:pPr>
              <w:pStyle w:val="103"/>
              <w:rPr>
                <w:lang w:eastAsia="ru-RU"/>
              </w:rPr>
            </w:pPr>
            <w:r w:rsidRPr="008E300B">
              <w:rPr>
                <w:lang w:eastAsia="ru-RU"/>
              </w:rPr>
              <w:t> </w:t>
            </w:r>
          </w:p>
        </w:tc>
        <w:tc>
          <w:tcPr>
            <w:tcW w:w="231" w:type="pct"/>
            <w:noWrap/>
            <w:hideMark/>
          </w:tcPr>
          <w:p w14:paraId="3710E7CC" w14:textId="77777777" w:rsidR="008E300B" w:rsidRPr="008E300B" w:rsidRDefault="008E300B" w:rsidP="00C4778D">
            <w:pPr>
              <w:pStyle w:val="103"/>
              <w:rPr>
                <w:lang w:eastAsia="ru-RU"/>
              </w:rPr>
            </w:pPr>
            <w:r w:rsidRPr="008E300B">
              <w:rPr>
                <w:lang w:eastAsia="ru-RU"/>
              </w:rPr>
              <w:t> </w:t>
            </w:r>
          </w:p>
        </w:tc>
        <w:tc>
          <w:tcPr>
            <w:tcW w:w="231" w:type="pct"/>
            <w:noWrap/>
            <w:hideMark/>
          </w:tcPr>
          <w:p w14:paraId="1E994412" w14:textId="77777777" w:rsidR="008E300B" w:rsidRPr="008E300B" w:rsidRDefault="008E300B" w:rsidP="00C4778D">
            <w:pPr>
              <w:pStyle w:val="103"/>
              <w:rPr>
                <w:lang w:eastAsia="ru-RU"/>
              </w:rPr>
            </w:pPr>
            <w:r w:rsidRPr="008E300B">
              <w:rPr>
                <w:lang w:eastAsia="ru-RU"/>
              </w:rPr>
              <w:t> </w:t>
            </w:r>
          </w:p>
        </w:tc>
        <w:tc>
          <w:tcPr>
            <w:tcW w:w="205" w:type="pct"/>
            <w:noWrap/>
            <w:hideMark/>
          </w:tcPr>
          <w:p w14:paraId="78D51A89" w14:textId="77777777" w:rsidR="008E300B" w:rsidRPr="008E300B" w:rsidRDefault="008E300B" w:rsidP="00C4778D">
            <w:pPr>
              <w:pStyle w:val="103"/>
              <w:rPr>
                <w:lang w:eastAsia="ru-RU"/>
              </w:rPr>
            </w:pPr>
            <w:r w:rsidRPr="008E300B">
              <w:rPr>
                <w:lang w:eastAsia="ru-RU"/>
              </w:rPr>
              <w:t> </w:t>
            </w:r>
          </w:p>
        </w:tc>
      </w:tr>
      <w:tr w:rsidR="008E300B" w:rsidRPr="008E300B" w14:paraId="61884744" w14:textId="77777777" w:rsidTr="00C4778D">
        <w:trPr>
          <w:trHeight w:val="315"/>
        </w:trPr>
        <w:tc>
          <w:tcPr>
            <w:tcW w:w="803" w:type="pct"/>
            <w:noWrap/>
            <w:hideMark/>
          </w:tcPr>
          <w:p w14:paraId="0A43D354" w14:textId="77777777" w:rsidR="008E300B" w:rsidRPr="008E300B" w:rsidRDefault="008E300B" w:rsidP="00C4778D">
            <w:pPr>
              <w:pStyle w:val="103"/>
              <w:rPr>
                <w:lang w:eastAsia="ru-RU"/>
              </w:rPr>
            </w:pPr>
            <w:r w:rsidRPr="008E300B">
              <w:rPr>
                <w:lang w:eastAsia="ru-RU"/>
              </w:rPr>
              <w:t>природный газ</w:t>
            </w:r>
          </w:p>
        </w:tc>
        <w:tc>
          <w:tcPr>
            <w:tcW w:w="265" w:type="pct"/>
            <w:noWrap/>
            <w:hideMark/>
          </w:tcPr>
          <w:p w14:paraId="670EEEF7" w14:textId="77777777" w:rsidR="008E300B" w:rsidRPr="008E300B" w:rsidRDefault="008E300B" w:rsidP="00C4778D">
            <w:pPr>
              <w:pStyle w:val="103"/>
              <w:rPr>
                <w:lang w:eastAsia="ru-RU"/>
              </w:rPr>
            </w:pPr>
            <w:r w:rsidRPr="008E300B">
              <w:rPr>
                <w:lang w:eastAsia="ru-RU"/>
              </w:rPr>
              <w:t>тыс. м</w:t>
            </w:r>
            <w:r w:rsidRPr="00E36741">
              <w:rPr>
                <w:rStyle w:val="aff3"/>
              </w:rPr>
              <w:t>3</w:t>
            </w:r>
            <w:r w:rsidRPr="008E300B">
              <w:rPr>
                <w:lang w:eastAsia="ru-RU"/>
              </w:rPr>
              <w:t>/ч</w:t>
            </w:r>
          </w:p>
        </w:tc>
        <w:tc>
          <w:tcPr>
            <w:tcW w:w="265" w:type="pct"/>
            <w:noWrap/>
            <w:hideMark/>
          </w:tcPr>
          <w:p w14:paraId="42F27570" w14:textId="77777777" w:rsidR="008E300B" w:rsidRPr="008E300B" w:rsidRDefault="008E300B" w:rsidP="00C4778D">
            <w:pPr>
              <w:pStyle w:val="103"/>
              <w:rPr>
                <w:lang w:eastAsia="ru-RU"/>
              </w:rPr>
            </w:pPr>
            <w:r w:rsidRPr="008E300B">
              <w:rPr>
                <w:lang w:eastAsia="ru-RU"/>
              </w:rPr>
              <w:t>0,4</w:t>
            </w:r>
          </w:p>
        </w:tc>
        <w:tc>
          <w:tcPr>
            <w:tcW w:w="260" w:type="pct"/>
            <w:noWrap/>
            <w:hideMark/>
          </w:tcPr>
          <w:p w14:paraId="6A901F41" w14:textId="77777777" w:rsidR="008E300B" w:rsidRPr="008E300B" w:rsidRDefault="008E300B" w:rsidP="00C4778D">
            <w:pPr>
              <w:pStyle w:val="103"/>
              <w:rPr>
                <w:lang w:eastAsia="ru-RU"/>
              </w:rPr>
            </w:pPr>
            <w:r w:rsidRPr="008E300B">
              <w:rPr>
                <w:lang w:eastAsia="ru-RU"/>
              </w:rPr>
              <w:t>0,4</w:t>
            </w:r>
          </w:p>
        </w:tc>
        <w:tc>
          <w:tcPr>
            <w:tcW w:w="248" w:type="pct"/>
            <w:noWrap/>
            <w:hideMark/>
          </w:tcPr>
          <w:p w14:paraId="360BEB16" w14:textId="77777777" w:rsidR="008E300B" w:rsidRPr="008E300B" w:rsidRDefault="008E300B" w:rsidP="00C4778D">
            <w:pPr>
              <w:pStyle w:val="103"/>
              <w:rPr>
                <w:lang w:eastAsia="ru-RU"/>
              </w:rPr>
            </w:pPr>
            <w:r w:rsidRPr="008E300B">
              <w:rPr>
                <w:lang w:eastAsia="ru-RU"/>
              </w:rPr>
              <w:t>0,4</w:t>
            </w:r>
          </w:p>
        </w:tc>
        <w:tc>
          <w:tcPr>
            <w:tcW w:w="269" w:type="pct"/>
            <w:noWrap/>
            <w:hideMark/>
          </w:tcPr>
          <w:p w14:paraId="0246891B" w14:textId="77777777" w:rsidR="008E300B" w:rsidRPr="008E300B" w:rsidRDefault="008E300B" w:rsidP="00C4778D">
            <w:pPr>
              <w:pStyle w:val="103"/>
              <w:rPr>
                <w:lang w:eastAsia="ru-RU"/>
              </w:rPr>
            </w:pPr>
            <w:r w:rsidRPr="008E300B">
              <w:rPr>
                <w:lang w:eastAsia="ru-RU"/>
              </w:rPr>
              <w:t>0,4</w:t>
            </w:r>
          </w:p>
        </w:tc>
        <w:tc>
          <w:tcPr>
            <w:tcW w:w="269" w:type="pct"/>
            <w:noWrap/>
            <w:hideMark/>
          </w:tcPr>
          <w:p w14:paraId="670689AD" w14:textId="77777777" w:rsidR="008E300B" w:rsidRPr="008E300B" w:rsidRDefault="008E300B" w:rsidP="00C4778D">
            <w:pPr>
              <w:pStyle w:val="103"/>
              <w:rPr>
                <w:lang w:eastAsia="ru-RU"/>
              </w:rPr>
            </w:pPr>
            <w:r w:rsidRPr="008E300B">
              <w:rPr>
                <w:lang w:eastAsia="ru-RU"/>
              </w:rPr>
              <w:t>0,4</w:t>
            </w:r>
          </w:p>
        </w:tc>
        <w:tc>
          <w:tcPr>
            <w:tcW w:w="269" w:type="pct"/>
            <w:noWrap/>
            <w:hideMark/>
          </w:tcPr>
          <w:p w14:paraId="00DCACE3" w14:textId="77777777" w:rsidR="008E300B" w:rsidRPr="008E300B" w:rsidRDefault="008E300B" w:rsidP="00C4778D">
            <w:pPr>
              <w:pStyle w:val="103"/>
              <w:rPr>
                <w:lang w:eastAsia="ru-RU"/>
              </w:rPr>
            </w:pPr>
            <w:r w:rsidRPr="008E300B">
              <w:rPr>
                <w:lang w:eastAsia="ru-RU"/>
              </w:rPr>
              <w:t>0,4</w:t>
            </w:r>
          </w:p>
        </w:tc>
        <w:tc>
          <w:tcPr>
            <w:tcW w:w="269" w:type="pct"/>
            <w:noWrap/>
            <w:hideMark/>
          </w:tcPr>
          <w:p w14:paraId="2CE12E53" w14:textId="77777777" w:rsidR="008E300B" w:rsidRPr="008E300B" w:rsidRDefault="008E300B" w:rsidP="00C4778D">
            <w:pPr>
              <w:pStyle w:val="103"/>
              <w:rPr>
                <w:lang w:eastAsia="ru-RU"/>
              </w:rPr>
            </w:pPr>
            <w:r w:rsidRPr="008E300B">
              <w:rPr>
                <w:lang w:eastAsia="ru-RU"/>
              </w:rPr>
              <w:t>0,4</w:t>
            </w:r>
          </w:p>
        </w:tc>
        <w:tc>
          <w:tcPr>
            <w:tcW w:w="239" w:type="pct"/>
            <w:noWrap/>
            <w:hideMark/>
          </w:tcPr>
          <w:p w14:paraId="55BADFEC" w14:textId="77777777" w:rsidR="008E300B" w:rsidRPr="008E300B" w:rsidRDefault="008E300B" w:rsidP="00C4778D">
            <w:pPr>
              <w:pStyle w:val="103"/>
              <w:rPr>
                <w:lang w:eastAsia="ru-RU"/>
              </w:rPr>
            </w:pPr>
            <w:r w:rsidRPr="008E300B">
              <w:rPr>
                <w:lang w:eastAsia="ru-RU"/>
              </w:rPr>
              <w:t>0,4</w:t>
            </w:r>
          </w:p>
        </w:tc>
        <w:tc>
          <w:tcPr>
            <w:tcW w:w="239" w:type="pct"/>
            <w:noWrap/>
            <w:hideMark/>
          </w:tcPr>
          <w:p w14:paraId="7D2D47CB" w14:textId="77777777" w:rsidR="008E300B" w:rsidRPr="008E300B" w:rsidRDefault="008E300B" w:rsidP="00C4778D">
            <w:pPr>
              <w:pStyle w:val="103"/>
              <w:rPr>
                <w:lang w:eastAsia="ru-RU"/>
              </w:rPr>
            </w:pPr>
            <w:r w:rsidRPr="008E300B">
              <w:rPr>
                <w:lang w:eastAsia="ru-RU"/>
              </w:rPr>
              <w:t>0,4</w:t>
            </w:r>
          </w:p>
        </w:tc>
        <w:tc>
          <w:tcPr>
            <w:tcW w:w="239" w:type="pct"/>
            <w:noWrap/>
            <w:hideMark/>
          </w:tcPr>
          <w:p w14:paraId="4D284436" w14:textId="77777777" w:rsidR="008E300B" w:rsidRPr="008E300B" w:rsidRDefault="008E300B" w:rsidP="00C4778D">
            <w:pPr>
              <w:pStyle w:val="103"/>
              <w:rPr>
                <w:lang w:eastAsia="ru-RU"/>
              </w:rPr>
            </w:pPr>
            <w:r w:rsidRPr="008E300B">
              <w:rPr>
                <w:lang w:eastAsia="ru-RU"/>
              </w:rPr>
              <w:t>0,4</w:t>
            </w:r>
          </w:p>
        </w:tc>
        <w:tc>
          <w:tcPr>
            <w:tcW w:w="239" w:type="pct"/>
            <w:noWrap/>
            <w:hideMark/>
          </w:tcPr>
          <w:p w14:paraId="1CCDA310" w14:textId="77777777" w:rsidR="008E300B" w:rsidRPr="008E300B" w:rsidRDefault="008E300B" w:rsidP="00C4778D">
            <w:pPr>
              <w:pStyle w:val="103"/>
              <w:rPr>
                <w:lang w:eastAsia="ru-RU"/>
              </w:rPr>
            </w:pPr>
            <w:r w:rsidRPr="008E300B">
              <w:rPr>
                <w:lang w:eastAsia="ru-RU"/>
              </w:rPr>
              <w:t>0,4</w:t>
            </w:r>
          </w:p>
        </w:tc>
        <w:tc>
          <w:tcPr>
            <w:tcW w:w="231" w:type="pct"/>
            <w:noWrap/>
            <w:hideMark/>
          </w:tcPr>
          <w:p w14:paraId="17F54F51" w14:textId="77777777" w:rsidR="008E300B" w:rsidRPr="008E300B" w:rsidRDefault="008E300B" w:rsidP="00C4778D">
            <w:pPr>
              <w:pStyle w:val="103"/>
              <w:rPr>
                <w:lang w:eastAsia="ru-RU"/>
              </w:rPr>
            </w:pPr>
            <w:r w:rsidRPr="008E300B">
              <w:rPr>
                <w:lang w:eastAsia="ru-RU"/>
              </w:rPr>
              <w:t>0,4</w:t>
            </w:r>
          </w:p>
        </w:tc>
        <w:tc>
          <w:tcPr>
            <w:tcW w:w="231" w:type="pct"/>
            <w:noWrap/>
            <w:hideMark/>
          </w:tcPr>
          <w:p w14:paraId="38F09A3D" w14:textId="77777777" w:rsidR="008E300B" w:rsidRPr="008E300B" w:rsidRDefault="008E300B" w:rsidP="00C4778D">
            <w:pPr>
              <w:pStyle w:val="103"/>
              <w:rPr>
                <w:lang w:eastAsia="ru-RU"/>
              </w:rPr>
            </w:pPr>
            <w:r w:rsidRPr="008E300B">
              <w:rPr>
                <w:lang w:eastAsia="ru-RU"/>
              </w:rPr>
              <w:t>0,4</w:t>
            </w:r>
          </w:p>
        </w:tc>
        <w:tc>
          <w:tcPr>
            <w:tcW w:w="231" w:type="pct"/>
            <w:noWrap/>
            <w:hideMark/>
          </w:tcPr>
          <w:p w14:paraId="0159D867" w14:textId="77777777" w:rsidR="008E300B" w:rsidRPr="008E300B" w:rsidRDefault="008E300B" w:rsidP="00C4778D">
            <w:pPr>
              <w:pStyle w:val="103"/>
              <w:rPr>
                <w:lang w:eastAsia="ru-RU"/>
              </w:rPr>
            </w:pPr>
            <w:r w:rsidRPr="008E300B">
              <w:rPr>
                <w:lang w:eastAsia="ru-RU"/>
              </w:rPr>
              <w:t>0,4</w:t>
            </w:r>
          </w:p>
        </w:tc>
        <w:tc>
          <w:tcPr>
            <w:tcW w:w="231" w:type="pct"/>
            <w:noWrap/>
            <w:hideMark/>
          </w:tcPr>
          <w:p w14:paraId="6ECF8A68" w14:textId="77777777" w:rsidR="008E300B" w:rsidRPr="008E300B" w:rsidRDefault="008E300B" w:rsidP="00C4778D">
            <w:pPr>
              <w:pStyle w:val="103"/>
              <w:rPr>
                <w:lang w:eastAsia="ru-RU"/>
              </w:rPr>
            </w:pPr>
            <w:r w:rsidRPr="008E300B">
              <w:rPr>
                <w:lang w:eastAsia="ru-RU"/>
              </w:rPr>
              <w:t>0,4</w:t>
            </w:r>
          </w:p>
        </w:tc>
        <w:tc>
          <w:tcPr>
            <w:tcW w:w="205" w:type="pct"/>
            <w:noWrap/>
            <w:hideMark/>
          </w:tcPr>
          <w:p w14:paraId="2AFDB151" w14:textId="77777777" w:rsidR="008E300B" w:rsidRPr="008E300B" w:rsidRDefault="008E300B" w:rsidP="00C4778D">
            <w:pPr>
              <w:pStyle w:val="103"/>
              <w:rPr>
                <w:lang w:eastAsia="ru-RU"/>
              </w:rPr>
            </w:pPr>
            <w:r w:rsidRPr="008E300B">
              <w:rPr>
                <w:lang w:eastAsia="ru-RU"/>
              </w:rPr>
              <w:t>0,4</w:t>
            </w:r>
          </w:p>
        </w:tc>
      </w:tr>
      <w:tr w:rsidR="008E300B" w:rsidRPr="008E300B" w14:paraId="71FA7EA5" w14:textId="77777777" w:rsidTr="00C4778D">
        <w:trPr>
          <w:trHeight w:val="255"/>
        </w:trPr>
        <w:tc>
          <w:tcPr>
            <w:tcW w:w="803" w:type="pct"/>
            <w:noWrap/>
            <w:hideMark/>
          </w:tcPr>
          <w:p w14:paraId="4422E98C" w14:textId="77777777" w:rsidR="008E300B" w:rsidRPr="008E300B" w:rsidRDefault="008E300B" w:rsidP="00C4778D">
            <w:pPr>
              <w:pStyle w:val="103"/>
              <w:rPr>
                <w:lang w:eastAsia="ru-RU"/>
              </w:rPr>
            </w:pPr>
            <w:r w:rsidRPr="008E300B">
              <w:rPr>
                <w:lang w:eastAsia="ru-RU"/>
              </w:rPr>
              <w:t>уголь</w:t>
            </w:r>
          </w:p>
        </w:tc>
        <w:tc>
          <w:tcPr>
            <w:tcW w:w="265" w:type="pct"/>
            <w:noWrap/>
            <w:hideMark/>
          </w:tcPr>
          <w:p w14:paraId="0A6684A4" w14:textId="77777777" w:rsidR="008E300B" w:rsidRPr="008E300B" w:rsidRDefault="008E300B" w:rsidP="00C4778D">
            <w:pPr>
              <w:pStyle w:val="103"/>
              <w:rPr>
                <w:lang w:eastAsia="ru-RU"/>
              </w:rPr>
            </w:pPr>
            <w:r w:rsidRPr="008E300B">
              <w:rPr>
                <w:lang w:eastAsia="ru-RU"/>
              </w:rPr>
              <w:t>т/ч</w:t>
            </w:r>
          </w:p>
        </w:tc>
        <w:tc>
          <w:tcPr>
            <w:tcW w:w="265" w:type="pct"/>
            <w:noWrap/>
            <w:hideMark/>
          </w:tcPr>
          <w:p w14:paraId="19FB46D2" w14:textId="77777777" w:rsidR="008E300B" w:rsidRPr="008E300B" w:rsidRDefault="008E300B" w:rsidP="00C4778D">
            <w:pPr>
              <w:pStyle w:val="103"/>
              <w:rPr>
                <w:lang w:eastAsia="ru-RU"/>
              </w:rPr>
            </w:pPr>
            <w:r w:rsidRPr="008E300B">
              <w:rPr>
                <w:lang w:eastAsia="ru-RU"/>
              </w:rPr>
              <w:t>0,0</w:t>
            </w:r>
          </w:p>
        </w:tc>
        <w:tc>
          <w:tcPr>
            <w:tcW w:w="260" w:type="pct"/>
            <w:noWrap/>
            <w:hideMark/>
          </w:tcPr>
          <w:p w14:paraId="57D8A574" w14:textId="77777777" w:rsidR="008E300B" w:rsidRPr="008E300B" w:rsidRDefault="008E300B" w:rsidP="00C4778D">
            <w:pPr>
              <w:pStyle w:val="103"/>
              <w:rPr>
                <w:lang w:eastAsia="ru-RU"/>
              </w:rPr>
            </w:pPr>
            <w:r w:rsidRPr="008E300B">
              <w:rPr>
                <w:lang w:eastAsia="ru-RU"/>
              </w:rPr>
              <w:t>0,0</w:t>
            </w:r>
          </w:p>
        </w:tc>
        <w:tc>
          <w:tcPr>
            <w:tcW w:w="248" w:type="pct"/>
            <w:noWrap/>
            <w:hideMark/>
          </w:tcPr>
          <w:p w14:paraId="2D5031B4" w14:textId="77777777" w:rsidR="008E300B" w:rsidRPr="008E300B" w:rsidRDefault="008E300B" w:rsidP="00C4778D">
            <w:pPr>
              <w:pStyle w:val="103"/>
              <w:rPr>
                <w:lang w:eastAsia="ru-RU"/>
              </w:rPr>
            </w:pPr>
            <w:r w:rsidRPr="008E300B">
              <w:rPr>
                <w:lang w:eastAsia="ru-RU"/>
              </w:rPr>
              <w:t>0,0</w:t>
            </w:r>
          </w:p>
        </w:tc>
        <w:tc>
          <w:tcPr>
            <w:tcW w:w="269" w:type="pct"/>
            <w:noWrap/>
            <w:hideMark/>
          </w:tcPr>
          <w:p w14:paraId="788F82B4" w14:textId="77777777" w:rsidR="008E300B" w:rsidRPr="008E300B" w:rsidRDefault="008E300B" w:rsidP="00C4778D">
            <w:pPr>
              <w:pStyle w:val="103"/>
              <w:rPr>
                <w:lang w:eastAsia="ru-RU"/>
              </w:rPr>
            </w:pPr>
            <w:r w:rsidRPr="008E300B">
              <w:rPr>
                <w:lang w:eastAsia="ru-RU"/>
              </w:rPr>
              <w:t>0,0</w:t>
            </w:r>
          </w:p>
        </w:tc>
        <w:tc>
          <w:tcPr>
            <w:tcW w:w="269" w:type="pct"/>
            <w:noWrap/>
            <w:hideMark/>
          </w:tcPr>
          <w:p w14:paraId="34963C10" w14:textId="77777777" w:rsidR="008E300B" w:rsidRPr="008E300B" w:rsidRDefault="008E300B" w:rsidP="00C4778D">
            <w:pPr>
              <w:pStyle w:val="103"/>
              <w:rPr>
                <w:lang w:eastAsia="ru-RU"/>
              </w:rPr>
            </w:pPr>
            <w:r w:rsidRPr="008E300B">
              <w:rPr>
                <w:lang w:eastAsia="ru-RU"/>
              </w:rPr>
              <w:t>0,0</w:t>
            </w:r>
          </w:p>
        </w:tc>
        <w:tc>
          <w:tcPr>
            <w:tcW w:w="269" w:type="pct"/>
            <w:noWrap/>
            <w:hideMark/>
          </w:tcPr>
          <w:p w14:paraId="028AF148" w14:textId="77777777" w:rsidR="008E300B" w:rsidRPr="008E300B" w:rsidRDefault="008E300B" w:rsidP="00C4778D">
            <w:pPr>
              <w:pStyle w:val="103"/>
              <w:rPr>
                <w:lang w:eastAsia="ru-RU"/>
              </w:rPr>
            </w:pPr>
            <w:r w:rsidRPr="008E300B">
              <w:rPr>
                <w:lang w:eastAsia="ru-RU"/>
              </w:rPr>
              <w:t>0,0</w:t>
            </w:r>
          </w:p>
        </w:tc>
        <w:tc>
          <w:tcPr>
            <w:tcW w:w="269" w:type="pct"/>
            <w:noWrap/>
            <w:hideMark/>
          </w:tcPr>
          <w:p w14:paraId="275704DD" w14:textId="77777777" w:rsidR="008E300B" w:rsidRPr="008E300B" w:rsidRDefault="008E300B" w:rsidP="00C4778D">
            <w:pPr>
              <w:pStyle w:val="103"/>
              <w:rPr>
                <w:lang w:eastAsia="ru-RU"/>
              </w:rPr>
            </w:pPr>
            <w:r w:rsidRPr="008E300B">
              <w:rPr>
                <w:lang w:eastAsia="ru-RU"/>
              </w:rPr>
              <w:t>0,0</w:t>
            </w:r>
          </w:p>
        </w:tc>
        <w:tc>
          <w:tcPr>
            <w:tcW w:w="239" w:type="pct"/>
            <w:noWrap/>
            <w:hideMark/>
          </w:tcPr>
          <w:p w14:paraId="5062647C" w14:textId="77777777" w:rsidR="008E300B" w:rsidRPr="008E300B" w:rsidRDefault="008E300B" w:rsidP="00C4778D">
            <w:pPr>
              <w:pStyle w:val="103"/>
              <w:rPr>
                <w:lang w:eastAsia="ru-RU"/>
              </w:rPr>
            </w:pPr>
            <w:r w:rsidRPr="008E300B">
              <w:rPr>
                <w:lang w:eastAsia="ru-RU"/>
              </w:rPr>
              <w:t>0,0</w:t>
            </w:r>
          </w:p>
        </w:tc>
        <w:tc>
          <w:tcPr>
            <w:tcW w:w="239" w:type="pct"/>
            <w:noWrap/>
            <w:hideMark/>
          </w:tcPr>
          <w:p w14:paraId="69B5BD7D" w14:textId="77777777" w:rsidR="008E300B" w:rsidRPr="008E300B" w:rsidRDefault="008E300B" w:rsidP="00C4778D">
            <w:pPr>
              <w:pStyle w:val="103"/>
              <w:rPr>
                <w:lang w:eastAsia="ru-RU"/>
              </w:rPr>
            </w:pPr>
            <w:r w:rsidRPr="008E300B">
              <w:rPr>
                <w:lang w:eastAsia="ru-RU"/>
              </w:rPr>
              <w:t>0,0</w:t>
            </w:r>
          </w:p>
        </w:tc>
        <w:tc>
          <w:tcPr>
            <w:tcW w:w="239" w:type="pct"/>
            <w:noWrap/>
            <w:hideMark/>
          </w:tcPr>
          <w:p w14:paraId="7C335972" w14:textId="77777777" w:rsidR="008E300B" w:rsidRPr="008E300B" w:rsidRDefault="008E300B" w:rsidP="00C4778D">
            <w:pPr>
              <w:pStyle w:val="103"/>
              <w:rPr>
                <w:lang w:eastAsia="ru-RU"/>
              </w:rPr>
            </w:pPr>
            <w:r w:rsidRPr="008E300B">
              <w:rPr>
                <w:lang w:eastAsia="ru-RU"/>
              </w:rPr>
              <w:t>0,0</w:t>
            </w:r>
          </w:p>
        </w:tc>
        <w:tc>
          <w:tcPr>
            <w:tcW w:w="239" w:type="pct"/>
            <w:noWrap/>
            <w:hideMark/>
          </w:tcPr>
          <w:p w14:paraId="58FB5FFA" w14:textId="77777777" w:rsidR="008E300B" w:rsidRPr="008E300B" w:rsidRDefault="008E300B" w:rsidP="00C4778D">
            <w:pPr>
              <w:pStyle w:val="103"/>
              <w:rPr>
                <w:lang w:eastAsia="ru-RU"/>
              </w:rPr>
            </w:pPr>
            <w:r w:rsidRPr="008E300B">
              <w:rPr>
                <w:lang w:eastAsia="ru-RU"/>
              </w:rPr>
              <w:t>0,0</w:t>
            </w:r>
          </w:p>
        </w:tc>
        <w:tc>
          <w:tcPr>
            <w:tcW w:w="231" w:type="pct"/>
            <w:noWrap/>
            <w:hideMark/>
          </w:tcPr>
          <w:p w14:paraId="3E9DD383" w14:textId="77777777" w:rsidR="008E300B" w:rsidRPr="008E300B" w:rsidRDefault="008E300B" w:rsidP="00C4778D">
            <w:pPr>
              <w:pStyle w:val="103"/>
              <w:rPr>
                <w:lang w:eastAsia="ru-RU"/>
              </w:rPr>
            </w:pPr>
            <w:r w:rsidRPr="008E300B">
              <w:rPr>
                <w:lang w:eastAsia="ru-RU"/>
              </w:rPr>
              <w:t>0,0</w:t>
            </w:r>
          </w:p>
        </w:tc>
        <w:tc>
          <w:tcPr>
            <w:tcW w:w="231" w:type="pct"/>
            <w:noWrap/>
            <w:hideMark/>
          </w:tcPr>
          <w:p w14:paraId="47C80C53" w14:textId="77777777" w:rsidR="008E300B" w:rsidRPr="008E300B" w:rsidRDefault="008E300B" w:rsidP="00C4778D">
            <w:pPr>
              <w:pStyle w:val="103"/>
              <w:rPr>
                <w:lang w:eastAsia="ru-RU"/>
              </w:rPr>
            </w:pPr>
            <w:r w:rsidRPr="008E300B">
              <w:rPr>
                <w:lang w:eastAsia="ru-RU"/>
              </w:rPr>
              <w:t>0,0</w:t>
            </w:r>
          </w:p>
        </w:tc>
        <w:tc>
          <w:tcPr>
            <w:tcW w:w="231" w:type="pct"/>
            <w:noWrap/>
            <w:hideMark/>
          </w:tcPr>
          <w:p w14:paraId="608DADC8" w14:textId="77777777" w:rsidR="008E300B" w:rsidRPr="008E300B" w:rsidRDefault="008E300B" w:rsidP="00C4778D">
            <w:pPr>
              <w:pStyle w:val="103"/>
              <w:rPr>
                <w:lang w:eastAsia="ru-RU"/>
              </w:rPr>
            </w:pPr>
            <w:r w:rsidRPr="008E300B">
              <w:rPr>
                <w:lang w:eastAsia="ru-RU"/>
              </w:rPr>
              <w:t>0,0</w:t>
            </w:r>
          </w:p>
        </w:tc>
        <w:tc>
          <w:tcPr>
            <w:tcW w:w="231" w:type="pct"/>
            <w:noWrap/>
            <w:hideMark/>
          </w:tcPr>
          <w:p w14:paraId="3650C57F" w14:textId="77777777" w:rsidR="008E300B" w:rsidRPr="008E300B" w:rsidRDefault="008E300B" w:rsidP="00C4778D">
            <w:pPr>
              <w:pStyle w:val="103"/>
              <w:rPr>
                <w:lang w:eastAsia="ru-RU"/>
              </w:rPr>
            </w:pPr>
            <w:r w:rsidRPr="008E300B">
              <w:rPr>
                <w:lang w:eastAsia="ru-RU"/>
              </w:rPr>
              <w:t>0,0</w:t>
            </w:r>
          </w:p>
        </w:tc>
        <w:tc>
          <w:tcPr>
            <w:tcW w:w="205" w:type="pct"/>
            <w:noWrap/>
            <w:hideMark/>
          </w:tcPr>
          <w:p w14:paraId="53B56BEE" w14:textId="77777777" w:rsidR="008E300B" w:rsidRPr="008E300B" w:rsidRDefault="008E300B" w:rsidP="00C4778D">
            <w:pPr>
              <w:pStyle w:val="103"/>
              <w:rPr>
                <w:lang w:eastAsia="ru-RU"/>
              </w:rPr>
            </w:pPr>
            <w:r w:rsidRPr="008E300B">
              <w:rPr>
                <w:lang w:eastAsia="ru-RU"/>
              </w:rPr>
              <w:t>0,0</w:t>
            </w:r>
          </w:p>
        </w:tc>
      </w:tr>
      <w:tr w:rsidR="008E300B" w:rsidRPr="008E300B" w14:paraId="13C5C1A3" w14:textId="77777777" w:rsidTr="00C4778D">
        <w:trPr>
          <w:trHeight w:val="255"/>
        </w:trPr>
        <w:tc>
          <w:tcPr>
            <w:tcW w:w="803" w:type="pct"/>
            <w:noWrap/>
            <w:hideMark/>
          </w:tcPr>
          <w:p w14:paraId="31D98371" w14:textId="77777777" w:rsidR="008E300B" w:rsidRPr="008E300B" w:rsidRDefault="008E300B" w:rsidP="00C4778D">
            <w:pPr>
              <w:pStyle w:val="103"/>
              <w:rPr>
                <w:lang w:eastAsia="ru-RU"/>
              </w:rPr>
            </w:pPr>
            <w:r w:rsidRPr="008E300B">
              <w:rPr>
                <w:lang w:eastAsia="ru-RU"/>
              </w:rPr>
              <w:t>мазут</w:t>
            </w:r>
          </w:p>
        </w:tc>
        <w:tc>
          <w:tcPr>
            <w:tcW w:w="265" w:type="pct"/>
            <w:noWrap/>
            <w:hideMark/>
          </w:tcPr>
          <w:p w14:paraId="00945781" w14:textId="77777777" w:rsidR="008E300B" w:rsidRPr="008E300B" w:rsidRDefault="008E300B" w:rsidP="00C4778D">
            <w:pPr>
              <w:pStyle w:val="103"/>
              <w:rPr>
                <w:lang w:eastAsia="ru-RU"/>
              </w:rPr>
            </w:pPr>
            <w:r w:rsidRPr="008E300B">
              <w:rPr>
                <w:lang w:eastAsia="ru-RU"/>
              </w:rPr>
              <w:t>т/ч</w:t>
            </w:r>
          </w:p>
        </w:tc>
        <w:tc>
          <w:tcPr>
            <w:tcW w:w="265" w:type="pct"/>
            <w:noWrap/>
            <w:hideMark/>
          </w:tcPr>
          <w:p w14:paraId="55ED8DFC" w14:textId="77777777" w:rsidR="008E300B" w:rsidRPr="008E300B" w:rsidRDefault="008E300B" w:rsidP="00C4778D">
            <w:pPr>
              <w:pStyle w:val="103"/>
              <w:rPr>
                <w:lang w:eastAsia="ru-RU"/>
              </w:rPr>
            </w:pPr>
            <w:r w:rsidRPr="008E300B">
              <w:rPr>
                <w:lang w:eastAsia="ru-RU"/>
              </w:rPr>
              <w:t>0,0</w:t>
            </w:r>
          </w:p>
        </w:tc>
        <w:tc>
          <w:tcPr>
            <w:tcW w:w="260" w:type="pct"/>
            <w:noWrap/>
            <w:hideMark/>
          </w:tcPr>
          <w:p w14:paraId="156CD724" w14:textId="77777777" w:rsidR="008E300B" w:rsidRPr="008E300B" w:rsidRDefault="008E300B" w:rsidP="00C4778D">
            <w:pPr>
              <w:pStyle w:val="103"/>
              <w:rPr>
                <w:lang w:eastAsia="ru-RU"/>
              </w:rPr>
            </w:pPr>
            <w:r w:rsidRPr="008E300B">
              <w:rPr>
                <w:lang w:eastAsia="ru-RU"/>
              </w:rPr>
              <w:t>0,0</w:t>
            </w:r>
          </w:p>
        </w:tc>
        <w:tc>
          <w:tcPr>
            <w:tcW w:w="248" w:type="pct"/>
            <w:noWrap/>
            <w:hideMark/>
          </w:tcPr>
          <w:p w14:paraId="0B862FD0" w14:textId="77777777" w:rsidR="008E300B" w:rsidRPr="008E300B" w:rsidRDefault="008E300B" w:rsidP="00C4778D">
            <w:pPr>
              <w:pStyle w:val="103"/>
              <w:rPr>
                <w:lang w:eastAsia="ru-RU"/>
              </w:rPr>
            </w:pPr>
            <w:r w:rsidRPr="008E300B">
              <w:rPr>
                <w:lang w:eastAsia="ru-RU"/>
              </w:rPr>
              <w:t>0,0</w:t>
            </w:r>
          </w:p>
        </w:tc>
        <w:tc>
          <w:tcPr>
            <w:tcW w:w="269" w:type="pct"/>
            <w:noWrap/>
            <w:hideMark/>
          </w:tcPr>
          <w:p w14:paraId="35E4E6BA" w14:textId="77777777" w:rsidR="008E300B" w:rsidRPr="008E300B" w:rsidRDefault="008E300B" w:rsidP="00C4778D">
            <w:pPr>
              <w:pStyle w:val="103"/>
              <w:rPr>
                <w:lang w:eastAsia="ru-RU"/>
              </w:rPr>
            </w:pPr>
            <w:r w:rsidRPr="008E300B">
              <w:rPr>
                <w:lang w:eastAsia="ru-RU"/>
              </w:rPr>
              <w:t>0,0</w:t>
            </w:r>
          </w:p>
        </w:tc>
        <w:tc>
          <w:tcPr>
            <w:tcW w:w="269" w:type="pct"/>
            <w:noWrap/>
            <w:hideMark/>
          </w:tcPr>
          <w:p w14:paraId="29742ED6" w14:textId="77777777" w:rsidR="008E300B" w:rsidRPr="008E300B" w:rsidRDefault="008E300B" w:rsidP="00C4778D">
            <w:pPr>
              <w:pStyle w:val="103"/>
              <w:rPr>
                <w:lang w:eastAsia="ru-RU"/>
              </w:rPr>
            </w:pPr>
            <w:r w:rsidRPr="008E300B">
              <w:rPr>
                <w:lang w:eastAsia="ru-RU"/>
              </w:rPr>
              <w:t>0,0</w:t>
            </w:r>
          </w:p>
        </w:tc>
        <w:tc>
          <w:tcPr>
            <w:tcW w:w="269" w:type="pct"/>
            <w:noWrap/>
            <w:hideMark/>
          </w:tcPr>
          <w:p w14:paraId="6935833C" w14:textId="77777777" w:rsidR="008E300B" w:rsidRPr="008E300B" w:rsidRDefault="008E300B" w:rsidP="00C4778D">
            <w:pPr>
              <w:pStyle w:val="103"/>
              <w:rPr>
                <w:lang w:eastAsia="ru-RU"/>
              </w:rPr>
            </w:pPr>
            <w:r w:rsidRPr="008E300B">
              <w:rPr>
                <w:lang w:eastAsia="ru-RU"/>
              </w:rPr>
              <w:t>0,0</w:t>
            </w:r>
          </w:p>
        </w:tc>
        <w:tc>
          <w:tcPr>
            <w:tcW w:w="269" w:type="pct"/>
            <w:noWrap/>
            <w:hideMark/>
          </w:tcPr>
          <w:p w14:paraId="44F8772E" w14:textId="77777777" w:rsidR="008E300B" w:rsidRPr="008E300B" w:rsidRDefault="008E300B" w:rsidP="00C4778D">
            <w:pPr>
              <w:pStyle w:val="103"/>
              <w:rPr>
                <w:lang w:eastAsia="ru-RU"/>
              </w:rPr>
            </w:pPr>
            <w:r w:rsidRPr="008E300B">
              <w:rPr>
                <w:lang w:eastAsia="ru-RU"/>
              </w:rPr>
              <w:t>0,0</w:t>
            </w:r>
          </w:p>
        </w:tc>
        <w:tc>
          <w:tcPr>
            <w:tcW w:w="239" w:type="pct"/>
            <w:noWrap/>
            <w:hideMark/>
          </w:tcPr>
          <w:p w14:paraId="0B00E626" w14:textId="77777777" w:rsidR="008E300B" w:rsidRPr="008E300B" w:rsidRDefault="008E300B" w:rsidP="00C4778D">
            <w:pPr>
              <w:pStyle w:val="103"/>
              <w:rPr>
                <w:lang w:eastAsia="ru-RU"/>
              </w:rPr>
            </w:pPr>
            <w:r w:rsidRPr="008E300B">
              <w:rPr>
                <w:lang w:eastAsia="ru-RU"/>
              </w:rPr>
              <w:t>0,0</w:t>
            </w:r>
          </w:p>
        </w:tc>
        <w:tc>
          <w:tcPr>
            <w:tcW w:w="239" w:type="pct"/>
            <w:noWrap/>
            <w:hideMark/>
          </w:tcPr>
          <w:p w14:paraId="3C89E964" w14:textId="77777777" w:rsidR="008E300B" w:rsidRPr="008E300B" w:rsidRDefault="008E300B" w:rsidP="00C4778D">
            <w:pPr>
              <w:pStyle w:val="103"/>
              <w:rPr>
                <w:lang w:eastAsia="ru-RU"/>
              </w:rPr>
            </w:pPr>
            <w:r w:rsidRPr="008E300B">
              <w:rPr>
                <w:lang w:eastAsia="ru-RU"/>
              </w:rPr>
              <w:t>0,0</w:t>
            </w:r>
          </w:p>
        </w:tc>
        <w:tc>
          <w:tcPr>
            <w:tcW w:w="239" w:type="pct"/>
            <w:noWrap/>
            <w:hideMark/>
          </w:tcPr>
          <w:p w14:paraId="11CB73E7" w14:textId="77777777" w:rsidR="008E300B" w:rsidRPr="008E300B" w:rsidRDefault="008E300B" w:rsidP="00C4778D">
            <w:pPr>
              <w:pStyle w:val="103"/>
              <w:rPr>
                <w:lang w:eastAsia="ru-RU"/>
              </w:rPr>
            </w:pPr>
            <w:r w:rsidRPr="008E300B">
              <w:rPr>
                <w:lang w:eastAsia="ru-RU"/>
              </w:rPr>
              <w:t>0,0</w:t>
            </w:r>
          </w:p>
        </w:tc>
        <w:tc>
          <w:tcPr>
            <w:tcW w:w="239" w:type="pct"/>
            <w:noWrap/>
            <w:hideMark/>
          </w:tcPr>
          <w:p w14:paraId="452A1ED6" w14:textId="77777777" w:rsidR="008E300B" w:rsidRPr="008E300B" w:rsidRDefault="008E300B" w:rsidP="00C4778D">
            <w:pPr>
              <w:pStyle w:val="103"/>
              <w:rPr>
                <w:lang w:eastAsia="ru-RU"/>
              </w:rPr>
            </w:pPr>
            <w:r w:rsidRPr="008E300B">
              <w:rPr>
                <w:lang w:eastAsia="ru-RU"/>
              </w:rPr>
              <w:t>0,0</w:t>
            </w:r>
          </w:p>
        </w:tc>
        <w:tc>
          <w:tcPr>
            <w:tcW w:w="231" w:type="pct"/>
            <w:noWrap/>
            <w:hideMark/>
          </w:tcPr>
          <w:p w14:paraId="7BEDE13D" w14:textId="77777777" w:rsidR="008E300B" w:rsidRPr="008E300B" w:rsidRDefault="008E300B" w:rsidP="00C4778D">
            <w:pPr>
              <w:pStyle w:val="103"/>
              <w:rPr>
                <w:lang w:eastAsia="ru-RU"/>
              </w:rPr>
            </w:pPr>
            <w:r w:rsidRPr="008E300B">
              <w:rPr>
                <w:lang w:eastAsia="ru-RU"/>
              </w:rPr>
              <w:t>0,0</w:t>
            </w:r>
          </w:p>
        </w:tc>
        <w:tc>
          <w:tcPr>
            <w:tcW w:w="231" w:type="pct"/>
            <w:noWrap/>
            <w:hideMark/>
          </w:tcPr>
          <w:p w14:paraId="6FE6D7C5" w14:textId="77777777" w:rsidR="008E300B" w:rsidRPr="008E300B" w:rsidRDefault="008E300B" w:rsidP="00C4778D">
            <w:pPr>
              <w:pStyle w:val="103"/>
              <w:rPr>
                <w:lang w:eastAsia="ru-RU"/>
              </w:rPr>
            </w:pPr>
            <w:r w:rsidRPr="008E300B">
              <w:rPr>
                <w:lang w:eastAsia="ru-RU"/>
              </w:rPr>
              <w:t>0,0</w:t>
            </w:r>
          </w:p>
        </w:tc>
        <w:tc>
          <w:tcPr>
            <w:tcW w:w="231" w:type="pct"/>
            <w:noWrap/>
            <w:hideMark/>
          </w:tcPr>
          <w:p w14:paraId="05F08F17" w14:textId="77777777" w:rsidR="008E300B" w:rsidRPr="008E300B" w:rsidRDefault="008E300B" w:rsidP="00C4778D">
            <w:pPr>
              <w:pStyle w:val="103"/>
              <w:rPr>
                <w:lang w:eastAsia="ru-RU"/>
              </w:rPr>
            </w:pPr>
            <w:r w:rsidRPr="008E300B">
              <w:rPr>
                <w:lang w:eastAsia="ru-RU"/>
              </w:rPr>
              <w:t>0,0</w:t>
            </w:r>
          </w:p>
        </w:tc>
        <w:tc>
          <w:tcPr>
            <w:tcW w:w="231" w:type="pct"/>
            <w:noWrap/>
            <w:hideMark/>
          </w:tcPr>
          <w:p w14:paraId="78AE15D5" w14:textId="77777777" w:rsidR="008E300B" w:rsidRPr="008E300B" w:rsidRDefault="008E300B" w:rsidP="00C4778D">
            <w:pPr>
              <w:pStyle w:val="103"/>
              <w:rPr>
                <w:lang w:eastAsia="ru-RU"/>
              </w:rPr>
            </w:pPr>
            <w:r w:rsidRPr="008E300B">
              <w:rPr>
                <w:lang w:eastAsia="ru-RU"/>
              </w:rPr>
              <w:t>0,0</w:t>
            </w:r>
          </w:p>
        </w:tc>
        <w:tc>
          <w:tcPr>
            <w:tcW w:w="205" w:type="pct"/>
            <w:noWrap/>
            <w:hideMark/>
          </w:tcPr>
          <w:p w14:paraId="49887A39" w14:textId="77777777" w:rsidR="008E300B" w:rsidRPr="008E300B" w:rsidRDefault="008E300B" w:rsidP="00C4778D">
            <w:pPr>
              <w:pStyle w:val="103"/>
              <w:rPr>
                <w:lang w:eastAsia="ru-RU"/>
              </w:rPr>
            </w:pPr>
            <w:r w:rsidRPr="008E300B">
              <w:rPr>
                <w:lang w:eastAsia="ru-RU"/>
              </w:rPr>
              <w:t>0,0</w:t>
            </w:r>
          </w:p>
        </w:tc>
      </w:tr>
      <w:tr w:rsidR="008E300B" w:rsidRPr="008E300B" w14:paraId="6AC9D027" w14:textId="77777777" w:rsidTr="00C4778D">
        <w:trPr>
          <w:trHeight w:val="255"/>
        </w:trPr>
        <w:tc>
          <w:tcPr>
            <w:tcW w:w="803" w:type="pct"/>
            <w:noWrap/>
            <w:hideMark/>
          </w:tcPr>
          <w:p w14:paraId="24A25765" w14:textId="77777777" w:rsidR="008E300B" w:rsidRPr="008E300B" w:rsidRDefault="008E300B" w:rsidP="00C4778D">
            <w:pPr>
              <w:pStyle w:val="103"/>
              <w:rPr>
                <w:lang w:eastAsia="ru-RU"/>
              </w:rPr>
            </w:pPr>
            <w:r w:rsidRPr="008E300B">
              <w:rPr>
                <w:lang w:eastAsia="ru-RU"/>
              </w:rPr>
              <w:t>дизельное топливо</w:t>
            </w:r>
          </w:p>
        </w:tc>
        <w:tc>
          <w:tcPr>
            <w:tcW w:w="265" w:type="pct"/>
            <w:noWrap/>
            <w:hideMark/>
          </w:tcPr>
          <w:p w14:paraId="02FF749E" w14:textId="77777777" w:rsidR="008E300B" w:rsidRPr="008E300B" w:rsidRDefault="008E300B" w:rsidP="00C4778D">
            <w:pPr>
              <w:pStyle w:val="103"/>
              <w:rPr>
                <w:lang w:eastAsia="ru-RU"/>
              </w:rPr>
            </w:pPr>
            <w:r w:rsidRPr="008E300B">
              <w:rPr>
                <w:lang w:eastAsia="ru-RU"/>
              </w:rPr>
              <w:t>т/ч</w:t>
            </w:r>
          </w:p>
        </w:tc>
        <w:tc>
          <w:tcPr>
            <w:tcW w:w="265" w:type="pct"/>
            <w:noWrap/>
            <w:hideMark/>
          </w:tcPr>
          <w:p w14:paraId="1D298A59" w14:textId="77777777" w:rsidR="008E300B" w:rsidRPr="008E300B" w:rsidRDefault="008E300B" w:rsidP="00C4778D">
            <w:pPr>
              <w:pStyle w:val="103"/>
              <w:rPr>
                <w:lang w:eastAsia="ru-RU"/>
              </w:rPr>
            </w:pPr>
            <w:r w:rsidRPr="008E300B">
              <w:rPr>
                <w:lang w:eastAsia="ru-RU"/>
              </w:rPr>
              <w:t>0,0</w:t>
            </w:r>
          </w:p>
        </w:tc>
        <w:tc>
          <w:tcPr>
            <w:tcW w:w="260" w:type="pct"/>
            <w:noWrap/>
            <w:hideMark/>
          </w:tcPr>
          <w:p w14:paraId="5DAD2D9B" w14:textId="77777777" w:rsidR="008E300B" w:rsidRPr="008E300B" w:rsidRDefault="008E300B" w:rsidP="00C4778D">
            <w:pPr>
              <w:pStyle w:val="103"/>
              <w:rPr>
                <w:lang w:eastAsia="ru-RU"/>
              </w:rPr>
            </w:pPr>
            <w:r w:rsidRPr="008E300B">
              <w:rPr>
                <w:lang w:eastAsia="ru-RU"/>
              </w:rPr>
              <w:t>0,0</w:t>
            </w:r>
          </w:p>
        </w:tc>
        <w:tc>
          <w:tcPr>
            <w:tcW w:w="248" w:type="pct"/>
            <w:noWrap/>
            <w:hideMark/>
          </w:tcPr>
          <w:p w14:paraId="57BB89C5" w14:textId="77777777" w:rsidR="008E300B" w:rsidRPr="008E300B" w:rsidRDefault="008E300B" w:rsidP="00C4778D">
            <w:pPr>
              <w:pStyle w:val="103"/>
              <w:rPr>
                <w:lang w:eastAsia="ru-RU"/>
              </w:rPr>
            </w:pPr>
            <w:r w:rsidRPr="008E300B">
              <w:rPr>
                <w:lang w:eastAsia="ru-RU"/>
              </w:rPr>
              <w:t>0,0</w:t>
            </w:r>
          </w:p>
        </w:tc>
        <w:tc>
          <w:tcPr>
            <w:tcW w:w="269" w:type="pct"/>
            <w:noWrap/>
            <w:hideMark/>
          </w:tcPr>
          <w:p w14:paraId="50A12B13" w14:textId="77777777" w:rsidR="008E300B" w:rsidRPr="008E300B" w:rsidRDefault="008E300B" w:rsidP="00C4778D">
            <w:pPr>
              <w:pStyle w:val="103"/>
              <w:rPr>
                <w:lang w:eastAsia="ru-RU"/>
              </w:rPr>
            </w:pPr>
            <w:r w:rsidRPr="008E300B">
              <w:rPr>
                <w:lang w:eastAsia="ru-RU"/>
              </w:rPr>
              <w:t>0,0</w:t>
            </w:r>
          </w:p>
        </w:tc>
        <w:tc>
          <w:tcPr>
            <w:tcW w:w="269" w:type="pct"/>
            <w:noWrap/>
            <w:hideMark/>
          </w:tcPr>
          <w:p w14:paraId="51FE4FF1" w14:textId="77777777" w:rsidR="008E300B" w:rsidRPr="008E300B" w:rsidRDefault="008E300B" w:rsidP="00C4778D">
            <w:pPr>
              <w:pStyle w:val="103"/>
              <w:rPr>
                <w:lang w:eastAsia="ru-RU"/>
              </w:rPr>
            </w:pPr>
            <w:r w:rsidRPr="008E300B">
              <w:rPr>
                <w:lang w:eastAsia="ru-RU"/>
              </w:rPr>
              <w:t>0,0</w:t>
            </w:r>
          </w:p>
        </w:tc>
        <w:tc>
          <w:tcPr>
            <w:tcW w:w="269" w:type="pct"/>
            <w:noWrap/>
            <w:hideMark/>
          </w:tcPr>
          <w:p w14:paraId="244DBACD" w14:textId="77777777" w:rsidR="008E300B" w:rsidRPr="008E300B" w:rsidRDefault="008E300B" w:rsidP="00C4778D">
            <w:pPr>
              <w:pStyle w:val="103"/>
              <w:rPr>
                <w:lang w:eastAsia="ru-RU"/>
              </w:rPr>
            </w:pPr>
            <w:r w:rsidRPr="008E300B">
              <w:rPr>
                <w:lang w:eastAsia="ru-RU"/>
              </w:rPr>
              <w:t>0,0</w:t>
            </w:r>
          </w:p>
        </w:tc>
        <w:tc>
          <w:tcPr>
            <w:tcW w:w="269" w:type="pct"/>
            <w:noWrap/>
            <w:hideMark/>
          </w:tcPr>
          <w:p w14:paraId="550413AD" w14:textId="77777777" w:rsidR="008E300B" w:rsidRPr="008E300B" w:rsidRDefault="008E300B" w:rsidP="00C4778D">
            <w:pPr>
              <w:pStyle w:val="103"/>
              <w:rPr>
                <w:lang w:eastAsia="ru-RU"/>
              </w:rPr>
            </w:pPr>
            <w:r w:rsidRPr="008E300B">
              <w:rPr>
                <w:lang w:eastAsia="ru-RU"/>
              </w:rPr>
              <w:t>0,0</w:t>
            </w:r>
          </w:p>
        </w:tc>
        <w:tc>
          <w:tcPr>
            <w:tcW w:w="239" w:type="pct"/>
            <w:noWrap/>
            <w:hideMark/>
          </w:tcPr>
          <w:p w14:paraId="1873BF73" w14:textId="77777777" w:rsidR="008E300B" w:rsidRPr="008E300B" w:rsidRDefault="008E300B" w:rsidP="00C4778D">
            <w:pPr>
              <w:pStyle w:val="103"/>
              <w:rPr>
                <w:lang w:eastAsia="ru-RU"/>
              </w:rPr>
            </w:pPr>
            <w:r w:rsidRPr="008E300B">
              <w:rPr>
                <w:lang w:eastAsia="ru-RU"/>
              </w:rPr>
              <w:t>0,0</w:t>
            </w:r>
          </w:p>
        </w:tc>
        <w:tc>
          <w:tcPr>
            <w:tcW w:w="239" w:type="pct"/>
            <w:noWrap/>
            <w:hideMark/>
          </w:tcPr>
          <w:p w14:paraId="2B844BF6" w14:textId="77777777" w:rsidR="008E300B" w:rsidRPr="008E300B" w:rsidRDefault="008E300B" w:rsidP="00C4778D">
            <w:pPr>
              <w:pStyle w:val="103"/>
              <w:rPr>
                <w:lang w:eastAsia="ru-RU"/>
              </w:rPr>
            </w:pPr>
            <w:r w:rsidRPr="008E300B">
              <w:rPr>
                <w:lang w:eastAsia="ru-RU"/>
              </w:rPr>
              <w:t>0,0</w:t>
            </w:r>
          </w:p>
        </w:tc>
        <w:tc>
          <w:tcPr>
            <w:tcW w:w="239" w:type="pct"/>
            <w:noWrap/>
            <w:hideMark/>
          </w:tcPr>
          <w:p w14:paraId="0D62E427" w14:textId="77777777" w:rsidR="008E300B" w:rsidRPr="008E300B" w:rsidRDefault="008E300B" w:rsidP="00C4778D">
            <w:pPr>
              <w:pStyle w:val="103"/>
              <w:rPr>
                <w:lang w:eastAsia="ru-RU"/>
              </w:rPr>
            </w:pPr>
            <w:r w:rsidRPr="008E300B">
              <w:rPr>
                <w:lang w:eastAsia="ru-RU"/>
              </w:rPr>
              <w:t>0,0</w:t>
            </w:r>
          </w:p>
        </w:tc>
        <w:tc>
          <w:tcPr>
            <w:tcW w:w="239" w:type="pct"/>
            <w:noWrap/>
            <w:hideMark/>
          </w:tcPr>
          <w:p w14:paraId="25D76018" w14:textId="77777777" w:rsidR="008E300B" w:rsidRPr="008E300B" w:rsidRDefault="008E300B" w:rsidP="00C4778D">
            <w:pPr>
              <w:pStyle w:val="103"/>
              <w:rPr>
                <w:lang w:eastAsia="ru-RU"/>
              </w:rPr>
            </w:pPr>
            <w:r w:rsidRPr="008E300B">
              <w:rPr>
                <w:lang w:eastAsia="ru-RU"/>
              </w:rPr>
              <w:t>0,0</w:t>
            </w:r>
          </w:p>
        </w:tc>
        <w:tc>
          <w:tcPr>
            <w:tcW w:w="231" w:type="pct"/>
            <w:noWrap/>
            <w:hideMark/>
          </w:tcPr>
          <w:p w14:paraId="528E4DD6" w14:textId="77777777" w:rsidR="008E300B" w:rsidRPr="008E300B" w:rsidRDefault="008E300B" w:rsidP="00C4778D">
            <w:pPr>
              <w:pStyle w:val="103"/>
              <w:rPr>
                <w:lang w:eastAsia="ru-RU"/>
              </w:rPr>
            </w:pPr>
            <w:r w:rsidRPr="008E300B">
              <w:rPr>
                <w:lang w:eastAsia="ru-RU"/>
              </w:rPr>
              <w:t>0,0</w:t>
            </w:r>
          </w:p>
        </w:tc>
        <w:tc>
          <w:tcPr>
            <w:tcW w:w="231" w:type="pct"/>
            <w:noWrap/>
            <w:hideMark/>
          </w:tcPr>
          <w:p w14:paraId="384CF1C5" w14:textId="77777777" w:rsidR="008E300B" w:rsidRPr="008E300B" w:rsidRDefault="008E300B" w:rsidP="00C4778D">
            <w:pPr>
              <w:pStyle w:val="103"/>
              <w:rPr>
                <w:lang w:eastAsia="ru-RU"/>
              </w:rPr>
            </w:pPr>
            <w:r w:rsidRPr="008E300B">
              <w:rPr>
                <w:lang w:eastAsia="ru-RU"/>
              </w:rPr>
              <w:t>0,0</w:t>
            </w:r>
          </w:p>
        </w:tc>
        <w:tc>
          <w:tcPr>
            <w:tcW w:w="231" w:type="pct"/>
            <w:noWrap/>
            <w:hideMark/>
          </w:tcPr>
          <w:p w14:paraId="7AE3E309" w14:textId="77777777" w:rsidR="008E300B" w:rsidRPr="008E300B" w:rsidRDefault="008E300B" w:rsidP="00C4778D">
            <w:pPr>
              <w:pStyle w:val="103"/>
              <w:rPr>
                <w:lang w:eastAsia="ru-RU"/>
              </w:rPr>
            </w:pPr>
            <w:r w:rsidRPr="008E300B">
              <w:rPr>
                <w:lang w:eastAsia="ru-RU"/>
              </w:rPr>
              <w:t>0,0</w:t>
            </w:r>
          </w:p>
        </w:tc>
        <w:tc>
          <w:tcPr>
            <w:tcW w:w="231" w:type="pct"/>
            <w:noWrap/>
            <w:hideMark/>
          </w:tcPr>
          <w:p w14:paraId="1389D39F" w14:textId="77777777" w:rsidR="008E300B" w:rsidRPr="008E300B" w:rsidRDefault="008E300B" w:rsidP="00C4778D">
            <w:pPr>
              <w:pStyle w:val="103"/>
              <w:rPr>
                <w:lang w:eastAsia="ru-RU"/>
              </w:rPr>
            </w:pPr>
            <w:r w:rsidRPr="008E300B">
              <w:rPr>
                <w:lang w:eastAsia="ru-RU"/>
              </w:rPr>
              <w:t>0,0</w:t>
            </w:r>
          </w:p>
        </w:tc>
        <w:tc>
          <w:tcPr>
            <w:tcW w:w="205" w:type="pct"/>
            <w:noWrap/>
            <w:hideMark/>
          </w:tcPr>
          <w:p w14:paraId="29883E46" w14:textId="77777777" w:rsidR="008E300B" w:rsidRPr="008E300B" w:rsidRDefault="008E300B" w:rsidP="00C4778D">
            <w:pPr>
              <w:pStyle w:val="103"/>
              <w:rPr>
                <w:lang w:eastAsia="ru-RU"/>
              </w:rPr>
            </w:pPr>
            <w:r w:rsidRPr="008E300B">
              <w:rPr>
                <w:lang w:eastAsia="ru-RU"/>
              </w:rPr>
              <w:t>0,0</w:t>
            </w:r>
          </w:p>
        </w:tc>
      </w:tr>
      <w:tr w:rsidR="008E300B" w:rsidRPr="008E300B" w14:paraId="4407D642" w14:textId="77777777" w:rsidTr="00C4778D">
        <w:trPr>
          <w:trHeight w:val="255"/>
        </w:trPr>
        <w:tc>
          <w:tcPr>
            <w:tcW w:w="5000" w:type="pct"/>
            <w:gridSpan w:val="18"/>
            <w:noWrap/>
            <w:hideMark/>
          </w:tcPr>
          <w:p w14:paraId="5B43685E" w14:textId="77777777" w:rsidR="008E300B" w:rsidRPr="008E300B" w:rsidRDefault="008E300B" w:rsidP="00C4778D">
            <w:pPr>
              <w:pStyle w:val="103"/>
              <w:rPr>
                <w:lang w:eastAsia="ru-RU"/>
              </w:rPr>
            </w:pPr>
            <w:r w:rsidRPr="008E300B">
              <w:rPr>
                <w:lang w:eastAsia="ru-RU"/>
              </w:rPr>
              <w:t>Котельная №118, ст. Еремизино-Борисовская, ул. Кубанская, 113</w:t>
            </w:r>
          </w:p>
        </w:tc>
      </w:tr>
      <w:tr w:rsidR="008E300B" w:rsidRPr="008E300B" w14:paraId="1A26FDA3" w14:textId="77777777" w:rsidTr="00C4778D">
        <w:trPr>
          <w:trHeight w:val="255"/>
        </w:trPr>
        <w:tc>
          <w:tcPr>
            <w:tcW w:w="803" w:type="pct"/>
            <w:noWrap/>
            <w:hideMark/>
          </w:tcPr>
          <w:p w14:paraId="7BB38255" w14:textId="77777777" w:rsidR="008E300B" w:rsidRPr="008E300B" w:rsidRDefault="008E300B" w:rsidP="00C4778D">
            <w:pPr>
              <w:pStyle w:val="103"/>
              <w:rPr>
                <w:lang w:eastAsia="ru-RU"/>
              </w:rPr>
            </w:pPr>
            <w:r w:rsidRPr="008E300B">
              <w:rPr>
                <w:lang w:eastAsia="ru-RU"/>
              </w:rPr>
              <w:t>Выработка тепловой энергии</w:t>
            </w:r>
          </w:p>
        </w:tc>
        <w:tc>
          <w:tcPr>
            <w:tcW w:w="265" w:type="pct"/>
            <w:noWrap/>
            <w:hideMark/>
          </w:tcPr>
          <w:p w14:paraId="309BE759" w14:textId="77777777" w:rsidR="008E300B" w:rsidRPr="008E300B" w:rsidRDefault="008E300B" w:rsidP="00C4778D">
            <w:pPr>
              <w:pStyle w:val="103"/>
              <w:rPr>
                <w:lang w:eastAsia="ru-RU"/>
              </w:rPr>
            </w:pPr>
            <w:r w:rsidRPr="008E300B">
              <w:rPr>
                <w:lang w:eastAsia="ru-RU"/>
              </w:rPr>
              <w:t>Гкал</w:t>
            </w:r>
          </w:p>
        </w:tc>
        <w:tc>
          <w:tcPr>
            <w:tcW w:w="265" w:type="pct"/>
            <w:noWrap/>
            <w:hideMark/>
          </w:tcPr>
          <w:p w14:paraId="68070D88" w14:textId="77777777" w:rsidR="008E300B" w:rsidRPr="008E300B" w:rsidRDefault="008E300B" w:rsidP="00C4778D">
            <w:pPr>
              <w:pStyle w:val="103"/>
              <w:rPr>
                <w:lang w:eastAsia="ru-RU"/>
              </w:rPr>
            </w:pPr>
            <w:r w:rsidRPr="008E300B">
              <w:rPr>
                <w:lang w:eastAsia="ru-RU"/>
              </w:rPr>
              <w:t>130</w:t>
            </w:r>
          </w:p>
        </w:tc>
        <w:tc>
          <w:tcPr>
            <w:tcW w:w="260" w:type="pct"/>
            <w:noWrap/>
            <w:hideMark/>
          </w:tcPr>
          <w:p w14:paraId="719F1031" w14:textId="77777777" w:rsidR="008E300B" w:rsidRPr="008E300B" w:rsidRDefault="008E300B" w:rsidP="00C4778D">
            <w:pPr>
              <w:pStyle w:val="103"/>
              <w:rPr>
                <w:lang w:eastAsia="ru-RU"/>
              </w:rPr>
            </w:pPr>
            <w:r w:rsidRPr="008E300B">
              <w:rPr>
                <w:lang w:eastAsia="ru-RU"/>
              </w:rPr>
              <w:t>130</w:t>
            </w:r>
          </w:p>
        </w:tc>
        <w:tc>
          <w:tcPr>
            <w:tcW w:w="248" w:type="pct"/>
            <w:noWrap/>
            <w:hideMark/>
          </w:tcPr>
          <w:p w14:paraId="7E3D1651" w14:textId="77777777" w:rsidR="008E300B" w:rsidRPr="008E300B" w:rsidRDefault="008E300B" w:rsidP="00C4778D">
            <w:pPr>
              <w:pStyle w:val="103"/>
              <w:rPr>
                <w:lang w:eastAsia="ru-RU"/>
              </w:rPr>
            </w:pPr>
            <w:r w:rsidRPr="008E300B">
              <w:rPr>
                <w:lang w:eastAsia="ru-RU"/>
              </w:rPr>
              <w:t>130</w:t>
            </w:r>
          </w:p>
        </w:tc>
        <w:tc>
          <w:tcPr>
            <w:tcW w:w="269" w:type="pct"/>
            <w:noWrap/>
            <w:hideMark/>
          </w:tcPr>
          <w:p w14:paraId="088E1EA2" w14:textId="77777777" w:rsidR="008E300B" w:rsidRPr="008E300B" w:rsidRDefault="008E300B" w:rsidP="00C4778D">
            <w:pPr>
              <w:pStyle w:val="103"/>
              <w:rPr>
                <w:lang w:eastAsia="ru-RU"/>
              </w:rPr>
            </w:pPr>
            <w:r w:rsidRPr="008E300B">
              <w:rPr>
                <w:lang w:eastAsia="ru-RU"/>
              </w:rPr>
              <w:t>130</w:t>
            </w:r>
          </w:p>
        </w:tc>
        <w:tc>
          <w:tcPr>
            <w:tcW w:w="269" w:type="pct"/>
            <w:noWrap/>
            <w:hideMark/>
          </w:tcPr>
          <w:p w14:paraId="4F39F468" w14:textId="77777777" w:rsidR="008E300B" w:rsidRPr="008E300B" w:rsidRDefault="008E300B" w:rsidP="00C4778D">
            <w:pPr>
              <w:pStyle w:val="103"/>
              <w:rPr>
                <w:lang w:eastAsia="ru-RU"/>
              </w:rPr>
            </w:pPr>
            <w:r w:rsidRPr="008E300B">
              <w:rPr>
                <w:lang w:eastAsia="ru-RU"/>
              </w:rPr>
              <w:t>130</w:t>
            </w:r>
          </w:p>
        </w:tc>
        <w:tc>
          <w:tcPr>
            <w:tcW w:w="269" w:type="pct"/>
            <w:noWrap/>
            <w:hideMark/>
          </w:tcPr>
          <w:p w14:paraId="7D622586" w14:textId="77777777" w:rsidR="008E300B" w:rsidRPr="008E300B" w:rsidRDefault="008E300B" w:rsidP="00C4778D">
            <w:pPr>
              <w:pStyle w:val="103"/>
              <w:rPr>
                <w:lang w:eastAsia="ru-RU"/>
              </w:rPr>
            </w:pPr>
            <w:r w:rsidRPr="008E300B">
              <w:rPr>
                <w:lang w:eastAsia="ru-RU"/>
              </w:rPr>
              <w:t>130</w:t>
            </w:r>
          </w:p>
        </w:tc>
        <w:tc>
          <w:tcPr>
            <w:tcW w:w="269" w:type="pct"/>
            <w:noWrap/>
            <w:hideMark/>
          </w:tcPr>
          <w:p w14:paraId="39468D87" w14:textId="77777777" w:rsidR="008E300B" w:rsidRPr="008E300B" w:rsidRDefault="008E300B" w:rsidP="00C4778D">
            <w:pPr>
              <w:pStyle w:val="103"/>
              <w:rPr>
                <w:lang w:eastAsia="ru-RU"/>
              </w:rPr>
            </w:pPr>
            <w:r w:rsidRPr="008E300B">
              <w:rPr>
                <w:lang w:eastAsia="ru-RU"/>
              </w:rPr>
              <w:t>130</w:t>
            </w:r>
          </w:p>
        </w:tc>
        <w:tc>
          <w:tcPr>
            <w:tcW w:w="239" w:type="pct"/>
            <w:noWrap/>
            <w:hideMark/>
          </w:tcPr>
          <w:p w14:paraId="62B033A8" w14:textId="77777777" w:rsidR="008E300B" w:rsidRPr="008E300B" w:rsidRDefault="008E300B" w:rsidP="00C4778D">
            <w:pPr>
              <w:pStyle w:val="103"/>
              <w:rPr>
                <w:lang w:eastAsia="ru-RU"/>
              </w:rPr>
            </w:pPr>
            <w:r w:rsidRPr="008E300B">
              <w:rPr>
                <w:lang w:eastAsia="ru-RU"/>
              </w:rPr>
              <w:t>130</w:t>
            </w:r>
          </w:p>
        </w:tc>
        <w:tc>
          <w:tcPr>
            <w:tcW w:w="239" w:type="pct"/>
            <w:noWrap/>
            <w:hideMark/>
          </w:tcPr>
          <w:p w14:paraId="1CBA960A" w14:textId="77777777" w:rsidR="008E300B" w:rsidRPr="008E300B" w:rsidRDefault="008E300B" w:rsidP="00C4778D">
            <w:pPr>
              <w:pStyle w:val="103"/>
              <w:rPr>
                <w:lang w:eastAsia="ru-RU"/>
              </w:rPr>
            </w:pPr>
            <w:r w:rsidRPr="008E300B">
              <w:rPr>
                <w:lang w:eastAsia="ru-RU"/>
              </w:rPr>
              <w:t>130</w:t>
            </w:r>
          </w:p>
        </w:tc>
        <w:tc>
          <w:tcPr>
            <w:tcW w:w="239" w:type="pct"/>
            <w:noWrap/>
            <w:hideMark/>
          </w:tcPr>
          <w:p w14:paraId="3D1AC796" w14:textId="77777777" w:rsidR="008E300B" w:rsidRPr="008E300B" w:rsidRDefault="008E300B" w:rsidP="00C4778D">
            <w:pPr>
              <w:pStyle w:val="103"/>
              <w:rPr>
                <w:lang w:eastAsia="ru-RU"/>
              </w:rPr>
            </w:pPr>
            <w:r w:rsidRPr="008E300B">
              <w:rPr>
                <w:lang w:eastAsia="ru-RU"/>
              </w:rPr>
              <w:t>130</w:t>
            </w:r>
          </w:p>
        </w:tc>
        <w:tc>
          <w:tcPr>
            <w:tcW w:w="239" w:type="pct"/>
            <w:noWrap/>
            <w:hideMark/>
          </w:tcPr>
          <w:p w14:paraId="4767AA0C" w14:textId="77777777" w:rsidR="008E300B" w:rsidRPr="008E300B" w:rsidRDefault="008E300B" w:rsidP="00C4778D">
            <w:pPr>
              <w:pStyle w:val="103"/>
              <w:rPr>
                <w:lang w:eastAsia="ru-RU"/>
              </w:rPr>
            </w:pPr>
            <w:r w:rsidRPr="008E300B">
              <w:rPr>
                <w:lang w:eastAsia="ru-RU"/>
              </w:rPr>
              <w:t>130</w:t>
            </w:r>
          </w:p>
        </w:tc>
        <w:tc>
          <w:tcPr>
            <w:tcW w:w="231" w:type="pct"/>
            <w:noWrap/>
            <w:hideMark/>
          </w:tcPr>
          <w:p w14:paraId="6EF35F0E" w14:textId="77777777" w:rsidR="008E300B" w:rsidRPr="008E300B" w:rsidRDefault="008E300B" w:rsidP="00C4778D">
            <w:pPr>
              <w:pStyle w:val="103"/>
              <w:rPr>
                <w:lang w:eastAsia="ru-RU"/>
              </w:rPr>
            </w:pPr>
            <w:r w:rsidRPr="008E300B">
              <w:rPr>
                <w:lang w:eastAsia="ru-RU"/>
              </w:rPr>
              <w:t>130</w:t>
            </w:r>
          </w:p>
        </w:tc>
        <w:tc>
          <w:tcPr>
            <w:tcW w:w="231" w:type="pct"/>
            <w:noWrap/>
            <w:hideMark/>
          </w:tcPr>
          <w:p w14:paraId="09928DFB" w14:textId="77777777" w:rsidR="008E300B" w:rsidRPr="008E300B" w:rsidRDefault="008E300B" w:rsidP="00C4778D">
            <w:pPr>
              <w:pStyle w:val="103"/>
              <w:rPr>
                <w:lang w:eastAsia="ru-RU"/>
              </w:rPr>
            </w:pPr>
            <w:r w:rsidRPr="008E300B">
              <w:rPr>
                <w:lang w:eastAsia="ru-RU"/>
              </w:rPr>
              <w:t>130</w:t>
            </w:r>
          </w:p>
        </w:tc>
        <w:tc>
          <w:tcPr>
            <w:tcW w:w="231" w:type="pct"/>
            <w:noWrap/>
            <w:hideMark/>
          </w:tcPr>
          <w:p w14:paraId="565D8D41" w14:textId="77777777" w:rsidR="008E300B" w:rsidRPr="008E300B" w:rsidRDefault="008E300B" w:rsidP="00C4778D">
            <w:pPr>
              <w:pStyle w:val="103"/>
              <w:rPr>
                <w:lang w:eastAsia="ru-RU"/>
              </w:rPr>
            </w:pPr>
            <w:r w:rsidRPr="008E300B">
              <w:rPr>
                <w:lang w:eastAsia="ru-RU"/>
              </w:rPr>
              <w:t>130</w:t>
            </w:r>
          </w:p>
        </w:tc>
        <w:tc>
          <w:tcPr>
            <w:tcW w:w="231" w:type="pct"/>
            <w:noWrap/>
            <w:hideMark/>
          </w:tcPr>
          <w:p w14:paraId="5E00E3DB" w14:textId="77777777" w:rsidR="008E300B" w:rsidRPr="008E300B" w:rsidRDefault="008E300B" w:rsidP="00C4778D">
            <w:pPr>
              <w:pStyle w:val="103"/>
              <w:rPr>
                <w:lang w:eastAsia="ru-RU"/>
              </w:rPr>
            </w:pPr>
            <w:r w:rsidRPr="008E300B">
              <w:rPr>
                <w:lang w:eastAsia="ru-RU"/>
              </w:rPr>
              <w:t>130</w:t>
            </w:r>
          </w:p>
        </w:tc>
        <w:tc>
          <w:tcPr>
            <w:tcW w:w="205" w:type="pct"/>
            <w:noWrap/>
            <w:hideMark/>
          </w:tcPr>
          <w:p w14:paraId="63324251" w14:textId="77777777" w:rsidR="008E300B" w:rsidRPr="008E300B" w:rsidRDefault="008E300B" w:rsidP="00C4778D">
            <w:pPr>
              <w:pStyle w:val="103"/>
              <w:rPr>
                <w:lang w:eastAsia="ru-RU"/>
              </w:rPr>
            </w:pPr>
            <w:r w:rsidRPr="008E300B">
              <w:rPr>
                <w:lang w:eastAsia="ru-RU"/>
              </w:rPr>
              <w:t>130</w:t>
            </w:r>
          </w:p>
        </w:tc>
      </w:tr>
      <w:tr w:rsidR="008E300B" w:rsidRPr="008E300B" w14:paraId="520A7E9A" w14:textId="77777777" w:rsidTr="00C4778D">
        <w:trPr>
          <w:trHeight w:val="255"/>
        </w:trPr>
        <w:tc>
          <w:tcPr>
            <w:tcW w:w="803" w:type="pct"/>
            <w:noWrap/>
            <w:hideMark/>
          </w:tcPr>
          <w:p w14:paraId="64DD1261" w14:textId="77777777" w:rsidR="008E300B" w:rsidRPr="008E300B" w:rsidRDefault="008E300B" w:rsidP="00C4778D">
            <w:pPr>
              <w:pStyle w:val="103"/>
              <w:rPr>
                <w:lang w:eastAsia="ru-RU"/>
              </w:rPr>
            </w:pPr>
            <w:r w:rsidRPr="008E300B">
              <w:rPr>
                <w:lang w:eastAsia="ru-RU"/>
              </w:rPr>
              <w:t>Отпуск тепловой энергии с коллекторов</w:t>
            </w:r>
          </w:p>
        </w:tc>
        <w:tc>
          <w:tcPr>
            <w:tcW w:w="265" w:type="pct"/>
            <w:noWrap/>
            <w:hideMark/>
          </w:tcPr>
          <w:p w14:paraId="10170DF9" w14:textId="77777777" w:rsidR="008E300B" w:rsidRPr="008E300B" w:rsidRDefault="008E300B" w:rsidP="00C4778D">
            <w:pPr>
              <w:pStyle w:val="103"/>
              <w:rPr>
                <w:lang w:eastAsia="ru-RU"/>
              </w:rPr>
            </w:pPr>
            <w:r w:rsidRPr="008E300B">
              <w:rPr>
                <w:lang w:eastAsia="ru-RU"/>
              </w:rPr>
              <w:t>Гкал</w:t>
            </w:r>
          </w:p>
        </w:tc>
        <w:tc>
          <w:tcPr>
            <w:tcW w:w="265" w:type="pct"/>
            <w:noWrap/>
            <w:hideMark/>
          </w:tcPr>
          <w:p w14:paraId="5F7FD129" w14:textId="77777777" w:rsidR="008E300B" w:rsidRPr="008E300B" w:rsidRDefault="008E300B" w:rsidP="00C4778D">
            <w:pPr>
              <w:pStyle w:val="103"/>
              <w:rPr>
                <w:lang w:eastAsia="ru-RU"/>
              </w:rPr>
            </w:pPr>
            <w:r w:rsidRPr="008E300B">
              <w:rPr>
                <w:lang w:eastAsia="ru-RU"/>
              </w:rPr>
              <w:t>111</w:t>
            </w:r>
          </w:p>
        </w:tc>
        <w:tc>
          <w:tcPr>
            <w:tcW w:w="260" w:type="pct"/>
            <w:noWrap/>
            <w:hideMark/>
          </w:tcPr>
          <w:p w14:paraId="45880B94" w14:textId="77777777" w:rsidR="008E300B" w:rsidRPr="008E300B" w:rsidRDefault="008E300B" w:rsidP="00C4778D">
            <w:pPr>
              <w:pStyle w:val="103"/>
              <w:rPr>
                <w:lang w:eastAsia="ru-RU"/>
              </w:rPr>
            </w:pPr>
            <w:r w:rsidRPr="008E300B">
              <w:rPr>
                <w:lang w:eastAsia="ru-RU"/>
              </w:rPr>
              <w:t>111</w:t>
            </w:r>
          </w:p>
        </w:tc>
        <w:tc>
          <w:tcPr>
            <w:tcW w:w="248" w:type="pct"/>
            <w:noWrap/>
            <w:hideMark/>
          </w:tcPr>
          <w:p w14:paraId="0F310602" w14:textId="77777777" w:rsidR="008E300B" w:rsidRPr="008E300B" w:rsidRDefault="008E300B" w:rsidP="00C4778D">
            <w:pPr>
              <w:pStyle w:val="103"/>
              <w:rPr>
                <w:lang w:eastAsia="ru-RU"/>
              </w:rPr>
            </w:pPr>
            <w:r w:rsidRPr="008E300B">
              <w:rPr>
                <w:lang w:eastAsia="ru-RU"/>
              </w:rPr>
              <w:t>111</w:t>
            </w:r>
          </w:p>
        </w:tc>
        <w:tc>
          <w:tcPr>
            <w:tcW w:w="269" w:type="pct"/>
            <w:noWrap/>
            <w:hideMark/>
          </w:tcPr>
          <w:p w14:paraId="66C03B03" w14:textId="77777777" w:rsidR="008E300B" w:rsidRPr="008E300B" w:rsidRDefault="008E300B" w:rsidP="00C4778D">
            <w:pPr>
              <w:pStyle w:val="103"/>
              <w:rPr>
                <w:lang w:eastAsia="ru-RU"/>
              </w:rPr>
            </w:pPr>
            <w:r w:rsidRPr="008E300B">
              <w:rPr>
                <w:lang w:eastAsia="ru-RU"/>
              </w:rPr>
              <w:t>111</w:t>
            </w:r>
          </w:p>
        </w:tc>
        <w:tc>
          <w:tcPr>
            <w:tcW w:w="269" w:type="pct"/>
            <w:noWrap/>
            <w:hideMark/>
          </w:tcPr>
          <w:p w14:paraId="77A4DC72" w14:textId="77777777" w:rsidR="008E300B" w:rsidRPr="008E300B" w:rsidRDefault="008E300B" w:rsidP="00C4778D">
            <w:pPr>
              <w:pStyle w:val="103"/>
              <w:rPr>
                <w:lang w:eastAsia="ru-RU"/>
              </w:rPr>
            </w:pPr>
            <w:r w:rsidRPr="008E300B">
              <w:rPr>
                <w:lang w:eastAsia="ru-RU"/>
              </w:rPr>
              <w:t>111</w:t>
            </w:r>
          </w:p>
        </w:tc>
        <w:tc>
          <w:tcPr>
            <w:tcW w:w="269" w:type="pct"/>
            <w:noWrap/>
            <w:hideMark/>
          </w:tcPr>
          <w:p w14:paraId="0AA9F302" w14:textId="77777777" w:rsidR="008E300B" w:rsidRPr="008E300B" w:rsidRDefault="008E300B" w:rsidP="00C4778D">
            <w:pPr>
              <w:pStyle w:val="103"/>
              <w:rPr>
                <w:lang w:eastAsia="ru-RU"/>
              </w:rPr>
            </w:pPr>
            <w:r w:rsidRPr="008E300B">
              <w:rPr>
                <w:lang w:eastAsia="ru-RU"/>
              </w:rPr>
              <w:t>111</w:t>
            </w:r>
          </w:p>
        </w:tc>
        <w:tc>
          <w:tcPr>
            <w:tcW w:w="269" w:type="pct"/>
            <w:noWrap/>
            <w:hideMark/>
          </w:tcPr>
          <w:p w14:paraId="34DC554A" w14:textId="77777777" w:rsidR="008E300B" w:rsidRPr="008E300B" w:rsidRDefault="008E300B" w:rsidP="00C4778D">
            <w:pPr>
              <w:pStyle w:val="103"/>
              <w:rPr>
                <w:lang w:eastAsia="ru-RU"/>
              </w:rPr>
            </w:pPr>
            <w:r w:rsidRPr="008E300B">
              <w:rPr>
                <w:lang w:eastAsia="ru-RU"/>
              </w:rPr>
              <w:t>111</w:t>
            </w:r>
          </w:p>
        </w:tc>
        <w:tc>
          <w:tcPr>
            <w:tcW w:w="239" w:type="pct"/>
            <w:noWrap/>
            <w:hideMark/>
          </w:tcPr>
          <w:p w14:paraId="03C0CF41" w14:textId="77777777" w:rsidR="008E300B" w:rsidRPr="008E300B" w:rsidRDefault="008E300B" w:rsidP="00C4778D">
            <w:pPr>
              <w:pStyle w:val="103"/>
              <w:rPr>
                <w:lang w:eastAsia="ru-RU"/>
              </w:rPr>
            </w:pPr>
            <w:r w:rsidRPr="008E300B">
              <w:rPr>
                <w:lang w:eastAsia="ru-RU"/>
              </w:rPr>
              <w:t>111</w:t>
            </w:r>
          </w:p>
        </w:tc>
        <w:tc>
          <w:tcPr>
            <w:tcW w:w="239" w:type="pct"/>
            <w:noWrap/>
            <w:hideMark/>
          </w:tcPr>
          <w:p w14:paraId="16DB9C26" w14:textId="77777777" w:rsidR="008E300B" w:rsidRPr="008E300B" w:rsidRDefault="008E300B" w:rsidP="00C4778D">
            <w:pPr>
              <w:pStyle w:val="103"/>
              <w:rPr>
                <w:lang w:eastAsia="ru-RU"/>
              </w:rPr>
            </w:pPr>
            <w:r w:rsidRPr="008E300B">
              <w:rPr>
                <w:lang w:eastAsia="ru-RU"/>
              </w:rPr>
              <w:t>111</w:t>
            </w:r>
          </w:p>
        </w:tc>
        <w:tc>
          <w:tcPr>
            <w:tcW w:w="239" w:type="pct"/>
            <w:noWrap/>
            <w:hideMark/>
          </w:tcPr>
          <w:p w14:paraId="020225BD" w14:textId="77777777" w:rsidR="008E300B" w:rsidRPr="008E300B" w:rsidRDefault="008E300B" w:rsidP="00C4778D">
            <w:pPr>
              <w:pStyle w:val="103"/>
              <w:rPr>
                <w:lang w:eastAsia="ru-RU"/>
              </w:rPr>
            </w:pPr>
            <w:r w:rsidRPr="008E300B">
              <w:rPr>
                <w:lang w:eastAsia="ru-RU"/>
              </w:rPr>
              <w:t>111</w:t>
            </w:r>
          </w:p>
        </w:tc>
        <w:tc>
          <w:tcPr>
            <w:tcW w:w="239" w:type="pct"/>
            <w:noWrap/>
            <w:hideMark/>
          </w:tcPr>
          <w:p w14:paraId="276E8586" w14:textId="77777777" w:rsidR="008E300B" w:rsidRPr="008E300B" w:rsidRDefault="008E300B" w:rsidP="00C4778D">
            <w:pPr>
              <w:pStyle w:val="103"/>
              <w:rPr>
                <w:lang w:eastAsia="ru-RU"/>
              </w:rPr>
            </w:pPr>
            <w:r w:rsidRPr="008E300B">
              <w:rPr>
                <w:lang w:eastAsia="ru-RU"/>
              </w:rPr>
              <w:t>111</w:t>
            </w:r>
          </w:p>
        </w:tc>
        <w:tc>
          <w:tcPr>
            <w:tcW w:w="231" w:type="pct"/>
            <w:noWrap/>
            <w:hideMark/>
          </w:tcPr>
          <w:p w14:paraId="5605328F" w14:textId="77777777" w:rsidR="008E300B" w:rsidRPr="008E300B" w:rsidRDefault="008E300B" w:rsidP="00C4778D">
            <w:pPr>
              <w:pStyle w:val="103"/>
              <w:rPr>
                <w:lang w:eastAsia="ru-RU"/>
              </w:rPr>
            </w:pPr>
            <w:r w:rsidRPr="008E300B">
              <w:rPr>
                <w:lang w:eastAsia="ru-RU"/>
              </w:rPr>
              <w:t>111</w:t>
            </w:r>
          </w:p>
        </w:tc>
        <w:tc>
          <w:tcPr>
            <w:tcW w:w="231" w:type="pct"/>
            <w:noWrap/>
            <w:hideMark/>
          </w:tcPr>
          <w:p w14:paraId="2071705E" w14:textId="77777777" w:rsidR="008E300B" w:rsidRPr="008E300B" w:rsidRDefault="008E300B" w:rsidP="00C4778D">
            <w:pPr>
              <w:pStyle w:val="103"/>
              <w:rPr>
                <w:lang w:eastAsia="ru-RU"/>
              </w:rPr>
            </w:pPr>
            <w:r w:rsidRPr="008E300B">
              <w:rPr>
                <w:lang w:eastAsia="ru-RU"/>
              </w:rPr>
              <w:t>111</w:t>
            </w:r>
          </w:p>
        </w:tc>
        <w:tc>
          <w:tcPr>
            <w:tcW w:w="231" w:type="pct"/>
            <w:noWrap/>
            <w:hideMark/>
          </w:tcPr>
          <w:p w14:paraId="3AF08683" w14:textId="77777777" w:rsidR="008E300B" w:rsidRPr="008E300B" w:rsidRDefault="008E300B" w:rsidP="00C4778D">
            <w:pPr>
              <w:pStyle w:val="103"/>
              <w:rPr>
                <w:lang w:eastAsia="ru-RU"/>
              </w:rPr>
            </w:pPr>
            <w:r w:rsidRPr="008E300B">
              <w:rPr>
                <w:lang w:eastAsia="ru-RU"/>
              </w:rPr>
              <w:t>111</w:t>
            </w:r>
          </w:p>
        </w:tc>
        <w:tc>
          <w:tcPr>
            <w:tcW w:w="231" w:type="pct"/>
            <w:noWrap/>
            <w:hideMark/>
          </w:tcPr>
          <w:p w14:paraId="38652A8E" w14:textId="77777777" w:rsidR="008E300B" w:rsidRPr="008E300B" w:rsidRDefault="008E300B" w:rsidP="00C4778D">
            <w:pPr>
              <w:pStyle w:val="103"/>
              <w:rPr>
                <w:lang w:eastAsia="ru-RU"/>
              </w:rPr>
            </w:pPr>
            <w:r w:rsidRPr="008E300B">
              <w:rPr>
                <w:lang w:eastAsia="ru-RU"/>
              </w:rPr>
              <w:t>111</w:t>
            </w:r>
          </w:p>
        </w:tc>
        <w:tc>
          <w:tcPr>
            <w:tcW w:w="205" w:type="pct"/>
            <w:noWrap/>
            <w:hideMark/>
          </w:tcPr>
          <w:p w14:paraId="1C1E50B2" w14:textId="77777777" w:rsidR="008E300B" w:rsidRPr="008E300B" w:rsidRDefault="008E300B" w:rsidP="00C4778D">
            <w:pPr>
              <w:pStyle w:val="103"/>
              <w:rPr>
                <w:lang w:eastAsia="ru-RU"/>
              </w:rPr>
            </w:pPr>
            <w:r w:rsidRPr="008E300B">
              <w:rPr>
                <w:lang w:eastAsia="ru-RU"/>
              </w:rPr>
              <w:t>111</w:t>
            </w:r>
          </w:p>
        </w:tc>
      </w:tr>
      <w:tr w:rsidR="008E300B" w:rsidRPr="008E300B" w14:paraId="25593255" w14:textId="77777777" w:rsidTr="00C4778D">
        <w:trPr>
          <w:trHeight w:val="255"/>
        </w:trPr>
        <w:tc>
          <w:tcPr>
            <w:tcW w:w="803" w:type="pct"/>
            <w:noWrap/>
            <w:hideMark/>
          </w:tcPr>
          <w:p w14:paraId="77A7ADC9" w14:textId="77777777" w:rsidR="008E300B" w:rsidRPr="008E300B" w:rsidRDefault="008E300B" w:rsidP="00C4778D">
            <w:pPr>
              <w:pStyle w:val="103"/>
              <w:rPr>
                <w:lang w:eastAsia="ru-RU"/>
              </w:rPr>
            </w:pPr>
            <w:r w:rsidRPr="008E300B">
              <w:rPr>
                <w:lang w:eastAsia="ru-RU"/>
              </w:rPr>
              <w:t>УРУТ на отпуск с коллекторов</w:t>
            </w:r>
          </w:p>
        </w:tc>
        <w:tc>
          <w:tcPr>
            <w:tcW w:w="265" w:type="pct"/>
            <w:noWrap/>
            <w:hideMark/>
          </w:tcPr>
          <w:p w14:paraId="76C30209" w14:textId="77777777" w:rsidR="008E300B" w:rsidRPr="008E300B" w:rsidRDefault="008E300B" w:rsidP="00C4778D">
            <w:pPr>
              <w:pStyle w:val="103"/>
              <w:rPr>
                <w:lang w:eastAsia="ru-RU"/>
              </w:rPr>
            </w:pPr>
            <w:r w:rsidRPr="008E300B">
              <w:rPr>
                <w:lang w:eastAsia="ru-RU"/>
              </w:rPr>
              <w:t>кг у.т./Гкал</w:t>
            </w:r>
          </w:p>
        </w:tc>
        <w:tc>
          <w:tcPr>
            <w:tcW w:w="265" w:type="pct"/>
            <w:noWrap/>
            <w:hideMark/>
          </w:tcPr>
          <w:p w14:paraId="32320397" w14:textId="77777777" w:rsidR="008E300B" w:rsidRPr="008E300B" w:rsidRDefault="008E300B" w:rsidP="00C4778D">
            <w:pPr>
              <w:pStyle w:val="103"/>
              <w:rPr>
                <w:lang w:eastAsia="ru-RU"/>
              </w:rPr>
            </w:pPr>
            <w:r w:rsidRPr="008E300B">
              <w:rPr>
                <w:lang w:eastAsia="ru-RU"/>
              </w:rPr>
              <w:t>184,0</w:t>
            </w:r>
          </w:p>
        </w:tc>
        <w:tc>
          <w:tcPr>
            <w:tcW w:w="260" w:type="pct"/>
            <w:noWrap/>
            <w:hideMark/>
          </w:tcPr>
          <w:p w14:paraId="43C0761F" w14:textId="77777777" w:rsidR="008E300B" w:rsidRPr="008E300B" w:rsidRDefault="008E300B" w:rsidP="00C4778D">
            <w:pPr>
              <w:pStyle w:val="103"/>
              <w:rPr>
                <w:lang w:eastAsia="ru-RU"/>
              </w:rPr>
            </w:pPr>
            <w:r w:rsidRPr="008E300B">
              <w:rPr>
                <w:lang w:eastAsia="ru-RU"/>
              </w:rPr>
              <w:t>184,0</w:t>
            </w:r>
          </w:p>
        </w:tc>
        <w:tc>
          <w:tcPr>
            <w:tcW w:w="248" w:type="pct"/>
            <w:noWrap/>
            <w:hideMark/>
          </w:tcPr>
          <w:p w14:paraId="49805AED" w14:textId="77777777" w:rsidR="008E300B" w:rsidRPr="008E300B" w:rsidRDefault="008E300B" w:rsidP="00C4778D">
            <w:pPr>
              <w:pStyle w:val="103"/>
              <w:rPr>
                <w:lang w:eastAsia="ru-RU"/>
              </w:rPr>
            </w:pPr>
            <w:r w:rsidRPr="008E300B">
              <w:rPr>
                <w:lang w:eastAsia="ru-RU"/>
              </w:rPr>
              <w:t>184,0</w:t>
            </w:r>
          </w:p>
        </w:tc>
        <w:tc>
          <w:tcPr>
            <w:tcW w:w="269" w:type="pct"/>
            <w:noWrap/>
            <w:hideMark/>
          </w:tcPr>
          <w:p w14:paraId="5C2D23DE" w14:textId="77777777" w:rsidR="008E300B" w:rsidRPr="008E300B" w:rsidRDefault="008E300B" w:rsidP="00C4778D">
            <w:pPr>
              <w:pStyle w:val="103"/>
              <w:rPr>
                <w:lang w:eastAsia="ru-RU"/>
              </w:rPr>
            </w:pPr>
            <w:r w:rsidRPr="008E300B">
              <w:rPr>
                <w:lang w:eastAsia="ru-RU"/>
              </w:rPr>
              <w:t>184,0</w:t>
            </w:r>
          </w:p>
        </w:tc>
        <w:tc>
          <w:tcPr>
            <w:tcW w:w="269" w:type="pct"/>
            <w:noWrap/>
            <w:hideMark/>
          </w:tcPr>
          <w:p w14:paraId="4AC5D975" w14:textId="77777777" w:rsidR="008E300B" w:rsidRPr="008E300B" w:rsidRDefault="008E300B" w:rsidP="00C4778D">
            <w:pPr>
              <w:pStyle w:val="103"/>
              <w:rPr>
                <w:lang w:eastAsia="ru-RU"/>
              </w:rPr>
            </w:pPr>
            <w:r w:rsidRPr="008E300B">
              <w:rPr>
                <w:lang w:eastAsia="ru-RU"/>
              </w:rPr>
              <w:t>184,0</w:t>
            </w:r>
          </w:p>
        </w:tc>
        <w:tc>
          <w:tcPr>
            <w:tcW w:w="269" w:type="pct"/>
            <w:noWrap/>
            <w:hideMark/>
          </w:tcPr>
          <w:p w14:paraId="2334473B" w14:textId="77777777" w:rsidR="008E300B" w:rsidRPr="008E300B" w:rsidRDefault="008E300B" w:rsidP="00C4778D">
            <w:pPr>
              <w:pStyle w:val="103"/>
              <w:rPr>
                <w:lang w:eastAsia="ru-RU"/>
              </w:rPr>
            </w:pPr>
            <w:r w:rsidRPr="008E300B">
              <w:rPr>
                <w:lang w:eastAsia="ru-RU"/>
              </w:rPr>
              <w:t>184,0</w:t>
            </w:r>
          </w:p>
        </w:tc>
        <w:tc>
          <w:tcPr>
            <w:tcW w:w="269" w:type="pct"/>
            <w:noWrap/>
            <w:hideMark/>
          </w:tcPr>
          <w:p w14:paraId="279D613A" w14:textId="77777777" w:rsidR="008E300B" w:rsidRPr="008E300B" w:rsidRDefault="008E300B" w:rsidP="00C4778D">
            <w:pPr>
              <w:pStyle w:val="103"/>
              <w:rPr>
                <w:lang w:eastAsia="ru-RU"/>
              </w:rPr>
            </w:pPr>
            <w:r w:rsidRPr="008E300B">
              <w:rPr>
                <w:lang w:eastAsia="ru-RU"/>
              </w:rPr>
              <w:t>184,0</w:t>
            </w:r>
          </w:p>
        </w:tc>
        <w:tc>
          <w:tcPr>
            <w:tcW w:w="239" w:type="pct"/>
            <w:noWrap/>
            <w:hideMark/>
          </w:tcPr>
          <w:p w14:paraId="5BA7A9C9" w14:textId="77777777" w:rsidR="008E300B" w:rsidRPr="008E300B" w:rsidRDefault="008E300B" w:rsidP="00C4778D">
            <w:pPr>
              <w:pStyle w:val="103"/>
              <w:rPr>
                <w:lang w:eastAsia="ru-RU"/>
              </w:rPr>
            </w:pPr>
            <w:r w:rsidRPr="008E300B">
              <w:rPr>
                <w:lang w:eastAsia="ru-RU"/>
              </w:rPr>
              <w:t>184,0</w:t>
            </w:r>
          </w:p>
        </w:tc>
        <w:tc>
          <w:tcPr>
            <w:tcW w:w="239" w:type="pct"/>
            <w:noWrap/>
            <w:hideMark/>
          </w:tcPr>
          <w:p w14:paraId="4A297B4E" w14:textId="77777777" w:rsidR="008E300B" w:rsidRPr="008E300B" w:rsidRDefault="008E300B" w:rsidP="00C4778D">
            <w:pPr>
              <w:pStyle w:val="103"/>
              <w:rPr>
                <w:lang w:eastAsia="ru-RU"/>
              </w:rPr>
            </w:pPr>
            <w:r w:rsidRPr="008E300B">
              <w:rPr>
                <w:lang w:eastAsia="ru-RU"/>
              </w:rPr>
              <w:t>184,0</w:t>
            </w:r>
          </w:p>
        </w:tc>
        <w:tc>
          <w:tcPr>
            <w:tcW w:w="239" w:type="pct"/>
            <w:noWrap/>
            <w:hideMark/>
          </w:tcPr>
          <w:p w14:paraId="346C3FC5" w14:textId="77777777" w:rsidR="008E300B" w:rsidRPr="008E300B" w:rsidRDefault="008E300B" w:rsidP="00C4778D">
            <w:pPr>
              <w:pStyle w:val="103"/>
              <w:rPr>
                <w:lang w:eastAsia="ru-RU"/>
              </w:rPr>
            </w:pPr>
            <w:r w:rsidRPr="008E300B">
              <w:rPr>
                <w:lang w:eastAsia="ru-RU"/>
              </w:rPr>
              <w:t>184,0</w:t>
            </w:r>
          </w:p>
        </w:tc>
        <w:tc>
          <w:tcPr>
            <w:tcW w:w="239" w:type="pct"/>
            <w:noWrap/>
            <w:hideMark/>
          </w:tcPr>
          <w:p w14:paraId="37D739A4" w14:textId="77777777" w:rsidR="008E300B" w:rsidRPr="008E300B" w:rsidRDefault="008E300B" w:rsidP="00C4778D">
            <w:pPr>
              <w:pStyle w:val="103"/>
              <w:rPr>
                <w:lang w:eastAsia="ru-RU"/>
              </w:rPr>
            </w:pPr>
            <w:r w:rsidRPr="008E300B">
              <w:rPr>
                <w:lang w:eastAsia="ru-RU"/>
              </w:rPr>
              <w:t>184,0</w:t>
            </w:r>
          </w:p>
        </w:tc>
        <w:tc>
          <w:tcPr>
            <w:tcW w:w="231" w:type="pct"/>
            <w:noWrap/>
            <w:hideMark/>
          </w:tcPr>
          <w:p w14:paraId="56CB1095" w14:textId="77777777" w:rsidR="008E300B" w:rsidRPr="008E300B" w:rsidRDefault="008E300B" w:rsidP="00C4778D">
            <w:pPr>
              <w:pStyle w:val="103"/>
              <w:rPr>
                <w:lang w:eastAsia="ru-RU"/>
              </w:rPr>
            </w:pPr>
            <w:r w:rsidRPr="008E300B">
              <w:rPr>
                <w:lang w:eastAsia="ru-RU"/>
              </w:rPr>
              <w:t>184,0</w:t>
            </w:r>
          </w:p>
        </w:tc>
        <w:tc>
          <w:tcPr>
            <w:tcW w:w="231" w:type="pct"/>
            <w:noWrap/>
            <w:hideMark/>
          </w:tcPr>
          <w:p w14:paraId="47481353" w14:textId="77777777" w:rsidR="008E300B" w:rsidRPr="008E300B" w:rsidRDefault="008E300B" w:rsidP="00C4778D">
            <w:pPr>
              <w:pStyle w:val="103"/>
              <w:rPr>
                <w:lang w:eastAsia="ru-RU"/>
              </w:rPr>
            </w:pPr>
            <w:r w:rsidRPr="008E300B">
              <w:rPr>
                <w:lang w:eastAsia="ru-RU"/>
              </w:rPr>
              <w:t>184,0</w:t>
            </w:r>
          </w:p>
        </w:tc>
        <w:tc>
          <w:tcPr>
            <w:tcW w:w="231" w:type="pct"/>
            <w:noWrap/>
            <w:hideMark/>
          </w:tcPr>
          <w:p w14:paraId="331A1FE9" w14:textId="77777777" w:rsidR="008E300B" w:rsidRPr="008E300B" w:rsidRDefault="008E300B" w:rsidP="00C4778D">
            <w:pPr>
              <w:pStyle w:val="103"/>
              <w:rPr>
                <w:lang w:eastAsia="ru-RU"/>
              </w:rPr>
            </w:pPr>
            <w:r w:rsidRPr="008E300B">
              <w:rPr>
                <w:lang w:eastAsia="ru-RU"/>
              </w:rPr>
              <w:t>184,0</w:t>
            </w:r>
          </w:p>
        </w:tc>
        <w:tc>
          <w:tcPr>
            <w:tcW w:w="231" w:type="pct"/>
            <w:noWrap/>
            <w:hideMark/>
          </w:tcPr>
          <w:p w14:paraId="0C46EF6F" w14:textId="77777777" w:rsidR="008E300B" w:rsidRPr="008E300B" w:rsidRDefault="008E300B" w:rsidP="00C4778D">
            <w:pPr>
              <w:pStyle w:val="103"/>
              <w:rPr>
                <w:lang w:eastAsia="ru-RU"/>
              </w:rPr>
            </w:pPr>
            <w:r w:rsidRPr="008E300B">
              <w:rPr>
                <w:lang w:eastAsia="ru-RU"/>
              </w:rPr>
              <w:t>184,0</w:t>
            </w:r>
          </w:p>
        </w:tc>
        <w:tc>
          <w:tcPr>
            <w:tcW w:w="205" w:type="pct"/>
            <w:noWrap/>
            <w:hideMark/>
          </w:tcPr>
          <w:p w14:paraId="185C3B3C" w14:textId="77777777" w:rsidR="008E300B" w:rsidRPr="008E300B" w:rsidRDefault="008E300B" w:rsidP="00C4778D">
            <w:pPr>
              <w:pStyle w:val="103"/>
              <w:rPr>
                <w:lang w:eastAsia="ru-RU"/>
              </w:rPr>
            </w:pPr>
            <w:r w:rsidRPr="008E300B">
              <w:rPr>
                <w:lang w:eastAsia="ru-RU"/>
              </w:rPr>
              <w:t>184,0</w:t>
            </w:r>
          </w:p>
        </w:tc>
      </w:tr>
      <w:tr w:rsidR="008E300B" w:rsidRPr="008E300B" w14:paraId="0B4CA12D" w14:textId="77777777" w:rsidTr="00C4778D">
        <w:trPr>
          <w:trHeight w:val="255"/>
        </w:trPr>
        <w:tc>
          <w:tcPr>
            <w:tcW w:w="803" w:type="pct"/>
            <w:hideMark/>
          </w:tcPr>
          <w:p w14:paraId="69ECAFEF" w14:textId="77777777" w:rsidR="008E300B" w:rsidRPr="008E300B" w:rsidRDefault="008E300B" w:rsidP="00C4778D">
            <w:pPr>
              <w:pStyle w:val="103"/>
              <w:rPr>
                <w:lang w:eastAsia="ru-RU"/>
              </w:rPr>
            </w:pPr>
            <w:r w:rsidRPr="008E300B">
              <w:rPr>
                <w:lang w:eastAsia="ru-RU"/>
              </w:rPr>
              <w:t>Годовой расход условного топлива:</w:t>
            </w:r>
          </w:p>
        </w:tc>
        <w:tc>
          <w:tcPr>
            <w:tcW w:w="265" w:type="pct"/>
            <w:noWrap/>
            <w:hideMark/>
          </w:tcPr>
          <w:p w14:paraId="3826417C" w14:textId="77777777" w:rsidR="008E300B" w:rsidRPr="008E300B" w:rsidRDefault="008E300B" w:rsidP="00C4778D">
            <w:pPr>
              <w:pStyle w:val="103"/>
              <w:rPr>
                <w:lang w:eastAsia="ru-RU"/>
              </w:rPr>
            </w:pPr>
            <w:r w:rsidRPr="008E300B">
              <w:rPr>
                <w:lang w:eastAsia="ru-RU"/>
              </w:rPr>
              <w:t>т у.т.</w:t>
            </w:r>
          </w:p>
        </w:tc>
        <w:tc>
          <w:tcPr>
            <w:tcW w:w="265" w:type="pct"/>
            <w:noWrap/>
            <w:hideMark/>
          </w:tcPr>
          <w:p w14:paraId="2EAB0DD6" w14:textId="77777777" w:rsidR="008E300B" w:rsidRPr="008E300B" w:rsidRDefault="008E300B" w:rsidP="00C4778D">
            <w:pPr>
              <w:pStyle w:val="103"/>
              <w:rPr>
                <w:lang w:eastAsia="ru-RU"/>
              </w:rPr>
            </w:pPr>
            <w:r w:rsidRPr="008E300B">
              <w:rPr>
                <w:lang w:eastAsia="ru-RU"/>
              </w:rPr>
              <w:t>20</w:t>
            </w:r>
          </w:p>
        </w:tc>
        <w:tc>
          <w:tcPr>
            <w:tcW w:w="260" w:type="pct"/>
            <w:noWrap/>
            <w:hideMark/>
          </w:tcPr>
          <w:p w14:paraId="733E91C5" w14:textId="77777777" w:rsidR="008E300B" w:rsidRPr="008E300B" w:rsidRDefault="008E300B" w:rsidP="00C4778D">
            <w:pPr>
              <w:pStyle w:val="103"/>
              <w:rPr>
                <w:lang w:eastAsia="ru-RU"/>
              </w:rPr>
            </w:pPr>
            <w:r w:rsidRPr="008E300B">
              <w:rPr>
                <w:lang w:eastAsia="ru-RU"/>
              </w:rPr>
              <w:t>20</w:t>
            </w:r>
          </w:p>
        </w:tc>
        <w:tc>
          <w:tcPr>
            <w:tcW w:w="248" w:type="pct"/>
            <w:noWrap/>
            <w:hideMark/>
          </w:tcPr>
          <w:p w14:paraId="426B3A43" w14:textId="77777777" w:rsidR="008E300B" w:rsidRPr="008E300B" w:rsidRDefault="008E300B" w:rsidP="00C4778D">
            <w:pPr>
              <w:pStyle w:val="103"/>
              <w:rPr>
                <w:lang w:eastAsia="ru-RU"/>
              </w:rPr>
            </w:pPr>
            <w:r w:rsidRPr="008E300B">
              <w:rPr>
                <w:lang w:eastAsia="ru-RU"/>
              </w:rPr>
              <w:t>20</w:t>
            </w:r>
          </w:p>
        </w:tc>
        <w:tc>
          <w:tcPr>
            <w:tcW w:w="269" w:type="pct"/>
            <w:noWrap/>
            <w:hideMark/>
          </w:tcPr>
          <w:p w14:paraId="26A6F462" w14:textId="77777777" w:rsidR="008E300B" w:rsidRPr="008E300B" w:rsidRDefault="008E300B" w:rsidP="00C4778D">
            <w:pPr>
              <w:pStyle w:val="103"/>
              <w:rPr>
                <w:lang w:eastAsia="ru-RU"/>
              </w:rPr>
            </w:pPr>
            <w:r w:rsidRPr="008E300B">
              <w:rPr>
                <w:lang w:eastAsia="ru-RU"/>
              </w:rPr>
              <w:t>20</w:t>
            </w:r>
          </w:p>
        </w:tc>
        <w:tc>
          <w:tcPr>
            <w:tcW w:w="269" w:type="pct"/>
            <w:noWrap/>
            <w:hideMark/>
          </w:tcPr>
          <w:p w14:paraId="6DFA177C" w14:textId="77777777" w:rsidR="008E300B" w:rsidRPr="008E300B" w:rsidRDefault="008E300B" w:rsidP="00C4778D">
            <w:pPr>
              <w:pStyle w:val="103"/>
              <w:rPr>
                <w:lang w:eastAsia="ru-RU"/>
              </w:rPr>
            </w:pPr>
            <w:r w:rsidRPr="008E300B">
              <w:rPr>
                <w:lang w:eastAsia="ru-RU"/>
              </w:rPr>
              <w:t>20</w:t>
            </w:r>
          </w:p>
        </w:tc>
        <w:tc>
          <w:tcPr>
            <w:tcW w:w="269" w:type="pct"/>
            <w:noWrap/>
            <w:hideMark/>
          </w:tcPr>
          <w:p w14:paraId="2E63DF9E" w14:textId="77777777" w:rsidR="008E300B" w:rsidRPr="008E300B" w:rsidRDefault="008E300B" w:rsidP="00C4778D">
            <w:pPr>
              <w:pStyle w:val="103"/>
              <w:rPr>
                <w:lang w:eastAsia="ru-RU"/>
              </w:rPr>
            </w:pPr>
            <w:r w:rsidRPr="008E300B">
              <w:rPr>
                <w:lang w:eastAsia="ru-RU"/>
              </w:rPr>
              <w:t>20</w:t>
            </w:r>
          </w:p>
        </w:tc>
        <w:tc>
          <w:tcPr>
            <w:tcW w:w="269" w:type="pct"/>
            <w:noWrap/>
            <w:hideMark/>
          </w:tcPr>
          <w:p w14:paraId="488675B5" w14:textId="77777777" w:rsidR="008E300B" w:rsidRPr="008E300B" w:rsidRDefault="008E300B" w:rsidP="00C4778D">
            <w:pPr>
              <w:pStyle w:val="103"/>
              <w:rPr>
                <w:lang w:eastAsia="ru-RU"/>
              </w:rPr>
            </w:pPr>
            <w:r w:rsidRPr="008E300B">
              <w:rPr>
                <w:lang w:eastAsia="ru-RU"/>
              </w:rPr>
              <w:t>20</w:t>
            </w:r>
          </w:p>
        </w:tc>
        <w:tc>
          <w:tcPr>
            <w:tcW w:w="239" w:type="pct"/>
            <w:noWrap/>
            <w:hideMark/>
          </w:tcPr>
          <w:p w14:paraId="695E7B44" w14:textId="77777777" w:rsidR="008E300B" w:rsidRPr="008E300B" w:rsidRDefault="008E300B" w:rsidP="00C4778D">
            <w:pPr>
              <w:pStyle w:val="103"/>
              <w:rPr>
                <w:lang w:eastAsia="ru-RU"/>
              </w:rPr>
            </w:pPr>
            <w:r w:rsidRPr="008E300B">
              <w:rPr>
                <w:lang w:eastAsia="ru-RU"/>
              </w:rPr>
              <w:t>20</w:t>
            </w:r>
          </w:p>
        </w:tc>
        <w:tc>
          <w:tcPr>
            <w:tcW w:w="239" w:type="pct"/>
            <w:noWrap/>
            <w:hideMark/>
          </w:tcPr>
          <w:p w14:paraId="68ABC9B9" w14:textId="77777777" w:rsidR="008E300B" w:rsidRPr="008E300B" w:rsidRDefault="008E300B" w:rsidP="00C4778D">
            <w:pPr>
              <w:pStyle w:val="103"/>
              <w:rPr>
                <w:lang w:eastAsia="ru-RU"/>
              </w:rPr>
            </w:pPr>
            <w:r w:rsidRPr="008E300B">
              <w:rPr>
                <w:lang w:eastAsia="ru-RU"/>
              </w:rPr>
              <w:t>20</w:t>
            </w:r>
          </w:p>
        </w:tc>
        <w:tc>
          <w:tcPr>
            <w:tcW w:w="239" w:type="pct"/>
            <w:noWrap/>
            <w:hideMark/>
          </w:tcPr>
          <w:p w14:paraId="2166BF3C" w14:textId="77777777" w:rsidR="008E300B" w:rsidRPr="008E300B" w:rsidRDefault="008E300B" w:rsidP="00C4778D">
            <w:pPr>
              <w:pStyle w:val="103"/>
              <w:rPr>
                <w:lang w:eastAsia="ru-RU"/>
              </w:rPr>
            </w:pPr>
            <w:r w:rsidRPr="008E300B">
              <w:rPr>
                <w:lang w:eastAsia="ru-RU"/>
              </w:rPr>
              <w:t>20</w:t>
            </w:r>
          </w:p>
        </w:tc>
        <w:tc>
          <w:tcPr>
            <w:tcW w:w="239" w:type="pct"/>
            <w:noWrap/>
            <w:hideMark/>
          </w:tcPr>
          <w:p w14:paraId="7DC33264" w14:textId="77777777" w:rsidR="008E300B" w:rsidRPr="008E300B" w:rsidRDefault="008E300B" w:rsidP="00C4778D">
            <w:pPr>
              <w:pStyle w:val="103"/>
              <w:rPr>
                <w:lang w:eastAsia="ru-RU"/>
              </w:rPr>
            </w:pPr>
            <w:r w:rsidRPr="008E300B">
              <w:rPr>
                <w:lang w:eastAsia="ru-RU"/>
              </w:rPr>
              <w:t>20</w:t>
            </w:r>
          </w:p>
        </w:tc>
        <w:tc>
          <w:tcPr>
            <w:tcW w:w="231" w:type="pct"/>
            <w:noWrap/>
            <w:hideMark/>
          </w:tcPr>
          <w:p w14:paraId="44711F1D" w14:textId="77777777" w:rsidR="008E300B" w:rsidRPr="008E300B" w:rsidRDefault="008E300B" w:rsidP="00C4778D">
            <w:pPr>
              <w:pStyle w:val="103"/>
              <w:rPr>
                <w:lang w:eastAsia="ru-RU"/>
              </w:rPr>
            </w:pPr>
            <w:r w:rsidRPr="008E300B">
              <w:rPr>
                <w:lang w:eastAsia="ru-RU"/>
              </w:rPr>
              <w:t>20</w:t>
            </w:r>
          </w:p>
        </w:tc>
        <w:tc>
          <w:tcPr>
            <w:tcW w:w="231" w:type="pct"/>
            <w:noWrap/>
            <w:hideMark/>
          </w:tcPr>
          <w:p w14:paraId="42C36DE2" w14:textId="77777777" w:rsidR="008E300B" w:rsidRPr="008E300B" w:rsidRDefault="008E300B" w:rsidP="00C4778D">
            <w:pPr>
              <w:pStyle w:val="103"/>
              <w:rPr>
                <w:lang w:eastAsia="ru-RU"/>
              </w:rPr>
            </w:pPr>
            <w:r w:rsidRPr="008E300B">
              <w:rPr>
                <w:lang w:eastAsia="ru-RU"/>
              </w:rPr>
              <w:t>20</w:t>
            </w:r>
          </w:p>
        </w:tc>
        <w:tc>
          <w:tcPr>
            <w:tcW w:w="231" w:type="pct"/>
            <w:noWrap/>
            <w:hideMark/>
          </w:tcPr>
          <w:p w14:paraId="5E5B427A" w14:textId="77777777" w:rsidR="008E300B" w:rsidRPr="008E300B" w:rsidRDefault="008E300B" w:rsidP="00C4778D">
            <w:pPr>
              <w:pStyle w:val="103"/>
              <w:rPr>
                <w:lang w:eastAsia="ru-RU"/>
              </w:rPr>
            </w:pPr>
            <w:r w:rsidRPr="008E300B">
              <w:rPr>
                <w:lang w:eastAsia="ru-RU"/>
              </w:rPr>
              <w:t>20</w:t>
            </w:r>
          </w:p>
        </w:tc>
        <w:tc>
          <w:tcPr>
            <w:tcW w:w="231" w:type="pct"/>
            <w:noWrap/>
            <w:hideMark/>
          </w:tcPr>
          <w:p w14:paraId="6E12382E" w14:textId="77777777" w:rsidR="008E300B" w:rsidRPr="008E300B" w:rsidRDefault="008E300B" w:rsidP="00C4778D">
            <w:pPr>
              <w:pStyle w:val="103"/>
              <w:rPr>
                <w:lang w:eastAsia="ru-RU"/>
              </w:rPr>
            </w:pPr>
            <w:r w:rsidRPr="008E300B">
              <w:rPr>
                <w:lang w:eastAsia="ru-RU"/>
              </w:rPr>
              <w:t>20</w:t>
            </w:r>
          </w:p>
        </w:tc>
        <w:tc>
          <w:tcPr>
            <w:tcW w:w="205" w:type="pct"/>
            <w:noWrap/>
            <w:hideMark/>
          </w:tcPr>
          <w:p w14:paraId="4C023233" w14:textId="77777777" w:rsidR="008E300B" w:rsidRPr="008E300B" w:rsidRDefault="008E300B" w:rsidP="00C4778D">
            <w:pPr>
              <w:pStyle w:val="103"/>
              <w:rPr>
                <w:lang w:eastAsia="ru-RU"/>
              </w:rPr>
            </w:pPr>
            <w:r w:rsidRPr="008E300B">
              <w:rPr>
                <w:lang w:eastAsia="ru-RU"/>
              </w:rPr>
              <w:t>20</w:t>
            </w:r>
          </w:p>
        </w:tc>
      </w:tr>
      <w:tr w:rsidR="008E300B" w:rsidRPr="008E300B" w14:paraId="214969EF" w14:textId="77777777" w:rsidTr="00C4778D">
        <w:trPr>
          <w:trHeight w:val="255"/>
        </w:trPr>
        <w:tc>
          <w:tcPr>
            <w:tcW w:w="803" w:type="pct"/>
            <w:hideMark/>
          </w:tcPr>
          <w:p w14:paraId="15CFFC3D" w14:textId="77777777" w:rsidR="008E300B" w:rsidRPr="008E300B" w:rsidRDefault="008E300B" w:rsidP="00C4778D">
            <w:pPr>
              <w:pStyle w:val="103"/>
              <w:rPr>
                <w:lang w:eastAsia="ru-RU"/>
              </w:rPr>
            </w:pPr>
            <w:r w:rsidRPr="008E300B">
              <w:rPr>
                <w:lang w:eastAsia="ru-RU"/>
              </w:rPr>
              <w:t>зимний период</w:t>
            </w:r>
          </w:p>
        </w:tc>
        <w:tc>
          <w:tcPr>
            <w:tcW w:w="265" w:type="pct"/>
            <w:noWrap/>
            <w:hideMark/>
          </w:tcPr>
          <w:p w14:paraId="670C6F2C" w14:textId="77777777" w:rsidR="008E300B" w:rsidRPr="008E300B" w:rsidRDefault="008E300B" w:rsidP="00C4778D">
            <w:pPr>
              <w:pStyle w:val="103"/>
              <w:rPr>
                <w:lang w:eastAsia="ru-RU"/>
              </w:rPr>
            </w:pPr>
            <w:r w:rsidRPr="008E300B">
              <w:rPr>
                <w:lang w:eastAsia="ru-RU"/>
              </w:rPr>
              <w:t>т у.т.</w:t>
            </w:r>
          </w:p>
        </w:tc>
        <w:tc>
          <w:tcPr>
            <w:tcW w:w="265" w:type="pct"/>
            <w:noWrap/>
            <w:hideMark/>
          </w:tcPr>
          <w:p w14:paraId="6311E1F8" w14:textId="77777777" w:rsidR="008E300B" w:rsidRPr="008E300B" w:rsidRDefault="008E300B" w:rsidP="00C4778D">
            <w:pPr>
              <w:pStyle w:val="103"/>
              <w:rPr>
                <w:lang w:eastAsia="ru-RU"/>
              </w:rPr>
            </w:pPr>
            <w:r w:rsidRPr="008E300B">
              <w:rPr>
                <w:lang w:eastAsia="ru-RU"/>
              </w:rPr>
              <w:t>11</w:t>
            </w:r>
          </w:p>
        </w:tc>
        <w:tc>
          <w:tcPr>
            <w:tcW w:w="260" w:type="pct"/>
            <w:noWrap/>
            <w:hideMark/>
          </w:tcPr>
          <w:p w14:paraId="4016D204" w14:textId="77777777" w:rsidR="008E300B" w:rsidRPr="008E300B" w:rsidRDefault="008E300B" w:rsidP="00C4778D">
            <w:pPr>
              <w:pStyle w:val="103"/>
              <w:rPr>
                <w:lang w:eastAsia="ru-RU"/>
              </w:rPr>
            </w:pPr>
            <w:r w:rsidRPr="008E300B">
              <w:rPr>
                <w:lang w:eastAsia="ru-RU"/>
              </w:rPr>
              <w:t>11</w:t>
            </w:r>
          </w:p>
        </w:tc>
        <w:tc>
          <w:tcPr>
            <w:tcW w:w="248" w:type="pct"/>
            <w:noWrap/>
            <w:hideMark/>
          </w:tcPr>
          <w:p w14:paraId="4683C502" w14:textId="77777777" w:rsidR="008E300B" w:rsidRPr="008E300B" w:rsidRDefault="008E300B" w:rsidP="00C4778D">
            <w:pPr>
              <w:pStyle w:val="103"/>
              <w:rPr>
                <w:lang w:eastAsia="ru-RU"/>
              </w:rPr>
            </w:pPr>
            <w:r w:rsidRPr="008E300B">
              <w:rPr>
                <w:lang w:eastAsia="ru-RU"/>
              </w:rPr>
              <w:t>11</w:t>
            </w:r>
          </w:p>
        </w:tc>
        <w:tc>
          <w:tcPr>
            <w:tcW w:w="269" w:type="pct"/>
            <w:noWrap/>
            <w:hideMark/>
          </w:tcPr>
          <w:p w14:paraId="4829CA99" w14:textId="77777777" w:rsidR="008E300B" w:rsidRPr="008E300B" w:rsidRDefault="008E300B" w:rsidP="00C4778D">
            <w:pPr>
              <w:pStyle w:val="103"/>
              <w:rPr>
                <w:lang w:eastAsia="ru-RU"/>
              </w:rPr>
            </w:pPr>
            <w:r w:rsidRPr="008E300B">
              <w:rPr>
                <w:lang w:eastAsia="ru-RU"/>
              </w:rPr>
              <w:t>11</w:t>
            </w:r>
          </w:p>
        </w:tc>
        <w:tc>
          <w:tcPr>
            <w:tcW w:w="269" w:type="pct"/>
            <w:noWrap/>
            <w:hideMark/>
          </w:tcPr>
          <w:p w14:paraId="064E2681" w14:textId="77777777" w:rsidR="008E300B" w:rsidRPr="008E300B" w:rsidRDefault="008E300B" w:rsidP="00C4778D">
            <w:pPr>
              <w:pStyle w:val="103"/>
              <w:rPr>
                <w:lang w:eastAsia="ru-RU"/>
              </w:rPr>
            </w:pPr>
            <w:r w:rsidRPr="008E300B">
              <w:rPr>
                <w:lang w:eastAsia="ru-RU"/>
              </w:rPr>
              <w:t>11</w:t>
            </w:r>
          </w:p>
        </w:tc>
        <w:tc>
          <w:tcPr>
            <w:tcW w:w="269" w:type="pct"/>
            <w:noWrap/>
            <w:hideMark/>
          </w:tcPr>
          <w:p w14:paraId="7F27CAF2" w14:textId="77777777" w:rsidR="008E300B" w:rsidRPr="008E300B" w:rsidRDefault="008E300B" w:rsidP="00C4778D">
            <w:pPr>
              <w:pStyle w:val="103"/>
              <w:rPr>
                <w:lang w:eastAsia="ru-RU"/>
              </w:rPr>
            </w:pPr>
            <w:r w:rsidRPr="008E300B">
              <w:rPr>
                <w:lang w:eastAsia="ru-RU"/>
              </w:rPr>
              <w:t>11</w:t>
            </w:r>
          </w:p>
        </w:tc>
        <w:tc>
          <w:tcPr>
            <w:tcW w:w="269" w:type="pct"/>
            <w:noWrap/>
            <w:hideMark/>
          </w:tcPr>
          <w:p w14:paraId="34A1ACF0" w14:textId="77777777" w:rsidR="008E300B" w:rsidRPr="008E300B" w:rsidRDefault="008E300B" w:rsidP="00C4778D">
            <w:pPr>
              <w:pStyle w:val="103"/>
              <w:rPr>
                <w:lang w:eastAsia="ru-RU"/>
              </w:rPr>
            </w:pPr>
            <w:r w:rsidRPr="008E300B">
              <w:rPr>
                <w:lang w:eastAsia="ru-RU"/>
              </w:rPr>
              <w:t>11</w:t>
            </w:r>
          </w:p>
        </w:tc>
        <w:tc>
          <w:tcPr>
            <w:tcW w:w="239" w:type="pct"/>
            <w:noWrap/>
            <w:hideMark/>
          </w:tcPr>
          <w:p w14:paraId="397432F4" w14:textId="77777777" w:rsidR="008E300B" w:rsidRPr="008E300B" w:rsidRDefault="008E300B" w:rsidP="00C4778D">
            <w:pPr>
              <w:pStyle w:val="103"/>
              <w:rPr>
                <w:lang w:eastAsia="ru-RU"/>
              </w:rPr>
            </w:pPr>
            <w:r w:rsidRPr="008E300B">
              <w:rPr>
                <w:lang w:eastAsia="ru-RU"/>
              </w:rPr>
              <w:t>11</w:t>
            </w:r>
          </w:p>
        </w:tc>
        <w:tc>
          <w:tcPr>
            <w:tcW w:w="239" w:type="pct"/>
            <w:noWrap/>
            <w:hideMark/>
          </w:tcPr>
          <w:p w14:paraId="39D38439" w14:textId="77777777" w:rsidR="008E300B" w:rsidRPr="008E300B" w:rsidRDefault="008E300B" w:rsidP="00C4778D">
            <w:pPr>
              <w:pStyle w:val="103"/>
              <w:rPr>
                <w:lang w:eastAsia="ru-RU"/>
              </w:rPr>
            </w:pPr>
            <w:r w:rsidRPr="008E300B">
              <w:rPr>
                <w:lang w:eastAsia="ru-RU"/>
              </w:rPr>
              <w:t>11</w:t>
            </w:r>
          </w:p>
        </w:tc>
        <w:tc>
          <w:tcPr>
            <w:tcW w:w="239" w:type="pct"/>
            <w:noWrap/>
            <w:hideMark/>
          </w:tcPr>
          <w:p w14:paraId="0284406C" w14:textId="77777777" w:rsidR="008E300B" w:rsidRPr="008E300B" w:rsidRDefault="008E300B" w:rsidP="00C4778D">
            <w:pPr>
              <w:pStyle w:val="103"/>
              <w:rPr>
                <w:lang w:eastAsia="ru-RU"/>
              </w:rPr>
            </w:pPr>
            <w:r w:rsidRPr="008E300B">
              <w:rPr>
                <w:lang w:eastAsia="ru-RU"/>
              </w:rPr>
              <w:t>11</w:t>
            </w:r>
          </w:p>
        </w:tc>
        <w:tc>
          <w:tcPr>
            <w:tcW w:w="239" w:type="pct"/>
            <w:noWrap/>
            <w:hideMark/>
          </w:tcPr>
          <w:p w14:paraId="26A82E2D" w14:textId="77777777" w:rsidR="008E300B" w:rsidRPr="008E300B" w:rsidRDefault="008E300B" w:rsidP="00C4778D">
            <w:pPr>
              <w:pStyle w:val="103"/>
              <w:rPr>
                <w:lang w:eastAsia="ru-RU"/>
              </w:rPr>
            </w:pPr>
            <w:r w:rsidRPr="008E300B">
              <w:rPr>
                <w:lang w:eastAsia="ru-RU"/>
              </w:rPr>
              <w:t>11</w:t>
            </w:r>
          </w:p>
        </w:tc>
        <w:tc>
          <w:tcPr>
            <w:tcW w:w="231" w:type="pct"/>
            <w:noWrap/>
            <w:hideMark/>
          </w:tcPr>
          <w:p w14:paraId="1D003E02" w14:textId="77777777" w:rsidR="008E300B" w:rsidRPr="008E300B" w:rsidRDefault="008E300B" w:rsidP="00C4778D">
            <w:pPr>
              <w:pStyle w:val="103"/>
              <w:rPr>
                <w:lang w:eastAsia="ru-RU"/>
              </w:rPr>
            </w:pPr>
            <w:r w:rsidRPr="008E300B">
              <w:rPr>
                <w:lang w:eastAsia="ru-RU"/>
              </w:rPr>
              <w:t>11</w:t>
            </w:r>
          </w:p>
        </w:tc>
        <w:tc>
          <w:tcPr>
            <w:tcW w:w="231" w:type="pct"/>
            <w:noWrap/>
            <w:hideMark/>
          </w:tcPr>
          <w:p w14:paraId="2D578C0C" w14:textId="77777777" w:rsidR="008E300B" w:rsidRPr="008E300B" w:rsidRDefault="008E300B" w:rsidP="00C4778D">
            <w:pPr>
              <w:pStyle w:val="103"/>
              <w:rPr>
                <w:lang w:eastAsia="ru-RU"/>
              </w:rPr>
            </w:pPr>
            <w:r w:rsidRPr="008E300B">
              <w:rPr>
                <w:lang w:eastAsia="ru-RU"/>
              </w:rPr>
              <w:t>11</w:t>
            </w:r>
          </w:p>
        </w:tc>
        <w:tc>
          <w:tcPr>
            <w:tcW w:w="231" w:type="pct"/>
            <w:noWrap/>
            <w:hideMark/>
          </w:tcPr>
          <w:p w14:paraId="12A4807A" w14:textId="77777777" w:rsidR="008E300B" w:rsidRPr="008E300B" w:rsidRDefault="008E300B" w:rsidP="00C4778D">
            <w:pPr>
              <w:pStyle w:val="103"/>
              <w:rPr>
                <w:lang w:eastAsia="ru-RU"/>
              </w:rPr>
            </w:pPr>
            <w:r w:rsidRPr="008E300B">
              <w:rPr>
                <w:lang w:eastAsia="ru-RU"/>
              </w:rPr>
              <w:t>11</w:t>
            </w:r>
          </w:p>
        </w:tc>
        <w:tc>
          <w:tcPr>
            <w:tcW w:w="231" w:type="pct"/>
            <w:noWrap/>
            <w:hideMark/>
          </w:tcPr>
          <w:p w14:paraId="4BE1932C" w14:textId="77777777" w:rsidR="008E300B" w:rsidRPr="008E300B" w:rsidRDefault="008E300B" w:rsidP="00C4778D">
            <w:pPr>
              <w:pStyle w:val="103"/>
              <w:rPr>
                <w:lang w:eastAsia="ru-RU"/>
              </w:rPr>
            </w:pPr>
            <w:r w:rsidRPr="008E300B">
              <w:rPr>
                <w:lang w:eastAsia="ru-RU"/>
              </w:rPr>
              <w:t>11</w:t>
            </w:r>
          </w:p>
        </w:tc>
        <w:tc>
          <w:tcPr>
            <w:tcW w:w="205" w:type="pct"/>
            <w:noWrap/>
            <w:hideMark/>
          </w:tcPr>
          <w:p w14:paraId="27D7EA6F" w14:textId="77777777" w:rsidR="008E300B" w:rsidRPr="008E300B" w:rsidRDefault="008E300B" w:rsidP="00C4778D">
            <w:pPr>
              <w:pStyle w:val="103"/>
              <w:rPr>
                <w:lang w:eastAsia="ru-RU"/>
              </w:rPr>
            </w:pPr>
            <w:r w:rsidRPr="008E300B">
              <w:rPr>
                <w:lang w:eastAsia="ru-RU"/>
              </w:rPr>
              <w:t>11</w:t>
            </w:r>
          </w:p>
        </w:tc>
      </w:tr>
      <w:tr w:rsidR="008E300B" w:rsidRPr="008E300B" w14:paraId="0B0DF6D3" w14:textId="77777777" w:rsidTr="00C4778D">
        <w:trPr>
          <w:trHeight w:val="255"/>
        </w:trPr>
        <w:tc>
          <w:tcPr>
            <w:tcW w:w="803" w:type="pct"/>
            <w:hideMark/>
          </w:tcPr>
          <w:p w14:paraId="1871C5DA" w14:textId="77777777" w:rsidR="008E300B" w:rsidRPr="008E300B" w:rsidRDefault="008E300B" w:rsidP="00C4778D">
            <w:pPr>
              <w:pStyle w:val="103"/>
              <w:rPr>
                <w:lang w:eastAsia="ru-RU"/>
              </w:rPr>
            </w:pPr>
            <w:r w:rsidRPr="008E300B">
              <w:rPr>
                <w:lang w:eastAsia="ru-RU"/>
              </w:rPr>
              <w:t>переходный период</w:t>
            </w:r>
          </w:p>
        </w:tc>
        <w:tc>
          <w:tcPr>
            <w:tcW w:w="265" w:type="pct"/>
            <w:noWrap/>
            <w:hideMark/>
          </w:tcPr>
          <w:p w14:paraId="5FBFEF5F" w14:textId="77777777" w:rsidR="008E300B" w:rsidRPr="008E300B" w:rsidRDefault="008E300B" w:rsidP="00C4778D">
            <w:pPr>
              <w:pStyle w:val="103"/>
              <w:rPr>
                <w:lang w:eastAsia="ru-RU"/>
              </w:rPr>
            </w:pPr>
            <w:r w:rsidRPr="008E300B">
              <w:rPr>
                <w:lang w:eastAsia="ru-RU"/>
              </w:rPr>
              <w:t>т у.т.</w:t>
            </w:r>
          </w:p>
        </w:tc>
        <w:tc>
          <w:tcPr>
            <w:tcW w:w="265" w:type="pct"/>
            <w:noWrap/>
            <w:hideMark/>
          </w:tcPr>
          <w:p w14:paraId="614EEBAC" w14:textId="77777777" w:rsidR="008E300B" w:rsidRPr="008E300B" w:rsidRDefault="008E300B" w:rsidP="00C4778D">
            <w:pPr>
              <w:pStyle w:val="103"/>
              <w:rPr>
                <w:lang w:eastAsia="ru-RU"/>
              </w:rPr>
            </w:pPr>
            <w:r w:rsidRPr="008E300B">
              <w:rPr>
                <w:lang w:eastAsia="ru-RU"/>
              </w:rPr>
              <w:t>9</w:t>
            </w:r>
          </w:p>
        </w:tc>
        <w:tc>
          <w:tcPr>
            <w:tcW w:w="260" w:type="pct"/>
            <w:noWrap/>
            <w:hideMark/>
          </w:tcPr>
          <w:p w14:paraId="2BB40F5C" w14:textId="77777777" w:rsidR="008E300B" w:rsidRPr="008E300B" w:rsidRDefault="008E300B" w:rsidP="00C4778D">
            <w:pPr>
              <w:pStyle w:val="103"/>
              <w:rPr>
                <w:lang w:eastAsia="ru-RU"/>
              </w:rPr>
            </w:pPr>
            <w:r w:rsidRPr="008E300B">
              <w:rPr>
                <w:lang w:eastAsia="ru-RU"/>
              </w:rPr>
              <w:t>9</w:t>
            </w:r>
          </w:p>
        </w:tc>
        <w:tc>
          <w:tcPr>
            <w:tcW w:w="248" w:type="pct"/>
            <w:noWrap/>
            <w:hideMark/>
          </w:tcPr>
          <w:p w14:paraId="35BE0926" w14:textId="77777777" w:rsidR="008E300B" w:rsidRPr="008E300B" w:rsidRDefault="008E300B" w:rsidP="00C4778D">
            <w:pPr>
              <w:pStyle w:val="103"/>
              <w:rPr>
                <w:lang w:eastAsia="ru-RU"/>
              </w:rPr>
            </w:pPr>
            <w:r w:rsidRPr="008E300B">
              <w:rPr>
                <w:lang w:eastAsia="ru-RU"/>
              </w:rPr>
              <w:t>9</w:t>
            </w:r>
          </w:p>
        </w:tc>
        <w:tc>
          <w:tcPr>
            <w:tcW w:w="269" w:type="pct"/>
            <w:noWrap/>
            <w:hideMark/>
          </w:tcPr>
          <w:p w14:paraId="5671D0A5" w14:textId="77777777" w:rsidR="008E300B" w:rsidRPr="008E300B" w:rsidRDefault="008E300B" w:rsidP="00C4778D">
            <w:pPr>
              <w:pStyle w:val="103"/>
              <w:rPr>
                <w:lang w:eastAsia="ru-RU"/>
              </w:rPr>
            </w:pPr>
            <w:r w:rsidRPr="008E300B">
              <w:rPr>
                <w:lang w:eastAsia="ru-RU"/>
              </w:rPr>
              <w:t>9</w:t>
            </w:r>
          </w:p>
        </w:tc>
        <w:tc>
          <w:tcPr>
            <w:tcW w:w="269" w:type="pct"/>
            <w:noWrap/>
            <w:hideMark/>
          </w:tcPr>
          <w:p w14:paraId="675E1B9C" w14:textId="77777777" w:rsidR="008E300B" w:rsidRPr="008E300B" w:rsidRDefault="008E300B" w:rsidP="00C4778D">
            <w:pPr>
              <w:pStyle w:val="103"/>
              <w:rPr>
                <w:lang w:eastAsia="ru-RU"/>
              </w:rPr>
            </w:pPr>
            <w:r w:rsidRPr="008E300B">
              <w:rPr>
                <w:lang w:eastAsia="ru-RU"/>
              </w:rPr>
              <w:t>9</w:t>
            </w:r>
          </w:p>
        </w:tc>
        <w:tc>
          <w:tcPr>
            <w:tcW w:w="269" w:type="pct"/>
            <w:noWrap/>
            <w:hideMark/>
          </w:tcPr>
          <w:p w14:paraId="20562F6D" w14:textId="77777777" w:rsidR="008E300B" w:rsidRPr="008E300B" w:rsidRDefault="008E300B" w:rsidP="00C4778D">
            <w:pPr>
              <w:pStyle w:val="103"/>
              <w:rPr>
                <w:lang w:eastAsia="ru-RU"/>
              </w:rPr>
            </w:pPr>
            <w:r w:rsidRPr="008E300B">
              <w:rPr>
                <w:lang w:eastAsia="ru-RU"/>
              </w:rPr>
              <w:t>9</w:t>
            </w:r>
          </w:p>
        </w:tc>
        <w:tc>
          <w:tcPr>
            <w:tcW w:w="269" w:type="pct"/>
            <w:noWrap/>
            <w:hideMark/>
          </w:tcPr>
          <w:p w14:paraId="256636D3" w14:textId="77777777" w:rsidR="008E300B" w:rsidRPr="008E300B" w:rsidRDefault="008E300B" w:rsidP="00C4778D">
            <w:pPr>
              <w:pStyle w:val="103"/>
              <w:rPr>
                <w:lang w:eastAsia="ru-RU"/>
              </w:rPr>
            </w:pPr>
            <w:r w:rsidRPr="008E300B">
              <w:rPr>
                <w:lang w:eastAsia="ru-RU"/>
              </w:rPr>
              <w:t>9</w:t>
            </w:r>
          </w:p>
        </w:tc>
        <w:tc>
          <w:tcPr>
            <w:tcW w:w="239" w:type="pct"/>
            <w:noWrap/>
            <w:hideMark/>
          </w:tcPr>
          <w:p w14:paraId="5D520867" w14:textId="77777777" w:rsidR="008E300B" w:rsidRPr="008E300B" w:rsidRDefault="008E300B" w:rsidP="00C4778D">
            <w:pPr>
              <w:pStyle w:val="103"/>
              <w:rPr>
                <w:lang w:eastAsia="ru-RU"/>
              </w:rPr>
            </w:pPr>
            <w:r w:rsidRPr="008E300B">
              <w:rPr>
                <w:lang w:eastAsia="ru-RU"/>
              </w:rPr>
              <w:t>9</w:t>
            </w:r>
          </w:p>
        </w:tc>
        <w:tc>
          <w:tcPr>
            <w:tcW w:w="239" w:type="pct"/>
            <w:noWrap/>
            <w:hideMark/>
          </w:tcPr>
          <w:p w14:paraId="2F1949C3" w14:textId="77777777" w:rsidR="008E300B" w:rsidRPr="008E300B" w:rsidRDefault="008E300B" w:rsidP="00C4778D">
            <w:pPr>
              <w:pStyle w:val="103"/>
              <w:rPr>
                <w:lang w:eastAsia="ru-RU"/>
              </w:rPr>
            </w:pPr>
            <w:r w:rsidRPr="008E300B">
              <w:rPr>
                <w:lang w:eastAsia="ru-RU"/>
              </w:rPr>
              <w:t>9</w:t>
            </w:r>
          </w:p>
        </w:tc>
        <w:tc>
          <w:tcPr>
            <w:tcW w:w="239" w:type="pct"/>
            <w:noWrap/>
            <w:hideMark/>
          </w:tcPr>
          <w:p w14:paraId="782F785B" w14:textId="77777777" w:rsidR="008E300B" w:rsidRPr="008E300B" w:rsidRDefault="008E300B" w:rsidP="00C4778D">
            <w:pPr>
              <w:pStyle w:val="103"/>
              <w:rPr>
                <w:lang w:eastAsia="ru-RU"/>
              </w:rPr>
            </w:pPr>
            <w:r w:rsidRPr="008E300B">
              <w:rPr>
                <w:lang w:eastAsia="ru-RU"/>
              </w:rPr>
              <w:t>9</w:t>
            </w:r>
          </w:p>
        </w:tc>
        <w:tc>
          <w:tcPr>
            <w:tcW w:w="239" w:type="pct"/>
            <w:noWrap/>
            <w:hideMark/>
          </w:tcPr>
          <w:p w14:paraId="502935F1" w14:textId="77777777" w:rsidR="008E300B" w:rsidRPr="008E300B" w:rsidRDefault="008E300B" w:rsidP="00C4778D">
            <w:pPr>
              <w:pStyle w:val="103"/>
              <w:rPr>
                <w:lang w:eastAsia="ru-RU"/>
              </w:rPr>
            </w:pPr>
            <w:r w:rsidRPr="008E300B">
              <w:rPr>
                <w:lang w:eastAsia="ru-RU"/>
              </w:rPr>
              <w:t>9</w:t>
            </w:r>
          </w:p>
        </w:tc>
        <w:tc>
          <w:tcPr>
            <w:tcW w:w="231" w:type="pct"/>
            <w:noWrap/>
            <w:hideMark/>
          </w:tcPr>
          <w:p w14:paraId="58073431" w14:textId="77777777" w:rsidR="008E300B" w:rsidRPr="008E300B" w:rsidRDefault="008E300B" w:rsidP="00C4778D">
            <w:pPr>
              <w:pStyle w:val="103"/>
              <w:rPr>
                <w:lang w:eastAsia="ru-RU"/>
              </w:rPr>
            </w:pPr>
            <w:r w:rsidRPr="008E300B">
              <w:rPr>
                <w:lang w:eastAsia="ru-RU"/>
              </w:rPr>
              <w:t>9</w:t>
            </w:r>
          </w:p>
        </w:tc>
        <w:tc>
          <w:tcPr>
            <w:tcW w:w="231" w:type="pct"/>
            <w:noWrap/>
            <w:hideMark/>
          </w:tcPr>
          <w:p w14:paraId="276A2D3E" w14:textId="77777777" w:rsidR="008E300B" w:rsidRPr="008E300B" w:rsidRDefault="008E300B" w:rsidP="00C4778D">
            <w:pPr>
              <w:pStyle w:val="103"/>
              <w:rPr>
                <w:lang w:eastAsia="ru-RU"/>
              </w:rPr>
            </w:pPr>
            <w:r w:rsidRPr="008E300B">
              <w:rPr>
                <w:lang w:eastAsia="ru-RU"/>
              </w:rPr>
              <w:t>9</w:t>
            </w:r>
          </w:p>
        </w:tc>
        <w:tc>
          <w:tcPr>
            <w:tcW w:w="231" w:type="pct"/>
            <w:noWrap/>
            <w:hideMark/>
          </w:tcPr>
          <w:p w14:paraId="2F567D83" w14:textId="77777777" w:rsidR="008E300B" w:rsidRPr="008E300B" w:rsidRDefault="008E300B" w:rsidP="00C4778D">
            <w:pPr>
              <w:pStyle w:val="103"/>
              <w:rPr>
                <w:lang w:eastAsia="ru-RU"/>
              </w:rPr>
            </w:pPr>
            <w:r w:rsidRPr="008E300B">
              <w:rPr>
                <w:lang w:eastAsia="ru-RU"/>
              </w:rPr>
              <w:t>9</w:t>
            </w:r>
          </w:p>
        </w:tc>
        <w:tc>
          <w:tcPr>
            <w:tcW w:w="231" w:type="pct"/>
            <w:noWrap/>
            <w:hideMark/>
          </w:tcPr>
          <w:p w14:paraId="2419EA33" w14:textId="77777777" w:rsidR="008E300B" w:rsidRPr="008E300B" w:rsidRDefault="008E300B" w:rsidP="00C4778D">
            <w:pPr>
              <w:pStyle w:val="103"/>
              <w:rPr>
                <w:lang w:eastAsia="ru-RU"/>
              </w:rPr>
            </w:pPr>
            <w:r w:rsidRPr="008E300B">
              <w:rPr>
                <w:lang w:eastAsia="ru-RU"/>
              </w:rPr>
              <w:t>9</w:t>
            </w:r>
          </w:p>
        </w:tc>
        <w:tc>
          <w:tcPr>
            <w:tcW w:w="205" w:type="pct"/>
            <w:noWrap/>
            <w:hideMark/>
          </w:tcPr>
          <w:p w14:paraId="113A77AE" w14:textId="77777777" w:rsidR="008E300B" w:rsidRPr="008E300B" w:rsidRDefault="008E300B" w:rsidP="00C4778D">
            <w:pPr>
              <w:pStyle w:val="103"/>
              <w:rPr>
                <w:lang w:eastAsia="ru-RU"/>
              </w:rPr>
            </w:pPr>
            <w:r w:rsidRPr="008E300B">
              <w:rPr>
                <w:lang w:eastAsia="ru-RU"/>
              </w:rPr>
              <w:t>9</w:t>
            </w:r>
          </w:p>
        </w:tc>
      </w:tr>
      <w:tr w:rsidR="008E300B" w:rsidRPr="008E300B" w14:paraId="421C05C2" w14:textId="77777777" w:rsidTr="00C4778D">
        <w:trPr>
          <w:trHeight w:val="255"/>
        </w:trPr>
        <w:tc>
          <w:tcPr>
            <w:tcW w:w="803" w:type="pct"/>
            <w:hideMark/>
          </w:tcPr>
          <w:p w14:paraId="31C2C15D" w14:textId="77777777" w:rsidR="008E300B" w:rsidRPr="008E300B" w:rsidRDefault="008E300B" w:rsidP="00C4778D">
            <w:pPr>
              <w:pStyle w:val="103"/>
              <w:rPr>
                <w:lang w:eastAsia="ru-RU"/>
              </w:rPr>
            </w:pPr>
            <w:r w:rsidRPr="008E300B">
              <w:rPr>
                <w:lang w:eastAsia="ru-RU"/>
              </w:rPr>
              <w:t>летний период</w:t>
            </w:r>
          </w:p>
        </w:tc>
        <w:tc>
          <w:tcPr>
            <w:tcW w:w="265" w:type="pct"/>
            <w:noWrap/>
            <w:hideMark/>
          </w:tcPr>
          <w:p w14:paraId="1780D5EB" w14:textId="77777777" w:rsidR="008E300B" w:rsidRPr="008E300B" w:rsidRDefault="008E300B" w:rsidP="00C4778D">
            <w:pPr>
              <w:pStyle w:val="103"/>
              <w:rPr>
                <w:lang w:eastAsia="ru-RU"/>
              </w:rPr>
            </w:pPr>
            <w:r w:rsidRPr="008E300B">
              <w:rPr>
                <w:lang w:eastAsia="ru-RU"/>
              </w:rPr>
              <w:t>т у.т.</w:t>
            </w:r>
          </w:p>
        </w:tc>
        <w:tc>
          <w:tcPr>
            <w:tcW w:w="265" w:type="pct"/>
            <w:noWrap/>
            <w:hideMark/>
          </w:tcPr>
          <w:p w14:paraId="449B56A3" w14:textId="77777777" w:rsidR="008E300B" w:rsidRPr="008E300B" w:rsidRDefault="008E300B" w:rsidP="00C4778D">
            <w:pPr>
              <w:pStyle w:val="103"/>
              <w:rPr>
                <w:lang w:eastAsia="ru-RU"/>
              </w:rPr>
            </w:pPr>
            <w:r w:rsidRPr="008E300B">
              <w:rPr>
                <w:lang w:eastAsia="ru-RU"/>
              </w:rPr>
              <w:t>0</w:t>
            </w:r>
          </w:p>
        </w:tc>
        <w:tc>
          <w:tcPr>
            <w:tcW w:w="260" w:type="pct"/>
            <w:noWrap/>
            <w:hideMark/>
          </w:tcPr>
          <w:p w14:paraId="165782E2" w14:textId="77777777" w:rsidR="008E300B" w:rsidRPr="008E300B" w:rsidRDefault="008E300B" w:rsidP="00C4778D">
            <w:pPr>
              <w:pStyle w:val="103"/>
              <w:rPr>
                <w:lang w:eastAsia="ru-RU"/>
              </w:rPr>
            </w:pPr>
            <w:r w:rsidRPr="008E300B">
              <w:rPr>
                <w:lang w:eastAsia="ru-RU"/>
              </w:rPr>
              <w:t>0</w:t>
            </w:r>
          </w:p>
        </w:tc>
        <w:tc>
          <w:tcPr>
            <w:tcW w:w="248" w:type="pct"/>
            <w:noWrap/>
            <w:hideMark/>
          </w:tcPr>
          <w:p w14:paraId="3644DF82" w14:textId="77777777" w:rsidR="008E300B" w:rsidRPr="008E300B" w:rsidRDefault="008E300B" w:rsidP="00C4778D">
            <w:pPr>
              <w:pStyle w:val="103"/>
              <w:rPr>
                <w:lang w:eastAsia="ru-RU"/>
              </w:rPr>
            </w:pPr>
            <w:r w:rsidRPr="008E300B">
              <w:rPr>
                <w:lang w:eastAsia="ru-RU"/>
              </w:rPr>
              <w:t>0</w:t>
            </w:r>
          </w:p>
        </w:tc>
        <w:tc>
          <w:tcPr>
            <w:tcW w:w="269" w:type="pct"/>
            <w:noWrap/>
            <w:hideMark/>
          </w:tcPr>
          <w:p w14:paraId="0B3F5C0A" w14:textId="77777777" w:rsidR="008E300B" w:rsidRPr="008E300B" w:rsidRDefault="008E300B" w:rsidP="00C4778D">
            <w:pPr>
              <w:pStyle w:val="103"/>
              <w:rPr>
                <w:lang w:eastAsia="ru-RU"/>
              </w:rPr>
            </w:pPr>
            <w:r w:rsidRPr="008E300B">
              <w:rPr>
                <w:lang w:eastAsia="ru-RU"/>
              </w:rPr>
              <w:t>0</w:t>
            </w:r>
          </w:p>
        </w:tc>
        <w:tc>
          <w:tcPr>
            <w:tcW w:w="269" w:type="pct"/>
            <w:noWrap/>
            <w:hideMark/>
          </w:tcPr>
          <w:p w14:paraId="18BAAEFF" w14:textId="77777777" w:rsidR="008E300B" w:rsidRPr="008E300B" w:rsidRDefault="008E300B" w:rsidP="00C4778D">
            <w:pPr>
              <w:pStyle w:val="103"/>
              <w:rPr>
                <w:lang w:eastAsia="ru-RU"/>
              </w:rPr>
            </w:pPr>
            <w:r w:rsidRPr="008E300B">
              <w:rPr>
                <w:lang w:eastAsia="ru-RU"/>
              </w:rPr>
              <w:t>0</w:t>
            </w:r>
          </w:p>
        </w:tc>
        <w:tc>
          <w:tcPr>
            <w:tcW w:w="269" w:type="pct"/>
            <w:noWrap/>
            <w:hideMark/>
          </w:tcPr>
          <w:p w14:paraId="4CD82B6D" w14:textId="77777777" w:rsidR="008E300B" w:rsidRPr="008E300B" w:rsidRDefault="008E300B" w:rsidP="00C4778D">
            <w:pPr>
              <w:pStyle w:val="103"/>
              <w:rPr>
                <w:lang w:eastAsia="ru-RU"/>
              </w:rPr>
            </w:pPr>
            <w:r w:rsidRPr="008E300B">
              <w:rPr>
                <w:lang w:eastAsia="ru-RU"/>
              </w:rPr>
              <w:t>0</w:t>
            </w:r>
          </w:p>
        </w:tc>
        <w:tc>
          <w:tcPr>
            <w:tcW w:w="269" w:type="pct"/>
            <w:noWrap/>
            <w:hideMark/>
          </w:tcPr>
          <w:p w14:paraId="1C06D6AE" w14:textId="77777777" w:rsidR="008E300B" w:rsidRPr="008E300B" w:rsidRDefault="008E300B" w:rsidP="00C4778D">
            <w:pPr>
              <w:pStyle w:val="103"/>
              <w:rPr>
                <w:lang w:eastAsia="ru-RU"/>
              </w:rPr>
            </w:pPr>
            <w:r w:rsidRPr="008E300B">
              <w:rPr>
                <w:lang w:eastAsia="ru-RU"/>
              </w:rPr>
              <w:t>0</w:t>
            </w:r>
          </w:p>
        </w:tc>
        <w:tc>
          <w:tcPr>
            <w:tcW w:w="239" w:type="pct"/>
            <w:noWrap/>
            <w:hideMark/>
          </w:tcPr>
          <w:p w14:paraId="4D66A222" w14:textId="77777777" w:rsidR="008E300B" w:rsidRPr="008E300B" w:rsidRDefault="008E300B" w:rsidP="00C4778D">
            <w:pPr>
              <w:pStyle w:val="103"/>
              <w:rPr>
                <w:lang w:eastAsia="ru-RU"/>
              </w:rPr>
            </w:pPr>
            <w:r w:rsidRPr="008E300B">
              <w:rPr>
                <w:lang w:eastAsia="ru-RU"/>
              </w:rPr>
              <w:t>0</w:t>
            </w:r>
          </w:p>
        </w:tc>
        <w:tc>
          <w:tcPr>
            <w:tcW w:w="239" w:type="pct"/>
            <w:noWrap/>
            <w:hideMark/>
          </w:tcPr>
          <w:p w14:paraId="7566D2C8" w14:textId="77777777" w:rsidR="008E300B" w:rsidRPr="008E300B" w:rsidRDefault="008E300B" w:rsidP="00C4778D">
            <w:pPr>
              <w:pStyle w:val="103"/>
              <w:rPr>
                <w:lang w:eastAsia="ru-RU"/>
              </w:rPr>
            </w:pPr>
            <w:r w:rsidRPr="008E300B">
              <w:rPr>
                <w:lang w:eastAsia="ru-RU"/>
              </w:rPr>
              <w:t>0</w:t>
            </w:r>
          </w:p>
        </w:tc>
        <w:tc>
          <w:tcPr>
            <w:tcW w:w="239" w:type="pct"/>
            <w:noWrap/>
            <w:hideMark/>
          </w:tcPr>
          <w:p w14:paraId="04B13A19" w14:textId="77777777" w:rsidR="008E300B" w:rsidRPr="008E300B" w:rsidRDefault="008E300B" w:rsidP="00C4778D">
            <w:pPr>
              <w:pStyle w:val="103"/>
              <w:rPr>
                <w:lang w:eastAsia="ru-RU"/>
              </w:rPr>
            </w:pPr>
            <w:r w:rsidRPr="008E300B">
              <w:rPr>
                <w:lang w:eastAsia="ru-RU"/>
              </w:rPr>
              <w:t>0</w:t>
            </w:r>
          </w:p>
        </w:tc>
        <w:tc>
          <w:tcPr>
            <w:tcW w:w="239" w:type="pct"/>
            <w:noWrap/>
            <w:hideMark/>
          </w:tcPr>
          <w:p w14:paraId="1E0E72E1" w14:textId="77777777" w:rsidR="008E300B" w:rsidRPr="008E300B" w:rsidRDefault="008E300B" w:rsidP="00C4778D">
            <w:pPr>
              <w:pStyle w:val="103"/>
              <w:rPr>
                <w:lang w:eastAsia="ru-RU"/>
              </w:rPr>
            </w:pPr>
            <w:r w:rsidRPr="008E300B">
              <w:rPr>
                <w:lang w:eastAsia="ru-RU"/>
              </w:rPr>
              <w:t>0</w:t>
            </w:r>
          </w:p>
        </w:tc>
        <w:tc>
          <w:tcPr>
            <w:tcW w:w="231" w:type="pct"/>
            <w:noWrap/>
            <w:hideMark/>
          </w:tcPr>
          <w:p w14:paraId="2B59D225" w14:textId="77777777" w:rsidR="008E300B" w:rsidRPr="008E300B" w:rsidRDefault="008E300B" w:rsidP="00C4778D">
            <w:pPr>
              <w:pStyle w:val="103"/>
              <w:rPr>
                <w:lang w:eastAsia="ru-RU"/>
              </w:rPr>
            </w:pPr>
            <w:r w:rsidRPr="008E300B">
              <w:rPr>
                <w:lang w:eastAsia="ru-RU"/>
              </w:rPr>
              <w:t>0</w:t>
            </w:r>
          </w:p>
        </w:tc>
        <w:tc>
          <w:tcPr>
            <w:tcW w:w="231" w:type="pct"/>
            <w:noWrap/>
            <w:hideMark/>
          </w:tcPr>
          <w:p w14:paraId="2FDF95F5" w14:textId="77777777" w:rsidR="008E300B" w:rsidRPr="008E300B" w:rsidRDefault="008E300B" w:rsidP="00C4778D">
            <w:pPr>
              <w:pStyle w:val="103"/>
              <w:rPr>
                <w:lang w:eastAsia="ru-RU"/>
              </w:rPr>
            </w:pPr>
            <w:r w:rsidRPr="008E300B">
              <w:rPr>
                <w:lang w:eastAsia="ru-RU"/>
              </w:rPr>
              <w:t>0</w:t>
            </w:r>
          </w:p>
        </w:tc>
        <w:tc>
          <w:tcPr>
            <w:tcW w:w="231" w:type="pct"/>
            <w:noWrap/>
            <w:hideMark/>
          </w:tcPr>
          <w:p w14:paraId="2F889A8B" w14:textId="77777777" w:rsidR="008E300B" w:rsidRPr="008E300B" w:rsidRDefault="008E300B" w:rsidP="00C4778D">
            <w:pPr>
              <w:pStyle w:val="103"/>
              <w:rPr>
                <w:lang w:eastAsia="ru-RU"/>
              </w:rPr>
            </w:pPr>
            <w:r w:rsidRPr="008E300B">
              <w:rPr>
                <w:lang w:eastAsia="ru-RU"/>
              </w:rPr>
              <w:t>0</w:t>
            </w:r>
          </w:p>
        </w:tc>
        <w:tc>
          <w:tcPr>
            <w:tcW w:w="231" w:type="pct"/>
            <w:noWrap/>
            <w:hideMark/>
          </w:tcPr>
          <w:p w14:paraId="269D855D" w14:textId="77777777" w:rsidR="008E300B" w:rsidRPr="008E300B" w:rsidRDefault="008E300B" w:rsidP="00C4778D">
            <w:pPr>
              <w:pStyle w:val="103"/>
              <w:rPr>
                <w:lang w:eastAsia="ru-RU"/>
              </w:rPr>
            </w:pPr>
            <w:r w:rsidRPr="008E300B">
              <w:rPr>
                <w:lang w:eastAsia="ru-RU"/>
              </w:rPr>
              <w:t>0</w:t>
            </w:r>
          </w:p>
        </w:tc>
        <w:tc>
          <w:tcPr>
            <w:tcW w:w="205" w:type="pct"/>
            <w:noWrap/>
            <w:hideMark/>
          </w:tcPr>
          <w:p w14:paraId="0412037A" w14:textId="77777777" w:rsidR="008E300B" w:rsidRPr="008E300B" w:rsidRDefault="008E300B" w:rsidP="00C4778D">
            <w:pPr>
              <w:pStyle w:val="103"/>
              <w:rPr>
                <w:lang w:eastAsia="ru-RU"/>
              </w:rPr>
            </w:pPr>
            <w:r w:rsidRPr="008E300B">
              <w:rPr>
                <w:lang w:eastAsia="ru-RU"/>
              </w:rPr>
              <w:t>0</w:t>
            </w:r>
          </w:p>
        </w:tc>
      </w:tr>
      <w:tr w:rsidR="008E300B" w:rsidRPr="008E300B" w14:paraId="3C70C89E" w14:textId="77777777" w:rsidTr="00C4778D">
        <w:trPr>
          <w:trHeight w:val="510"/>
        </w:trPr>
        <w:tc>
          <w:tcPr>
            <w:tcW w:w="803" w:type="pct"/>
            <w:hideMark/>
          </w:tcPr>
          <w:p w14:paraId="4815C449" w14:textId="77777777" w:rsidR="008E300B" w:rsidRPr="008E300B" w:rsidRDefault="008E300B" w:rsidP="00C4778D">
            <w:pPr>
              <w:pStyle w:val="103"/>
              <w:rPr>
                <w:lang w:eastAsia="ru-RU"/>
              </w:rPr>
            </w:pPr>
            <w:r w:rsidRPr="008E300B">
              <w:rPr>
                <w:lang w:eastAsia="ru-RU"/>
              </w:rPr>
              <w:t>Максимальный часовой расход условного топлива</w:t>
            </w:r>
          </w:p>
        </w:tc>
        <w:tc>
          <w:tcPr>
            <w:tcW w:w="265" w:type="pct"/>
            <w:noWrap/>
            <w:hideMark/>
          </w:tcPr>
          <w:p w14:paraId="0617F213" w14:textId="77777777" w:rsidR="008E300B" w:rsidRPr="008E300B" w:rsidRDefault="008E300B" w:rsidP="00C4778D">
            <w:pPr>
              <w:pStyle w:val="103"/>
              <w:rPr>
                <w:lang w:eastAsia="ru-RU"/>
              </w:rPr>
            </w:pPr>
            <w:r w:rsidRPr="008E300B">
              <w:rPr>
                <w:lang w:eastAsia="ru-RU"/>
              </w:rPr>
              <w:t>т у.т./ч</w:t>
            </w:r>
          </w:p>
        </w:tc>
        <w:tc>
          <w:tcPr>
            <w:tcW w:w="265" w:type="pct"/>
            <w:noWrap/>
            <w:hideMark/>
          </w:tcPr>
          <w:p w14:paraId="5FAE764D" w14:textId="77777777" w:rsidR="008E300B" w:rsidRPr="008E300B" w:rsidRDefault="008E300B" w:rsidP="00C4778D">
            <w:pPr>
              <w:pStyle w:val="103"/>
              <w:rPr>
                <w:lang w:eastAsia="ru-RU"/>
              </w:rPr>
            </w:pPr>
            <w:r w:rsidRPr="008E300B">
              <w:rPr>
                <w:lang w:eastAsia="ru-RU"/>
              </w:rPr>
              <w:t>0,02</w:t>
            </w:r>
          </w:p>
        </w:tc>
        <w:tc>
          <w:tcPr>
            <w:tcW w:w="260" w:type="pct"/>
            <w:noWrap/>
            <w:hideMark/>
          </w:tcPr>
          <w:p w14:paraId="42FD590A" w14:textId="77777777" w:rsidR="008E300B" w:rsidRPr="008E300B" w:rsidRDefault="008E300B" w:rsidP="00C4778D">
            <w:pPr>
              <w:pStyle w:val="103"/>
              <w:rPr>
                <w:lang w:eastAsia="ru-RU"/>
              </w:rPr>
            </w:pPr>
            <w:r w:rsidRPr="008E300B">
              <w:rPr>
                <w:lang w:eastAsia="ru-RU"/>
              </w:rPr>
              <w:t>0,02</w:t>
            </w:r>
          </w:p>
        </w:tc>
        <w:tc>
          <w:tcPr>
            <w:tcW w:w="248" w:type="pct"/>
            <w:noWrap/>
            <w:hideMark/>
          </w:tcPr>
          <w:p w14:paraId="0C4DB226" w14:textId="77777777" w:rsidR="008E300B" w:rsidRPr="008E300B" w:rsidRDefault="008E300B" w:rsidP="00C4778D">
            <w:pPr>
              <w:pStyle w:val="103"/>
              <w:rPr>
                <w:lang w:eastAsia="ru-RU"/>
              </w:rPr>
            </w:pPr>
            <w:r w:rsidRPr="008E300B">
              <w:rPr>
                <w:lang w:eastAsia="ru-RU"/>
              </w:rPr>
              <w:t>0,02</w:t>
            </w:r>
          </w:p>
        </w:tc>
        <w:tc>
          <w:tcPr>
            <w:tcW w:w="269" w:type="pct"/>
            <w:noWrap/>
            <w:hideMark/>
          </w:tcPr>
          <w:p w14:paraId="1BB8034B" w14:textId="77777777" w:rsidR="008E300B" w:rsidRPr="008E300B" w:rsidRDefault="008E300B" w:rsidP="00C4778D">
            <w:pPr>
              <w:pStyle w:val="103"/>
              <w:rPr>
                <w:lang w:eastAsia="ru-RU"/>
              </w:rPr>
            </w:pPr>
            <w:r w:rsidRPr="008E300B">
              <w:rPr>
                <w:lang w:eastAsia="ru-RU"/>
              </w:rPr>
              <w:t>0,02</w:t>
            </w:r>
          </w:p>
        </w:tc>
        <w:tc>
          <w:tcPr>
            <w:tcW w:w="269" w:type="pct"/>
            <w:noWrap/>
            <w:hideMark/>
          </w:tcPr>
          <w:p w14:paraId="7D632384" w14:textId="77777777" w:rsidR="008E300B" w:rsidRPr="008E300B" w:rsidRDefault="008E300B" w:rsidP="00C4778D">
            <w:pPr>
              <w:pStyle w:val="103"/>
              <w:rPr>
                <w:lang w:eastAsia="ru-RU"/>
              </w:rPr>
            </w:pPr>
            <w:r w:rsidRPr="008E300B">
              <w:rPr>
                <w:lang w:eastAsia="ru-RU"/>
              </w:rPr>
              <w:t>0,02</w:t>
            </w:r>
          </w:p>
        </w:tc>
        <w:tc>
          <w:tcPr>
            <w:tcW w:w="269" w:type="pct"/>
            <w:noWrap/>
            <w:hideMark/>
          </w:tcPr>
          <w:p w14:paraId="5F5685E6" w14:textId="77777777" w:rsidR="008E300B" w:rsidRPr="008E300B" w:rsidRDefault="008E300B" w:rsidP="00C4778D">
            <w:pPr>
              <w:pStyle w:val="103"/>
              <w:rPr>
                <w:lang w:eastAsia="ru-RU"/>
              </w:rPr>
            </w:pPr>
            <w:r w:rsidRPr="008E300B">
              <w:rPr>
                <w:lang w:eastAsia="ru-RU"/>
              </w:rPr>
              <w:t>0,02</w:t>
            </w:r>
          </w:p>
        </w:tc>
        <w:tc>
          <w:tcPr>
            <w:tcW w:w="269" w:type="pct"/>
            <w:noWrap/>
            <w:hideMark/>
          </w:tcPr>
          <w:p w14:paraId="155BA7A4" w14:textId="77777777" w:rsidR="008E300B" w:rsidRPr="008E300B" w:rsidRDefault="008E300B" w:rsidP="00C4778D">
            <w:pPr>
              <w:pStyle w:val="103"/>
              <w:rPr>
                <w:lang w:eastAsia="ru-RU"/>
              </w:rPr>
            </w:pPr>
            <w:r w:rsidRPr="008E300B">
              <w:rPr>
                <w:lang w:eastAsia="ru-RU"/>
              </w:rPr>
              <w:t>0,02</w:t>
            </w:r>
          </w:p>
        </w:tc>
        <w:tc>
          <w:tcPr>
            <w:tcW w:w="239" w:type="pct"/>
            <w:noWrap/>
            <w:hideMark/>
          </w:tcPr>
          <w:p w14:paraId="783B054F" w14:textId="77777777" w:rsidR="008E300B" w:rsidRPr="008E300B" w:rsidRDefault="008E300B" w:rsidP="00C4778D">
            <w:pPr>
              <w:pStyle w:val="103"/>
              <w:rPr>
                <w:lang w:eastAsia="ru-RU"/>
              </w:rPr>
            </w:pPr>
            <w:r w:rsidRPr="008E300B">
              <w:rPr>
                <w:lang w:eastAsia="ru-RU"/>
              </w:rPr>
              <w:t>0,02</w:t>
            </w:r>
          </w:p>
        </w:tc>
        <w:tc>
          <w:tcPr>
            <w:tcW w:w="239" w:type="pct"/>
            <w:noWrap/>
            <w:hideMark/>
          </w:tcPr>
          <w:p w14:paraId="0B479386" w14:textId="77777777" w:rsidR="008E300B" w:rsidRPr="008E300B" w:rsidRDefault="008E300B" w:rsidP="00C4778D">
            <w:pPr>
              <w:pStyle w:val="103"/>
              <w:rPr>
                <w:lang w:eastAsia="ru-RU"/>
              </w:rPr>
            </w:pPr>
            <w:r w:rsidRPr="008E300B">
              <w:rPr>
                <w:lang w:eastAsia="ru-RU"/>
              </w:rPr>
              <w:t>0,02</w:t>
            </w:r>
          </w:p>
        </w:tc>
        <w:tc>
          <w:tcPr>
            <w:tcW w:w="239" w:type="pct"/>
            <w:noWrap/>
            <w:hideMark/>
          </w:tcPr>
          <w:p w14:paraId="53F33DD7" w14:textId="77777777" w:rsidR="008E300B" w:rsidRPr="008E300B" w:rsidRDefault="008E300B" w:rsidP="00C4778D">
            <w:pPr>
              <w:pStyle w:val="103"/>
              <w:rPr>
                <w:lang w:eastAsia="ru-RU"/>
              </w:rPr>
            </w:pPr>
            <w:r w:rsidRPr="008E300B">
              <w:rPr>
                <w:lang w:eastAsia="ru-RU"/>
              </w:rPr>
              <w:t>0,02</w:t>
            </w:r>
          </w:p>
        </w:tc>
        <w:tc>
          <w:tcPr>
            <w:tcW w:w="239" w:type="pct"/>
            <w:noWrap/>
            <w:hideMark/>
          </w:tcPr>
          <w:p w14:paraId="359849DB" w14:textId="77777777" w:rsidR="008E300B" w:rsidRPr="008E300B" w:rsidRDefault="008E300B" w:rsidP="00C4778D">
            <w:pPr>
              <w:pStyle w:val="103"/>
              <w:rPr>
                <w:lang w:eastAsia="ru-RU"/>
              </w:rPr>
            </w:pPr>
            <w:r w:rsidRPr="008E300B">
              <w:rPr>
                <w:lang w:eastAsia="ru-RU"/>
              </w:rPr>
              <w:t>0,02</w:t>
            </w:r>
          </w:p>
        </w:tc>
        <w:tc>
          <w:tcPr>
            <w:tcW w:w="231" w:type="pct"/>
            <w:noWrap/>
            <w:hideMark/>
          </w:tcPr>
          <w:p w14:paraId="2E562DDA" w14:textId="77777777" w:rsidR="008E300B" w:rsidRPr="008E300B" w:rsidRDefault="008E300B" w:rsidP="00C4778D">
            <w:pPr>
              <w:pStyle w:val="103"/>
              <w:rPr>
                <w:lang w:eastAsia="ru-RU"/>
              </w:rPr>
            </w:pPr>
            <w:r w:rsidRPr="008E300B">
              <w:rPr>
                <w:lang w:eastAsia="ru-RU"/>
              </w:rPr>
              <w:t>0,02</w:t>
            </w:r>
          </w:p>
        </w:tc>
        <w:tc>
          <w:tcPr>
            <w:tcW w:w="231" w:type="pct"/>
            <w:noWrap/>
            <w:hideMark/>
          </w:tcPr>
          <w:p w14:paraId="3B29CF20" w14:textId="77777777" w:rsidR="008E300B" w:rsidRPr="008E300B" w:rsidRDefault="008E300B" w:rsidP="00C4778D">
            <w:pPr>
              <w:pStyle w:val="103"/>
              <w:rPr>
                <w:lang w:eastAsia="ru-RU"/>
              </w:rPr>
            </w:pPr>
            <w:r w:rsidRPr="008E300B">
              <w:rPr>
                <w:lang w:eastAsia="ru-RU"/>
              </w:rPr>
              <w:t>0,02</w:t>
            </w:r>
          </w:p>
        </w:tc>
        <w:tc>
          <w:tcPr>
            <w:tcW w:w="231" w:type="pct"/>
            <w:noWrap/>
            <w:hideMark/>
          </w:tcPr>
          <w:p w14:paraId="4DFBCAAD" w14:textId="77777777" w:rsidR="008E300B" w:rsidRPr="008E300B" w:rsidRDefault="008E300B" w:rsidP="00C4778D">
            <w:pPr>
              <w:pStyle w:val="103"/>
              <w:rPr>
                <w:lang w:eastAsia="ru-RU"/>
              </w:rPr>
            </w:pPr>
            <w:r w:rsidRPr="008E300B">
              <w:rPr>
                <w:lang w:eastAsia="ru-RU"/>
              </w:rPr>
              <w:t>0,02</w:t>
            </w:r>
          </w:p>
        </w:tc>
        <w:tc>
          <w:tcPr>
            <w:tcW w:w="231" w:type="pct"/>
            <w:noWrap/>
            <w:hideMark/>
          </w:tcPr>
          <w:p w14:paraId="4F9B36B3" w14:textId="77777777" w:rsidR="008E300B" w:rsidRPr="008E300B" w:rsidRDefault="008E300B" w:rsidP="00C4778D">
            <w:pPr>
              <w:pStyle w:val="103"/>
              <w:rPr>
                <w:lang w:eastAsia="ru-RU"/>
              </w:rPr>
            </w:pPr>
            <w:r w:rsidRPr="008E300B">
              <w:rPr>
                <w:lang w:eastAsia="ru-RU"/>
              </w:rPr>
              <w:t>0,02</w:t>
            </w:r>
          </w:p>
        </w:tc>
        <w:tc>
          <w:tcPr>
            <w:tcW w:w="205" w:type="pct"/>
            <w:noWrap/>
            <w:hideMark/>
          </w:tcPr>
          <w:p w14:paraId="108E416E" w14:textId="77777777" w:rsidR="008E300B" w:rsidRPr="008E300B" w:rsidRDefault="008E300B" w:rsidP="00C4778D">
            <w:pPr>
              <w:pStyle w:val="103"/>
              <w:rPr>
                <w:lang w:eastAsia="ru-RU"/>
              </w:rPr>
            </w:pPr>
            <w:r w:rsidRPr="008E300B">
              <w:rPr>
                <w:lang w:eastAsia="ru-RU"/>
              </w:rPr>
              <w:t>0,02</w:t>
            </w:r>
          </w:p>
        </w:tc>
      </w:tr>
      <w:tr w:rsidR="008E300B" w:rsidRPr="008E300B" w14:paraId="1480B9FA" w14:textId="77777777" w:rsidTr="00C4778D">
        <w:trPr>
          <w:trHeight w:val="255"/>
        </w:trPr>
        <w:tc>
          <w:tcPr>
            <w:tcW w:w="803" w:type="pct"/>
            <w:noWrap/>
            <w:hideMark/>
          </w:tcPr>
          <w:p w14:paraId="4DCD1CF4" w14:textId="77777777" w:rsidR="008E300B" w:rsidRPr="008E300B" w:rsidRDefault="008E300B" w:rsidP="00C4778D">
            <w:pPr>
              <w:pStyle w:val="103"/>
              <w:rPr>
                <w:lang w:eastAsia="ru-RU"/>
              </w:rPr>
            </w:pPr>
            <w:r w:rsidRPr="008E300B">
              <w:rPr>
                <w:lang w:eastAsia="ru-RU"/>
              </w:rPr>
              <w:t>Основное топливо</w:t>
            </w:r>
          </w:p>
        </w:tc>
        <w:tc>
          <w:tcPr>
            <w:tcW w:w="265" w:type="pct"/>
            <w:noWrap/>
            <w:hideMark/>
          </w:tcPr>
          <w:p w14:paraId="50DCA863" w14:textId="77777777" w:rsidR="008E300B" w:rsidRPr="008E300B" w:rsidRDefault="008E300B" w:rsidP="00C4778D">
            <w:pPr>
              <w:pStyle w:val="103"/>
              <w:rPr>
                <w:lang w:eastAsia="ru-RU"/>
              </w:rPr>
            </w:pPr>
            <w:r w:rsidRPr="008E300B">
              <w:rPr>
                <w:lang w:eastAsia="ru-RU"/>
              </w:rPr>
              <w:t> </w:t>
            </w:r>
          </w:p>
        </w:tc>
        <w:tc>
          <w:tcPr>
            <w:tcW w:w="265" w:type="pct"/>
            <w:noWrap/>
            <w:hideMark/>
          </w:tcPr>
          <w:p w14:paraId="3C34BF72" w14:textId="77777777" w:rsidR="008E300B" w:rsidRPr="008E300B" w:rsidRDefault="008E300B" w:rsidP="00C4778D">
            <w:pPr>
              <w:pStyle w:val="103"/>
              <w:rPr>
                <w:lang w:eastAsia="ru-RU"/>
              </w:rPr>
            </w:pPr>
            <w:r w:rsidRPr="008E300B">
              <w:rPr>
                <w:lang w:eastAsia="ru-RU"/>
              </w:rPr>
              <w:t>газ</w:t>
            </w:r>
          </w:p>
        </w:tc>
        <w:tc>
          <w:tcPr>
            <w:tcW w:w="260" w:type="pct"/>
            <w:noWrap/>
            <w:hideMark/>
          </w:tcPr>
          <w:p w14:paraId="4EA15E51" w14:textId="77777777" w:rsidR="008E300B" w:rsidRPr="008E300B" w:rsidRDefault="008E300B" w:rsidP="00C4778D">
            <w:pPr>
              <w:pStyle w:val="103"/>
              <w:rPr>
                <w:lang w:eastAsia="ru-RU"/>
              </w:rPr>
            </w:pPr>
            <w:r w:rsidRPr="008E300B">
              <w:rPr>
                <w:lang w:eastAsia="ru-RU"/>
              </w:rPr>
              <w:t>газ</w:t>
            </w:r>
          </w:p>
        </w:tc>
        <w:tc>
          <w:tcPr>
            <w:tcW w:w="248" w:type="pct"/>
            <w:noWrap/>
            <w:hideMark/>
          </w:tcPr>
          <w:p w14:paraId="1FAC2477" w14:textId="77777777" w:rsidR="008E300B" w:rsidRPr="008E300B" w:rsidRDefault="008E300B" w:rsidP="00C4778D">
            <w:pPr>
              <w:pStyle w:val="103"/>
              <w:rPr>
                <w:lang w:eastAsia="ru-RU"/>
              </w:rPr>
            </w:pPr>
            <w:r w:rsidRPr="008E300B">
              <w:rPr>
                <w:lang w:eastAsia="ru-RU"/>
              </w:rPr>
              <w:t>газ</w:t>
            </w:r>
          </w:p>
        </w:tc>
        <w:tc>
          <w:tcPr>
            <w:tcW w:w="269" w:type="pct"/>
            <w:noWrap/>
            <w:hideMark/>
          </w:tcPr>
          <w:p w14:paraId="29FFB74F" w14:textId="77777777" w:rsidR="008E300B" w:rsidRPr="008E300B" w:rsidRDefault="008E300B" w:rsidP="00C4778D">
            <w:pPr>
              <w:pStyle w:val="103"/>
              <w:rPr>
                <w:lang w:eastAsia="ru-RU"/>
              </w:rPr>
            </w:pPr>
            <w:r w:rsidRPr="008E300B">
              <w:rPr>
                <w:lang w:eastAsia="ru-RU"/>
              </w:rPr>
              <w:t>газ</w:t>
            </w:r>
          </w:p>
        </w:tc>
        <w:tc>
          <w:tcPr>
            <w:tcW w:w="269" w:type="pct"/>
            <w:noWrap/>
            <w:hideMark/>
          </w:tcPr>
          <w:p w14:paraId="52280F84" w14:textId="77777777" w:rsidR="008E300B" w:rsidRPr="008E300B" w:rsidRDefault="008E300B" w:rsidP="00C4778D">
            <w:pPr>
              <w:pStyle w:val="103"/>
              <w:rPr>
                <w:lang w:eastAsia="ru-RU"/>
              </w:rPr>
            </w:pPr>
            <w:r w:rsidRPr="008E300B">
              <w:rPr>
                <w:lang w:eastAsia="ru-RU"/>
              </w:rPr>
              <w:t>газ</w:t>
            </w:r>
          </w:p>
        </w:tc>
        <w:tc>
          <w:tcPr>
            <w:tcW w:w="269" w:type="pct"/>
            <w:noWrap/>
            <w:hideMark/>
          </w:tcPr>
          <w:p w14:paraId="65E80F2C" w14:textId="77777777" w:rsidR="008E300B" w:rsidRPr="008E300B" w:rsidRDefault="008E300B" w:rsidP="00C4778D">
            <w:pPr>
              <w:pStyle w:val="103"/>
              <w:rPr>
                <w:lang w:eastAsia="ru-RU"/>
              </w:rPr>
            </w:pPr>
            <w:r w:rsidRPr="008E300B">
              <w:rPr>
                <w:lang w:eastAsia="ru-RU"/>
              </w:rPr>
              <w:t>газ</w:t>
            </w:r>
          </w:p>
        </w:tc>
        <w:tc>
          <w:tcPr>
            <w:tcW w:w="269" w:type="pct"/>
            <w:noWrap/>
            <w:hideMark/>
          </w:tcPr>
          <w:p w14:paraId="129AEB1F" w14:textId="77777777" w:rsidR="008E300B" w:rsidRPr="008E300B" w:rsidRDefault="008E300B" w:rsidP="00C4778D">
            <w:pPr>
              <w:pStyle w:val="103"/>
              <w:rPr>
                <w:lang w:eastAsia="ru-RU"/>
              </w:rPr>
            </w:pPr>
            <w:r w:rsidRPr="008E300B">
              <w:rPr>
                <w:lang w:eastAsia="ru-RU"/>
              </w:rPr>
              <w:t>газ</w:t>
            </w:r>
          </w:p>
        </w:tc>
        <w:tc>
          <w:tcPr>
            <w:tcW w:w="239" w:type="pct"/>
            <w:noWrap/>
            <w:hideMark/>
          </w:tcPr>
          <w:p w14:paraId="5C3AB976" w14:textId="77777777" w:rsidR="008E300B" w:rsidRPr="008E300B" w:rsidRDefault="008E300B" w:rsidP="00C4778D">
            <w:pPr>
              <w:pStyle w:val="103"/>
              <w:rPr>
                <w:lang w:eastAsia="ru-RU"/>
              </w:rPr>
            </w:pPr>
            <w:r w:rsidRPr="008E300B">
              <w:rPr>
                <w:lang w:eastAsia="ru-RU"/>
              </w:rPr>
              <w:t>газ</w:t>
            </w:r>
          </w:p>
        </w:tc>
        <w:tc>
          <w:tcPr>
            <w:tcW w:w="239" w:type="pct"/>
            <w:noWrap/>
            <w:hideMark/>
          </w:tcPr>
          <w:p w14:paraId="53E9BC5B" w14:textId="77777777" w:rsidR="008E300B" w:rsidRPr="008E300B" w:rsidRDefault="008E300B" w:rsidP="00C4778D">
            <w:pPr>
              <w:pStyle w:val="103"/>
              <w:rPr>
                <w:lang w:eastAsia="ru-RU"/>
              </w:rPr>
            </w:pPr>
            <w:r w:rsidRPr="008E300B">
              <w:rPr>
                <w:lang w:eastAsia="ru-RU"/>
              </w:rPr>
              <w:t>газ</w:t>
            </w:r>
          </w:p>
        </w:tc>
        <w:tc>
          <w:tcPr>
            <w:tcW w:w="239" w:type="pct"/>
            <w:noWrap/>
            <w:hideMark/>
          </w:tcPr>
          <w:p w14:paraId="48EBDCC1" w14:textId="77777777" w:rsidR="008E300B" w:rsidRPr="008E300B" w:rsidRDefault="008E300B" w:rsidP="00C4778D">
            <w:pPr>
              <w:pStyle w:val="103"/>
              <w:rPr>
                <w:lang w:eastAsia="ru-RU"/>
              </w:rPr>
            </w:pPr>
            <w:r w:rsidRPr="008E300B">
              <w:rPr>
                <w:lang w:eastAsia="ru-RU"/>
              </w:rPr>
              <w:t>газ</w:t>
            </w:r>
          </w:p>
        </w:tc>
        <w:tc>
          <w:tcPr>
            <w:tcW w:w="239" w:type="pct"/>
            <w:noWrap/>
            <w:hideMark/>
          </w:tcPr>
          <w:p w14:paraId="1B80AEF5" w14:textId="77777777" w:rsidR="008E300B" w:rsidRPr="008E300B" w:rsidRDefault="008E300B" w:rsidP="00C4778D">
            <w:pPr>
              <w:pStyle w:val="103"/>
              <w:rPr>
                <w:lang w:eastAsia="ru-RU"/>
              </w:rPr>
            </w:pPr>
            <w:r w:rsidRPr="008E300B">
              <w:rPr>
                <w:lang w:eastAsia="ru-RU"/>
              </w:rPr>
              <w:t>газ</w:t>
            </w:r>
          </w:p>
        </w:tc>
        <w:tc>
          <w:tcPr>
            <w:tcW w:w="231" w:type="pct"/>
            <w:noWrap/>
            <w:hideMark/>
          </w:tcPr>
          <w:p w14:paraId="32C4B47D" w14:textId="77777777" w:rsidR="008E300B" w:rsidRPr="008E300B" w:rsidRDefault="008E300B" w:rsidP="00C4778D">
            <w:pPr>
              <w:pStyle w:val="103"/>
              <w:rPr>
                <w:lang w:eastAsia="ru-RU"/>
              </w:rPr>
            </w:pPr>
            <w:r w:rsidRPr="008E300B">
              <w:rPr>
                <w:lang w:eastAsia="ru-RU"/>
              </w:rPr>
              <w:t>газ</w:t>
            </w:r>
          </w:p>
        </w:tc>
        <w:tc>
          <w:tcPr>
            <w:tcW w:w="231" w:type="pct"/>
            <w:noWrap/>
            <w:hideMark/>
          </w:tcPr>
          <w:p w14:paraId="3F4CDDD3" w14:textId="77777777" w:rsidR="008E300B" w:rsidRPr="008E300B" w:rsidRDefault="008E300B" w:rsidP="00C4778D">
            <w:pPr>
              <w:pStyle w:val="103"/>
              <w:rPr>
                <w:lang w:eastAsia="ru-RU"/>
              </w:rPr>
            </w:pPr>
            <w:r w:rsidRPr="008E300B">
              <w:rPr>
                <w:lang w:eastAsia="ru-RU"/>
              </w:rPr>
              <w:t>газ</w:t>
            </w:r>
          </w:p>
        </w:tc>
        <w:tc>
          <w:tcPr>
            <w:tcW w:w="231" w:type="pct"/>
            <w:noWrap/>
            <w:hideMark/>
          </w:tcPr>
          <w:p w14:paraId="02E6CD42" w14:textId="77777777" w:rsidR="008E300B" w:rsidRPr="008E300B" w:rsidRDefault="008E300B" w:rsidP="00C4778D">
            <w:pPr>
              <w:pStyle w:val="103"/>
              <w:rPr>
                <w:lang w:eastAsia="ru-RU"/>
              </w:rPr>
            </w:pPr>
            <w:r w:rsidRPr="008E300B">
              <w:rPr>
                <w:lang w:eastAsia="ru-RU"/>
              </w:rPr>
              <w:t>газ</w:t>
            </w:r>
          </w:p>
        </w:tc>
        <w:tc>
          <w:tcPr>
            <w:tcW w:w="231" w:type="pct"/>
            <w:noWrap/>
            <w:hideMark/>
          </w:tcPr>
          <w:p w14:paraId="6B5D1C24" w14:textId="77777777" w:rsidR="008E300B" w:rsidRPr="008E300B" w:rsidRDefault="008E300B" w:rsidP="00C4778D">
            <w:pPr>
              <w:pStyle w:val="103"/>
              <w:rPr>
                <w:lang w:eastAsia="ru-RU"/>
              </w:rPr>
            </w:pPr>
            <w:r w:rsidRPr="008E300B">
              <w:rPr>
                <w:lang w:eastAsia="ru-RU"/>
              </w:rPr>
              <w:t>газ</w:t>
            </w:r>
          </w:p>
        </w:tc>
        <w:tc>
          <w:tcPr>
            <w:tcW w:w="205" w:type="pct"/>
            <w:noWrap/>
            <w:hideMark/>
          </w:tcPr>
          <w:p w14:paraId="6E0D6FA3" w14:textId="77777777" w:rsidR="008E300B" w:rsidRPr="008E300B" w:rsidRDefault="008E300B" w:rsidP="00C4778D">
            <w:pPr>
              <w:pStyle w:val="103"/>
              <w:rPr>
                <w:lang w:eastAsia="ru-RU"/>
              </w:rPr>
            </w:pPr>
            <w:r w:rsidRPr="008E300B">
              <w:rPr>
                <w:lang w:eastAsia="ru-RU"/>
              </w:rPr>
              <w:t>газ</w:t>
            </w:r>
          </w:p>
        </w:tc>
      </w:tr>
      <w:tr w:rsidR="008E300B" w:rsidRPr="008E300B" w14:paraId="2C221918" w14:textId="77777777" w:rsidTr="00C4778D">
        <w:trPr>
          <w:trHeight w:val="255"/>
        </w:trPr>
        <w:tc>
          <w:tcPr>
            <w:tcW w:w="803" w:type="pct"/>
            <w:hideMark/>
          </w:tcPr>
          <w:p w14:paraId="296B65BE" w14:textId="77777777" w:rsidR="008E300B" w:rsidRPr="008E300B" w:rsidRDefault="008E300B" w:rsidP="00C4778D">
            <w:pPr>
              <w:pStyle w:val="103"/>
              <w:rPr>
                <w:lang w:eastAsia="ru-RU"/>
              </w:rPr>
            </w:pPr>
            <w:r w:rsidRPr="008E300B">
              <w:rPr>
                <w:lang w:eastAsia="ru-RU"/>
              </w:rPr>
              <w:t>Годовой расход натурального топлива:</w:t>
            </w:r>
          </w:p>
        </w:tc>
        <w:tc>
          <w:tcPr>
            <w:tcW w:w="265" w:type="pct"/>
            <w:noWrap/>
            <w:hideMark/>
          </w:tcPr>
          <w:p w14:paraId="182AED29" w14:textId="77777777" w:rsidR="008E300B" w:rsidRPr="008E300B" w:rsidRDefault="008E300B" w:rsidP="00C4778D">
            <w:pPr>
              <w:pStyle w:val="103"/>
              <w:rPr>
                <w:lang w:eastAsia="ru-RU"/>
              </w:rPr>
            </w:pPr>
            <w:r w:rsidRPr="008E300B">
              <w:rPr>
                <w:lang w:eastAsia="ru-RU"/>
              </w:rPr>
              <w:t> </w:t>
            </w:r>
          </w:p>
        </w:tc>
        <w:tc>
          <w:tcPr>
            <w:tcW w:w="265" w:type="pct"/>
            <w:noWrap/>
            <w:hideMark/>
          </w:tcPr>
          <w:p w14:paraId="41D90E25" w14:textId="77777777" w:rsidR="008E300B" w:rsidRPr="008E300B" w:rsidRDefault="008E300B" w:rsidP="00C4778D">
            <w:pPr>
              <w:pStyle w:val="103"/>
              <w:rPr>
                <w:lang w:eastAsia="ru-RU"/>
              </w:rPr>
            </w:pPr>
            <w:r w:rsidRPr="008E300B">
              <w:rPr>
                <w:lang w:eastAsia="ru-RU"/>
              </w:rPr>
              <w:t> </w:t>
            </w:r>
          </w:p>
        </w:tc>
        <w:tc>
          <w:tcPr>
            <w:tcW w:w="260" w:type="pct"/>
            <w:noWrap/>
            <w:hideMark/>
          </w:tcPr>
          <w:p w14:paraId="3F006986" w14:textId="77777777" w:rsidR="008E300B" w:rsidRPr="008E300B" w:rsidRDefault="008E300B" w:rsidP="00C4778D">
            <w:pPr>
              <w:pStyle w:val="103"/>
              <w:rPr>
                <w:lang w:eastAsia="ru-RU"/>
              </w:rPr>
            </w:pPr>
            <w:r w:rsidRPr="008E300B">
              <w:rPr>
                <w:lang w:eastAsia="ru-RU"/>
              </w:rPr>
              <w:t> </w:t>
            </w:r>
          </w:p>
        </w:tc>
        <w:tc>
          <w:tcPr>
            <w:tcW w:w="248" w:type="pct"/>
            <w:noWrap/>
            <w:hideMark/>
          </w:tcPr>
          <w:p w14:paraId="0DDD097B" w14:textId="77777777" w:rsidR="008E300B" w:rsidRPr="008E300B" w:rsidRDefault="008E300B" w:rsidP="00C4778D">
            <w:pPr>
              <w:pStyle w:val="103"/>
              <w:rPr>
                <w:lang w:eastAsia="ru-RU"/>
              </w:rPr>
            </w:pPr>
            <w:r w:rsidRPr="008E300B">
              <w:rPr>
                <w:lang w:eastAsia="ru-RU"/>
              </w:rPr>
              <w:t> </w:t>
            </w:r>
          </w:p>
        </w:tc>
        <w:tc>
          <w:tcPr>
            <w:tcW w:w="269" w:type="pct"/>
            <w:noWrap/>
            <w:hideMark/>
          </w:tcPr>
          <w:p w14:paraId="73C17851" w14:textId="77777777" w:rsidR="008E300B" w:rsidRPr="008E300B" w:rsidRDefault="008E300B" w:rsidP="00C4778D">
            <w:pPr>
              <w:pStyle w:val="103"/>
              <w:rPr>
                <w:lang w:eastAsia="ru-RU"/>
              </w:rPr>
            </w:pPr>
            <w:r w:rsidRPr="008E300B">
              <w:rPr>
                <w:lang w:eastAsia="ru-RU"/>
              </w:rPr>
              <w:t> </w:t>
            </w:r>
          </w:p>
        </w:tc>
        <w:tc>
          <w:tcPr>
            <w:tcW w:w="269" w:type="pct"/>
            <w:noWrap/>
            <w:hideMark/>
          </w:tcPr>
          <w:p w14:paraId="6031A3F3" w14:textId="77777777" w:rsidR="008E300B" w:rsidRPr="008E300B" w:rsidRDefault="008E300B" w:rsidP="00C4778D">
            <w:pPr>
              <w:pStyle w:val="103"/>
              <w:rPr>
                <w:lang w:eastAsia="ru-RU"/>
              </w:rPr>
            </w:pPr>
            <w:r w:rsidRPr="008E300B">
              <w:rPr>
                <w:lang w:eastAsia="ru-RU"/>
              </w:rPr>
              <w:t> </w:t>
            </w:r>
          </w:p>
        </w:tc>
        <w:tc>
          <w:tcPr>
            <w:tcW w:w="269" w:type="pct"/>
            <w:noWrap/>
            <w:hideMark/>
          </w:tcPr>
          <w:p w14:paraId="6B6B8A1A" w14:textId="77777777" w:rsidR="008E300B" w:rsidRPr="008E300B" w:rsidRDefault="008E300B" w:rsidP="00C4778D">
            <w:pPr>
              <w:pStyle w:val="103"/>
              <w:rPr>
                <w:lang w:eastAsia="ru-RU"/>
              </w:rPr>
            </w:pPr>
            <w:r w:rsidRPr="008E300B">
              <w:rPr>
                <w:lang w:eastAsia="ru-RU"/>
              </w:rPr>
              <w:t> </w:t>
            </w:r>
          </w:p>
        </w:tc>
        <w:tc>
          <w:tcPr>
            <w:tcW w:w="269" w:type="pct"/>
            <w:noWrap/>
            <w:hideMark/>
          </w:tcPr>
          <w:p w14:paraId="179DE5B5" w14:textId="77777777" w:rsidR="008E300B" w:rsidRPr="008E300B" w:rsidRDefault="008E300B" w:rsidP="00C4778D">
            <w:pPr>
              <w:pStyle w:val="103"/>
              <w:rPr>
                <w:lang w:eastAsia="ru-RU"/>
              </w:rPr>
            </w:pPr>
            <w:r w:rsidRPr="008E300B">
              <w:rPr>
                <w:lang w:eastAsia="ru-RU"/>
              </w:rPr>
              <w:t> </w:t>
            </w:r>
          </w:p>
        </w:tc>
        <w:tc>
          <w:tcPr>
            <w:tcW w:w="239" w:type="pct"/>
            <w:noWrap/>
            <w:hideMark/>
          </w:tcPr>
          <w:p w14:paraId="1F8217B7" w14:textId="77777777" w:rsidR="008E300B" w:rsidRPr="008E300B" w:rsidRDefault="008E300B" w:rsidP="00C4778D">
            <w:pPr>
              <w:pStyle w:val="103"/>
              <w:rPr>
                <w:lang w:eastAsia="ru-RU"/>
              </w:rPr>
            </w:pPr>
            <w:r w:rsidRPr="008E300B">
              <w:rPr>
                <w:lang w:eastAsia="ru-RU"/>
              </w:rPr>
              <w:t> </w:t>
            </w:r>
          </w:p>
        </w:tc>
        <w:tc>
          <w:tcPr>
            <w:tcW w:w="239" w:type="pct"/>
            <w:noWrap/>
            <w:hideMark/>
          </w:tcPr>
          <w:p w14:paraId="5CD47B7B" w14:textId="77777777" w:rsidR="008E300B" w:rsidRPr="008E300B" w:rsidRDefault="008E300B" w:rsidP="00C4778D">
            <w:pPr>
              <w:pStyle w:val="103"/>
              <w:rPr>
                <w:lang w:eastAsia="ru-RU"/>
              </w:rPr>
            </w:pPr>
            <w:r w:rsidRPr="008E300B">
              <w:rPr>
                <w:lang w:eastAsia="ru-RU"/>
              </w:rPr>
              <w:t> </w:t>
            </w:r>
          </w:p>
        </w:tc>
        <w:tc>
          <w:tcPr>
            <w:tcW w:w="239" w:type="pct"/>
            <w:noWrap/>
            <w:hideMark/>
          </w:tcPr>
          <w:p w14:paraId="5E91F9C5" w14:textId="77777777" w:rsidR="008E300B" w:rsidRPr="008E300B" w:rsidRDefault="008E300B" w:rsidP="00C4778D">
            <w:pPr>
              <w:pStyle w:val="103"/>
              <w:rPr>
                <w:lang w:eastAsia="ru-RU"/>
              </w:rPr>
            </w:pPr>
            <w:r w:rsidRPr="008E300B">
              <w:rPr>
                <w:lang w:eastAsia="ru-RU"/>
              </w:rPr>
              <w:t> </w:t>
            </w:r>
          </w:p>
        </w:tc>
        <w:tc>
          <w:tcPr>
            <w:tcW w:w="239" w:type="pct"/>
            <w:noWrap/>
            <w:hideMark/>
          </w:tcPr>
          <w:p w14:paraId="2127DD79" w14:textId="77777777" w:rsidR="008E300B" w:rsidRPr="008E300B" w:rsidRDefault="008E300B" w:rsidP="00C4778D">
            <w:pPr>
              <w:pStyle w:val="103"/>
              <w:rPr>
                <w:lang w:eastAsia="ru-RU"/>
              </w:rPr>
            </w:pPr>
            <w:r w:rsidRPr="008E300B">
              <w:rPr>
                <w:lang w:eastAsia="ru-RU"/>
              </w:rPr>
              <w:t> </w:t>
            </w:r>
          </w:p>
        </w:tc>
        <w:tc>
          <w:tcPr>
            <w:tcW w:w="231" w:type="pct"/>
            <w:noWrap/>
            <w:hideMark/>
          </w:tcPr>
          <w:p w14:paraId="11683BCF" w14:textId="77777777" w:rsidR="008E300B" w:rsidRPr="008E300B" w:rsidRDefault="008E300B" w:rsidP="00C4778D">
            <w:pPr>
              <w:pStyle w:val="103"/>
              <w:rPr>
                <w:lang w:eastAsia="ru-RU"/>
              </w:rPr>
            </w:pPr>
            <w:r w:rsidRPr="008E300B">
              <w:rPr>
                <w:lang w:eastAsia="ru-RU"/>
              </w:rPr>
              <w:t> </w:t>
            </w:r>
          </w:p>
        </w:tc>
        <w:tc>
          <w:tcPr>
            <w:tcW w:w="231" w:type="pct"/>
            <w:noWrap/>
            <w:hideMark/>
          </w:tcPr>
          <w:p w14:paraId="66CB274C" w14:textId="77777777" w:rsidR="008E300B" w:rsidRPr="008E300B" w:rsidRDefault="008E300B" w:rsidP="00C4778D">
            <w:pPr>
              <w:pStyle w:val="103"/>
              <w:rPr>
                <w:lang w:eastAsia="ru-RU"/>
              </w:rPr>
            </w:pPr>
            <w:r w:rsidRPr="008E300B">
              <w:rPr>
                <w:lang w:eastAsia="ru-RU"/>
              </w:rPr>
              <w:t> </w:t>
            </w:r>
          </w:p>
        </w:tc>
        <w:tc>
          <w:tcPr>
            <w:tcW w:w="231" w:type="pct"/>
            <w:noWrap/>
            <w:hideMark/>
          </w:tcPr>
          <w:p w14:paraId="1AAF8A2B" w14:textId="77777777" w:rsidR="008E300B" w:rsidRPr="008E300B" w:rsidRDefault="008E300B" w:rsidP="00C4778D">
            <w:pPr>
              <w:pStyle w:val="103"/>
              <w:rPr>
                <w:lang w:eastAsia="ru-RU"/>
              </w:rPr>
            </w:pPr>
            <w:r w:rsidRPr="008E300B">
              <w:rPr>
                <w:lang w:eastAsia="ru-RU"/>
              </w:rPr>
              <w:t> </w:t>
            </w:r>
          </w:p>
        </w:tc>
        <w:tc>
          <w:tcPr>
            <w:tcW w:w="231" w:type="pct"/>
            <w:noWrap/>
            <w:hideMark/>
          </w:tcPr>
          <w:p w14:paraId="5B545B40" w14:textId="77777777" w:rsidR="008E300B" w:rsidRPr="008E300B" w:rsidRDefault="008E300B" w:rsidP="00C4778D">
            <w:pPr>
              <w:pStyle w:val="103"/>
              <w:rPr>
                <w:lang w:eastAsia="ru-RU"/>
              </w:rPr>
            </w:pPr>
            <w:r w:rsidRPr="008E300B">
              <w:rPr>
                <w:lang w:eastAsia="ru-RU"/>
              </w:rPr>
              <w:t> </w:t>
            </w:r>
          </w:p>
        </w:tc>
        <w:tc>
          <w:tcPr>
            <w:tcW w:w="205" w:type="pct"/>
            <w:noWrap/>
            <w:hideMark/>
          </w:tcPr>
          <w:p w14:paraId="4E3D98F7" w14:textId="77777777" w:rsidR="008E300B" w:rsidRPr="008E300B" w:rsidRDefault="008E300B" w:rsidP="00C4778D">
            <w:pPr>
              <w:pStyle w:val="103"/>
              <w:rPr>
                <w:lang w:eastAsia="ru-RU"/>
              </w:rPr>
            </w:pPr>
            <w:r w:rsidRPr="008E300B">
              <w:rPr>
                <w:lang w:eastAsia="ru-RU"/>
              </w:rPr>
              <w:t> </w:t>
            </w:r>
          </w:p>
        </w:tc>
      </w:tr>
      <w:tr w:rsidR="008E300B" w:rsidRPr="008E300B" w14:paraId="10F3A1DF" w14:textId="77777777" w:rsidTr="00C4778D">
        <w:trPr>
          <w:trHeight w:val="315"/>
        </w:trPr>
        <w:tc>
          <w:tcPr>
            <w:tcW w:w="803" w:type="pct"/>
            <w:noWrap/>
            <w:hideMark/>
          </w:tcPr>
          <w:p w14:paraId="33296DA2" w14:textId="77777777" w:rsidR="008E300B" w:rsidRPr="008E300B" w:rsidRDefault="008E300B" w:rsidP="00C4778D">
            <w:pPr>
              <w:pStyle w:val="103"/>
              <w:rPr>
                <w:lang w:eastAsia="ru-RU"/>
              </w:rPr>
            </w:pPr>
            <w:r w:rsidRPr="008E300B">
              <w:rPr>
                <w:lang w:eastAsia="ru-RU"/>
              </w:rPr>
              <w:t>природный газ</w:t>
            </w:r>
          </w:p>
        </w:tc>
        <w:tc>
          <w:tcPr>
            <w:tcW w:w="265" w:type="pct"/>
            <w:noWrap/>
            <w:hideMark/>
          </w:tcPr>
          <w:p w14:paraId="575FB75E" w14:textId="77777777" w:rsidR="008E300B" w:rsidRPr="008E300B" w:rsidRDefault="008E300B" w:rsidP="00C4778D">
            <w:pPr>
              <w:pStyle w:val="103"/>
              <w:rPr>
                <w:lang w:eastAsia="ru-RU"/>
              </w:rPr>
            </w:pPr>
            <w:r w:rsidRPr="008E300B">
              <w:rPr>
                <w:lang w:eastAsia="ru-RU"/>
              </w:rPr>
              <w:t>тыс. м</w:t>
            </w:r>
            <w:r w:rsidRPr="00E36741">
              <w:rPr>
                <w:rStyle w:val="aff3"/>
              </w:rPr>
              <w:t>3</w:t>
            </w:r>
          </w:p>
        </w:tc>
        <w:tc>
          <w:tcPr>
            <w:tcW w:w="265" w:type="pct"/>
            <w:noWrap/>
            <w:hideMark/>
          </w:tcPr>
          <w:p w14:paraId="0E0A70FC" w14:textId="77777777" w:rsidR="008E300B" w:rsidRPr="008E300B" w:rsidRDefault="008E300B" w:rsidP="00C4778D">
            <w:pPr>
              <w:pStyle w:val="103"/>
              <w:rPr>
                <w:lang w:eastAsia="ru-RU"/>
              </w:rPr>
            </w:pPr>
            <w:r w:rsidRPr="008E300B">
              <w:rPr>
                <w:lang w:eastAsia="ru-RU"/>
              </w:rPr>
              <w:t>18</w:t>
            </w:r>
          </w:p>
        </w:tc>
        <w:tc>
          <w:tcPr>
            <w:tcW w:w="260" w:type="pct"/>
            <w:noWrap/>
            <w:hideMark/>
          </w:tcPr>
          <w:p w14:paraId="419D333C" w14:textId="77777777" w:rsidR="008E300B" w:rsidRPr="008E300B" w:rsidRDefault="008E300B" w:rsidP="00C4778D">
            <w:pPr>
              <w:pStyle w:val="103"/>
              <w:rPr>
                <w:lang w:eastAsia="ru-RU"/>
              </w:rPr>
            </w:pPr>
            <w:r w:rsidRPr="008E300B">
              <w:rPr>
                <w:lang w:eastAsia="ru-RU"/>
              </w:rPr>
              <w:t>18</w:t>
            </w:r>
          </w:p>
        </w:tc>
        <w:tc>
          <w:tcPr>
            <w:tcW w:w="248" w:type="pct"/>
            <w:noWrap/>
            <w:hideMark/>
          </w:tcPr>
          <w:p w14:paraId="46C36DC5" w14:textId="77777777" w:rsidR="008E300B" w:rsidRPr="008E300B" w:rsidRDefault="008E300B" w:rsidP="00C4778D">
            <w:pPr>
              <w:pStyle w:val="103"/>
              <w:rPr>
                <w:lang w:eastAsia="ru-RU"/>
              </w:rPr>
            </w:pPr>
            <w:r w:rsidRPr="008E300B">
              <w:rPr>
                <w:lang w:eastAsia="ru-RU"/>
              </w:rPr>
              <w:t>18</w:t>
            </w:r>
          </w:p>
        </w:tc>
        <w:tc>
          <w:tcPr>
            <w:tcW w:w="269" w:type="pct"/>
            <w:noWrap/>
            <w:hideMark/>
          </w:tcPr>
          <w:p w14:paraId="52570AC3" w14:textId="77777777" w:rsidR="008E300B" w:rsidRPr="008E300B" w:rsidRDefault="008E300B" w:rsidP="00C4778D">
            <w:pPr>
              <w:pStyle w:val="103"/>
              <w:rPr>
                <w:lang w:eastAsia="ru-RU"/>
              </w:rPr>
            </w:pPr>
            <w:r w:rsidRPr="008E300B">
              <w:rPr>
                <w:lang w:eastAsia="ru-RU"/>
              </w:rPr>
              <w:t>18</w:t>
            </w:r>
          </w:p>
        </w:tc>
        <w:tc>
          <w:tcPr>
            <w:tcW w:w="269" w:type="pct"/>
            <w:noWrap/>
            <w:hideMark/>
          </w:tcPr>
          <w:p w14:paraId="7044BFC4" w14:textId="77777777" w:rsidR="008E300B" w:rsidRPr="008E300B" w:rsidRDefault="008E300B" w:rsidP="00C4778D">
            <w:pPr>
              <w:pStyle w:val="103"/>
              <w:rPr>
                <w:lang w:eastAsia="ru-RU"/>
              </w:rPr>
            </w:pPr>
            <w:r w:rsidRPr="008E300B">
              <w:rPr>
                <w:lang w:eastAsia="ru-RU"/>
              </w:rPr>
              <w:t>18</w:t>
            </w:r>
          </w:p>
        </w:tc>
        <w:tc>
          <w:tcPr>
            <w:tcW w:w="269" w:type="pct"/>
            <w:noWrap/>
            <w:hideMark/>
          </w:tcPr>
          <w:p w14:paraId="187DB5BF" w14:textId="77777777" w:rsidR="008E300B" w:rsidRPr="008E300B" w:rsidRDefault="008E300B" w:rsidP="00C4778D">
            <w:pPr>
              <w:pStyle w:val="103"/>
              <w:rPr>
                <w:lang w:eastAsia="ru-RU"/>
              </w:rPr>
            </w:pPr>
            <w:r w:rsidRPr="008E300B">
              <w:rPr>
                <w:lang w:eastAsia="ru-RU"/>
              </w:rPr>
              <w:t>18</w:t>
            </w:r>
          </w:p>
        </w:tc>
        <w:tc>
          <w:tcPr>
            <w:tcW w:w="269" w:type="pct"/>
            <w:noWrap/>
            <w:hideMark/>
          </w:tcPr>
          <w:p w14:paraId="29B21776" w14:textId="77777777" w:rsidR="008E300B" w:rsidRPr="008E300B" w:rsidRDefault="008E300B" w:rsidP="00C4778D">
            <w:pPr>
              <w:pStyle w:val="103"/>
              <w:rPr>
                <w:lang w:eastAsia="ru-RU"/>
              </w:rPr>
            </w:pPr>
            <w:r w:rsidRPr="008E300B">
              <w:rPr>
                <w:lang w:eastAsia="ru-RU"/>
              </w:rPr>
              <w:t>18</w:t>
            </w:r>
          </w:p>
        </w:tc>
        <w:tc>
          <w:tcPr>
            <w:tcW w:w="239" w:type="pct"/>
            <w:noWrap/>
            <w:hideMark/>
          </w:tcPr>
          <w:p w14:paraId="303AD0C0" w14:textId="77777777" w:rsidR="008E300B" w:rsidRPr="008E300B" w:rsidRDefault="008E300B" w:rsidP="00C4778D">
            <w:pPr>
              <w:pStyle w:val="103"/>
              <w:rPr>
                <w:lang w:eastAsia="ru-RU"/>
              </w:rPr>
            </w:pPr>
            <w:r w:rsidRPr="008E300B">
              <w:rPr>
                <w:lang w:eastAsia="ru-RU"/>
              </w:rPr>
              <w:t>18</w:t>
            </w:r>
          </w:p>
        </w:tc>
        <w:tc>
          <w:tcPr>
            <w:tcW w:w="239" w:type="pct"/>
            <w:noWrap/>
            <w:hideMark/>
          </w:tcPr>
          <w:p w14:paraId="5B672925" w14:textId="77777777" w:rsidR="008E300B" w:rsidRPr="008E300B" w:rsidRDefault="008E300B" w:rsidP="00C4778D">
            <w:pPr>
              <w:pStyle w:val="103"/>
              <w:rPr>
                <w:lang w:eastAsia="ru-RU"/>
              </w:rPr>
            </w:pPr>
            <w:r w:rsidRPr="008E300B">
              <w:rPr>
                <w:lang w:eastAsia="ru-RU"/>
              </w:rPr>
              <w:t>18</w:t>
            </w:r>
          </w:p>
        </w:tc>
        <w:tc>
          <w:tcPr>
            <w:tcW w:w="239" w:type="pct"/>
            <w:noWrap/>
            <w:hideMark/>
          </w:tcPr>
          <w:p w14:paraId="1FA250A7" w14:textId="77777777" w:rsidR="008E300B" w:rsidRPr="008E300B" w:rsidRDefault="008E300B" w:rsidP="00C4778D">
            <w:pPr>
              <w:pStyle w:val="103"/>
              <w:rPr>
                <w:lang w:eastAsia="ru-RU"/>
              </w:rPr>
            </w:pPr>
            <w:r w:rsidRPr="008E300B">
              <w:rPr>
                <w:lang w:eastAsia="ru-RU"/>
              </w:rPr>
              <w:t>18</w:t>
            </w:r>
          </w:p>
        </w:tc>
        <w:tc>
          <w:tcPr>
            <w:tcW w:w="239" w:type="pct"/>
            <w:noWrap/>
            <w:hideMark/>
          </w:tcPr>
          <w:p w14:paraId="30FCD2D6" w14:textId="77777777" w:rsidR="008E300B" w:rsidRPr="008E300B" w:rsidRDefault="008E300B" w:rsidP="00C4778D">
            <w:pPr>
              <w:pStyle w:val="103"/>
              <w:rPr>
                <w:lang w:eastAsia="ru-RU"/>
              </w:rPr>
            </w:pPr>
            <w:r w:rsidRPr="008E300B">
              <w:rPr>
                <w:lang w:eastAsia="ru-RU"/>
              </w:rPr>
              <w:t>18</w:t>
            </w:r>
          </w:p>
        </w:tc>
        <w:tc>
          <w:tcPr>
            <w:tcW w:w="231" w:type="pct"/>
            <w:noWrap/>
            <w:hideMark/>
          </w:tcPr>
          <w:p w14:paraId="6E31301C" w14:textId="77777777" w:rsidR="008E300B" w:rsidRPr="008E300B" w:rsidRDefault="008E300B" w:rsidP="00C4778D">
            <w:pPr>
              <w:pStyle w:val="103"/>
              <w:rPr>
                <w:lang w:eastAsia="ru-RU"/>
              </w:rPr>
            </w:pPr>
            <w:r w:rsidRPr="008E300B">
              <w:rPr>
                <w:lang w:eastAsia="ru-RU"/>
              </w:rPr>
              <w:t>18</w:t>
            </w:r>
          </w:p>
        </w:tc>
        <w:tc>
          <w:tcPr>
            <w:tcW w:w="231" w:type="pct"/>
            <w:noWrap/>
            <w:hideMark/>
          </w:tcPr>
          <w:p w14:paraId="700F903D" w14:textId="77777777" w:rsidR="008E300B" w:rsidRPr="008E300B" w:rsidRDefault="008E300B" w:rsidP="00C4778D">
            <w:pPr>
              <w:pStyle w:val="103"/>
              <w:rPr>
                <w:lang w:eastAsia="ru-RU"/>
              </w:rPr>
            </w:pPr>
            <w:r w:rsidRPr="008E300B">
              <w:rPr>
                <w:lang w:eastAsia="ru-RU"/>
              </w:rPr>
              <w:t>18</w:t>
            </w:r>
          </w:p>
        </w:tc>
        <w:tc>
          <w:tcPr>
            <w:tcW w:w="231" w:type="pct"/>
            <w:noWrap/>
            <w:hideMark/>
          </w:tcPr>
          <w:p w14:paraId="201D6DEC" w14:textId="77777777" w:rsidR="008E300B" w:rsidRPr="008E300B" w:rsidRDefault="008E300B" w:rsidP="00C4778D">
            <w:pPr>
              <w:pStyle w:val="103"/>
              <w:rPr>
                <w:lang w:eastAsia="ru-RU"/>
              </w:rPr>
            </w:pPr>
            <w:r w:rsidRPr="008E300B">
              <w:rPr>
                <w:lang w:eastAsia="ru-RU"/>
              </w:rPr>
              <w:t>18</w:t>
            </w:r>
          </w:p>
        </w:tc>
        <w:tc>
          <w:tcPr>
            <w:tcW w:w="231" w:type="pct"/>
            <w:noWrap/>
            <w:hideMark/>
          </w:tcPr>
          <w:p w14:paraId="240EB0A8" w14:textId="77777777" w:rsidR="008E300B" w:rsidRPr="008E300B" w:rsidRDefault="008E300B" w:rsidP="00C4778D">
            <w:pPr>
              <w:pStyle w:val="103"/>
              <w:rPr>
                <w:lang w:eastAsia="ru-RU"/>
              </w:rPr>
            </w:pPr>
            <w:r w:rsidRPr="008E300B">
              <w:rPr>
                <w:lang w:eastAsia="ru-RU"/>
              </w:rPr>
              <w:t>18</w:t>
            </w:r>
          </w:p>
        </w:tc>
        <w:tc>
          <w:tcPr>
            <w:tcW w:w="205" w:type="pct"/>
            <w:noWrap/>
            <w:hideMark/>
          </w:tcPr>
          <w:p w14:paraId="629BE02A" w14:textId="77777777" w:rsidR="008E300B" w:rsidRPr="008E300B" w:rsidRDefault="008E300B" w:rsidP="00C4778D">
            <w:pPr>
              <w:pStyle w:val="103"/>
              <w:rPr>
                <w:lang w:eastAsia="ru-RU"/>
              </w:rPr>
            </w:pPr>
            <w:r w:rsidRPr="008E300B">
              <w:rPr>
                <w:lang w:eastAsia="ru-RU"/>
              </w:rPr>
              <w:t>18</w:t>
            </w:r>
          </w:p>
        </w:tc>
      </w:tr>
      <w:tr w:rsidR="008E300B" w:rsidRPr="008E300B" w14:paraId="7419954E" w14:textId="77777777" w:rsidTr="00C4778D">
        <w:trPr>
          <w:trHeight w:val="255"/>
        </w:trPr>
        <w:tc>
          <w:tcPr>
            <w:tcW w:w="803" w:type="pct"/>
            <w:noWrap/>
            <w:hideMark/>
          </w:tcPr>
          <w:p w14:paraId="6D95B017" w14:textId="77777777" w:rsidR="008E300B" w:rsidRPr="008E300B" w:rsidRDefault="008E300B" w:rsidP="00C4778D">
            <w:pPr>
              <w:pStyle w:val="103"/>
              <w:rPr>
                <w:lang w:eastAsia="ru-RU"/>
              </w:rPr>
            </w:pPr>
            <w:r w:rsidRPr="008E300B">
              <w:rPr>
                <w:lang w:eastAsia="ru-RU"/>
              </w:rPr>
              <w:t>уголь</w:t>
            </w:r>
          </w:p>
        </w:tc>
        <w:tc>
          <w:tcPr>
            <w:tcW w:w="265" w:type="pct"/>
            <w:noWrap/>
            <w:hideMark/>
          </w:tcPr>
          <w:p w14:paraId="22915885" w14:textId="77777777" w:rsidR="008E300B" w:rsidRPr="008E300B" w:rsidRDefault="008E300B" w:rsidP="00C4778D">
            <w:pPr>
              <w:pStyle w:val="103"/>
              <w:rPr>
                <w:lang w:eastAsia="ru-RU"/>
              </w:rPr>
            </w:pPr>
            <w:r w:rsidRPr="008E300B">
              <w:rPr>
                <w:lang w:eastAsia="ru-RU"/>
              </w:rPr>
              <w:t>т</w:t>
            </w:r>
          </w:p>
        </w:tc>
        <w:tc>
          <w:tcPr>
            <w:tcW w:w="265" w:type="pct"/>
            <w:noWrap/>
            <w:hideMark/>
          </w:tcPr>
          <w:p w14:paraId="3CFDAB07" w14:textId="77777777" w:rsidR="008E300B" w:rsidRPr="008E300B" w:rsidRDefault="008E300B" w:rsidP="00C4778D">
            <w:pPr>
              <w:pStyle w:val="103"/>
              <w:rPr>
                <w:lang w:eastAsia="ru-RU"/>
              </w:rPr>
            </w:pPr>
            <w:r w:rsidRPr="008E300B">
              <w:rPr>
                <w:lang w:eastAsia="ru-RU"/>
              </w:rPr>
              <w:t>0</w:t>
            </w:r>
          </w:p>
        </w:tc>
        <w:tc>
          <w:tcPr>
            <w:tcW w:w="260" w:type="pct"/>
            <w:noWrap/>
            <w:hideMark/>
          </w:tcPr>
          <w:p w14:paraId="6A96F4AC" w14:textId="77777777" w:rsidR="008E300B" w:rsidRPr="008E300B" w:rsidRDefault="008E300B" w:rsidP="00C4778D">
            <w:pPr>
              <w:pStyle w:val="103"/>
              <w:rPr>
                <w:lang w:eastAsia="ru-RU"/>
              </w:rPr>
            </w:pPr>
            <w:r w:rsidRPr="008E300B">
              <w:rPr>
                <w:lang w:eastAsia="ru-RU"/>
              </w:rPr>
              <w:t>0</w:t>
            </w:r>
          </w:p>
        </w:tc>
        <w:tc>
          <w:tcPr>
            <w:tcW w:w="248" w:type="pct"/>
            <w:noWrap/>
            <w:hideMark/>
          </w:tcPr>
          <w:p w14:paraId="3C354F1D" w14:textId="77777777" w:rsidR="008E300B" w:rsidRPr="008E300B" w:rsidRDefault="008E300B" w:rsidP="00C4778D">
            <w:pPr>
              <w:pStyle w:val="103"/>
              <w:rPr>
                <w:lang w:eastAsia="ru-RU"/>
              </w:rPr>
            </w:pPr>
            <w:r w:rsidRPr="008E300B">
              <w:rPr>
                <w:lang w:eastAsia="ru-RU"/>
              </w:rPr>
              <w:t>0</w:t>
            </w:r>
          </w:p>
        </w:tc>
        <w:tc>
          <w:tcPr>
            <w:tcW w:w="269" w:type="pct"/>
            <w:noWrap/>
            <w:hideMark/>
          </w:tcPr>
          <w:p w14:paraId="6428E333" w14:textId="77777777" w:rsidR="008E300B" w:rsidRPr="008E300B" w:rsidRDefault="008E300B" w:rsidP="00C4778D">
            <w:pPr>
              <w:pStyle w:val="103"/>
              <w:rPr>
                <w:lang w:eastAsia="ru-RU"/>
              </w:rPr>
            </w:pPr>
            <w:r w:rsidRPr="008E300B">
              <w:rPr>
                <w:lang w:eastAsia="ru-RU"/>
              </w:rPr>
              <w:t>0</w:t>
            </w:r>
          </w:p>
        </w:tc>
        <w:tc>
          <w:tcPr>
            <w:tcW w:w="269" w:type="pct"/>
            <w:noWrap/>
            <w:hideMark/>
          </w:tcPr>
          <w:p w14:paraId="0FA1094D" w14:textId="77777777" w:rsidR="008E300B" w:rsidRPr="008E300B" w:rsidRDefault="008E300B" w:rsidP="00C4778D">
            <w:pPr>
              <w:pStyle w:val="103"/>
              <w:rPr>
                <w:lang w:eastAsia="ru-RU"/>
              </w:rPr>
            </w:pPr>
            <w:r w:rsidRPr="008E300B">
              <w:rPr>
                <w:lang w:eastAsia="ru-RU"/>
              </w:rPr>
              <w:t>0</w:t>
            </w:r>
          </w:p>
        </w:tc>
        <w:tc>
          <w:tcPr>
            <w:tcW w:w="269" w:type="pct"/>
            <w:noWrap/>
            <w:hideMark/>
          </w:tcPr>
          <w:p w14:paraId="2FEE866C" w14:textId="77777777" w:rsidR="008E300B" w:rsidRPr="008E300B" w:rsidRDefault="008E300B" w:rsidP="00C4778D">
            <w:pPr>
              <w:pStyle w:val="103"/>
              <w:rPr>
                <w:lang w:eastAsia="ru-RU"/>
              </w:rPr>
            </w:pPr>
            <w:r w:rsidRPr="008E300B">
              <w:rPr>
                <w:lang w:eastAsia="ru-RU"/>
              </w:rPr>
              <w:t>0</w:t>
            </w:r>
          </w:p>
        </w:tc>
        <w:tc>
          <w:tcPr>
            <w:tcW w:w="269" w:type="pct"/>
            <w:noWrap/>
            <w:hideMark/>
          </w:tcPr>
          <w:p w14:paraId="6CA7A098" w14:textId="77777777" w:rsidR="008E300B" w:rsidRPr="008E300B" w:rsidRDefault="008E300B" w:rsidP="00C4778D">
            <w:pPr>
              <w:pStyle w:val="103"/>
              <w:rPr>
                <w:lang w:eastAsia="ru-RU"/>
              </w:rPr>
            </w:pPr>
            <w:r w:rsidRPr="008E300B">
              <w:rPr>
                <w:lang w:eastAsia="ru-RU"/>
              </w:rPr>
              <w:t>0</w:t>
            </w:r>
          </w:p>
        </w:tc>
        <w:tc>
          <w:tcPr>
            <w:tcW w:w="239" w:type="pct"/>
            <w:noWrap/>
            <w:hideMark/>
          </w:tcPr>
          <w:p w14:paraId="75C8CC5E" w14:textId="77777777" w:rsidR="008E300B" w:rsidRPr="008E300B" w:rsidRDefault="008E300B" w:rsidP="00C4778D">
            <w:pPr>
              <w:pStyle w:val="103"/>
              <w:rPr>
                <w:lang w:eastAsia="ru-RU"/>
              </w:rPr>
            </w:pPr>
            <w:r w:rsidRPr="008E300B">
              <w:rPr>
                <w:lang w:eastAsia="ru-RU"/>
              </w:rPr>
              <w:t>0</w:t>
            </w:r>
          </w:p>
        </w:tc>
        <w:tc>
          <w:tcPr>
            <w:tcW w:w="239" w:type="pct"/>
            <w:noWrap/>
            <w:hideMark/>
          </w:tcPr>
          <w:p w14:paraId="33553ABE" w14:textId="77777777" w:rsidR="008E300B" w:rsidRPr="008E300B" w:rsidRDefault="008E300B" w:rsidP="00C4778D">
            <w:pPr>
              <w:pStyle w:val="103"/>
              <w:rPr>
                <w:lang w:eastAsia="ru-RU"/>
              </w:rPr>
            </w:pPr>
            <w:r w:rsidRPr="008E300B">
              <w:rPr>
                <w:lang w:eastAsia="ru-RU"/>
              </w:rPr>
              <w:t>0</w:t>
            </w:r>
          </w:p>
        </w:tc>
        <w:tc>
          <w:tcPr>
            <w:tcW w:w="239" w:type="pct"/>
            <w:noWrap/>
            <w:hideMark/>
          </w:tcPr>
          <w:p w14:paraId="67BB69F5" w14:textId="77777777" w:rsidR="008E300B" w:rsidRPr="008E300B" w:rsidRDefault="008E300B" w:rsidP="00C4778D">
            <w:pPr>
              <w:pStyle w:val="103"/>
              <w:rPr>
                <w:lang w:eastAsia="ru-RU"/>
              </w:rPr>
            </w:pPr>
            <w:r w:rsidRPr="008E300B">
              <w:rPr>
                <w:lang w:eastAsia="ru-RU"/>
              </w:rPr>
              <w:t>0</w:t>
            </w:r>
          </w:p>
        </w:tc>
        <w:tc>
          <w:tcPr>
            <w:tcW w:w="239" w:type="pct"/>
            <w:noWrap/>
            <w:hideMark/>
          </w:tcPr>
          <w:p w14:paraId="1BDCBB2A" w14:textId="77777777" w:rsidR="008E300B" w:rsidRPr="008E300B" w:rsidRDefault="008E300B" w:rsidP="00C4778D">
            <w:pPr>
              <w:pStyle w:val="103"/>
              <w:rPr>
                <w:lang w:eastAsia="ru-RU"/>
              </w:rPr>
            </w:pPr>
            <w:r w:rsidRPr="008E300B">
              <w:rPr>
                <w:lang w:eastAsia="ru-RU"/>
              </w:rPr>
              <w:t>0</w:t>
            </w:r>
          </w:p>
        </w:tc>
        <w:tc>
          <w:tcPr>
            <w:tcW w:w="231" w:type="pct"/>
            <w:noWrap/>
            <w:hideMark/>
          </w:tcPr>
          <w:p w14:paraId="7E0507F4" w14:textId="77777777" w:rsidR="008E300B" w:rsidRPr="008E300B" w:rsidRDefault="008E300B" w:rsidP="00C4778D">
            <w:pPr>
              <w:pStyle w:val="103"/>
              <w:rPr>
                <w:lang w:eastAsia="ru-RU"/>
              </w:rPr>
            </w:pPr>
            <w:r w:rsidRPr="008E300B">
              <w:rPr>
                <w:lang w:eastAsia="ru-RU"/>
              </w:rPr>
              <w:t>0</w:t>
            </w:r>
          </w:p>
        </w:tc>
        <w:tc>
          <w:tcPr>
            <w:tcW w:w="231" w:type="pct"/>
            <w:noWrap/>
            <w:hideMark/>
          </w:tcPr>
          <w:p w14:paraId="220F29B5" w14:textId="77777777" w:rsidR="008E300B" w:rsidRPr="008E300B" w:rsidRDefault="008E300B" w:rsidP="00C4778D">
            <w:pPr>
              <w:pStyle w:val="103"/>
              <w:rPr>
                <w:lang w:eastAsia="ru-RU"/>
              </w:rPr>
            </w:pPr>
            <w:r w:rsidRPr="008E300B">
              <w:rPr>
                <w:lang w:eastAsia="ru-RU"/>
              </w:rPr>
              <w:t>0</w:t>
            </w:r>
          </w:p>
        </w:tc>
        <w:tc>
          <w:tcPr>
            <w:tcW w:w="231" w:type="pct"/>
            <w:noWrap/>
            <w:hideMark/>
          </w:tcPr>
          <w:p w14:paraId="3ABFC737" w14:textId="77777777" w:rsidR="008E300B" w:rsidRPr="008E300B" w:rsidRDefault="008E300B" w:rsidP="00C4778D">
            <w:pPr>
              <w:pStyle w:val="103"/>
              <w:rPr>
                <w:lang w:eastAsia="ru-RU"/>
              </w:rPr>
            </w:pPr>
            <w:r w:rsidRPr="008E300B">
              <w:rPr>
                <w:lang w:eastAsia="ru-RU"/>
              </w:rPr>
              <w:t>0</w:t>
            </w:r>
          </w:p>
        </w:tc>
        <w:tc>
          <w:tcPr>
            <w:tcW w:w="231" w:type="pct"/>
            <w:noWrap/>
            <w:hideMark/>
          </w:tcPr>
          <w:p w14:paraId="6A4A673D" w14:textId="77777777" w:rsidR="008E300B" w:rsidRPr="008E300B" w:rsidRDefault="008E300B" w:rsidP="00C4778D">
            <w:pPr>
              <w:pStyle w:val="103"/>
              <w:rPr>
                <w:lang w:eastAsia="ru-RU"/>
              </w:rPr>
            </w:pPr>
            <w:r w:rsidRPr="008E300B">
              <w:rPr>
                <w:lang w:eastAsia="ru-RU"/>
              </w:rPr>
              <w:t>0</w:t>
            </w:r>
          </w:p>
        </w:tc>
        <w:tc>
          <w:tcPr>
            <w:tcW w:w="205" w:type="pct"/>
            <w:noWrap/>
            <w:hideMark/>
          </w:tcPr>
          <w:p w14:paraId="43677C55" w14:textId="77777777" w:rsidR="008E300B" w:rsidRPr="008E300B" w:rsidRDefault="008E300B" w:rsidP="00C4778D">
            <w:pPr>
              <w:pStyle w:val="103"/>
              <w:rPr>
                <w:lang w:eastAsia="ru-RU"/>
              </w:rPr>
            </w:pPr>
            <w:r w:rsidRPr="008E300B">
              <w:rPr>
                <w:lang w:eastAsia="ru-RU"/>
              </w:rPr>
              <w:t>0</w:t>
            </w:r>
          </w:p>
        </w:tc>
      </w:tr>
      <w:tr w:rsidR="008E300B" w:rsidRPr="008E300B" w14:paraId="480B7213" w14:textId="77777777" w:rsidTr="00C4778D">
        <w:trPr>
          <w:trHeight w:val="255"/>
        </w:trPr>
        <w:tc>
          <w:tcPr>
            <w:tcW w:w="803" w:type="pct"/>
            <w:noWrap/>
            <w:hideMark/>
          </w:tcPr>
          <w:p w14:paraId="1481B5AB" w14:textId="77777777" w:rsidR="008E300B" w:rsidRPr="008E300B" w:rsidRDefault="008E300B" w:rsidP="00C4778D">
            <w:pPr>
              <w:pStyle w:val="103"/>
              <w:rPr>
                <w:lang w:eastAsia="ru-RU"/>
              </w:rPr>
            </w:pPr>
            <w:r w:rsidRPr="008E300B">
              <w:rPr>
                <w:lang w:eastAsia="ru-RU"/>
              </w:rPr>
              <w:t>мазут</w:t>
            </w:r>
          </w:p>
        </w:tc>
        <w:tc>
          <w:tcPr>
            <w:tcW w:w="265" w:type="pct"/>
            <w:noWrap/>
            <w:hideMark/>
          </w:tcPr>
          <w:p w14:paraId="4F231CFD" w14:textId="77777777" w:rsidR="008E300B" w:rsidRPr="008E300B" w:rsidRDefault="008E300B" w:rsidP="00C4778D">
            <w:pPr>
              <w:pStyle w:val="103"/>
              <w:rPr>
                <w:lang w:eastAsia="ru-RU"/>
              </w:rPr>
            </w:pPr>
            <w:r w:rsidRPr="008E300B">
              <w:rPr>
                <w:lang w:eastAsia="ru-RU"/>
              </w:rPr>
              <w:t>т</w:t>
            </w:r>
          </w:p>
        </w:tc>
        <w:tc>
          <w:tcPr>
            <w:tcW w:w="265" w:type="pct"/>
            <w:noWrap/>
            <w:hideMark/>
          </w:tcPr>
          <w:p w14:paraId="111BF4C6" w14:textId="77777777" w:rsidR="008E300B" w:rsidRPr="008E300B" w:rsidRDefault="008E300B" w:rsidP="00C4778D">
            <w:pPr>
              <w:pStyle w:val="103"/>
              <w:rPr>
                <w:lang w:eastAsia="ru-RU"/>
              </w:rPr>
            </w:pPr>
            <w:r w:rsidRPr="008E300B">
              <w:rPr>
                <w:lang w:eastAsia="ru-RU"/>
              </w:rPr>
              <w:t>0</w:t>
            </w:r>
          </w:p>
        </w:tc>
        <w:tc>
          <w:tcPr>
            <w:tcW w:w="260" w:type="pct"/>
            <w:noWrap/>
            <w:hideMark/>
          </w:tcPr>
          <w:p w14:paraId="788A01C1" w14:textId="77777777" w:rsidR="008E300B" w:rsidRPr="008E300B" w:rsidRDefault="008E300B" w:rsidP="00C4778D">
            <w:pPr>
              <w:pStyle w:val="103"/>
              <w:rPr>
                <w:lang w:eastAsia="ru-RU"/>
              </w:rPr>
            </w:pPr>
            <w:r w:rsidRPr="008E300B">
              <w:rPr>
                <w:lang w:eastAsia="ru-RU"/>
              </w:rPr>
              <w:t>0</w:t>
            </w:r>
          </w:p>
        </w:tc>
        <w:tc>
          <w:tcPr>
            <w:tcW w:w="248" w:type="pct"/>
            <w:noWrap/>
            <w:hideMark/>
          </w:tcPr>
          <w:p w14:paraId="6172414C" w14:textId="77777777" w:rsidR="008E300B" w:rsidRPr="008E300B" w:rsidRDefault="008E300B" w:rsidP="00C4778D">
            <w:pPr>
              <w:pStyle w:val="103"/>
              <w:rPr>
                <w:lang w:eastAsia="ru-RU"/>
              </w:rPr>
            </w:pPr>
            <w:r w:rsidRPr="008E300B">
              <w:rPr>
                <w:lang w:eastAsia="ru-RU"/>
              </w:rPr>
              <w:t>0</w:t>
            </w:r>
          </w:p>
        </w:tc>
        <w:tc>
          <w:tcPr>
            <w:tcW w:w="269" w:type="pct"/>
            <w:noWrap/>
            <w:hideMark/>
          </w:tcPr>
          <w:p w14:paraId="773FE7EF" w14:textId="77777777" w:rsidR="008E300B" w:rsidRPr="008E300B" w:rsidRDefault="008E300B" w:rsidP="00C4778D">
            <w:pPr>
              <w:pStyle w:val="103"/>
              <w:rPr>
                <w:lang w:eastAsia="ru-RU"/>
              </w:rPr>
            </w:pPr>
            <w:r w:rsidRPr="008E300B">
              <w:rPr>
                <w:lang w:eastAsia="ru-RU"/>
              </w:rPr>
              <w:t>0</w:t>
            </w:r>
          </w:p>
        </w:tc>
        <w:tc>
          <w:tcPr>
            <w:tcW w:w="269" w:type="pct"/>
            <w:noWrap/>
            <w:hideMark/>
          </w:tcPr>
          <w:p w14:paraId="69B1A82B" w14:textId="77777777" w:rsidR="008E300B" w:rsidRPr="008E300B" w:rsidRDefault="008E300B" w:rsidP="00C4778D">
            <w:pPr>
              <w:pStyle w:val="103"/>
              <w:rPr>
                <w:lang w:eastAsia="ru-RU"/>
              </w:rPr>
            </w:pPr>
            <w:r w:rsidRPr="008E300B">
              <w:rPr>
                <w:lang w:eastAsia="ru-RU"/>
              </w:rPr>
              <w:t>0</w:t>
            </w:r>
          </w:p>
        </w:tc>
        <w:tc>
          <w:tcPr>
            <w:tcW w:w="269" w:type="pct"/>
            <w:noWrap/>
            <w:hideMark/>
          </w:tcPr>
          <w:p w14:paraId="5F8D6CA2" w14:textId="77777777" w:rsidR="008E300B" w:rsidRPr="008E300B" w:rsidRDefault="008E300B" w:rsidP="00C4778D">
            <w:pPr>
              <w:pStyle w:val="103"/>
              <w:rPr>
                <w:lang w:eastAsia="ru-RU"/>
              </w:rPr>
            </w:pPr>
            <w:r w:rsidRPr="008E300B">
              <w:rPr>
                <w:lang w:eastAsia="ru-RU"/>
              </w:rPr>
              <w:t>0</w:t>
            </w:r>
          </w:p>
        </w:tc>
        <w:tc>
          <w:tcPr>
            <w:tcW w:w="269" w:type="pct"/>
            <w:noWrap/>
            <w:hideMark/>
          </w:tcPr>
          <w:p w14:paraId="4F8D7C16" w14:textId="77777777" w:rsidR="008E300B" w:rsidRPr="008E300B" w:rsidRDefault="008E300B" w:rsidP="00C4778D">
            <w:pPr>
              <w:pStyle w:val="103"/>
              <w:rPr>
                <w:lang w:eastAsia="ru-RU"/>
              </w:rPr>
            </w:pPr>
            <w:r w:rsidRPr="008E300B">
              <w:rPr>
                <w:lang w:eastAsia="ru-RU"/>
              </w:rPr>
              <w:t>0</w:t>
            </w:r>
          </w:p>
        </w:tc>
        <w:tc>
          <w:tcPr>
            <w:tcW w:w="239" w:type="pct"/>
            <w:noWrap/>
            <w:hideMark/>
          </w:tcPr>
          <w:p w14:paraId="01DE2DCA" w14:textId="77777777" w:rsidR="008E300B" w:rsidRPr="008E300B" w:rsidRDefault="008E300B" w:rsidP="00C4778D">
            <w:pPr>
              <w:pStyle w:val="103"/>
              <w:rPr>
                <w:lang w:eastAsia="ru-RU"/>
              </w:rPr>
            </w:pPr>
            <w:r w:rsidRPr="008E300B">
              <w:rPr>
                <w:lang w:eastAsia="ru-RU"/>
              </w:rPr>
              <w:t>0</w:t>
            </w:r>
          </w:p>
        </w:tc>
        <w:tc>
          <w:tcPr>
            <w:tcW w:w="239" w:type="pct"/>
            <w:noWrap/>
            <w:hideMark/>
          </w:tcPr>
          <w:p w14:paraId="438F5109" w14:textId="77777777" w:rsidR="008E300B" w:rsidRPr="008E300B" w:rsidRDefault="008E300B" w:rsidP="00C4778D">
            <w:pPr>
              <w:pStyle w:val="103"/>
              <w:rPr>
                <w:lang w:eastAsia="ru-RU"/>
              </w:rPr>
            </w:pPr>
            <w:r w:rsidRPr="008E300B">
              <w:rPr>
                <w:lang w:eastAsia="ru-RU"/>
              </w:rPr>
              <w:t>0</w:t>
            </w:r>
          </w:p>
        </w:tc>
        <w:tc>
          <w:tcPr>
            <w:tcW w:w="239" w:type="pct"/>
            <w:noWrap/>
            <w:hideMark/>
          </w:tcPr>
          <w:p w14:paraId="6C249804" w14:textId="77777777" w:rsidR="008E300B" w:rsidRPr="008E300B" w:rsidRDefault="008E300B" w:rsidP="00C4778D">
            <w:pPr>
              <w:pStyle w:val="103"/>
              <w:rPr>
                <w:lang w:eastAsia="ru-RU"/>
              </w:rPr>
            </w:pPr>
            <w:r w:rsidRPr="008E300B">
              <w:rPr>
                <w:lang w:eastAsia="ru-RU"/>
              </w:rPr>
              <w:t>0</w:t>
            </w:r>
          </w:p>
        </w:tc>
        <w:tc>
          <w:tcPr>
            <w:tcW w:w="239" w:type="pct"/>
            <w:noWrap/>
            <w:hideMark/>
          </w:tcPr>
          <w:p w14:paraId="52E8C8D0" w14:textId="77777777" w:rsidR="008E300B" w:rsidRPr="008E300B" w:rsidRDefault="008E300B" w:rsidP="00C4778D">
            <w:pPr>
              <w:pStyle w:val="103"/>
              <w:rPr>
                <w:lang w:eastAsia="ru-RU"/>
              </w:rPr>
            </w:pPr>
            <w:r w:rsidRPr="008E300B">
              <w:rPr>
                <w:lang w:eastAsia="ru-RU"/>
              </w:rPr>
              <w:t>0</w:t>
            </w:r>
          </w:p>
        </w:tc>
        <w:tc>
          <w:tcPr>
            <w:tcW w:w="231" w:type="pct"/>
            <w:noWrap/>
            <w:hideMark/>
          </w:tcPr>
          <w:p w14:paraId="476CBB0A" w14:textId="77777777" w:rsidR="008E300B" w:rsidRPr="008E300B" w:rsidRDefault="008E300B" w:rsidP="00C4778D">
            <w:pPr>
              <w:pStyle w:val="103"/>
              <w:rPr>
                <w:lang w:eastAsia="ru-RU"/>
              </w:rPr>
            </w:pPr>
            <w:r w:rsidRPr="008E300B">
              <w:rPr>
                <w:lang w:eastAsia="ru-RU"/>
              </w:rPr>
              <w:t>0</w:t>
            </w:r>
          </w:p>
        </w:tc>
        <w:tc>
          <w:tcPr>
            <w:tcW w:w="231" w:type="pct"/>
            <w:noWrap/>
            <w:hideMark/>
          </w:tcPr>
          <w:p w14:paraId="3150428E" w14:textId="77777777" w:rsidR="008E300B" w:rsidRPr="008E300B" w:rsidRDefault="008E300B" w:rsidP="00C4778D">
            <w:pPr>
              <w:pStyle w:val="103"/>
              <w:rPr>
                <w:lang w:eastAsia="ru-RU"/>
              </w:rPr>
            </w:pPr>
            <w:r w:rsidRPr="008E300B">
              <w:rPr>
                <w:lang w:eastAsia="ru-RU"/>
              </w:rPr>
              <w:t>0</w:t>
            </w:r>
          </w:p>
        </w:tc>
        <w:tc>
          <w:tcPr>
            <w:tcW w:w="231" w:type="pct"/>
            <w:noWrap/>
            <w:hideMark/>
          </w:tcPr>
          <w:p w14:paraId="6F1605D8" w14:textId="77777777" w:rsidR="008E300B" w:rsidRPr="008E300B" w:rsidRDefault="008E300B" w:rsidP="00C4778D">
            <w:pPr>
              <w:pStyle w:val="103"/>
              <w:rPr>
                <w:lang w:eastAsia="ru-RU"/>
              </w:rPr>
            </w:pPr>
            <w:r w:rsidRPr="008E300B">
              <w:rPr>
                <w:lang w:eastAsia="ru-RU"/>
              </w:rPr>
              <w:t>0</w:t>
            </w:r>
          </w:p>
        </w:tc>
        <w:tc>
          <w:tcPr>
            <w:tcW w:w="231" w:type="pct"/>
            <w:noWrap/>
            <w:hideMark/>
          </w:tcPr>
          <w:p w14:paraId="3AEB1B84" w14:textId="77777777" w:rsidR="008E300B" w:rsidRPr="008E300B" w:rsidRDefault="008E300B" w:rsidP="00C4778D">
            <w:pPr>
              <w:pStyle w:val="103"/>
              <w:rPr>
                <w:lang w:eastAsia="ru-RU"/>
              </w:rPr>
            </w:pPr>
            <w:r w:rsidRPr="008E300B">
              <w:rPr>
                <w:lang w:eastAsia="ru-RU"/>
              </w:rPr>
              <w:t>0</w:t>
            </w:r>
          </w:p>
        </w:tc>
        <w:tc>
          <w:tcPr>
            <w:tcW w:w="205" w:type="pct"/>
            <w:noWrap/>
            <w:hideMark/>
          </w:tcPr>
          <w:p w14:paraId="688B6E18" w14:textId="77777777" w:rsidR="008E300B" w:rsidRPr="008E300B" w:rsidRDefault="008E300B" w:rsidP="00C4778D">
            <w:pPr>
              <w:pStyle w:val="103"/>
              <w:rPr>
                <w:lang w:eastAsia="ru-RU"/>
              </w:rPr>
            </w:pPr>
            <w:r w:rsidRPr="008E300B">
              <w:rPr>
                <w:lang w:eastAsia="ru-RU"/>
              </w:rPr>
              <w:t>0</w:t>
            </w:r>
          </w:p>
        </w:tc>
      </w:tr>
      <w:tr w:rsidR="008E300B" w:rsidRPr="008E300B" w14:paraId="23FAA515" w14:textId="77777777" w:rsidTr="00C4778D">
        <w:trPr>
          <w:trHeight w:val="255"/>
        </w:trPr>
        <w:tc>
          <w:tcPr>
            <w:tcW w:w="803" w:type="pct"/>
            <w:noWrap/>
            <w:hideMark/>
          </w:tcPr>
          <w:p w14:paraId="7A241732" w14:textId="77777777" w:rsidR="008E300B" w:rsidRPr="008E300B" w:rsidRDefault="008E300B" w:rsidP="00C4778D">
            <w:pPr>
              <w:pStyle w:val="103"/>
              <w:rPr>
                <w:lang w:eastAsia="ru-RU"/>
              </w:rPr>
            </w:pPr>
            <w:r w:rsidRPr="008E300B">
              <w:rPr>
                <w:lang w:eastAsia="ru-RU"/>
              </w:rPr>
              <w:t>дизельное топливо</w:t>
            </w:r>
          </w:p>
        </w:tc>
        <w:tc>
          <w:tcPr>
            <w:tcW w:w="265" w:type="pct"/>
            <w:noWrap/>
            <w:hideMark/>
          </w:tcPr>
          <w:p w14:paraId="559AC044" w14:textId="77777777" w:rsidR="008E300B" w:rsidRPr="008E300B" w:rsidRDefault="008E300B" w:rsidP="00C4778D">
            <w:pPr>
              <w:pStyle w:val="103"/>
              <w:rPr>
                <w:lang w:eastAsia="ru-RU"/>
              </w:rPr>
            </w:pPr>
            <w:r w:rsidRPr="008E300B">
              <w:rPr>
                <w:lang w:eastAsia="ru-RU"/>
              </w:rPr>
              <w:t>т</w:t>
            </w:r>
          </w:p>
        </w:tc>
        <w:tc>
          <w:tcPr>
            <w:tcW w:w="265" w:type="pct"/>
            <w:noWrap/>
            <w:hideMark/>
          </w:tcPr>
          <w:p w14:paraId="2CCEC825" w14:textId="77777777" w:rsidR="008E300B" w:rsidRPr="008E300B" w:rsidRDefault="008E300B" w:rsidP="00C4778D">
            <w:pPr>
              <w:pStyle w:val="103"/>
              <w:rPr>
                <w:lang w:eastAsia="ru-RU"/>
              </w:rPr>
            </w:pPr>
            <w:r w:rsidRPr="008E300B">
              <w:rPr>
                <w:lang w:eastAsia="ru-RU"/>
              </w:rPr>
              <w:t>0</w:t>
            </w:r>
          </w:p>
        </w:tc>
        <w:tc>
          <w:tcPr>
            <w:tcW w:w="260" w:type="pct"/>
            <w:noWrap/>
            <w:hideMark/>
          </w:tcPr>
          <w:p w14:paraId="13E10C4F" w14:textId="77777777" w:rsidR="008E300B" w:rsidRPr="008E300B" w:rsidRDefault="008E300B" w:rsidP="00C4778D">
            <w:pPr>
              <w:pStyle w:val="103"/>
              <w:rPr>
                <w:lang w:eastAsia="ru-RU"/>
              </w:rPr>
            </w:pPr>
            <w:r w:rsidRPr="008E300B">
              <w:rPr>
                <w:lang w:eastAsia="ru-RU"/>
              </w:rPr>
              <w:t>0</w:t>
            </w:r>
          </w:p>
        </w:tc>
        <w:tc>
          <w:tcPr>
            <w:tcW w:w="248" w:type="pct"/>
            <w:noWrap/>
            <w:hideMark/>
          </w:tcPr>
          <w:p w14:paraId="3BA1F683" w14:textId="77777777" w:rsidR="008E300B" w:rsidRPr="008E300B" w:rsidRDefault="008E300B" w:rsidP="00C4778D">
            <w:pPr>
              <w:pStyle w:val="103"/>
              <w:rPr>
                <w:lang w:eastAsia="ru-RU"/>
              </w:rPr>
            </w:pPr>
            <w:r w:rsidRPr="008E300B">
              <w:rPr>
                <w:lang w:eastAsia="ru-RU"/>
              </w:rPr>
              <w:t>0</w:t>
            </w:r>
          </w:p>
        </w:tc>
        <w:tc>
          <w:tcPr>
            <w:tcW w:w="269" w:type="pct"/>
            <w:noWrap/>
            <w:hideMark/>
          </w:tcPr>
          <w:p w14:paraId="4F7AC1D3" w14:textId="77777777" w:rsidR="008E300B" w:rsidRPr="008E300B" w:rsidRDefault="008E300B" w:rsidP="00C4778D">
            <w:pPr>
              <w:pStyle w:val="103"/>
              <w:rPr>
                <w:lang w:eastAsia="ru-RU"/>
              </w:rPr>
            </w:pPr>
            <w:r w:rsidRPr="008E300B">
              <w:rPr>
                <w:lang w:eastAsia="ru-RU"/>
              </w:rPr>
              <w:t>0</w:t>
            </w:r>
          </w:p>
        </w:tc>
        <w:tc>
          <w:tcPr>
            <w:tcW w:w="269" w:type="pct"/>
            <w:noWrap/>
            <w:hideMark/>
          </w:tcPr>
          <w:p w14:paraId="336AAB5F" w14:textId="77777777" w:rsidR="008E300B" w:rsidRPr="008E300B" w:rsidRDefault="008E300B" w:rsidP="00C4778D">
            <w:pPr>
              <w:pStyle w:val="103"/>
              <w:rPr>
                <w:lang w:eastAsia="ru-RU"/>
              </w:rPr>
            </w:pPr>
            <w:r w:rsidRPr="008E300B">
              <w:rPr>
                <w:lang w:eastAsia="ru-RU"/>
              </w:rPr>
              <w:t>0</w:t>
            </w:r>
          </w:p>
        </w:tc>
        <w:tc>
          <w:tcPr>
            <w:tcW w:w="269" w:type="pct"/>
            <w:noWrap/>
            <w:hideMark/>
          </w:tcPr>
          <w:p w14:paraId="1E3D2EAF" w14:textId="77777777" w:rsidR="008E300B" w:rsidRPr="008E300B" w:rsidRDefault="008E300B" w:rsidP="00C4778D">
            <w:pPr>
              <w:pStyle w:val="103"/>
              <w:rPr>
                <w:lang w:eastAsia="ru-RU"/>
              </w:rPr>
            </w:pPr>
            <w:r w:rsidRPr="008E300B">
              <w:rPr>
                <w:lang w:eastAsia="ru-RU"/>
              </w:rPr>
              <w:t>0</w:t>
            </w:r>
          </w:p>
        </w:tc>
        <w:tc>
          <w:tcPr>
            <w:tcW w:w="269" w:type="pct"/>
            <w:noWrap/>
            <w:hideMark/>
          </w:tcPr>
          <w:p w14:paraId="2C34BAE1" w14:textId="77777777" w:rsidR="008E300B" w:rsidRPr="008E300B" w:rsidRDefault="008E300B" w:rsidP="00C4778D">
            <w:pPr>
              <w:pStyle w:val="103"/>
              <w:rPr>
                <w:lang w:eastAsia="ru-RU"/>
              </w:rPr>
            </w:pPr>
            <w:r w:rsidRPr="008E300B">
              <w:rPr>
                <w:lang w:eastAsia="ru-RU"/>
              </w:rPr>
              <w:t>0</w:t>
            </w:r>
          </w:p>
        </w:tc>
        <w:tc>
          <w:tcPr>
            <w:tcW w:w="239" w:type="pct"/>
            <w:noWrap/>
            <w:hideMark/>
          </w:tcPr>
          <w:p w14:paraId="7DF21244" w14:textId="77777777" w:rsidR="008E300B" w:rsidRPr="008E300B" w:rsidRDefault="008E300B" w:rsidP="00C4778D">
            <w:pPr>
              <w:pStyle w:val="103"/>
              <w:rPr>
                <w:lang w:eastAsia="ru-RU"/>
              </w:rPr>
            </w:pPr>
            <w:r w:rsidRPr="008E300B">
              <w:rPr>
                <w:lang w:eastAsia="ru-RU"/>
              </w:rPr>
              <w:t>0</w:t>
            </w:r>
          </w:p>
        </w:tc>
        <w:tc>
          <w:tcPr>
            <w:tcW w:w="239" w:type="pct"/>
            <w:noWrap/>
            <w:hideMark/>
          </w:tcPr>
          <w:p w14:paraId="4AB3B450" w14:textId="77777777" w:rsidR="008E300B" w:rsidRPr="008E300B" w:rsidRDefault="008E300B" w:rsidP="00C4778D">
            <w:pPr>
              <w:pStyle w:val="103"/>
              <w:rPr>
                <w:lang w:eastAsia="ru-RU"/>
              </w:rPr>
            </w:pPr>
            <w:r w:rsidRPr="008E300B">
              <w:rPr>
                <w:lang w:eastAsia="ru-RU"/>
              </w:rPr>
              <w:t>0</w:t>
            </w:r>
          </w:p>
        </w:tc>
        <w:tc>
          <w:tcPr>
            <w:tcW w:w="239" w:type="pct"/>
            <w:noWrap/>
            <w:hideMark/>
          </w:tcPr>
          <w:p w14:paraId="6B193368" w14:textId="77777777" w:rsidR="008E300B" w:rsidRPr="008E300B" w:rsidRDefault="008E300B" w:rsidP="00C4778D">
            <w:pPr>
              <w:pStyle w:val="103"/>
              <w:rPr>
                <w:lang w:eastAsia="ru-RU"/>
              </w:rPr>
            </w:pPr>
            <w:r w:rsidRPr="008E300B">
              <w:rPr>
                <w:lang w:eastAsia="ru-RU"/>
              </w:rPr>
              <w:t>0</w:t>
            </w:r>
          </w:p>
        </w:tc>
        <w:tc>
          <w:tcPr>
            <w:tcW w:w="239" w:type="pct"/>
            <w:noWrap/>
            <w:hideMark/>
          </w:tcPr>
          <w:p w14:paraId="40D60E86" w14:textId="77777777" w:rsidR="008E300B" w:rsidRPr="008E300B" w:rsidRDefault="008E300B" w:rsidP="00C4778D">
            <w:pPr>
              <w:pStyle w:val="103"/>
              <w:rPr>
                <w:lang w:eastAsia="ru-RU"/>
              </w:rPr>
            </w:pPr>
            <w:r w:rsidRPr="008E300B">
              <w:rPr>
                <w:lang w:eastAsia="ru-RU"/>
              </w:rPr>
              <w:t>0</w:t>
            </w:r>
          </w:p>
        </w:tc>
        <w:tc>
          <w:tcPr>
            <w:tcW w:w="231" w:type="pct"/>
            <w:noWrap/>
            <w:hideMark/>
          </w:tcPr>
          <w:p w14:paraId="6EF7FA53" w14:textId="77777777" w:rsidR="008E300B" w:rsidRPr="008E300B" w:rsidRDefault="008E300B" w:rsidP="00C4778D">
            <w:pPr>
              <w:pStyle w:val="103"/>
              <w:rPr>
                <w:lang w:eastAsia="ru-RU"/>
              </w:rPr>
            </w:pPr>
            <w:r w:rsidRPr="008E300B">
              <w:rPr>
                <w:lang w:eastAsia="ru-RU"/>
              </w:rPr>
              <w:t>0</w:t>
            </w:r>
          </w:p>
        </w:tc>
        <w:tc>
          <w:tcPr>
            <w:tcW w:w="231" w:type="pct"/>
            <w:noWrap/>
            <w:hideMark/>
          </w:tcPr>
          <w:p w14:paraId="3A4B4594" w14:textId="77777777" w:rsidR="008E300B" w:rsidRPr="008E300B" w:rsidRDefault="008E300B" w:rsidP="00C4778D">
            <w:pPr>
              <w:pStyle w:val="103"/>
              <w:rPr>
                <w:lang w:eastAsia="ru-RU"/>
              </w:rPr>
            </w:pPr>
            <w:r w:rsidRPr="008E300B">
              <w:rPr>
                <w:lang w:eastAsia="ru-RU"/>
              </w:rPr>
              <w:t>0</w:t>
            </w:r>
          </w:p>
        </w:tc>
        <w:tc>
          <w:tcPr>
            <w:tcW w:w="231" w:type="pct"/>
            <w:noWrap/>
            <w:hideMark/>
          </w:tcPr>
          <w:p w14:paraId="74B90951" w14:textId="77777777" w:rsidR="008E300B" w:rsidRPr="008E300B" w:rsidRDefault="008E300B" w:rsidP="00C4778D">
            <w:pPr>
              <w:pStyle w:val="103"/>
              <w:rPr>
                <w:lang w:eastAsia="ru-RU"/>
              </w:rPr>
            </w:pPr>
            <w:r w:rsidRPr="008E300B">
              <w:rPr>
                <w:lang w:eastAsia="ru-RU"/>
              </w:rPr>
              <w:t>0</w:t>
            </w:r>
          </w:p>
        </w:tc>
        <w:tc>
          <w:tcPr>
            <w:tcW w:w="231" w:type="pct"/>
            <w:noWrap/>
            <w:hideMark/>
          </w:tcPr>
          <w:p w14:paraId="79A75E5C" w14:textId="77777777" w:rsidR="008E300B" w:rsidRPr="008E300B" w:rsidRDefault="008E300B" w:rsidP="00C4778D">
            <w:pPr>
              <w:pStyle w:val="103"/>
              <w:rPr>
                <w:lang w:eastAsia="ru-RU"/>
              </w:rPr>
            </w:pPr>
            <w:r w:rsidRPr="008E300B">
              <w:rPr>
                <w:lang w:eastAsia="ru-RU"/>
              </w:rPr>
              <w:t>0</w:t>
            </w:r>
          </w:p>
        </w:tc>
        <w:tc>
          <w:tcPr>
            <w:tcW w:w="205" w:type="pct"/>
            <w:noWrap/>
            <w:hideMark/>
          </w:tcPr>
          <w:p w14:paraId="24DBEC08" w14:textId="77777777" w:rsidR="008E300B" w:rsidRPr="008E300B" w:rsidRDefault="008E300B" w:rsidP="00C4778D">
            <w:pPr>
              <w:pStyle w:val="103"/>
              <w:rPr>
                <w:lang w:eastAsia="ru-RU"/>
              </w:rPr>
            </w:pPr>
            <w:r w:rsidRPr="008E300B">
              <w:rPr>
                <w:lang w:eastAsia="ru-RU"/>
              </w:rPr>
              <w:t>0</w:t>
            </w:r>
          </w:p>
        </w:tc>
      </w:tr>
      <w:tr w:rsidR="008E300B" w:rsidRPr="008E300B" w14:paraId="717AE52A" w14:textId="77777777" w:rsidTr="00C4778D">
        <w:trPr>
          <w:trHeight w:val="510"/>
        </w:trPr>
        <w:tc>
          <w:tcPr>
            <w:tcW w:w="803" w:type="pct"/>
            <w:hideMark/>
          </w:tcPr>
          <w:p w14:paraId="619BD69E" w14:textId="77777777" w:rsidR="008E300B" w:rsidRPr="008E300B" w:rsidRDefault="008E300B" w:rsidP="00C4778D">
            <w:pPr>
              <w:pStyle w:val="103"/>
              <w:rPr>
                <w:lang w:eastAsia="ru-RU"/>
              </w:rPr>
            </w:pPr>
            <w:r w:rsidRPr="008E300B">
              <w:rPr>
                <w:lang w:eastAsia="ru-RU"/>
              </w:rPr>
              <w:t>Максимальный часовой расход натурального топлива:</w:t>
            </w:r>
          </w:p>
        </w:tc>
        <w:tc>
          <w:tcPr>
            <w:tcW w:w="265" w:type="pct"/>
            <w:noWrap/>
            <w:hideMark/>
          </w:tcPr>
          <w:p w14:paraId="328549E2" w14:textId="77777777" w:rsidR="008E300B" w:rsidRPr="008E300B" w:rsidRDefault="008E300B" w:rsidP="00C4778D">
            <w:pPr>
              <w:pStyle w:val="103"/>
              <w:rPr>
                <w:lang w:eastAsia="ru-RU"/>
              </w:rPr>
            </w:pPr>
            <w:r w:rsidRPr="008E300B">
              <w:rPr>
                <w:lang w:eastAsia="ru-RU"/>
              </w:rPr>
              <w:t> </w:t>
            </w:r>
          </w:p>
        </w:tc>
        <w:tc>
          <w:tcPr>
            <w:tcW w:w="265" w:type="pct"/>
            <w:noWrap/>
            <w:hideMark/>
          </w:tcPr>
          <w:p w14:paraId="3E703ED0" w14:textId="77777777" w:rsidR="008E300B" w:rsidRPr="008E300B" w:rsidRDefault="008E300B" w:rsidP="00C4778D">
            <w:pPr>
              <w:pStyle w:val="103"/>
              <w:rPr>
                <w:lang w:eastAsia="ru-RU"/>
              </w:rPr>
            </w:pPr>
            <w:r w:rsidRPr="008E300B">
              <w:rPr>
                <w:lang w:eastAsia="ru-RU"/>
              </w:rPr>
              <w:t> </w:t>
            </w:r>
          </w:p>
        </w:tc>
        <w:tc>
          <w:tcPr>
            <w:tcW w:w="260" w:type="pct"/>
            <w:noWrap/>
            <w:hideMark/>
          </w:tcPr>
          <w:p w14:paraId="732697FD" w14:textId="77777777" w:rsidR="008E300B" w:rsidRPr="008E300B" w:rsidRDefault="008E300B" w:rsidP="00C4778D">
            <w:pPr>
              <w:pStyle w:val="103"/>
              <w:rPr>
                <w:lang w:eastAsia="ru-RU"/>
              </w:rPr>
            </w:pPr>
            <w:r w:rsidRPr="008E300B">
              <w:rPr>
                <w:lang w:eastAsia="ru-RU"/>
              </w:rPr>
              <w:t> </w:t>
            </w:r>
          </w:p>
        </w:tc>
        <w:tc>
          <w:tcPr>
            <w:tcW w:w="248" w:type="pct"/>
            <w:noWrap/>
            <w:hideMark/>
          </w:tcPr>
          <w:p w14:paraId="2AA1AA5D" w14:textId="77777777" w:rsidR="008E300B" w:rsidRPr="008E300B" w:rsidRDefault="008E300B" w:rsidP="00C4778D">
            <w:pPr>
              <w:pStyle w:val="103"/>
              <w:rPr>
                <w:lang w:eastAsia="ru-RU"/>
              </w:rPr>
            </w:pPr>
            <w:r w:rsidRPr="008E300B">
              <w:rPr>
                <w:lang w:eastAsia="ru-RU"/>
              </w:rPr>
              <w:t> </w:t>
            </w:r>
          </w:p>
        </w:tc>
        <w:tc>
          <w:tcPr>
            <w:tcW w:w="269" w:type="pct"/>
            <w:noWrap/>
            <w:hideMark/>
          </w:tcPr>
          <w:p w14:paraId="17118987" w14:textId="77777777" w:rsidR="008E300B" w:rsidRPr="008E300B" w:rsidRDefault="008E300B" w:rsidP="00C4778D">
            <w:pPr>
              <w:pStyle w:val="103"/>
              <w:rPr>
                <w:lang w:eastAsia="ru-RU"/>
              </w:rPr>
            </w:pPr>
            <w:r w:rsidRPr="008E300B">
              <w:rPr>
                <w:lang w:eastAsia="ru-RU"/>
              </w:rPr>
              <w:t> </w:t>
            </w:r>
          </w:p>
        </w:tc>
        <w:tc>
          <w:tcPr>
            <w:tcW w:w="269" w:type="pct"/>
            <w:noWrap/>
            <w:hideMark/>
          </w:tcPr>
          <w:p w14:paraId="16D5CE6C" w14:textId="77777777" w:rsidR="008E300B" w:rsidRPr="008E300B" w:rsidRDefault="008E300B" w:rsidP="00C4778D">
            <w:pPr>
              <w:pStyle w:val="103"/>
              <w:rPr>
                <w:lang w:eastAsia="ru-RU"/>
              </w:rPr>
            </w:pPr>
            <w:r w:rsidRPr="008E300B">
              <w:rPr>
                <w:lang w:eastAsia="ru-RU"/>
              </w:rPr>
              <w:t> </w:t>
            </w:r>
          </w:p>
        </w:tc>
        <w:tc>
          <w:tcPr>
            <w:tcW w:w="269" w:type="pct"/>
            <w:noWrap/>
            <w:hideMark/>
          </w:tcPr>
          <w:p w14:paraId="235CB890" w14:textId="77777777" w:rsidR="008E300B" w:rsidRPr="008E300B" w:rsidRDefault="008E300B" w:rsidP="00C4778D">
            <w:pPr>
              <w:pStyle w:val="103"/>
              <w:rPr>
                <w:lang w:eastAsia="ru-RU"/>
              </w:rPr>
            </w:pPr>
            <w:r w:rsidRPr="008E300B">
              <w:rPr>
                <w:lang w:eastAsia="ru-RU"/>
              </w:rPr>
              <w:t> </w:t>
            </w:r>
          </w:p>
        </w:tc>
        <w:tc>
          <w:tcPr>
            <w:tcW w:w="269" w:type="pct"/>
            <w:noWrap/>
            <w:hideMark/>
          </w:tcPr>
          <w:p w14:paraId="3721300C" w14:textId="77777777" w:rsidR="008E300B" w:rsidRPr="008E300B" w:rsidRDefault="008E300B" w:rsidP="00C4778D">
            <w:pPr>
              <w:pStyle w:val="103"/>
              <w:rPr>
                <w:lang w:eastAsia="ru-RU"/>
              </w:rPr>
            </w:pPr>
            <w:r w:rsidRPr="008E300B">
              <w:rPr>
                <w:lang w:eastAsia="ru-RU"/>
              </w:rPr>
              <w:t> </w:t>
            </w:r>
          </w:p>
        </w:tc>
        <w:tc>
          <w:tcPr>
            <w:tcW w:w="239" w:type="pct"/>
            <w:noWrap/>
            <w:hideMark/>
          </w:tcPr>
          <w:p w14:paraId="0F3D1DFF" w14:textId="77777777" w:rsidR="008E300B" w:rsidRPr="008E300B" w:rsidRDefault="008E300B" w:rsidP="00C4778D">
            <w:pPr>
              <w:pStyle w:val="103"/>
              <w:rPr>
                <w:lang w:eastAsia="ru-RU"/>
              </w:rPr>
            </w:pPr>
            <w:r w:rsidRPr="008E300B">
              <w:rPr>
                <w:lang w:eastAsia="ru-RU"/>
              </w:rPr>
              <w:t> </w:t>
            </w:r>
          </w:p>
        </w:tc>
        <w:tc>
          <w:tcPr>
            <w:tcW w:w="239" w:type="pct"/>
            <w:noWrap/>
            <w:hideMark/>
          </w:tcPr>
          <w:p w14:paraId="36B466C0" w14:textId="77777777" w:rsidR="008E300B" w:rsidRPr="008E300B" w:rsidRDefault="008E300B" w:rsidP="00C4778D">
            <w:pPr>
              <w:pStyle w:val="103"/>
              <w:rPr>
                <w:lang w:eastAsia="ru-RU"/>
              </w:rPr>
            </w:pPr>
            <w:r w:rsidRPr="008E300B">
              <w:rPr>
                <w:lang w:eastAsia="ru-RU"/>
              </w:rPr>
              <w:t> </w:t>
            </w:r>
          </w:p>
        </w:tc>
        <w:tc>
          <w:tcPr>
            <w:tcW w:w="239" w:type="pct"/>
            <w:noWrap/>
            <w:hideMark/>
          </w:tcPr>
          <w:p w14:paraId="41D6A68C" w14:textId="77777777" w:rsidR="008E300B" w:rsidRPr="008E300B" w:rsidRDefault="008E300B" w:rsidP="00C4778D">
            <w:pPr>
              <w:pStyle w:val="103"/>
              <w:rPr>
                <w:lang w:eastAsia="ru-RU"/>
              </w:rPr>
            </w:pPr>
            <w:r w:rsidRPr="008E300B">
              <w:rPr>
                <w:lang w:eastAsia="ru-RU"/>
              </w:rPr>
              <w:t> </w:t>
            </w:r>
          </w:p>
        </w:tc>
        <w:tc>
          <w:tcPr>
            <w:tcW w:w="239" w:type="pct"/>
            <w:noWrap/>
            <w:hideMark/>
          </w:tcPr>
          <w:p w14:paraId="62C017AF" w14:textId="77777777" w:rsidR="008E300B" w:rsidRPr="008E300B" w:rsidRDefault="008E300B" w:rsidP="00C4778D">
            <w:pPr>
              <w:pStyle w:val="103"/>
              <w:rPr>
                <w:lang w:eastAsia="ru-RU"/>
              </w:rPr>
            </w:pPr>
            <w:r w:rsidRPr="008E300B">
              <w:rPr>
                <w:lang w:eastAsia="ru-RU"/>
              </w:rPr>
              <w:t> </w:t>
            </w:r>
          </w:p>
        </w:tc>
        <w:tc>
          <w:tcPr>
            <w:tcW w:w="231" w:type="pct"/>
            <w:noWrap/>
            <w:hideMark/>
          </w:tcPr>
          <w:p w14:paraId="7E5971B5" w14:textId="77777777" w:rsidR="008E300B" w:rsidRPr="008E300B" w:rsidRDefault="008E300B" w:rsidP="00C4778D">
            <w:pPr>
              <w:pStyle w:val="103"/>
              <w:rPr>
                <w:lang w:eastAsia="ru-RU"/>
              </w:rPr>
            </w:pPr>
            <w:r w:rsidRPr="008E300B">
              <w:rPr>
                <w:lang w:eastAsia="ru-RU"/>
              </w:rPr>
              <w:t> </w:t>
            </w:r>
          </w:p>
        </w:tc>
        <w:tc>
          <w:tcPr>
            <w:tcW w:w="231" w:type="pct"/>
            <w:noWrap/>
            <w:hideMark/>
          </w:tcPr>
          <w:p w14:paraId="486C247D" w14:textId="77777777" w:rsidR="008E300B" w:rsidRPr="008E300B" w:rsidRDefault="008E300B" w:rsidP="00C4778D">
            <w:pPr>
              <w:pStyle w:val="103"/>
              <w:rPr>
                <w:lang w:eastAsia="ru-RU"/>
              </w:rPr>
            </w:pPr>
            <w:r w:rsidRPr="008E300B">
              <w:rPr>
                <w:lang w:eastAsia="ru-RU"/>
              </w:rPr>
              <w:t> </w:t>
            </w:r>
          </w:p>
        </w:tc>
        <w:tc>
          <w:tcPr>
            <w:tcW w:w="231" w:type="pct"/>
            <w:noWrap/>
            <w:hideMark/>
          </w:tcPr>
          <w:p w14:paraId="77C0B370" w14:textId="77777777" w:rsidR="008E300B" w:rsidRPr="008E300B" w:rsidRDefault="008E300B" w:rsidP="00C4778D">
            <w:pPr>
              <w:pStyle w:val="103"/>
              <w:rPr>
                <w:lang w:eastAsia="ru-RU"/>
              </w:rPr>
            </w:pPr>
            <w:r w:rsidRPr="008E300B">
              <w:rPr>
                <w:lang w:eastAsia="ru-RU"/>
              </w:rPr>
              <w:t> </w:t>
            </w:r>
          </w:p>
        </w:tc>
        <w:tc>
          <w:tcPr>
            <w:tcW w:w="231" w:type="pct"/>
            <w:noWrap/>
            <w:hideMark/>
          </w:tcPr>
          <w:p w14:paraId="36B0BC56" w14:textId="77777777" w:rsidR="008E300B" w:rsidRPr="008E300B" w:rsidRDefault="008E300B" w:rsidP="00C4778D">
            <w:pPr>
              <w:pStyle w:val="103"/>
              <w:rPr>
                <w:lang w:eastAsia="ru-RU"/>
              </w:rPr>
            </w:pPr>
            <w:r w:rsidRPr="008E300B">
              <w:rPr>
                <w:lang w:eastAsia="ru-RU"/>
              </w:rPr>
              <w:t> </w:t>
            </w:r>
          </w:p>
        </w:tc>
        <w:tc>
          <w:tcPr>
            <w:tcW w:w="205" w:type="pct"/>
            <w:noWrap/>
            <w:hideMark/>
          </w:tcPr>
          <w:p w14:paraId="3535F168" w14:textId="77777777" w:rsidR="008E300B" w:rsidRPr="008E300B" w:rsidRDefault="008E300B" w:rsidP="00C4778D">
            <w:pPr>
              <w:pStyle w:val="103"/>
              <w:rPr>
                <w:lang w:eastAsia="ru-RU"/>
              </w:rPr>
            </w:pPr>
            <w:r w:rsidRPr="008E300B">
              <w:rPr>
                <w:lang w:eastAsia="ru-RU"/>
              </w:rPr>
              <w:t> </w:t>
            </w:r>
          </w:p>
        </w:tc>
      </w:tr>
      <w:tr w:rsidR="008E300B" w:rsidRPr="008E300B" w14:paraId="526F54F4" w14:textId="77777777" w:rsidTr="00C4778D">
        <w:trPr>
          <w:trHeight w:val="315"/>
        </w:trPr>
        <w:tc>
          <w:tcPr>
            <w:tcW w:w="803" w:type="pct"/>
            <w:noWrap/>
            <w:hideMark/>
          </w:tcPr>
          <w:p w14:paraId="12B679EA" w14:textId="77777777" w:rsidR="008E300B" w:rsidRPr="008E300B" w:rsidRDefault="008E300B" w:rsidP="00C4778D">
            <w:pPr>
              <w:pStyle w:val="103"/>
              <w:rPr>
                <w:lang w:eastAsia="ru-RU"/>
              </w:rPr>
            </w:pPr>
            <w:r w:rsidRPr="008E300B">
              <w:rPr>
                <w:lang w:eastAsia="ru-RU"/>
              </w:rPr>
              <w:t>природный газ</w:t>
            </w:r>
          </w:p>
        </w:tc>
        <w:tc>
          <w:tcPr>
            <w:tcW w:w="265" w:type="pct"/>
            <w:noWrap/>
            <w:hideMark/>
          </w:tcPr>
          <w:p w14:paraId="7D6FD102" w14:textId="77777777" w:rsidR="008E300B" w:rsidRPr="008E300B" w:rsidRDefault="008E300B" w:rsidP="00C4778D">
            <w:pPr>
              <w:pStyle w:val="103"/>
              <w:rPr>
                <w:lang w:eastAsia="ru-RU"/>
              </w:rPr>
            </w:pPr>
            <w:r w:rsidRPr="008E300B">
              <w:rPr>
                <w:lang w:eastAsia="ru-RU"/>
              </w:rPr>
              <w:t>тыс. м</w:t>
            </w:r>
            <w:r w:rsidRPr="00E36741">
              <w:rPr>
                <w:rStyle w:val="aff3"/>
              </w:rPr>
              <w:t>3</w:t>
            </w:r>
            <w:r w:rsidRPr="008E300B">
              <w:rPr>
                <w:lang w:eastAsia="ru-RU"/>
              </w:rPr>
              <w:t>/ч</w:t>
            </w:r>
          </w:p>
        </w:tc>
        <w:tc>
          <w:tcPr>
            <w:tcW w:w="265" w:type="pct"/>
            <w:noWrap/>
            <w:hideMark/>
          </w:tcPr>
          <w:p w14:paraId="45B2331C" w14:textId="77777777" w:rsidR="008E300B" w:rsidRPr="008E300B" w:rsidRDefault="008E300B" w:rsidP="00C4778D">
            <w:pPr>
              <w:pStyle w:val="103"/>
              <w:rPr>
                <w:lang w:eastAsia="ru-RU"/>
              </w:rPr>
            </w:pPr>
            <w:r w:rsidRPr="008E300B">
              <w:rPr>
                <w:lang w:eastAsia="ru-RU"/>
              </w:rPr>
              <w:t>0,02</w:t>
            </w:r>
          </w:p>
        </w:tc>
        <w:tc>
          <w:tcPr>
            <w:tcW w:w="260" w:type="pct"/>
            <w:noWrap/>
            <w:hideMark/>
          </w:tcPr>
          <w:p w14:paraId="605F9CE6" w14:textId="77777777" w:rsidR="008E300B" w:rsidRPr="008E300B" w:rsidRDefault="008E300B" w:rsidP="00C4778D">
            <w:pPr>
              <w:pStyle w:val="103"/>
              <w:rPr>
                <w:lang w:eastAsia="ru-RU"/>
              </w:rPr>
            </w:pPr>
            <w:r w:rsidRPr="008E300B">
              <w:rPr>
                <w:lang w:eastAsia="ru-RU"/>
              </w:rPr>
              <w:t>0,02</w:t>
            </w:r>
          </w:p>
        </w:tc>
        <w:tc>
          <w:tcPr>
            <w:tcW w:w="248" w:type="pct"/>
            <w:noWrap/>
            <w:hideMark/>
          </w:tcPr>
          <w:p w14:paraId="4F131AB1" w14:textId="77777777" w:rsidR="008E300B" w:rsidRPr="008E300B" w:rsidRDefault="008E300B" w:rsidP="00C4778D">
            <w:pPr>
              <w:pStyle w:val="103"/>
              <w:rPr>
                <w:lang w:eastAsia="ru-RU"/>
              </w:rPr>
            </w:pPr>
            <w:r w:rsidRPr="008E300B">
              <w:rPr>
                <w:lang w:eastAsia="ru-RU"/>
              </w:rPr>
              <w:t>0,02</w:t>
            </w:r>
          </w:p>
        </w:tc>
        <w:tc>
          <w:tcPr>
            <w:tcW w:w="269" w:type="pct"/>
            <w:noWrap/>
            <w:hideMark/>
          </w:tcPr>
          <w:p w14:paraId="2AF3CACC" w14:textId="77777777" w:rsidR="008E300B" w:rsidRPr="008E300B" w:rsidRDefault="008E300B" w:rsidP="00C4778D">
            <w:pPr>
              <w:pStyle w:val="103"/>
              <w:rPr>
                <w:lang w:eastAsia="ru-RU"/>
              </w:rPr>
            </w:pPr>
            <w:r w:rsidRPr="008E300B">
              <w:rPr>
                <w:lang w:eastAsia="ru-RU"/>
              </w:rPr>
              <w:t>0,02</w:t>
            </w:r>
          </w:p>
        </w:tc>
        <w:tc>
          <w:tcPr>
            <w:tcW w:w="269" w:type="pct"/>
            <w:noWrap/>
            <w:hideMark/>
          </w:tcPr>
          <w:p w14:paraId="65B7CD6C" w14:textId="77777777" w:rsidR="008E300B" w:rsidRPr="008E300B" w:rsidRDefault="008E300B" w:rsidP="00C4778D">
            <w:pPr>
              <w:pStyle w:val="103"/>
              <w:rPr>
                <w:lang w:eastAsia="ru-RU"/>
              </w:rPr>
            </w:pPr>
            <w:r w:rsidRPr="008E300B">
              <w:rPr>
                <w:lang w:eastAsia="ru-RU"/>
              </w:rPr>
              <w:t>0,02</w:t>
            </w:r>
          </w:p>
        </w:tc>
        <w:tc>
          <w:tcPr>
            <w:tcW w:w="269" w:type="pct"/>
            <w:noWrap/>
            <w:hideMark/>
          </w:tcPr>
          <w:p w14:paraId="575095DA" w14:textId="77777777" w:rsidR="008E300B" w:rsidRPr="008E300B" w:rsidRDefault="008E300B" w:rsidP="00C4778D">
            <w:pPr>
              <w:pStyle w:val="103"/>
              <w:rPr>
                <w:lang w:eastAsia="ru-RU"/>
              </w:rPr>
            </w:pPr>
            <w:r w:rsidRPr="008E300B">
              <w:rPr>
                <w:lang w:eastAsia="ru-RU"/>
              </w:rPr>
              <w:t>0,02</w:t>
            </w:r>
          </w:p>
        </w:tc>
        <w:tc>
          <w:tcPr>
            <w:tcW w:w="269" w:type="pct"/>
            <w:noWrap/>
            <w:hideMark/>
          </w:tcPr>
          <w:p w14:paraId="4991C26F" w14:textId="77777777" w:rsidR="008E300B" w:rsidRPr="008E300B" w:rsidRDefault="008E300B" w:rsidP="00C4778D">
            <w:pPr>
              <w:pStyle w:val="103"/>
              <w:rPr>
                <w:lang w:eastAsia="ru-RU"/>
              </w:rPr>
            </w:pPr>
            <w:r w:rsidRPr="008E300B">
              <w:rPr>
                <w:lang w:eastAsia="ru-RU"/>
              </w:rPr>
              <w:t>0,02</w:t>
            </w:r>
          </w:p>
        </w:tc>
        <w:tc>
          <w:tcPr>
            <w:tcW w:w="239" w:type="pct"/>
            <w:noWrap/>
            <w:hideMark/>
          </w:tcPr>
          <w:p w14:paraId="77DCE7EC" w14:textId="77777777" w:rsidR="008E300B" w:rsidRPr="008E300B" w:rsidRDefault="008E300B" w:rsidP="00C4778D">
            <w:pPr>
              <w:pStyle w:val="103"/>
              <w:rPr>
                <w:lang w:eastAsia="ru-RU"/>
              </w:rPr>
            </w:pPr>
            <w:r w:rsidRPr="008E300B">
              <w:rPr>
                <w:lang w:eastAsia="ru-RU"/>
              </w:rPr>
              <w:t>0,02</w:t>
            </w:r>
          </w:p>
        </w:tc>
        <w:tc>
          <w:tcPr>
            <w:tcW w:w="239" w:type="pct"/>
            <w:noWrap/>
            <w:hideMark/>
          </w:tcPr>
          <w:p w14:paraId="70BA5380" w14:textId="77777777" w:rsidR="008E300B" w:rsidRPr="008E300B" w:rsidRDefault="008E300B" w:rsidP="00C4778D">
            <w:pPr>
              <w:pStyle w:val="103"/>
              <w:rPr>
                <w:lang w:eastAsia="ru-RU"/>
              </w:rPr>
            </w:pPr>
            <w:r w:rsidRPr="008E300B">
              <w:rPr>
                <w:lang w:eastAsia="ru-RU"/>
              </w:rPr>
              <w:t>0,02</w:t>
            </w:r>
          </w:p>
        </w:tc>
        <w:tc>
          <w:tcPr>
            <w:tcW w:w="239" w:type="pct"/>
            <w:noWrap/>
            <w:hideMark/>
          </w:tcPr>
          <w:p w14:paraId="37223EA0" w14:textId="77777777" w:rsidR="008E300B" w:rsidRPr="008E300B" w:rsidRDefault="008E300B" w:rsidP="00C4778D">
            <w:pPr>
              <w:pStyle w:val="103"/>
              <w:rPr>
                <w:lang w:eastAsia="ru-RU"/>
              </w:rPr>
            </w:pPr>
            <w:r w:rsidRPr="008E300B">
              <w:rPr>
                <w:lang w:eastAsia="ru-RU"/>
              </w:rPr>
              <w:t>0,02</w:t>
            </w:r>
          </w:p>
        </w:tc>
        <w:tc>
          <w:tcPr>
            <w:tcW w:w="239" w:type="pct"/>
            <w:noWrap/>
            <w:hideMark/>
          </w:tcPr>
          <w:p w14:paraId="37C953F8" w14:textId="77777777" w:rsidR="008E300B" w:rsidRPr="008E300B" w:rsidRDefault="008E300B" w:rsidP="00C4778D">
            <w:pPr>
              <w:pStyle w:val="103"/>
              <w:rPr>
                <w:lang w:eastAsia="ru-RU"/>
              </w:rPr>
            </w:pPr>
            <w:r w:rsidRPr="008E300B">
              <w:rPr>
                <w:lang w:eastAsia="ru-RU"/>
              </w:rPr>
              <w:t>0,02</w:t>
            </w:r>
          </w:p>
        </w:tc>
        <w:tc>
          <w:tcPr>
            <w:tcW w:w="231" w:type="pct"/>
            <w:noWrap/>
            <w:hideMark/>
          </w:tcPr>
          <w:p w14:paraId="41A734C0" w14:textId="77777777" w:rsidR="008E300B" w:rsidRPr="008E300B" w:rsidRDefault="008E300B" w:rsidP="00C4778D">
            <w:pPr>
              <w:pStyle w:val="103"/>
              <w:rPr>
                <w:lang w:eastAsia="ru-RU"/>
              </w:rPr>
            </w:pPr>
            <w:r w:rsidRPr="008E300B">
              <w:rPr>
                <w:lang w:eastAsia="ru-RU"/>
              </w:rPr>
              <w:t>0,02</w:t>
            </w:r>
          </w:p>
        </w:tc>
        <w:tc>
          <w:tcPr>
            <w:tcW w:w="231" w:type="pct"/>
            <w:noWrap/>
            <w:hideMark/>
          </w:tcPr>
          <w:p w14:paraId="469F738E" w14:textId="77777777" w:rsidR="008E300B" w:rsidRPr="008E300B" w:rsidRDefault="008E300B" w:rsidP="00C4778D">
            <w:pPr>
              <w:pStyle w:val="103"/>
              <w:rPr>
                <w:lang w:eastAsia="ru-RU"/>
              </w:rPr>
            </w:pPr>
            <w:r w:rsidRPr="008E300B">
              <w:rPr>
                <w:lang w:eastAsia="ru-RU"/>
              </w:rPr>
              <w:t>0,02</w:t>
            </w:r>
          </w:p>
        </w:tc>
        <w:tc>
          <w:tcPr>
            <w:tcW w:w="231" w:type="pct"/>
            <w:noWrap/>
            <w:hideMark/>
          </w:tcPr>
          <w:p w14:paraId="6E20E533" w14:textId="77777777" w:rsidR="008E300B" w:rsidRPr="008E300B" w:rsidRDefault="008E300B" w:rsidP="00C4778D">
            <w:pPr>
              <w:pStyle w:val="103"/>
              <w:rPr>
                <w:lang w:eastAsia="ru-RU"/>
              </w:rPr>
            </w:pPr>
            <w:r w:rsidRPr="008E300B">
              <w:rPr>
                <w:lang w:eastAsia="ru-RU"/>
              </w:rPr>
              <w:t>0,02</w:t>
            </w:r>
          </w:p>
        </w:tc>
        <w:tc>
          <w:tcPr>
            <w:tcW w:w="231" w:type="pct"/>
            <w:noWrap/>
            <w:hideMark/>
          </w:tcPr>
          <w:p w14:paraId="7F05D4D4" w14:textId="77777777" w:rsidR="008E300B" w:rsidRPr="008E300B" w:rsidRDefault="008E300B" w:rsidP="00C4778D">
            <w:pPr>
              <w:pStyle w:val="103"/>
              <w:rPr>
                <w:lang w:eastAsia="ru-RU"/>
              </w:rPr>
            </w:pPr>
            <w:r w:rsidRPr="008E300B">
              <w:rPr>
                <w:lang w:eastAsia="ru-RU"/>
              </w:rPr>
              <w:t>0,02</w:t>
            </w:r>
          </w:p>
        </w:tc>
        <w:tc>
          <w:tcPr>
            <w:tcW w:w="205" w:type="pct"/>
            <w:noWrap/>
            <w:hideMark/>
          </w:tcPr>
          <w:p w14:paraId="1DC2BA3C" w14:textId="77777777" w:rsidR="008E300B" w:rsidRPr="008E300B" w:rsidRDefault="008E300B" w:rsidP="00C4778D">
            <w:pPr>
              <w:pStyle w:val="103"/>
              <w:rPr>
                <w:lang w:eastAsia="ru-RU"/>
              </w:rPr>
            </w:pPr>
            <w:r w:rsidRPr="008E300B">
              <w:rPr>
                <w:lang w:eastAsia="ru-RU"/>
              </w:rPr>
              <w:t>0,02</w:t>
            </w:r>
          </w:p>
        </w:tc>
      </w:tr>
      <w:tr w:rsidR="008E300B" w:rsidRPr="008E300B" w14:paraId="1935244C" w14:textId="77777777" w:rsidTr="00C4778D">
        <w:trPr>
          <w:trHeight w:val="255"/>
        </w:trPr>
        <w:tc>
          <w:tcPr>
            <w:tcW w:w="803" w:type="pct"/>
            <w:noWrap/>
            <w:hideMark/>
          </w:tcPr>
          <w:p w14:paraId="141B0795" w14:textId="77777777" w:rsidR="008E300B" w:rsidRPr="008E300B" w:rsidRDefault="008E300B" w:rsidP="00C4778D">
            <w:pPr>
              <w:pStyle w:val="103"/>
              <w:rPr>
                <w:lang w:eastAsia="ru-RU"/>
              </w:rPr>
            </w:pPr>
            <w:r w:rsidRPr="008E300B">
              <w:rPr>
                <w:lang w:eastAsia="ru-RU"/>
              </w:rPr>
              <w:t>уголь</w:t>
            </w:r>
          </w:p>
        </w:tc>
        <w:tc>
          <w:tcPr>
            <w:tcW w:w="265" w:type="pct"/>
            <w:noWrap/>
            <w:hideMark/>
          </w:tcPr>
          <w:p w14:paraId="6BFEAB07" w14:textId="77777777" w:rsidR="008E300B" w:rsidRPr="008E300B" w:rsidRDefault="008E300B" w:rsidP="00C4778D">
            <w:pPr>
              <w:pStyle w:val="103"/>
              <w:rPr>
                <w:lang w:eastAsia="ru-RU"/>
              </w:rPr>
            </w:pPr>
            <w:r w:rsidRPr="008E300B">
              <w:rPr>
                <w:lang w:eastAsia="ru-RU"/>
              </w:rPr>
              <w:t>т/ч</w:t>
            </w:r>
          </w:p>
        </w:tc>
        <w:tc>
          <w:tcPr>
            <w:tcW w:w="265" w:type="pct"/>
            <w:noWrap/>
            <w:hideMark/>
          </w:tcPr>
          <w:p w14:paraId="23F42BD2" w14:textId="77777777" w:rsidR="008E300B" w:rsidRPr="008E300B" w:rsidRDefault="008E300B" w:rsidP="00C4778D">
            <w:pPr>
              <w:pStyle w:val="103"/>
              <w:rPr>
                <w:lang w:eastAsia="ru-RU"/>
              </w:rPr>
            </w:pPr>
            <w:r w:rsidRPr="008E300B">
              <w:rPr>
                <w:lang w:eastAsia="ru-RU"/>
              </w:rPr>
              <w:t>0,0</w:t>
            </w:r>
          </w:p>
        </w:tc>
        <w:tc>
          <w:tcPr>
            <w:tcW w:w="260" w:type="pct"/>
            <w:noWrap/>
            <w:hideMark/>
          </w:tcPr>
          <w:p w14:paraId="6941EFED" w14:textId="77777777" w:rsidR="008E300B" w:rsidRPr="008E300B" w:rsidRDefault="008E300B" w:rsidP="00C4778D">
            <w:pPr>
              <w:pStyle w:val="103"/>
              <w:rPr>
                <w:lang w:eastAsia="ru-RU"/>
              </w:rPr>
            </w:pPr>
            <w:r w:rsidRPr="008E300B">
              <w:rPr>
                <w:lang w:eastAsia="ru-RU"/>
              </w:rPr>
              <w:t>0,0</w:t>
            </w:r>
          </w:p>
        </w:tc>
        <w:tc>
          <w:tcPr>
            <w:tcW w:w="248" w:type="pct"/>
            <w:noWrap/>
            <w:hideMark/>
          </w:tcPr>
          <w:p w14:paraId="219E52BB" w14:textId="77777777" w:rsidR="008E300B" w:rsidRPr="008E300B" w:rsidRDefault="008E300B" w:rsidP="00C4778D">
            <w:pPr>
              <w:pStyle w:val="103"/>
              <w:rPr>
                <w:lang w:eastAsia="ru-RU"/>
              </w:rPr>
            </w:pPr>
            <w:r w:rsidRPr="008E300B">
              <w:rPr>
                <w:lang w:eastAsia="ru-RU"/>
              </w:rPr>
              <w:t>0,0</w:t>
            </w:r>
          </w:p>
        </w:tc>
        <w:tc>
          <w:tcPr>
            <w:tcW w:w="269" w:type="pct"/>
            <w:noWrap/>
            <w:hideMark/>
          </w:tcPr>
          <w:p w14:paraId="51D89E88" w14:textId="77777777" w:rsidR="008E300B" w:rsidRPr="008E300B" w:rsidRDefault="008E300B" w:rsidP="00C4778D">
            <w:pPr>
              <w:pStyle w:val="103"/>
              <w:rPr>
                <w:lang w:eastAsia="ru-RU"/>
              </w:rPr>
            </w:pPr>
            <w:r w:rsidRPr="008E300B">
              <w:rPr>
                <w:lang w:eastAsia="ru-RU"/>
              </w:rPr>
              <w:t>0,0</w:t>
            </w:r>
          </w:p>
        </w:tc>
        <w:tc>
          <w:tcPr>
            <w:tcW w:w="269" w:type="pct"/>
            <w:noWrap/>
            <w:hideMark/>
          </w:tcPr>
          <w:p w14:paraId="7E46B5FF" w14:textId="77777777" w:rsidR="008E300B" w:rsidRPr="008E300B" w:rsidRDefault="008E300B" w:rsidP="00C4778D">
            <w:pPr>
              <w:pStyle w:val="103"/>
              <w:rPr>
                <w:lang w:eastAsia="ru-RU"/>
              </w:rPr>
            </w:pPr>
            <w:r w:rsidRPr="008E300B">
              <w:rPr>
                <w:lang w:eastAsia="ru-RU"/>
              </w:rPr>
              <w:t>0,0</w:t>
            </w:r>
          </w:p>
        </w:tc>
        <w:tc>
          <w:tcPr>
            <w:tcW w:w="269" w:type="pct"/>
            <w:noWrap/>
            <w:hideMark/>
          </w:tcPr>
          <w:p w14:paraId="79C0FBBB" w14:textId="77777777" w:rsidR="008E300B" w:rsidRPr="008E300B" w:rsidRDefault="008E300B" w:rsidP="00C4778D">
            <w:pPr>
              <w:pStyle w:val="103"/>
              <w:rPr>
                <w:lang w:eastAsia="ru-RU"/>
              </w:rPr>
            </w:pPr>
            <w:r w:rsidRPr="008E300B">
              <w:rPr>
                <w:lang w:eastAsia="ru-RU"/>
              </w:rPr>
              <w:t>0,0</w:t>
            </w:r>
          </w:p>
        </w:tc>
        <w:tc>
          <w:tcPr>
            <w:tcW w:w="269" w:type="pct"/>
            <w:noWrap/>
            <w:hideMark/>
          </w:tcPr>
          <w:p w14:paraId="7B863E20" w14:textId="77777777" w:rsidR="008E300B" w:rsidRPr="008E300B" w:rsidRDefault="008E300B" w:rsidP="00C4778D">
            <w:pPr>
              <w:pStyle w:val="103"/>
              <w:rPr>
                <w:lang w:eastAsia="ru-RU"/>
              </w:rPr>
            </w:pPr>
            <w:r w:rsidRPr="008E300B">
              <w:rPr>
                <w:lang w:eastAsia="ru-RU"/>
              </w:rPr>
              <w:t>0,0</w:t>
            </w:r>
          </w:p>
        </w:tc>
        <w:tc>
          <w:tcPr>
            <w:tcW w:w="239" w:type="pct"/>
            <w:noWrap/>
            <w:hideMark/>
          </w:tcPr>
          <w:p w14:paraId="680A41F1" w14:textId="77777777" w:rsidR="008E300B" w:rsidRPr="008E300B" w:rsidRDefault="008E300B" w:rsidP="00C4778D">
            <w:pPr>
              <w:pStyle w:val="103"/>
              <w:rPr>
                <w:lang w:eastAsia="ru-RU"/>
              </w:rPr>
            </w:pPr>
            <w:r w:rsidRPr="008E300B">
              <w:rPr>
                <w:lang w:eastAsia="ru-RU"/>
              </w:rPr>
              <w:t>0,0</w:t>
            </w:r>
          </w:p>
        </w:tc>
        <w:tc>
          <w:tcPr>
            <w:tcW w:w="239" w:type="pct"/>
            <w:noWrap/>
            <w:hideMark/>
          </w:tcPr>
          <w:p w14:paraId="6C909F2D" w14:textId="77777777" w:rsidR="008E300B" w:rsidRPr="008E300B" w:rsidRDefault="008E300B" w:rsidP="00C4778D">
            <w:pPr>
              <w:pStyle w:val="103"/>
              <w:rPr>
                <w:lang w:eastAsia="ru-RU"/>
              </w:rPr>
            </w:pPr>
            <w:r w:rsidRPr="008E300B">
              <w:rPr>
                <w:lang w:eastAsia="ru-RU"/>
              </w:rPr>
              <w:t>0,0</w:t>
            </w:r>
          </w:p>
        </w:tc>
        <w:tc>
          <w:tcPr>
            <w:tcW w:w="239" w:type="pct"/>
            <w:noWrap/>
            <w:hideMark/>
          </w:tcPr>
          <w:p w14:paraId="03377F62" w14:textId="77777777" w:rsidR="008E300B" w:rsidRPr="008E300B" w:rsidRDefault="008E300B" w:rsidP="00C4778D">
            <w:pPr>
              <w:pStyle w:val="103"/>
              <w:rPr>
                <w:lang w:eastAsia="ru-RU"/>
              </w:rPr>
            </w:pPr>
            <w:r w:rsidRPr="008E300B">
              <w:rPr>
                <w:lang w:eastAsia="ru-RU"/>
              </w:rPr>
              <w:t>0,0</w:t>
            </w:r>
          </w:p>
        </w:tc>
        <w:tc>
          <w:tcPr>
            <w:tcW w:w="239" w:type="pct"/>
            <w:noWrap/>
            <w:hideMark/>
          </w:tcPr>
          <w:p w14:paraId="031E73CD" w14:textId="77777777" w:rsidR="008E300B" w:rsidRPr="008E300B" w:rsidRDefault="008E300B" w:rsidP="00C4778D">
            <w:pPr>
              <w:pStyle w:val="103"/>
              <w:rPr>
                <w:lang w:eastAsia="ru-RU"/>
              </w:rPr>
            </w:pPr>
            <w:r w:rsidRPr="008E300B">
              <w:rPr>
                <w:lang w:eastAsia="ru-RU"/>
              </w:rPr>
              <w:t>0,0</w:t>
            </w:r>
          </w:p>
        </w:tc>
        <w:tc>
          <w:tcPr>
            <w:tcW w:w="231" w:type="pct"/>
            <w:noWrap/>
            <w:hideMark/>
          </w:tcPr>
          <w:p w14:paraId="424D1E7F" w14:textId="77777777" w:rsidR="008E300B" w:rsidRPr="008E300B" w:rsidRDefault="008E300B" w:rsidP="00C4778D">
            <w:pPr>
              <w:pStyle w:val="103"/>
              <w:rPr>
                <w:lang w:eastAsia="ru-RU"/>
              </w:rPr>
            </w:pPr>
            <w:r w:rsidRPr="008E300B">
              <w:rPr>
                <w:lang w:eastAsia="ru-RU"/>
              </w:rPr>
              <w:t>0,0</w:t>
            </w:r>
          </w:p>
        </w:tc>
        <w:tc>
          <w:tcPr>
            <w:tcW w:w="231" w:type="pct"/>
            <w:noWrap/>
            <w:hideMark/>
          </w:tcPr>
          <w:p w14:paraId="2397C041" w14:textId="77777777" w:rsidR="008E300B" w:rsidRPr="008E300B" w:rsidRDefault="008E300B" w:rsidP="00C4778D">
            <w:pPr>
              <w:pStyle w:val="103"/>
              <w:rPr>
                <w:lang w:eastAsia="ru-RU"/>
              </w:rPr>
            </w:pPr>
            <w:r w:rsidRPr="008E300B">
              <w:rPr>
                <w:lang w:eastAsia="ru-RU"/>
              </w:rPr>
              <w:t>0,0</w:t>
            </w:r>
          </w:p>
        </w:tc>
        <w:tc>
          <w:tcPr>
            <w:tcW w:w="231" w:type="pct"/>
            <w:noWrap/>
            <w:hideMark/>
          </w:tcPr>
          <w:p w14:paraId="0FB752CF" w14:textId="77777777" w:rsidR="008E300B" w:rsidRPr="008E300B" w:rsidRDefault="008E300B" w:rsidP="00C4778D">
            <w:pPr>
              <w:pStyle w:val="103"/>
              <w:rPr>
                <w:lang w:eastAsia="ru-RU"/>
              </w:rPr>
            </w:pPr>
            <w:r w:rsidRPr="008E300B">
              <w:rPr>
                <w:lang w:eastAsia="ru-RU"/>
              </w:rPr>
              <w:t>0,0</w:t>
            </w:r>
          </w:p>
        </w:tc>
        <w:tc>
          <w:tcPr>
            <w:tcW w:w="231" w:type="pct"/>
            <w:noWrap/>
            <w:hideMark/>
          </w:tcPr>
          <w:p w14:paraId="06F096D6" w14:textId="77777777" w:rsidR="008E300B" w:rsidRPr="008E300B" w:rsidRDefault="008E300B" w:rsidP="00C4778D">
            <w:pPr>
              <w:pStyle w:val="103"/>
              <w:rPr>
                <w:lang w:eastAsia="ru-RU"/>
              </w:rPr>
            </w:pPr>
            <w:r w:rsidRPr="008E300B">
              <w:rPr>
                <w:lang w:eastAsia="ru-RU"/>
              </w:rPr>
              <w:t>0,0</w:t>
            </w:r>
          </w:p>
        </w:tc>
        <w:tc>
          <w:tcPr>
            <w:tcW w:w="205" w:type="pct"/>
            <w:noWrap/>
            <w:hideMark/>
          </w:tcPr>
          <w:p w14:paraId="56D735BB" w14:textId="77777777" w:rsidR="008E300B" w:rsidRPr="008E300B" w:rsidRDefault="008E300B" w:rsidP="00C4778D">
            <w:pPr>
              <w:pStyle w:val="103"/>
              <w:rPr>
                <w:lang w:eastAsia="ru-RU"/>
              </w:rPr>
            </w:pPr>
            <w:r w:rsidRPr="008E300B">
              <w:rPr>
                <w:lang w:eastAsia="ru-RU"/>
              </w:rPr>
              <w:t>0,0</w:t>
            </w:r>
          </w:p>
        </w:tc>
      </w:tr>
      <w:tr w:rsidR="008E300B" w:rsidRPr="008E300B" w14:paraId="4A9FCF48" w14:textId="77777777" w:rsidTr="00C4778D">
        <w:trPr>
          <w:trHeight w:val="255"/>
        </w:trPr>
        <w:tc>
          <w:tcPr>
            <w:tcW w:w="803" w:type="pct"/>
            <w:noWrap/>
            <w:hideMark/>
          </w:tcPr>
          <w:p w14:paraId="26BE3786" w14:textId="77777777" w:rsidR="008E300B" w:rsidRPr="008E300B" w:rsidRDefault="008E300B" w:rsidP="00C4778D">
            <w:pPr>
              <w:pStyle w:val="103"/>
              <w:rPr>
                <w:lang w:eastAsia="ru-RU"/>
              </w:rPr>
            </w:pPr>
            <w:r w:rsidRPr="008E300B">
              <w:rPr>
                <w:lang w:eastAsia="ru-RU"/>
              </w:rPr>
              <w:t>мазут</w:t>
            </w:r>
          </w:p>
        </w:tc>
        <w:tc>
          <w:tcPr>
            <w:tcW w:w="265" w:type="pct"/>
            <w:noWrap/>
            <w:hideMark/>
          </w:tcPr>
          <w:p w14:paraId="6A64E732" w14:textId="77777777" w:rsidR="008E300B" w:rsidRPr="008E300B" w:rsidRDefault="008E300B" w:rsidP="00C4778D">
            <w:pPr>
              <w:pStyle w:val="103"/>
              <w:rPr>
                <w:lang w:eastAsia="ru-RU"/>
              </w:rPr>
            </w:pPr>
            <w:r w:rsidRPr="008E300B">
              <w:rPr>
                <w:lang w:eastAsia="ru-RU"/>
              </w:rPr>
              <w:t>т/ч</w:t>
            </w:r>
          </w:p>
        </w:tc>
        <w:tc>
          <w:tcPr>
            <w:tcW w:w="265" w:type="pct"/>
            <w:noWrap/>
            <w:hideMark/>
          </w:tcPr>
          <w:p w14:paraId="3C0648FF" w14:textId="77777777" w:rsidR="008E300B" w:rsidRPr="008E300B" w:rsidRDefault="008E300B" w:rsidP="00C4778D">
            <w:pPr>
              <w:pStyle w:val="103"/>
              <w:rPr>
                <w:lang w:eastAsia="ru-RU"/>
              </w:rPr>
            </w:pPr>
            <w:r w:rsidRPr="008E300B">
              <w:rPr>
                <w:lang w:eastAsia="ru-RU"/>
              </w:rPr>
              <w:t>0,0</w:t>
            </w:r>
          </w:p>
        </w:tc>
        <w:tc>
          <w:tcPr>
            <w:tcW w:w="260" w:type="pct"/>
            <w:noWrap/>
            <w:hideMark/>
          </w:tcPr>
          <w:p w14:paraId="582B44B0" w14:textId="77777777" w:rsidR="008E300B" w:rsidRPr="008E300B" w:rsidRDefault="008E300B" w:rsidP="00C4778D">
            <w:pPr>
              <w:pStyle w:val="103"/>
              <w:rPr>
                <w:lang w:eastAsia="ru-RU"/>
              </w:rPr>
            </w:pPr>
            <w:r w:rsidRPr="008E300B">
              <w:rPr>
                <w:lang w:eastAsia="ru-RU"/>
              </w:rPr>
              <w:t>0,0</w:t>
            </w:r>
          </w:p>
        </w:tc>
        <w:tc>
          <w:tcPr>
            <w:tcW w:w="248" w:type="pct"/>
            <w:noWrap/>
            <w:hideMark/>
          </w:tcPr>
          <w:p w14:paraId="0EF6FCEA" w14:textId="77777777" w:rsidR="008E300B" w:rsidRPr="008E300B" w:rsidRDefault="008E300B" w:rsidP="00C4778D">
            <w:pPr>
              <w:pStyle w:val="103"/>
              <w:rPr>
                <w:lang w:eastAsia="ru-RU"/>
              </w:rPr>
            </w:pPr>
            <w:r w:rsidRPr="008E300B">
              <w:rPr>
                <w:lang w:eastAsia="ru-RU"/>
              </w:rPr>
              <w:t>0,0</w:t>
            </w:r>
          </w:p>
        </w:tc>
        <w:tc>
          <w:tcPr>
            <w:tcW w:w="269" w:type="pct"/>
            <w:noWrap/>
            <w:hideMark/>
          </w:tcPr>
          <w:p w14:paraId="345162D8" w14:textId="77777777" w:rsidR="008E300B" w:rsidRPr="008E300B" w:rsidRDefault="008E300B" w:rsidP="00C4778D">
            <w:pPr>
              <w:pStyle w:val="103"/>
              <w:rPr>
                <w:lang w:eastAsia="ru-RU"/>
              </w:rPr>
            </w:pPr>
            <w:r w:rsidRPr="008E300B">
              <w:rPr>
                <w:lang w:eastAsia="ru-RU"/>
              </w:rPr>
              <w:t>0,0</w:t>
            </w:r>
          </w:p>
        </w:tc>
        <w:tc>
          <w:tcPr>
            <w:tcW w:w="269" w:type="pct"/>
            <w:noWrap/>
            <w:hideMark/>
          </w:tcPr>
          <w:p w14:paraId="3149B709" w14:textId="77777777" w:rsidR="008E300B" w:rsidRPr="008E300B" w:rsidRDefault="008E300B" w:rsidP="00C4778D">
            <w:pPr>
              <w:pStyle w:val="103"/>
              <w:rPr>
                <w:lang w:eastAsia="ru-RU"/>
              </w:rPr>
            </w:pPr>
            <w:r w:rsidRPr="008E300B">
              <w:rPr>
                <w:lang w:eastAsia="ru-RU"/>
              </w:rPr>
              <w:t>0,0</w:t>
            </w:r>
          </w:p>
        </w:tc>
        <w:tc>
          <w:tcPr>
            <w:tcW w:w="269" w:type="pct"/>
            <w:noWrap/>
            <w:hideMark/>
          </w:tcPr>
          <w:p w14:paraId="73FFA171" w14:textId="77777777" w:rsidR="008E300B" w:rsidRPr="008E300B" w:rsidRDefault="008E300B" w:rsidP="00C4778D">
            <w:pPr>
              <w:pStyle w:val="103"/>
              <w:rPr>
                <w:lang w:eastAsia="ru-RU"/>
              </w:rPr>
            </w:pPr>
            <w:r w:rsidRPr="008E300B">
              <w:rPr>
                <w:lang w:eastAsia="ru-RU"/>
              </w:rPr>
              <w:t>0,0</w:t>
            </w:r>
          </w:p>
        </w:tc>
        <w:tc>
          <w:tcPr>
            <w:tcW w:w="269" w:type="pct"/>
            <w:noWrap/>
            <w:hideMark/>
          </w:tcPr>
          <w:p w14:paraId="30E16FB3" w14:textId="77777777" w:rsidR="008E300B" w:rsidRPr="008E300B" w:rsidRDefault="008E300B" w:rsidP="00C4778D">
            <w:pPr>
              <w:pStyle w:val="103"/>
              <w:rPr>
                <w:lang w:eastAsia="ru-RU"/>
              </w:rPr>
            </w:pPr>
            <w:r w:rsidRPr="008E300B">
              <w:rPr>
                <w:lang w:eastAsia="ru-RU"/>
              </w:rPr>
              <w:t>0,0</w:t>
            </w:r>
          </w:p>
        </w:tc>
        <w:tc>
          <w:tcPr>
            <w:tcW w:w="239" w:type="pct"/>
            <w:noWrap/>
            <w:hideMark/>
          </w:tcPr>
          <w:p w14:paraId="53870569" w14:textId="77777777" w:rsidR="008E300B" w:rsidRPr="008E300B" w:rsidRDefault="008E300B" w:rsidP="00C4778D">
            <w:pPr>
              <w:pStyle w:val="103"/>
              <w:rPr>
                <w:lang w:eastAsia="ru-RU"/>
              </w:rPr>
            </w:pPr>
            <w:r w:rsidRPr="008E300B">
              <w:rPr>
                <w:lang w:eastAsia="ru-RU"/>
              </w:rPr>
              <w:t>0,0</w:t>
            </w:r>
          </w:p>
        </w:tc>
        <w:tc>
          <w:tcPr>
            <w:tcW w:w="239" w:type="pct"/>
            <w:noWrap/>
            <w:hideMark/>
          </w:tcPr>
          <w:p w14:paraId="7DE76FBF" w14:textId="77777777" w:rsidR="008E300B" w:rsidRPr="008E300B" w:rsidRDefault="008E300B" w:rsidP="00C4778D">
            <w:pPr>
              <w:pStyle w:val="103"/>
              <w:rPr>
                <w:lang w:eastAsia="ru-RU"/>
              </w:rPr>
            </w:pPr>
            <w:r w:rsidRPr="008E300B">
              <w:rPr>
                <w:lang w:eastAsia="ru-RU"/>
              </w:rPr>
              <w:t>0,0</w:t>
            </w:r>
          </w:p>
        </w:tc>
        <w:tc>
          <w:tcPr>
            <w:tcW w:w="239" w:type="pct"/>
            <w:noWrap/>
            <w:hideMark/>
          </w:tcPr>
          <w:p w14:paraId="32B6F417" w14:textId="77777777" w:rsidR="008E300B" w:rsidRPr="008E300B" w:rsidRDefault="008E300B" w:rsidP="00C4778D">
            <w:pPr>
              <w:pStyle w:val="103"/>
              <w:rPr>
                <w:lang w:eastAsia="ru-RU"/>
              </w:rPr>
            </w:pPr>
            <w:r w:rsidRPr="008E300B">
              <w:rPr>
                <w:lang w:eastAsia="ru-RU"/>
              </w:rPr>
              <w:t>0,0</w:t>
            </w:r>
          </w:p>
        </w:tc>
        <w:tc>
          <w:tcPr>
            <w:tcW w:w="239" w:type="pct"/>
            <w:noWrap/>
            <w:hideMark/>
          </w:tcPr>
          <w:p w14:paraId="2FBEDA04" w14:textId="77777777" w:rsidR="008E300B" w:rsidRPr="008E300B" w:rsidRDefault="008E300B" w:rsidP="00C4778D">
            <w:pPr>
              <w:pStyle w:val="103"/>
              <w:rPr>
                <w:lang w:eastAsia="ru-RU"/>
              </w:rPr>
            </w:pPr>
            <w:r w:rsidRPr="008E300B">
              <w:rPr>
                <w:lang w:eastAsia="ru-RU"/>
              </w:rPr>
              <w:t>0,0</w:t>
            </w:r>
          </w:p>
        </w:tc>
        <w:tc>
          <w:tcPr>
            <w:tcW w:w="231" w:type="pct"/>
            <w:noWrap/>
            <w:hideMark/>
          </w:tcPr>
          <w:p w14:paraId="47BEA61E" w14:textId="77777777" w:rsidR="008E300B" w:rsidRPr="008E300B" w:rsidRDefault="008E300B" w:rsidP="00C4778D">
            <w:pPr>
              <w:pStyle w:val="103"/>
              <w:rPr>
                <w:lang w:eastAsia="ru-RU"/>
              </w:rPr>
            </w:pPr>
            <w:r w:rsidRPr="008E300B">
              <w:rPr>
                <w:lang w:eastAsia="ru-RU"/>
              </w:rPr>
              <w:t>0,0</w:t>
            </w:r>
          </w:p>
        </w:tc>
        <w:tc>
          <w:tcPr>
            <w:tcW w:w="231" w:type="pct"/>
            <w:noWrap/>
            <w:hideMark/>
          </w:tcPr>
          <w:p w14:paraId="77F79E7E" w14:textId="77777777" w:rsidR="008E300B" w:rsidRPr="008E300B" w:rsidRDefault="008E300B" w:rsidP="00C4778D">
            <w:pPr>
              <w:pStyle w:val="103"/>
              <w:rPr>
                <w:lang w:eastAsia="ru-RU"/>
              </w:rPr>
            </w:pPr>
            <w:r w:rsidRPr="008E300B">
              <w:rPr>
                <w:lang w:eastAsia="ru-RU"/>
              </w:rPr>
              <w:t>0,0</w:t>
            </w:r>
          </w:p>
        </w:tc>
        <w:tc>
          <w:tcPr>
            <w:tcW w:w="231" w:type="pct"/>
            <w:noWrap/>
            <w:hideMark/>
          </w:tcPr>
          <w:p w14:paraId="7188408E" w14:textId="77777777" w:rsidR="008E300B" w:rsidRPr="008E300B" w:rsidRDefault="008E300B" w:rsidP="00C4778D">
            <w:pPr>
              <w:pStyle w:val="103"/>
              <w:rPr>
                <w:lang w:eastAsia="ru-RU"/>
              </w:rPr>
            </w:pPr>
            <w:r w:rsidRPr="008E300B">
              <w:rPr>
                <w:lang w:eastAsia="ru-RU"/>
              </w:rPr>
              <w:t>0,0</w:t>
            </w:r>
          </w:p>
        </w:tc>
        <w:tc>
          <w:tcPr>
            <w:tcW w:w="231" w:type="pct"/>
            <w:noWrap/>
            <w:hideMark/>
          </w:tcPr>
          <w:p w14:paraId="1321804C" w14:textId="77777777" w:rsidR="008E300B" w:rsidRPr="008E300B" w:rsidRDefault="008E300B" w:rsidP="00C4778D">
            <w:pPr>
              <w:pStyle w:val="103"/>
              <w:rPr>
                <w:lang w:eastAsia="ru-RU"/>
              </w:rPr>
            </w:pPr>
            <w:r w:rsidRPr="008E300B">
              <w:rPr>
                <w:lang w:eastAsia="ru-RU"/>
              </w:rPr>
              <w:t>0,0</w:t>
            </w:r>
          </w:p>
        </w:tc>
        <w:tc>
          <w:tcPr>
            <w:tcW w:w="205" w:type="pct"/>
            <w:noWrap/>
            <w:hideMark/>
          </w:tcPr>
          <w:p w14:paraId="0743AF11" w14:textId="77777777" w:rsidR="008E300B" w:rsidRPr="008E300B" w:rsidRDefault="008E300B" w:rsidP="00C4778D">
            <w:pPr>
              <w:pStyle w:val="103"/>
              <w:rPr>
                <w:lang w:eastAsia="ru-RU"/>
              </w:rPr>
            </w:pPr>
            <w:r w:rsidRPr="008E300B">
              <w:rPr>
                <w:lang w:eastAsia="ru-RU"/>
              </w:rPr>
              <w:t>0,0</w:t>
            </w:r>
          </w:p>
        </w:tc>
      </w:tr>
      <w:tr w:rsidR="008E300B" w:rsidRPr="008E300B" w14:paraId="4E7B8389" w14:textId="77777777" w:rsidTr="00C4778D">
        <w:trPr>
          <w:trHeight w:val="255"/>
        </w:trPr>
        <w:tc>
          <w:tcPr>
            <w:tcW w:w="803" w:type="pct"/>
            <w:noWrap/>
            <w:hideMark/>
          </w:tcPr>
          <w:p w14:paraId="6FDFC828" w14:textId="77777777" w:rsidR="008E300B" w:rsidRPr="008E300B" w:rsidRDefault="008E300B" w:rsidP="00C4778D">
            <w:pPr>
              <w:pStyle w:val="103"/>
              <w:rPr>
                <w:lang w:eastAsia="ru-RU"/>
              </w:rPr>
            </w:pPr>
            <w:r w:rsidRPr="008E300B">
              <w:rPr>
                <w:lang w:eastAsia="ru-RU"/>
              </w:rPr>
              <w:t>дизельное топливо</w:t>
            </w:r>
          </w:p>
        </w:tc>
        <w:tc>
          <w:tcPr>
            <w:tcW w:w="265" w:type="pct"/>
            <w:noWrap/>
            <w:hideMark/>
          </w:tcPr>
          <w:p w14:paraId="770E9FE9" w14:textId="77777777" w:rsidR="008E300B" w:rsidRPr="008E300B" w:rsidRDefault="008E300B" w:rsidP="00C4778D">
            <w:pPr>
              <w:pStyle w:val="103"/>
              <w:rPr>
                <w:lang w:eastAsia="ru-RU"/>
              </w:rPr>
            </w:pPr>
            <w:r w:rsidRPr="008E300B">
              <w:rPr>
                <w:lang w:eastAsia="ru-RU"/>
              </w:rPr>
              <w:t>т/ч</w:t>
            </w:r>
          </w:p>
        </w:tc>
        <w:tc>
          <w:tcPr>
            <w:tcW w:w="265" w:type="pct"/>
            <w:noWrap/>
            <w:hideMark/>
          </w:tcPr>
          <w:p w14:paraId="0719B7BE" w14:textId="77777777" w:rsidR="008E300B" w:rsidRPr="008E300B" w:rsidRDefault="008E300B" w:rsidP="00C4778D">
            <w:pPr>
              <w:pStyle w:val="103"/>
              <w:rPr>
                <w:lang w:eastAsia="ru-RU"/>
              </w:rPr>
            </w:pPr>
            <w:r w:rsidRPr="008E300B">
              <w:rPr>
                <w:lang w:eastAsia="ru-RU"/>
              </w:rPr>
              <w:t>0,0</w:t>
            </w:r>
          </w:p>
        </w:tc>
        <w:tc>
          <w:tcPr>
            <w:tcW w:w="260" w:type="pct"/>
            <w:noWrap/>
            <w:hideMark/>
          </w:tcPr>
          <w:p w14:paraId="00AA9E83" w14:textId="77777777" w:rsidR="008E300B" w:rsidRPr="008E300B" w:rsidRDefault="008E300B" w:rsidP="00C4778D">
            <w:pPr>
              <w:pStyle w:val="103"/>
              <w:rPr>
                <w:lang w:eastAsia="ru-RU"/>
              </w:rPr>
            </w:pPr>
            <w:r w:rsidRPr="008E300B">
              <w:rPr>
                <w:lang w:eastAsia="ru-RU"/>
              </w:rPr>
              <w:t>0,0</w:t>
            </w:r>
          </w:p>
        </w:tc>
        <w:tc>
          <w:tcPr>
            <w:tcW w:w="248" w:type="pct"/>
            <w:noWrap/>
            <w:hideMark/>
          </w:tcPr>
          <w:p w14:paraId="2C8FBAB1" w14:textId="77777777" w:rsidR="008E300B" w:rsidRPr="008E300B" w:rsidRDefault="008E300B" w:rsidP="00C4778D">
            <w:pPr>
              <w:pStyle w:val="103"/>
              <w:rPr>
                <w:lang w:eastAsia="ru-RU"/>
              </w:rPr>
            </w:pPr>
            <w:r w:rsidRPr="008E300B">
              <w:rPr>
                <w:lang w:eastAsia="ru-RU"/>
              </w:rPr>
              <w:t>0,0</w:t>
            </w:r>
          </w:p>
        </w:tc>
        <w:tc>
          <w:tcPr>
            <w:tcW w:w="269" w:type="pct"/>
            <w:noWrap/>
            <w:hideMark/>
          </w:tcPr>
          <w:p w14:paraId="20F9ED7F" w14:textId="77777777" w:rsidR="008E300B" w:rsidRPr="008E300B" w:rsidRDefault="008E300B" w:rsidP="00C4778D">
            <w:pPr>
              <w:pStyle w:val="103"/>
              <w:rPr>
                <w:lang w:eastAsia="ru-RU"/>
              </w:rPr>
            </w:pPr>
            <w:r w:rsidRPr="008E300B">
              <w:rPr>
                <w:lang w:eastAsia="ru-RU"/>
              </w:rPr>
              <w:t>0,0</w:t>
            </w:r>
          </w:p>
        </w:tc>
        <w:tc>
          <w:tcPr>
            <w:tcW w:w="269" w:type="pct"/>
            <w:noWrap/>
            <w:hideMark/>
          </w:tcPr>
          <w:p w14:paraId="2F18F445" w14:textId="77777777" w:rsidR="008E300B" w:rsidRPr="008E300B" w:rsidRDefault="008E300B" w:rsidP="00C4778D">
            <w:pPr>
              <w:pStyle w:val="103"/>
              <w:rPr>
                <w:lang w:eastAsia="ru-RU"/>
              </w:rPr>
            </w:pPr>
            <w:r w:rsidRPr="008E300B">
              <w:rPr>
                <w:lang w:eastAsia="ru-RU"/>
              </w:rPr>
              <w:t>0,0</w:t>
            </w:r>
          </w:p>
        </w:tc>
        <w:tc>
          <w:tcPr>
            <w:tcW w:w="269" w:type="pct"/>
            <w:noWrap/>
            <w:hideMark/>
          </w:tcPr>
          <w:p w14:paraId="6B5FD611" w14:textId="77777777" w:rsidR="008E300B" w:rsidRPr="008E300B" w:rsidRDefault="008E300B" w:rsidP="00C4778D">
            <w:pPr>
              <w:pStyle w:val="103"/>
              <w:rPr>
                <w:lang w:eastAsia="ru-RU"/>
              </w:rPr>
            </w:pPr>
            <w:r w:rsidRPr="008E300B">
              <w:rPr>
                <w:lang w:eastAsia="ru-RU"/>
              </w:rPr>
              <w:t>0,0</w:t>
            </w:r>
          </w:p>
        </w:tc>
        <w:tc>
          <w:tcPr>
            <w:tcW w:w="269" w:type="pct"/>
            <w:noWrap/>
            <w:hideMark/>
          </w:tcPr>
          <w:p w14:paraId="56A427F3" w14:textId="77777777" w:rsidR="008E300B" w:rsidRPr="008E300B" w:rsidRDefault="008E300B" w:rsidP="00C4778D">
            <w:pPr>
              <w:pStyle w:val="103"/>
              <w:rPr>
                <w:lang w:eastAsia="ru-RU"/>
              </w:rPr>
            </w:pPr>
            <w:r w:rsidRPr="008E300B">
              <w:rPr>
                <w:lang w:eastAsia="ru-RU"/>
              </w:rPr>
              <w:t>0,0</w:t>
            </w:r>
          </w:p>
        </w:tc>
        <w:tc>
          <w:tcPr>
            <w:tcW w:w="239" w:type="pct"/>
            <w:noWrap/>
            <w:hideMark/>
          </w:tcPr>
          <w:p w14:paraId="729D685F" w14:textId="77777777" w:rsidR="008E300B" w:rsidRPr="008E300B" w:rsidRDefault="008E300B" w:rsidP="00C4778D">
            <w:pPr>
              <w:pStyle w:val="103"/>
              <w:rPr>
                <w:lang w:eastAsia="ru-RU"/>
              </w:rPr>
            </w:pPr>
            <w:r w:rsidRPr="008E300B">
              <w:rPr>
                <w:lang w:eastAsia="ru-RU"/>
              </w:rPr>
              <w:t>0,0</w:t>
            </w:r>
          </w:p>
        </w:tc>
        <w:tc>
          <w:tcPr>
            <w:tcW w:w="239" w:type="pct"/>
            <w:noWrap/>
            <w:hideMark/>
          </w:tcPr>
          <w:p w14:paraId="1BB9EF36" w14:textId="77777777" w:rsidR="008E300B" w:rsidRPr="008E300B" w:rsidRDefault="008E300B" w:rsidP="00C4778D">
            <w:pPr>
              <w:pStyle w:val="103"/>
              <w:rPr>
                <w:lang w:eastAsia="ru-RU"/>
              </w:rPr>
            </w:pPr>
            <w:r w:rsidRPr="008E300B">
              <w:rPr>
                <w:lang w:eastAsia="ru-RU"/>
              </w:rPr>
              <w:t>0,0</w:t>
            </w:r>
          </w:p>
        </w:tc>
        <w:tc>
          <w:tcPr>
            <w:tcW w:w="239" w:type="pct"/>
            <w:noWrap/>
            <w:hideMark/>
          </w:tcPr>
          <w:p w14:paraId="471AB745" w14:textId="77777777" w:rsidR="008E300B" w:rsidRPr="008E300B" w:rsidRDefault="008E300B" w:rsidP="00C4778D">
            <w:pPr>
              <w:pStyle w:val="103"/>
              <w:rPr>
                <w:lang w:eastAsia="ru-RU"/>
              </w:rPr>
            </w:pPr>
            <w:r w:rsidRPr="008E300B">
              <w:rPr>
                <w:lang w:eastAsia="ru-RU"/>
              </w:rPr>
              <w:t>0,0</w:t>
            </w:r>
          </w:p>
        </w:tc>
        <w:tc>
          <w:tcPr>
            <w:tcW w:w="239" w:type="pct"/>
            <w:noWrap/>
            <w:hideMark/>
          </w:tcPr>
          <w:p w14:paraId="66F5A4EF" w14:textId="77777777" w:rsidR="008E300B" w:rsidRPr="008E300B" w:rsidRDefault="008E300B" w:rsidP="00C4778D">
            <w:pPr>
              <w:pStyle w:val="103"/>
              <w:rPr>
                <w:lang w:eastAsia="ru-RU"/>
              </w:rPr>
            </w:pPr>
            <w:r w:rsidRPr="008E300B">
              <w:rPr>
                <w:lang w:eastAsia="ru-RU"/>
              </w:rPr>
              <w:t>0,0</w:t>
            </w:r>
          </w:p>
        </w:tc>
        <w:tc>
          <w:tcPr>
            <w:tcW w:w="231" w:type="pct"/>
            <w:noWrap/>
            <w:hideMark/>
          </w:tcPr>
          <w:p w14:paraId="78C560FA" w14:textId="77777777" w:rsidR="008E300B" w:rsidRPr="008E300B" w:rsidRDefault="008E300B" w:rsidP="00C4778D">
            <w:pPr>
              <w:pStyle w:val="103"/>
              <w:rPr>
                <w:lang w:eastAsia="ru-RU"/>
              </w:rPr>
            </w:pPr>
            <w:r w:rsidRPr="008E300B">
              <w:rPr>
                <w:lang w:eastAsia="ru-RU"/>
              </w:rPr>
              <w:t>0,0</w:t>
            </w:r>
          </w:p>
        </w:tc>
        <w:tc>
          <w:tcPr>
            <w:tcW w:w="231" w:type="pct"/>
            <w:noWrap/>
            <w:hideMark/>
          </w:tcPr>
          <w:p w14:paraId="47265633" w14:textId="77777777" w:rsidR="008E300B" w:rsidRPr="008E300B" w:rsidRDefault="008E300B" w:rsidP="00C4778D">
            <w:pPr>
              <w:pStyle w:val="103"/>
              <w:rPr>
                <w:lang w:eastAsia="ru-RU"/>
              </w:rPr>
            </w:pPr>
            <w:r w:rsidRPr="008E300B">
              <w:rPr>
                <w:lang w:eastAsia="ru-RU"/>
              </w:rPr>
              <w:t>0,0</w:t>
            </w:r>
          </w:p>
        </w:tc>
        <w:tc>
          <w:tcPr>
            <w:tcW w:w="231" w:type="pct"/>
            <w:noWrap/>
            <w:hideMark/>
          </w:tcPr>
          <w:p w14:paraId="24C5B447" w14:textId="77777777" w:rsidR="008E300B" w:rsidRPr="008E300B" w:rsidRDefault="008E300B" w:rsidP="00C4778D">
            <w:pPr>
              <w:pStyle w:val="103"/>
              <w:rPr>
                <w:lang w:eastAsia="ru-RU"/>
              </w:rPr>
            </w:pPr>
            <w:r w:rsidRPr="008E300B">
              <w:rPr>
                <w:lang w:eastAsia="ru-RU"/>
              </w:rPr>
              <w:t>0,0</w:t>
            </w:r>
          </w:p>
        </w:tc>
        <w:tc>
          <w:tcPr>
            <w:tcW w:w="231" w:type="pct"/>
            <w:noWrap/>
            <w:hideMark/>
          </w:tcPr>
          <w:p w14:paraId="4FA1C1C9" w14:textId="77777777" w:rsidR="008E300B" w:rsidRPr="008E300B" w:rsidRDefault="008E300B" w:rsidP="00C4778D">
            <w:pPr>
              <w:pStyle w:val="103"/>
              <w:rPr>
                <w:lang w:eastAsia="ru-RU"/>
              </w:rPr>
            </w:pPr>
            <w:r w:rsidRPr="008E300B">
              <w:rPr>
                <w:lang w:eastAsia="ru-RU"/>
              </w:rPr>
              <w:t>0,0</w:t>
            </w:r>
          </w:p>
        </w:tc>
        <w:tc>
          <w:tcPr>
            <w:tcW w:w="205" w:type="pct"/>
            <w:noWrap/>
            <w:hideMark/>
          </w:tcPr>
          <w:p w14:paraId="0B942C7E" w14:textId="77777777" w:rsidR="008E300B" w:rsidRPr="008E300B" w:rsidRDefault="008E300B" w:rsidP="00C4778D">
            <w:pPr>
              <w:pStyle w:val="103"/>
              <w:rPr>
                <w:lang w:eastAsia="ru-RU"/>
              </w:rPr>
            </w:pPr>
            <w:r w:rsidRPr="008E300B">
              <w:rPr>
                <w:lang w:eastAsia="ru-RU"/>
              </w:rPr>
              <w:t>0,0</w:t>
            </w:r>
          </w:p>
        </w:tc>
      </w:tr>
    </w:tbl>
    <w:p w14:paraId="2E23BC09" w14:textId="77777777" w:rsidR="00570E9E" w:rsidRPr="00570E9E" w:rsidRDefault="00570E9E" w:rsidP="00570E9E">
      <w:pPr>
        <w:pStyle w:val="a1"/>
      </w:pPr>
    </w:p>
    <w:p w14:paraId="24047824" w14:textId="77777777" w:rsidR="00570E9E" w:rsidRDefault="00570E9E" w:rsidP="00570E9E">
      <w:pPr>
        <w:pStyle w:val="a1"/>
      </w:pPr>
    </w:p>
    <w:p w14:paraId="2CFDC0D0" w14:textId="77777777" w:rsidR="00570E9E" w:rsidRPr="00570E9E" w:rsidRDefault="00570E9E" w:rsidP="00570E9E">
      <w:pPr>
        <w:pStyle w:val="a1"/>
        <w:sectPr w:rsidR="00570E9E" w:rsidRPr="00570E9E" w:rsidSect="00570E9E">
          <w:pgSz w:w="23814" w:h="16839" w:orient="landscape" w:code="8"/>
          <w:pgMar w:top="1701" w:right="1134" w:bottom="567" w:left="1134" w:header="708" w:footer="708" w:gutter="0"/>
          <w:cols w:space="708"/>
          <w:docGrid w:linePitch="360"/>
        </w:sectPr>
      </w:pPr>
    </w:p>
    <w:p w14:paraId="09DC3BC7" w14:textId="77777777" w:rsidR="0080215E" w:rsidRDefault="0080215E" w:rsidP="006A3FBC">
      <w:pPr>
        <w:pStyle w:val="11"/>
      </w:pPr>
      <w:r>
        <w:lastRenderedPageBreak/>
        <w:t>Результаты расчетов по каждому источнику тепловой энергии нормативных запасов топлива.</w:t>
      </w:r>
    </w:p>
    <w:p w14:paraId="389D1D08" w14:textId="03DF2E30" w:rsidR="00C4778D" w:rsidRPr="00C4778D" w:rsidRDefault="00C4778D" w:rsidP="00C4778D">
      <w:pPr>
        <w:pStyle w:val="a1"/>
      </w:pPr>
      <w:r w:rsidRPr="00C4778D">
        <w:t>Резервное и аварийное топливо на источниках тепловой энергии не предусматривается.</w:t>
      </w:r>
    </w:p>
    <w:p w14:paraId="7ADE60D4" w14:textId="77777777" w:rsidR="00C4778D" w:rsidRPr="00C4778D" w:rsidRDefault="00C4778D" w:rsidP="00C4778D">
      <w:pPr>
        <w:pStyle w:val="a1"/>
      </w:pPr>
    </w:p>
    <w:p w14:paraId="09DC3BC8" w14:textId="77777777" w:rsidR="0080215E" w:rsidRDefault="0080215E" w:rsidP="006A3FBC">
      <w:pPr>
        <w:pStyle w:val="11"/>
      </w:pPr>
      <w:r>
        <w:t>Вид топлива, потребляемый источником тепловой энергии, в том числе с использованием возобновляемых источников энергии и местных видов топлива.</w:t>
      </w:r>
    </w:p>
    <w:p w14:paraId="5A6ABB27" w14:textId="0A4BAE17" w:rsidR="00C4778D" w:rsidRPr="00C4778D" w:rsidRDefault="00C4778D" w:rsidP="00C4778D">
      <w:pPr>
        <w:pStyle w:val="a1"/>
      </w:pPr>
      <w:r w:rsidRPr="00C4778D">
        <w:t>На конец периода планирования основным топливом на всех котельных является природный газ.</w:t>
      </w:r>
    </w:p>
    <w:p w14:paraId="19E1B0B9" w14:textId="5DA7DEF2" w:rsidR="00C4778D" w:rsidRPr="00C4778D" w:rsidRDefault="00E36741">
      <w:pPr>
        <w:spacing w:after="160"/>
        <w:ind w:firstLine="709"/>
        <w:jc w:val="left"/>
      </w:pPr>
      <w:r>
        <w:br w:type="page"/>
      </w:r>
    </w:p>
    <w:p w14:paraId="09DC3BC9" w14:textId="77777777" w:rsidR="0080215E" w:rsidRDefault="0080215E" w:rsidP="006A3FBC">
      <w:pPr>
        <w:pStyle w:val="1"/>
      </w:pPr>
      <w:bookmarkStart w:id="119" w:name="_Toc531252652"/>
      <w:r>
        <w:lastRenderedPageBreak/>
        <w:t>О</w:t>
      </w:r>
      <w:r w:rsidR="006A3FBC">
        <w:t>ценка надежности теплоснабжения.</w:t>
      </w:r>
      <w:bookmarkEnd w:id="119"/>
    </w:p>
    <w:p w14:paraId="09DC3BCA" w14:textId="77777777" w:rsidR="0080215E" w:rsidRDefault="0080215E" w:rsidP="006A3FBC">
      <w:pPr>
        <w:pStyle w:val="11"/>
      </w:pPr>
      <w:r>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6A3FBC">
        <w:t>.</w:t>
      </w:r>
    </w:p>
    <w:p w14:paraId="0CD1E832" w14:textId="77777777" w:rsidR="0017746A" w:rsidRPr="0017746A" w:rsidRDefault="0017746A" w:rsidP="0017746A">
      <w:pPr>
        <w:pStyle w:val="a1"/>
      </w:pPr>
      <w:r w:rsidRPr="0017746A">
        <w:t>В соответствии с «Методическими рекомендациями по разработке схем теплоснабжения», утвержденными совместным приказом Министерства энергетики РФ и Министерства регионального развития РФ № 565/667 от 29.12.2012 г., а также п. 6.25 СП 124.13330.2012 (СНиП 41-02-2003) «Тепловые сети», надежность теплоснабжения оценивается двумя вероятностными и одним детерминированным показателями, определяемыми для узлов расчетной схемы, к которым подключены потребители. Показатели рассчитываются только для отопительно-вентиляционной нагрузки, потому что нарушения в подаче теплоты на отопление и вентиляцию могут привести к катастрофическим последствиям, а ограничения нагрузки горячего водоснабжения только к временному снижению комфорта.</w:t>
      </w:r>
    </w:p>
    <w:p w14:paraId="6BC57571" w14:textId="77777777" w:rsidR="0017746A" w:rsidRPr="0017746A" w:rsidRDefault="0017746A" w:rsidP="0017746A">
      <w:pPr>
        <w:pStyle w:val="a1"/>
      </w:pPr>
      <w:r w:rsidRPr="0017746A">
        <w:t>Надежность пониженного уровня теплоснабжения потребителей оценивается вероятностями безотказной работы Pj, определяемыми для каждого узла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14:paraId="1137617F" w14:textId="77777777" w:rsidR="0017746A" w:rsidRPr="0017746A" w:rsidRDefault="0017746A" w:rsidP="0017746A">
      <w:pPr>
        <w:pStyle w:val="a1"/>
      </w:pPr>
      <w:r w:rsidRPr="0017746A">
        <w:t>Надежность расчетного уровня теплоснабжения оценивается коэффициентами готовности Kj, определяемыми для каждого узла-потребителя и представляющими собой вероятности того, что в произвольный момент времени (в течение отопительного периода) в j-й узел будет обеспечена подача расчетного количества теплоты (или среднее значение доли отопительного сезона, в течение которой теплоснабжение потребителя в j-м узле не нарушается).</w:t>
      </w:r>
    </w:p>
    <w:p w14:paraId="14A3F8EA" w14:textId="77777777" w:rsidR="0017746A" w:rsidRPr="0017746A" w:rsidRDefault="0017746A" w:rsidP="0017746A">
      <w:pPr>
        <w:pStyle w:val="a1"/>
      </w:pPr>
      <w:r w:rsidRPr="0017746A">
        <w:t xml:space="preserve">Детерминированным показателем является норма подачи теплоты потребителям в аварийных ситуациях </w:t>
      </w:r>
      <m:oMath>
        <m:sSubSup>
          <m:sSubSupPr>
            <m:ctrlPr>
              <w:rPr>
                <w:rFonts w:ascii="Cambria Math" w:hAnsi="Cambria Math"/>
              </w:rPr>
            </m:ctrlPr>
          </m:sSubSupPr>
          <m:e>
            <m:r>
              <w:rPr>
                <w:rFonts w:ascii="Cambria Math" w:hAnsi="Cambria Math"/>
              </w:rPr>
              <m:t>φ</m:t>
            </m:r>
          </m:e>
          <m:sub>
            <m:r>
              <w:rPr>
                <w:rFonts w:ascii="Cambria Math" w:hAnsi="Cambria Math"/>
              </w:rPr>
              <m:t>k</m:t>
            </m:r>
          </m:sub>
          <m:sup>
            <m:r>
              <w:rPr>
                <w:rFonts w:ascii="Cambria Math" w:hAnsi="Cambria Math"/>
              </w:rPr>
              <m:t>ав</m:t>
            </m:r>
          </m:sup>
        </m:sSubSup>
      </m:oMath>
      <w:r w:rsidRPr="0017746A">
        <w:t>.</w:t>
      </w:r>
    </w:p>
    <w:p w14:paraId="7190F030" w14:textId="77777777" w:rsidR="0017746A" w:rsidRPr="0017746A" w:rsidRDefault="0017746A" w:rsidP="0017746A">
      <w:pPr>
        <w:pStyle w:val="a1"/>
      </w:pPr>
      <w:r w:rsidRPr="0017746A">
        <w:t>Показатели надежности рассчитываются за отопительный период. При определении показателя Pj учитываются:</w:t>
      </w:r>
    </w:p>
    <w:p w14:paraId="605B50B4" w14:textId="77777777" w:rsidR="0017746A" w:rsidRPr="0017746A" w:rsidRDefault="0017746A" w:rsidP="00025C10">
      <w:pPr>
        <w:pStyle w:val="a"/>
      </w:pPr>
      <w:r w:rsidRPr="0017746A">
        <w:t>теплоаккумулирующие свойства зданий потребителей (временной резерв потребителей);</w:t>
      </w:r>
    </w:p>
    <w:p w14:paraId="2A33FF8E" w14:textId="77777777" w:rsidR="0017746A" w:rsidRPr="0017746A" w:rsidRDefault="0017746A" w:rsidP="00025C10">
      <w:pPr>
        <w:pStyle w:val="a"/>
      </w:pPr>
      <w:r w:rsidRPr="0017746A">
        <w:t>зависимость теплоаккумулирующих свойств зданий потребителей от температуры наружного воздуха;</w:t>
      </w:r>
    </w:p>
    <w:p w14:paraId="27DFAF39" w14:textId="77777777" w:rsidR="0017746A" w:rsidRPr="0017746A" w:rsidRDefault="0017746A" w:rsidP="00025C10">
      <w:pPr>
        <w:pStyle w:val="a"/>
      </w:pPr>
      <w:r w:rsidRPr="0017746A">
        <w:lastRenderedPageBreak/>
        <w:t>продолжительность стояния температур наружного воздуха, при которых время восстановления элементов превышает временной резерв потребителей, т.е. доля отопительного периода, в течение которой отказ каждого элемента нарушает теплоснабжение каждого потребителя.</w:t>
      </w:r>
    </w:p>
    <w:p w14:paraId="4B51DFDE" w14:textId="77777777" w:rsidR="0017746A" w:rsidRPr="0017746A" w:rsidRDefault="0017746A" w:rsidP="0017746A">
      <w:pPr>
        <w:pStyle w:val="a1"/>
      </w:pPr>
      <w:r w:rsidRPr="0017746A">
        <w:t>Обоснование решений, обеспечивающих выполнение требований СП 124.13330.2012 к надежности теплоснабжения, производится на основе выполнения двух условий:</w:t>
      </w:r>
    </w:p>
    <w:p w14:paraId="1F063067" w14:textId="77777777" w:rsidR="0017746A" w:rsidRPr="0017746A" w:rsidRDefault="0017746A" w:rsidP="0017746A">
      <w:pPr>
        <w:pStyle w:val="a1"/>
      </w:pPr>
      <w:r w:rsidRPr="0017746A">
        <w:t>Вероятностные показатели надежности должны удовлетворять нормативным требованиям:</w:t>
      </w:r>
    </w:p>
    <w:tbl>
      <w:tblPr>
        <w:tblW w:w="0" w:type="auto"/>
        <w:jc w:val="center"/>
        <w:tblLook w:val="04A0" w:firstRow="1" w:lastRow="0" w:firstColumn="1" w:lastColumn="0" w:noHBand="0" w:noVBand="1"/>
      </w:tblPr>
      <w:tblGrid>
        <w:gridCol w:w="7861"/>
        <w:gridCol w:w="1494"/>
      </w:tblGrid>
      <w:tr w:rsidR="0017746A" w:rsidRPr="007F275E" w14:paraId="41CEE364" w14:textId="77777777" w:rsidTr="003C3A8B">
        <w:trPr>
          <w:trHeight w:val="371"/>
          <w:jc w:val="center"/>
        </w:trPr>
        <w:tc>
          <w:tcPr>
            <w:tcW w:w="8071" w:type="dxa"/>
            <w:vAlign w:val="center"/>
          </w:tcPr>
          <w:p w14:paraId="4B7B9059" w14:textId="77777777" w:rsidR="0017746A" w:rsidRPr="007F275E" w:rsidRDefault="00612D72" w:rsidP="00025C10">
            <w:pPr>
              <w:pStyle w:val="123"/>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K</m:t>
                  </m:r>
                </m:e>
                <m:sub>
                  <m:r>
                    <m:rPr>
                      <m:sty m:val="p"/>
                    </m:rPr>
                    <w:rPr>
                      <w:rFonts w:ascii="Cambria Math" w:hAnsi="Cambria Math"/>
                    </w:rPr>
                    <m:t>г</m:t>
                  </m:r>
                </m:sub>
              </m:sSub>
              <m:r>
                <m:rPr>
                  <m:sty m:val="p"/>
                </m:rPr>
                <w:rPr>
                  <w:rFonts w:ascii="Cambria Math" w:hAnsi="Cambria Math"/>
                </w:rPr>
                <m:t>, j∈J</m:t>
              </m:r>
            </m:oMath>
            <w:r w:rsidR="0017746A" w:rsidRPr="007F275E">
              <w:fldChar w:fldCharType="begin"/>
            </w:r>
            <w:r w:rsidR="0017746A" w:rsidRPr="007F275E">
              <w:instrText xml:space="preserve"> QUOTE </w:instrText>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oMath>
            <w:r w:rsidR="0017746A" w:rsidRPr="007F275E">
              <w:fldChar w:fldCharType="separate"/>
            </w: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oMath>
            <w:r w:rsidR="0017746A" w:rsidRPr="007F275E">
              <w:fldChar w:fldCharType="end"/>
            </w:r>
          </w:p>
        </w:tc>
        <w:tc>
          <w:tcPr>
            <w:tcW w:w="1524" w:type="dxa"/>
            <w:vAlign w:val="center"/>
          </w:tcPr>
          <w:p w14:paraId="5E5D7142" w14:textId="77777777" w:rsidR="0017746A" w:rsidRPr="007F275E" w:rsidRDefault="0017746A" w:rsidP="00025C10">
            <w:pPr>
              <w:pStyle w:val="123"/>
            </w:pPr>
            <w:bookmarkStart w:id="120" w:name="_Ref374096916"/>
            <w:r w:rsidRPr="007F275E">
              <w:t>(</w:t>
            </w:r>
            <w:fldSimple w:instr=" SEQ Список_формул \* ARABIC ">
              <w:r w:rsidR="00D01E94">
                <w:rPr>
                  <w:noProof/>
                </w:rPr>
                <w:t>1</w:t>
              </w:r>
            </w:fldSimple>
            <w:r w:rsidRPr="007F275E">
              <w:t>)</w:t>
            </w:r>
            <w:bookmarkEnd w:id="120"/>
          </w:p>
        </w:tc>
      </w:tr>
      <w:tr w:rsidR="0017746A" w:rsidRPr="007F275E" w14:paraId="5DB43C30" w14:textId="77777777" w:rsidTr="003C3A8B">
        <w:trPr>
          <w:trHeight w:val="207"/>
          <w:jc w:val="center"/>
        </w:trPr>
        <w:tc>
          <w:tcPr>
            <w:tcW w:w="8071" w:type="dxa"/>
            <w:vAlign w:val="center"/>
          </w:tcPr>
          <w:p w14:paraId="38F65B2E" w14:textId="77777777" w:rsidR="0017746A" w:rsidRPr="007F275E" w:rsidRDefault="00612D72" w:rsidP="00025C10">
            <w:pPr>
              <w:pStyle w:val="123"/>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тс</m:t>
                    </m:r>
                  </m:sub>
                </m:sSub>
                <m:r>
                  <m:rPr>
                    <m:sty m:val="p"/>
                  </m:rPr>
                  <w:rPr>
                    <w:rFonts w:ascii="Cambria Math" w:hAnsi="Cambria Math"/>
                  </w:rPr>
                  <m:t>, j∈J</m:t>
                </m:r>
              </m:oMath>
            </m:oMathPara>
          </w:p>
        </w:tc>
        <w:tc>
          <w:tcPr>
            <w:tcW w:w="1524" w:type="dxa"/>
            <w:vAlign w:val="center"/>
          </w:tcPr>
          <w:p w14:paraId="5E14C41C" w14:textId="77777777" w:rsidR="0017746A" w:rsidRPr="007F275E" w:rsidRDefault="0017746A" w:rsidP="00025C10">
            <w:pPr>
              <w:pStyle w:val="123"/>
            </w:pPr>
            <w:bookmarkStart w:id="121" w:name="_Ref374096948"/>
            <w:r w:rsidRPr="007F275E">
              <w:t>(</w:t>
            </w:r>
            <w:fldSimple w:instr=" SEQ Список_формул \* ARABIC ">
              <w:r w:rsidR="00D01E94">
                <w:rPr>
                  <w:noProof/>
                </w:rPr>
                <w:t>2</w:t>
              </w:r>
            </w:fldSimple>
            <w:r w:rsidRPr="007F275E">
              <w:t>)</w:t>
            </w:r>
            <w:bookmarkEnd w:id="121"/>
          </w:p>
        </w:tc>
      </w:tr>
    </w:tbl>
    <w:p w14:paraId="6675EB5B" w14:textId="77777777" w:rsidR="0017746A" w:rsidRPr="0017746A" w:rsidRDefault="0017746A" w:rsidP="0017746A">
      <w:pPr>
        <w:pStyle w:val="a1"/>
      </w:pPr>
      <w:r w:rsidRPr="0017746A">
        <w:t>где J – множество узлов расчетной схемы тепловой сети, к которым подключены потребители тепловой энергии.</w:t>
      </w:r>
    </w:p>
    <w:p w14:paraId="54D2EDCE" w14:textId="77777777" w:rsidR="0017746A" w:rsidRPr="0017746A" w:rsidRDefault="0017746A" w:rsidP="0017746A">
      <w:pPr>
        <w:pStyle w:val="a1"/>
      </w:pPr>
      <w:r w:rsidRPr="0017746A">
        <w:t>В соответствии с СП 124.13330.2012 «Тепловые сети» минимально допустимое значение показателя вероятности безотказной работы системы теплоснабжения в целом, т.е. нормативное значение вероятности того, что температура воздуха в зданиях не опустится ниже граничного значения, Pсцт = 0,86. Вклад тепловой сети в этот показатель составляет 0,9, т.е. Pj = 0,9.</w:t>
      </w:r>
    </w:p>
    <w:p w14:paraId="3AF9D951" w14:textId="77777777" w:rsidR="0017746A" w:rsidRPr="0017746A" w:rsidRDefault="0017746A" w:rsidP="0017746A">
      <w:pPr>
        <w:pStyle w:val="a1"/>
      </w:pPr>
      <w:r w:rsidRPr="0017746A">
        <w:t>В СП 124.13330.2012 значение минимально допустимого показателя готовности системы теплоснабжения в целом принято равным 0,97 без выделения долей источника теплоты, тепловых сетей и потребителей. Поскольку вклад источника теплоты, и потребителей в этот показатель существенно ниже, нормативное значение коэффициента готовности Kг, принято равным 0,97.</w:t>
      </w:r>
    </w:p>
    <w:p w14:paraId="1E12DE55" w14:textId="77777777" w:rsidR="0017746A" w:rsidRPr="0017746A" w:rsidRDefault="0017746A" w:rsidP="0017746A">
      <w:pPr>
        <w:pStyle w:val="a1"/>
      </w:pPr>
      <w:r w:rsidRPr="0017746A">
        <w:t>На основе расчета показателей Kг и Pj выявляется необходимость структурного резервирования тепловой сети и выделяется резервируемая часть сети.</w:t>
      </w:r>
    </w:p>
    <w:p w14:paraId="54E8178D" w14:textId="77777777" w:rsidR="0017746A" w:rsidRPr="0017746A" w:rsidRDefault="0017746A" w:rsidP="0017746A">
      <w:pPr>
        <w:pStyle w:val="a1"/>
      </w:pPr>
      <w:r w:rsidRPr="0017746A">
        <w:t xml:space="preserve">Потребители во время отказов участков резервируемой части сети должны получать аварийную норму тепла </w:t>
      </w:r>
      <m:oMath>
        <m:sSubSup>
          <m:sSubSupPr>
            <m:ctrlPr>
              <w:rPr>
                <w:rFonts w:ascii="Cambria Math" w:hAnsi="Cambria Math"/>
              </w:rPr>
            </m:ctrlPr>
          </m:sSubSupPr>
          <m:e>
            <m:r>
              <w:rPr>
                <w:rFonts w:ascii="Cambria Math" w:hAnsi="Cambria Math"/>
              </w:rPr>
              <m:t>φ</m:t>
            </m:r>
          </m:e>
          <m:sub>
            <m:r>
              <w:rPr>
                <w:rFonts w:ascii="Cambria Math" w:hAnsi="Cambria Math"/>
              </w:rPr>
              <m:t>k</m:t>
            </m:r>
          </m:sub>
          <m:sup>
            <m:r>
              <w:rPr>
                <w:rFonts w:ascii="Cambria Math" w:hAnsi="Cambria Math"/>
              </w:rPr>
              <m:t>ав</m:t>
            </m:r>
          </m:sup>
        </m:sSubSup>
      </m:oMath>
      <w:r w:rsidRPr="0017746A">
        <w:t>, т.е. для j-го потребителя при отказе k-го элемента:</w:t>
      </w:r>
    </w:p>
    <w:tbl>
      <w:tblPr>
        <w:tblW w:w="0" w:type="auto"/>
        <w:jc w:val="center"/>
        <w:tblLook w:val="04A0" w:firstRow="1" w:lastRow="0" w:firstColumn="1" w:lastColumn="0" w:noHBand="0" w:noVBand="1"/>
      </w:tblPr>
      <w:tblGrid>
        <w:gridCol w:w="8136"/>
        <w:gridCol w:w="1219"/>
      </w:tblGrid>
      <w:tr w:rsidR="0017746A" w:rsidRPr="007F275E" w14:paraId="35F2C69F" w14:textId="77777777" w:rsidTr="003C3A8B">
        <w:trPr>
          <w:jc w:val="center"/>
        </w:trPr>
        <w:tc>
          <w:tcPr>
            <w:tcW w:w="8626" w:type="dxa"/>
            <w:vAlign w:val="center"/>
          </w:tcPr>
          <w:p w14:paraId="66DC70A9" w14:textId="77777777" w:rsidR="0017746A" w:rsidRPr="007F275E" w:rsidRDefault="00612D72" w:rsidP="0017746A">
            <w:pPr>
              <w:pStyle w:val="a1"/>
            </w:pPr>
            <m:oMathPara>
              <m:oMath>
                <m:sSub>
                  <m:sSubPr>
                    <m:ctrlPr>
                      <w:rPr>
                        <w:rFonts w:ascii="Cambria Math" w:hAnsi="Cambria Math"/>
                      </w:rPr>
                    </m:ctrlPr>
                  </m:sSubPr>
                  <m:e>
                    <m:acc>
                      <m:accPr>
                        <m:chr m:val="̅"/>
                        <m:ctrlPr>
                          <w:rPr>
                            <w:rFonts w:ascii="Cambria Math" w:hAnsi="Cambria Math"/>
                          </w:rPr>
                        </m:ctrlPr>
                      </m:accPr>
                      <m:e>
                        <m:r>
                          <w:rPr>
                            <w:rFonts w:ascii="Cambria Math" w:hAnsi="Cambria Math"/>
                          </w:rPr>
                          <m:t>q</m:t>
                        </m:r>
                      </m:e>
                    </m:acc>
                  </m:e>
                  <m:sub>
                    <m:r>
                      <w:rPr>
                        <w:rFonts w:ascii="Cambria Math" w:hAnsi="Cambria Math"/>
                      </w:rPr>
                      <m:t>j,k</m:t>
                    </m:r>
                  </m:sub>
                </m:sSub>
                <m:r>
                  <w:rPr>
                    <w:rFonts w:ascii="Cambria Math" w:hAnsi="Cambria Math"/>
                  </w:rPr>
                  <m:t>≥</m:t>
                </m:r>
                <m:sSubSup>
                  <m:sSubSupPr>
                    <m:ctrlPr>
                      <w:rPr>
                        <w:rFonts w:ascii="Cambria Math" w:hAnsi="Cambria Math"/>
                      </w:rPr>
                    </m:ctrlPr>
                  </m:sSubSupPr>
                  <m:e>
                    <m:r>
                      <w:rPr>
                        <w:rFonts w:ascii="Cambria Math" w:hAnsi="Cambria Math"/>
                      </w:rPr>
                      <m:t>φ</m:t>
                    </m:r>
                  </m:e>
                  <m:sub>
                    <m:r>
                      <w:rPr>
                        <w:rFonts w:ascii="Cambria Math" w:hAnsi="Cambria Math"/>
                      </w:rPr>
                      <m:t>k</m:t>
                    </m:r>
                  </m:sub>
                  <m:sup>
                    <m:r>
                      <w:rPr>
                        <w:rFonts w:ascii="Cambria Math" w:hAnsi="Cambria Math"/>
                      </w:rPr>
                      <m:t>ав</m:t>
                    </m:r>
                  </m:sup>
                </m:sSubSup>
                <m:r>
                  <w:rPr>
                    <w:rFonts w:ascii="Cambria Math" w:hAnsi="Cambria Math"/>
                  </w:rPr>
                  <m:t xml:space="preserve">, j∈J, k∈ </m:t>
                </m:r>
                <m:sSubSup>
                  <m:sSubSupPr>
                    <m:ctrlPr>
                      <w:rPr>
                        <w:rFonts w:ascii="Cambria Math" w:hAnsi="Cambria Math"/>
                      </w:rPr>
                    </m:ctrlPr>
                  </m:sSubSupPr>
                  <m:e>
                    <m:r>
                      <w:rPr>
                        <w:rFonts w:ascii="Cambria Math" w:hAnsi="Cambria Math"/>
                      </w:rPr>
                      <m:t>F</m:t>
                    </m:r>
                  </m:e>
                  <m:sub>
                    <m:r>
                      <w:rPr>
                        <w:rFonts w:ascii="Cambria Math" w:hAnsi="Cambria Math"/>
                      </w:rPr>
                      <m:t>j</m:t>
                    </m:r>
                  </m:sub>
                  <m:sup>
                    <m:r>
                      <w:rPr>
                        <w:rFonts w:ascii="Cambria Math" w:hAnsi="Cambria Math"/>
                      </w:rPr>
                      <m:t>k</m:t>
                    </m:r>
                  </m:sup>
                </m:sSubSup>
              </m:oMath>
            </m:oMathPara>
          </w:p>
        </w:tc>
        <w:tc>
          <w:tcPr>
            <w:tcW w:w="969" w:type="dxa"/>
            <w:vAlign w:val="center"/>
          </w:tcPr>
          <w:p w14:paraId="31DAE793" w14:textId="77777777" w:rsidR="0017746A" w:rsidRPr="007F275E" w:rsidRDefault="0017746A" w:rsidP="0017746A">
            <w:pPr>
              <w:pStyle w:val="a1"/>
            </w:pPr>
            <w:bookmarkStart w:id="122" w:name="_Ref374096925"/>
            <w:r w:rsidRPr="007F275E">
              <w:t>(</w:t>
            </w:r>
            <w:fldSimple w:instr=" SEQ Список_формул \* ARABIC ">
              <w:r w:rsidR="00D01E94">
                <w:rPr>
                  <w:noProof/>
                </w:rPr>
                <w:t>3</w:t>
              </w:r>
            </w:fldSimple>
            <w:r w:rsidRPr="007F275E">
              <w:t>)</w:t>
            </w:r>
            <w:bookmarkEnd w:id="122"/>
          </w:p>
        </w:tc>
      </w:tr>
    </w:tbl>
    <w:p w14:paraId="3DBAA1E5" w14:textId="77777777" w:rsidR="0017746A" w:rsidRPr="0017746A" w:rsidRDefault="0017746A" w:rsidP="0017746A">
      <w:pPr>
        <w:pStyle w:val="a1"/>
      </w:pPr>
      <w:r w:rsidRPr="0017746A">
        <w:t xml:space="preserve">где </w:t>
      </w:r>
      <m:oMath>
        <m:sSub>
          <m:sSubPr>
            <m:ctrlPr>
              <w:rPr>
                <w:rFonts w:ascii="Cambria Math" w:hAnsi="Cambria Math"/>
              </w:rPr>
            </m:ctrlPr>
          </m:sSubPr>
          <m:e>
            <m:acc>
              <m:accPr>
                <m:chr m:val="̅"/>
                <m:ctrlPr>
                  <w:rPr>
                    <w:rFonts w:ascii="Cambria Math" w:hAnsi="Cambria Math"/>
                  </w:rPr>
                </m:ctrlPr>
              </m:accPr>
              <m:e>
                <m:r>
                  <w:rPr>
                    <w:rFonts w:ascii="Cambria Math" w:hAnsi="Cambria Math"/>
                  </w:rPr>
                  <m:t>q</m:t>
                </m:r>
              </m:e>
            </m:acc>
          </m:e>
          <m:sub>
            <m:r>
              <w:rPr>
                <w:rFonts w:ascii="Cambria Math" w:hAnsi="Cambria Math"/>
              </w:rPr>
              <m:t>j,k</m:t>
            </m:r>
          </m:sub>
        </m:sSub>
      </m:oMath>
      <w:r w:rsidRPr="0017746A">
        <w:t xml:space="preserve">- относительный(к расчетному расходу) часовой расход тепла у j-го потребителя при отказе k-го элемента кольцевой части сети при </w:t>
      </w:r>
      <m:oMath>
        <m:sSubSup>
          <m:sSubSupPr>
            <m:ctrlPr>
              <w:rPr>
                <w:rFonts w:ascii="Cambria Math" w:hAnsi="Cambria Math"/>
              </w:rPr>
            </m:ctrlPr>
          </m:sSubSupPr>
          <m:e>
            <m:r>
              <w:rPr>
                <w:rFonts w:ascii="Cambria Math" w:hAnsi="Cambria Math"/>
              </w:rPr>
              <m:t>F</m:t>
            </m:r>
          </m:e>
          <m:sub>
            <m:r>
              <w:rPr>
                <w:rFonts w:ascii="Cambria Math" w:hAnsi="Cambria Math"/>
              </w:rPr>
              <m:t>j</m:t>
            </m:r>
          </m:sub>
          <m:sup>
            <m:r>
              <w:rPr>
                <w:rFonts w:ascii="Cambria Math" w:hAnsi="Cambria Math"/>
              </w:rPr>
              <m:t>k</m:t>
            </m:r>
          </m:sup>
        </m:sSubSup>
      </m:oMath>
      <w:r w:rsidRPr="0017746A">
        <w:t>- множество участков кольцевой части ТС, гидравлически связанных с j-м потребителем.</w:t>
      </w:r>
    </w:p>
    <w:p w14:paraId="3BE1A9C1" w14:textId="77777777" w:rsidR="0017746A" w:rsidRPr="0017746A" w:rsidRDefault="0017746A" w:rsidP="0017746A">
      <w:pPr>
        <w:pStyle w:val="a1"/>
      </w:pPr>
      <w:r w:rsidRPr="0017746A">
        <w:lastRenderedPageBreak/>
        <w:t>Из условий подачи потребителям аварийной нормы тепла во время ликвидации отказов определяются диаметры участков кольцевой части тепловой сети (параметрическое резервирование).</w:t>
      </w:r>
    </w:p>
    <w:p w14:paraId="5B3A299A" w14:textId="77777777" w:rsidR="0017746A" w:rsidRPr="0017746A" w:rsidRDefault="0017746A" w:rsidP="0017746A">
      <w:pPr>
        <w:pStyle w:val="a1"/>
      </w:pPr>
      <w:r w:rsidRPr="0017746A">
        <w:t xml:space="preserve">Величина </w:t>
      </w:r>
      <m:oMath>
        <m:sSubSup>
          <m:sSubSupPr>
            <m:ctrlPr>
              <w:rPr>
                <w:rFonts w:ascii="Cambria Math" w:hAnsi="Cambria Math"/>
              </w:rPr>
            </m:ctrlPr>
          </m:sSubSupPr>
          <m:e>
            <m:r>
              <w:rPr>
                <w:rFonts w:ascii="Cambria Math" w:hAnsi="Cambria Math"/>
              </w:rPr>
              <m:t>φ</m:t>
            </m:r>
          </m:e>
          <m:sub>
            <m:r>
              <w:rPr>
                <w:rFonts w:ascii="Cambria Math" w:hAnsi="Cambria Math"/>
              </w:rPr>
              <m:t>k</m:t>
            </m:r>
          </m:sub>
          <m:sup>
            <m:r>
              <w:rPr>
                <w:rFonts w:ascii="Cambria Math" w:hAnsi="Cambria Math"/>
              </w:rPr>
              <m:t>ав</m:t>
            </m:r>
          </m:sup>
        </m:sSubSup>
        <m:r>
          <w:rPr>
            <w:rFonts w:ascii="Cambria Math" w:hAnsi="Cambria Math"/>
          </w:rPr>
          <m:t xml:space="preserve"> </m:t>
        </m:r>
      </m:oMath>
      <w:r w:rsidRPr="0017746A">
        <w:t>нормирована в СП 124.13330.2012 (пп. 6.31, 5.5) в зависимости от диаметра теплопровода и расчетной температуры наружного воздуха.</w:t>
      </w:r>
    </w:p>
    <w:p w14:paraId="615AE6A3" w14:textId="77777777" w:rsidR="0017746A" w:rsidRPr="0017746A" w:rsidRDefault="0017746A" w:rsidP="0017746A">
      <w:pPr>
        <w:pStyle w:val="a1"/>
      </w:pPr>
      <w:r w:rsidRPr="0017746A">
        <w:t xml:space="preserve">Вероятностные показатели Kj и Pj, а также детерминированный показатель </w:t>
      </w:r>
      <m:oMath>
        <m:sSubSup>
          <m:sSubSupPr>
            <m:ctrlPr>
              <w:rPr>
                <w:rFonts w:ascii="Cambria Math" w:hAnsi="Cambria Math"/>
              </w:rPr>
            </m:ctrlPr>
          </m:sSubSupPr>
          <m:e>
            <m:r>
              <w:rPr>
                <w:rFonts w:ascii="Cambria Math" w:hAnsi="Cambria Math"/>
              </w:rPr>
              <m:t>φ</m:t>
            </m:r>
          </m:e>
          <m:sub>
            <m:r>
              <w:rPr>
                <w:rFonts w:ascii="Cambria Math" w:hAnsi="Cambria Math"/>
              </w:rPr>
              <m:t>k</m:t>
            </m:r>
          </m:sub>
          <m:sup>
            <m:r>
              <w:rPr>
                <w:rFonts w:ascii="Cambria Math" w:hAnsi="Cambria Math"/>
              </w:rPr>
              <m:t>ав</m:t>
            </m:r>
          </m:sup>
        </m:sSubSup>
      </m:oMath>
      <w:r w:rsidRPr="0017746A">
        <w:t>, отражают специфику резервирования тепловой сети и позволяют организовать рациональный алгоритм построения ее структуры, удовлетворяющей требованиям надежности.</w:t>
      </w:r>
    </w:p>
    <w:p w14:paraId="774EF86B" w14:textId="77777777" w:rsidR="0017746A" w:rsidRPr="0017746A" w:rsidRDefault="0017746A" w:rsidP="0017746A">
      <w:pPr>
        <w:pStyle w:val="a1"/>
      </w:pPr>
      <w:r w:rsidRPr="0017746A">
        <w:t>В тепловой сети без резервирования показатели Kj имеют наибольшее значение по сравнению с показателями для одноименных потребителей в вариантах резервированной сети, показатели Pj в сети без резервирования имеют наименьшее значение. При резервировании сети значения Pj увеличиваются, так как увеличивается временной резерв потребителей, получающих аварийную норму теплоты во время ликвидации отказов в кольцевой части сети. При этом влияние элементов кольцевой части сети на пониженный уровень теплоснабжения потребителей резко снижается. Значения же Kj при резервировании сети уменьшаются, так как на расчетное теплоснабжение потребителей влияет большее число элементов – не только элементы, входящие в путь теплоснабжения потребителя, но и элементы связанной с ним кольцевой части сети.</w:t>
      </w:r>
    </w:p>
    <w:p w14:paraId="2B9D0EB8" w14:textId="77777777" w:rsidR="0017746A" w:rsidRPr="0017746A" w:rsidRDefault="0017746A" w:rsidP="0017746A">
      <w:pPr>
        <w:pStyle w:val="a1"/>
      </w:pPr>
      <w:r w:rsidRPr="0017746A">
        <w:t xml:space="preserve">Таким образом, если в тупиковой сети все показатели </w:t>
      </w:r>
      <m:oMath>
        <m:sSub>
          <m:sSubPr>
            <m:ctrlPr>
              <w:rPr>
                <w:rFonts w:ascii="Cambria Math" w:hAnsi="Cambria Math"/>
              </w:rPr>
            </m:ctrlPr>
          </m:sSubPr>
          <m:e>
            <m:r>
              <w:rPr>
                <w:rFonts w:ascii="Cambria Math" w:hAnsi="Cambria Math"/>
              </w:rPr>
              <m:t>P</m:t>
            </m:r>
          </m:e>
          <m:sub>
            <m:r>
              <w:rPr>
                <w:rFonts w:ascii="Cambria Math" w:hAnsi="Cambria Math"/>
              </w:rPr>
              <m:t>j</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m:rPr>
                <m:sty m:val="p"/>
              </m:rPr>
              <w:rPr>
                <w:rFonts w:ascii="Cambria Math" w:hAnsi="Cambria Math"/>
              </w:rPr>
              <m:t>тс</m:t>
            </m:r>
          </m:sub>
        </m:sSub>
      </m:oMath>
      <w:r w:rsidRPr="0017746A">
        <w:t>, то резервирования сети не требуется. В противном случае объем резервирования должен увеличиваться до тех пор, пока Pj не достигнут нормативного значения, а Kj своего норматива еще не нарушат. Если в тепловой сети без резервирования значения Kj оказываются меньше нормативного, это значит, что масштабы системы завышены и для обеспечения надежного теплоснабжения часть потребителей необходимо переключать на другие источники или необходимо введение дополнительных источников тепловой энергии. Аналогичный вывод следует сделать, если при увеличении объема резервирования сети, значения показателя Kj становятся меньше нормативного значения, а показатель Pj своего нормативного значения еще не достиг.</w:t>
      </w:r>
    </w:p>
    <w:p w14:paraId="434A6769" w14:textId="77777777" w:rsidR="0017746A" w:rsidRPr="0017746A" w:rsidRDefault="0017746A" w:rsidP="0017746A">
      <w:pPr>
        <w:pStyle w:val="a1"/>
      </w:pPr>
      <w:r w:rsidRPr="0017746A">
        <w:t>Расчетная схема разрабатывается с детализаций в зависимости от типа решаемой задачи. В однолинейной расчетной схеме участки тепловой сети отображаются ветвями, а места расположения источников и потребителей – узлами с притоками и отборами теплоносителя.</w:t>
      </w:r>
    </w:p>
    <w:p w14:paraId="186DF453" w14:textId="77777777" w:rsidR="0017746A" w:rsidRPr="0017746A" w:rsidRDefault="0017746A" w:rsidP="0017746A">
      <w:pPr>
        <w:pStyle w:val="a1"/>
      </w:pPr>
      <w:r w:rsidRPr="0017746A">
        <w:lastRenderedPageBreak/>
        <w:t>В качестве потребителей рассматриваются отдельные здания, группы зданий, микрорайоны города или другие совокупности потребителей, подключенные к узлам расчетной схемы. Соответствующую детализацию имеет и тепловая сеть.</w:t>
      </w:r>
    </w:p>
    <w:p w14:paraId="4D42CB13" w14:textId="77777777" w:rsidR="0017746A" w:rsidRPr="0017746A" w:rsidRDefault="0017746A" w:rsidP="0017746A">
      <w:pPr>
        <w:pStyle w:val="a1"/>
      </w:pPr>
      <w:r w:rsidRPr="0017746A">
        <w:t>В расчетах используются вероятностные модели функционирования системы теплоснабжения и методика расчета узловых показателей надежности, детерминированные модели теплообмена в зданиях и методика расчета гидравлических режимов в многоконтурных ТС.</w:t>
      </w:r>
    </w:p>
    <w:p w14:paraId="16757737" w14:textId="77777777" w:rsidR="0017746A" w:rsidRPr="0017746A" w:rsidRDefault="0017746A" w:rsidP="0017746A">
      <w:pPr>
        <w:pStyle w:val="a1"/>
      </w:pPr>
      <w:r w:rsidRPr="0017746A">
        <w:t>В описании показателей надежности теплоснабжения приняты следующие допущения:</w:t>
      </w:r>
    </w:p>
    <w:p w14:paraId="336B2E41" w14:textId="77777777" w:rsidR="0017746A" w:rsidRPr="0017746A" w:rsidRDefault="0017746A" w:rsidP="0017746A">
      <w:pPr>
        <w:pStyle w:val="a1"/>
      </w:pPr>
      <w:r w:rsidRPr="0017746A">
        <w:t>Возникновение отказов оборудования тепловых сетей рассматривается как стационарный Марковский процесс смены состояний элементов с простым пуассоновским распределением потока отказов.</w:t>
      </w:r>
    </w:p>
    <w:p w14:paraId="31DA5313" w14:textId="77777777" w:rsidR="0017746A" w:rsidRPr="0017746A" w:rsidRDefault="0017746A" w:rsidP="0017746A">
      <w:pPr>
        <w:pStyle w:val="a1"/>
      </w:pPr>
      <w:r w:rsidRPr="0017746A">
        <w:t>При восстановлении отказавшего элемента сети отказы других элементов не происходят, поскольку вероятность возникновения нескольких отказов в определенном временном интервале в одной системе в соответствии с законом Пуассона пренебрежимо мала (на три-четыре порядка меньше вероятности возникновения одного отказа).</w:t>
      </w:r>
    </w:p>
    <w:p w14:paraId="1FB1C31E" w14:textId="77777777" w:rsidR="0017746A" w:rsidRPr="0017746A" w:rsidRDefault="0017746A" w:rsidP="0017746A">
      <w:pPr>
        <w:pStyle w:val="a1"/>
      </w:pPr>
      <w:r w:rsidRPr="0017746A">
        <w:t>Исходными данными для расчетов показателей надежности теплоснабжения потребителей являются характеристики надежности элементов тепловой сети: интенсивность отказов и среднее время восстановления теплопроводов и оборудования.</w:t>
      </w:r>
    </w:p>
    <w:p w14:paraId="019706C1" w14:textId="77777777" w:rsidR="0017746A" w:rsidRPr="0017746A" w:rsidRDefault="0017746A" w:rsidP="0017746A">
      <w:pPr>
        <w:pStyle w:val="a1"/>
      </w:pPr>
      <w:r w:rsidRPr="0017746A">
        <w:t>Фактический уровень надежности в конкретной системе теплоснабжения должен оцениваться на основе обработки статистических данных об отказах элементов данной системы. Для того, чтобы статистические выборки обладали необходимой однородностью, полнотой и значимостью, в каждой системе должен быть организован сбор исходных данных об отказах в соответствии с рекомендованной формой.</w:t>
      </w:r>
    </w:p>
    <w:p w14:paraId="19EADE13" w14:textId="52447F4B" w:rsidR="0017746A" w:rsidRPr="0017746A" w:rsidRDefault="0017746A" w:rsidP="0017746A">
      <w:pPr>
        <w:pStyle w:val="a1"/>
      </w:pPr>
      <w:r w:rsidRPr="0017746A">
        <w:t xml:space="preserve">Если статистические данные по отказам не достаточны,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теплопровода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17746A">
        <w:t xml:space="preserve"> равной 5,7</w:t>
      </w:r>
      <w:r w:rsidR="00025C10">
        <w:rPr>
          <w:rFonts w:cs="Arial"/>
        </w:rPr>
        <w:t>∙</w:t>
      </w:r>
      <w:r w:rsidRPr="0017746A">
        <w:t>10</w:t>
      </w:r>
      <w:r w:rsidRPr="00025C10">
        <w:rPr>
          <w:rStyle w:val="aff3"/>
        </w:rPr>
        <w:t>-6</w:t>
      </w:r>
      <w:r w:rsidRPr="0017746A">
        <w:t xml:space="preserve"> 1/(км•ч) или 0,05 1/(км•год). Начальная интенсивность отказов соответствует периоду нормальной эксплуатации нового теплопровода после периода приработки.</w:t>
      </w:r>
    </w:p>
    <w:p w14:paraId="62564F13" w14:textId="731F1E46" w:rsidR="0017746A" w:rsidRPr="0017746A" w:rsidRDefault="0017746A" w:rsidP="0017746A">
      <w:pPr>
        <w:pStyle w:val="a1"/>
      </w:pPr>
      <w:r w:rsidRPr="0017746A">
        <w:lastRenderedPageBreak/>
        <w:t>Средняя интенсивность отказов единицы запорно-регулирующей арматуры (например, задвижки) принимается равной 2,28</w:t>
      </w:r>
      <w:r w:rsidR="00025C10">
        <w:rPr>
          <w:rFonts w:cs="Arial"/>
        </w:rPr>
        <w:t>∙</w:t>
      </w:r>
      <w:r w:rsidRPr="0017746A">
        <w:t>10</w:t>
      </w:r>
      <w:r w:rsidRPr="00025C10">
        <w:rPr>
          <w:rStyle w:val="aff3"/>
        </w:rPr>
        <w:t>-7</w:t>
      </w:r>
      <w:r w:rsidRPr="0017746A">
        <w:t xml:space="preserve"> 1/ч или 0,002 1/год.</w:t>
      </w:r>
    </w:p>
    <w:p w14:paraId="24247EE2" w14:textId="77777777" w:rsidR="0017746A" w:rsidRPr="0017746A" w:rsidRDefault="0017746A" w:rsidP="0017746A">
      <w:pPr>
        <w:pStyle w:val="a1"/>
      </w:pPr>
      <w:r w:rsidRPr="0017746A">
        <w:t>Если статистические данные о времени восстановления не используются, расчет среднего времени восстановления участков тепловой сети в зависимости от их диаметра и расстояния между секционирующими задвижками производится по формуле (8).</w:t>
      </w:r>
    </w:p>
    <w:p w14:paraId="27246059" w14:textId="77777777" w:rsidR="0017746A" w:rsidRPr="0017746A" w:rsidRDefault="0017746A" w:rsidP="0017746A">
      <w:pPr>
        <w:pStyle w:val="a1"/>
      </w:pPr>
      <w:r w:rsidRPr="0017746A">
        <w:t>Для схем теплоснабжения городов и городских округов с общим количеством жителей более 100 тыс. человек расчет показателей надежности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w:t>
      </w:r>
    </w:p>
    <w:p w14:paraId="3990EB4F" w14:textId="77777777" w:rsidR="0017746A" w:rsidRPr="0017746A" w:rsidRDefault="0017746A" w:rsidP="0017746A">
      <w:pPr>
        <w:pStyle w:val="a1"/>
      </w:pPr>
      <w:r w:rsidRPr="0017746A">
        <w:t>Основные расчетные зависимости:</w:t>
      </w:r>
    </w:p>
    <w:p w14:paraId="079FF94A" w14:textId="77777777" w:rsidR="0017746A" w:rsidRPr="0017746A" w:rsidRDefault="0017746A" w:rsidP="0017746A">
      <w:pPr>
        <w:pStyle w:val="a1"/>
      </w:pPr>
      <w:r w:rsidRPr="0017746A">
        <w:t>Интенсивность отказов элементов ТС:</w:t>
      </w:r>
    </w:p>
    <w:p w14:paraId="1F2B3937" w14:textId="77777777" w:rsidR="0017746A" w:rsidRPr="0017746A" w:rsidRDefault="0017746A" w:rsidP="0017746A">
      <w:pPr>
        <w:pStyle w:val="a1"/>
      </w:pPr>
      <w:r w:rsidRPr="0017746A">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136"/>
        <w:gridCol w:w="1219"/>
      </w:tblGrid>
      <w:tr w:rsidR="0017746A" w:rsidRPr="007F275E" w14:paraId="35E7A7C5" w14:textId="77777777" w:rsidTr="003C3A8B">
        <w:trPr>
          <w:jc w:val="center"/>
        </w:trPr>
        <w:tc>
          <w:tcPr>
            <w:tcW w:w="8470" w:type="dxa"/>
            <w:vAlign w:val="center"/>
          </w:tcPr>
          <w:p w14:paraId="583EC8B3" w14:textId="77777777" w:rsidR="0017746A" w:rsidRPr="007F275E" w:rsidRDefault="0017746A" w:rsidP="0017746A">
            <w:pPr>
              <w:pStyle w:val="a1"/>
            </w:pPr>
            <m:oMath>
              <m:r>
                <w:rPr>
                  <w:rFonts w:ascii="Cambria Math" w:hAnsi="Cambria Math"/>
                  <w:i/>
                </w:rPr>
                <w:sym w:font="Symbol" w:char="F06C"/>
              </m:r>
              <m:r>
                <m:rPr>
                  <m:sty m:val="p"/>
                </m:rPr>
                <w:rPr>
                  <w:rFonts w:ascii="Cambria Math" w:hAnsi="Cambria Math"/>
                </w:rPr>
                <m:t>=</m:t>
              </m:r>
              <m:sSup>
                <m:sSupPr>
                  <m:ctrlPr>
                    <w:rPr>
                      <w:rFonts w:ascii="Cambria Math" w:hAnsi="Cambria Math"/>
                    </w:rPr>
                  </m:ctrlPr>
                </m:sSupPr>
                <m:e>
                  <m:r>
                    <w:rPr>
                      <w:rFonts w:ascii="Cambria Math" w:hAnsi="Cambria Math"/>
                      <w:i/>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7F275E">
              <w:t>, 1/(км·ч)</w:t>
            </w:r>
          </w:p>
        </w:tc>
        <w:tc>
          <w:tcPr>
            <w:tcW w:w="1181" w:type="dxa"/>
            <w:vAlign w:val="center"/>
          </w:tcPr>
          <w:p w14:paraId="7BA64D12" w14:textId="77777777" w:rsidR="0017746A" w:rsidRPr="007F275E" w:rsidRDefault="0017746A" w:rsidP="0017746A">
            <w:pPr>
              <w:pStyle w:val="a1"/>
            </w:pPr>
            <w:bookmarkStart w:id="123" w:name="_Ref374096555"/>
            <w:r w:rsidRPr="007F275E">
              <w:t>(</w:t>
            </w:r>
            <w:fldSimple w:instr=" SEQ Список_формул \* ARABIC ">
              <w:r w:rsidR="00D01E94">
                <w:rPr>
                  <w:noProof/>
                </w:rPr>
                <w:t>4</w:t>
              </w:r>
            </w:fldSimple>
            <w:r w:rsidRPr="007F275E">
              <w:t>)</w:t>
            </w:r>
            <w:bookmarkEnd w:id="123"/>
          </w:p>
        </w:tc>
      </w:tr>
    </w:tbl>
    <w:p w14:paraId="131C10B4" w14:textId="77777777" w:rsidR="0017746A" w:rsidRPr="0017746A" w:rsidRDefault="0017746A" w:rsidP="0017746A">
      <w:pPr>
        <w:pStyle w:val="a1"/>
      </w:pPr>
      <w:r w:rsidRPr="0017746A">
        <w:t xml:space="preserve">Где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17746A">
        <w:t>– начальная интенсивность отказов теплопровода, соответствующая периоду нормальной эксплуатации, 1/(км•ч);</w:t>
      </w:r>
    </w:p>
    <w:p w14:paraId="36B97E97" w14:textId="77777777" w:rsidR="0017746A" w:rsidRPr="0017746A" w:rsidRDefault="00612D72" w:rsidP="0017746A">
      <w:pPr>
        <w:pStyle w:val="a1"/>
      </w:pPr>
      <m:oMath>
        <m:sSup>
          <m:sSupPr>
            <m:ctrlPr>
              <w:rPr>
                <w:rFonts w:ascii="Cambria Math" w:hAnsi="Cambria Math"/>
              </w:rPr>
            </m:ctrlPr>
          </m:sSupPr>
          <m:e>
            <m:r>
              <w:rPr>
                <w:rFonts w:ascii="Cambria Math" w:hAnsi="Cambria Math"/>
              </w:rPr>
              <m:t>τ</m:t>
            </m:r>
          </m:e>
          <m:sup>
            <m:r>
              <w:rPr>
                <w:rFonts w:ascii="Cambria Math" w:hAnsi="Cambria Math"/>
              </w:rPr>
              <m:t>экспл</m:t>
            </m:r>
          </m:sup>
        </m:sSup>
      </m:oMath>
      <w:r w:rsidR="0017746A" w:rsidRPr="0017746A">
        <w:t>- продолжительность эксплуатации участка, лет;</w:t>
      </w:r>
    </w:p>
    <w:p w14:paraId="053A3F5A" w14:textId="77777777" w:rsidR="0017746A" w:rsidRPr="0017746A" w:rsidRDefault="0017746A" w:rsidP="0017746A">
      <w:pPr>
        <w:pStyle w:val="a1"/>
      </w:pPr>
      <w:r w:rsidRPr="0017746A">
        <w:sym w:font="Symbol" w:char="F061"/>
      </w:r>
      <w:r w:rsidRPr="0017746A">
        <w:t xml:space="preserve"> -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7550"/>
        <w:gridCol w:w="1805"/>
      </w:tblGrid>
      <w:tr w:rsidR="0017746A" w:rsidRPr="007F275E" w14:paraId="6233EB6D" w14:textId="77777777" w:rsidTr="003C3A8B">
        <w:trPr>
          <w:jc w:val="center"/>
        </w:trPr>
        <w:tc>
          <w:tcPr>
            <w:tcW w:w="7797" w:type="dxa"/>
            <w:vAlign w:val="center"/>
          </w:tcPr>
          <w:p w14:paraId="269D00AA" w14:textId="77777777" w:rsidR="0017746A" w:rsidRPr="007F275E" w:rsidRDefault="0017746A" w:rsidP="0017746A">
            <w:pPr>
              <w:pStyle w:val="a1"/>
            </w:pPr>
            <m:oMathPara>
              <m:oMath>
                <m: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0,8 при 0&lt;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≤3</m:t>
                        </m:r>
                      </m:e>
                      <m:e>
                        <m:r>
                          <w:rPr>
                            <w:rFonts w:ascii="Cambria Math" w:hAnsi="Cambria Math"/>
                          </w:rPr>
                          <m:t>1 при 3&lt;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≤17</m:t>
                        </m:r>
                      </m:e>
                      <m:e>
                        <m:r>
                          <w:rPr>
                            <w:rFonts w:ascii="Cambria Math" w:hAnsi="Cambria Math"/>
                          </w:rPr>
                          <m:t>0,5∙</m:t>
                        </m:r>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τ</m:t>
                                        </m:r>
                                      </m:e>
                                      <m:sup>
                                        <m:r>
                                          <w:rPr>
                                            <w:rFonts w:ascii="Cambria Math" w:hAnsi="Cambria Math"/>
                                          </w:rPr>
                                          <m:t>экспл</m:t>
                                        </m:r>
                                      </m:sup>
                                    </m:sSup>
                                  </m:num>
                                  <m:den>
                                    <m:r>
                                      <w:rPr>
                                        <w:rFonts w:ascii="Cambria Math" w:hAnsi="Cambria Math"/>
                                      </w:rPr>
                                      <m:t>20</m:t>
                                    </m:r>
                                  </m:den>
                                </m:f>
                              </m:e>
                            </m:d>
                          </m:sup>
                        </m:sSup>
                        <m:r>
                          <w:rPr>
                            <w:rFonts w:ascii="Cambria Math" w:hAnsi="Cambria Math"/>
                          </w:rPr>
                          <m:t xml:space="preserve"> при </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&gt;17</m:t>
                        </m:r>
                      </m:e>
                    </m:eqArr>
                  </m:e>
                </m:d>
              </m:oMath>
            </m:oMathPara>
          </w:p>
        </w:tc>
        <w:tc>
          <w:tcPr>
            <w:tcW w:w="1841" w:type="dxa"/>
            <w:vAlign w:val="center"/>
          </w:tcPr>
          <w:p w14:paraId="702F5099" w14:textId="77777777" w:rsidR="0017746A" w:rsidRPr="007F275E" w:rsidRDefault="0017746A" w:rsidP="0017746A">
            <w:pPr>
              <w:pStyle w:val="a1"/>
            </w:pPr>
            <w:bookmarkStart w:id="124" w:name="_Ref374096564"/>
            <w:r w:rsidRPr="007F275E">
              <w:t>(</w:t>
            </w:r>
            <w:fldSimple w:instr=" SEQ Список_формул \* ARABIC ">
              <w:r w:rsidR="00D01E94">
                <w:rPr>
                  <w:noProof/>
                </w:rPr>
                <w:t>5</w:t>
              </w:r>
            </w:fldSimple>
            <w:r w:rsidRPr="007F275E">
              <w:t>)</w:t>
            </w:r>
            <w:bookmarkEnd w:id="124"/>
          </w:p>
        </w:tc>
      </w:tr>
    </w:tbl>
    <w:p w14:paraId="7CDB9986" w14:textId="77777777" w:rsidR="0017746A" w:rsidRPr="0017746A" w:rsidRDefault="0017746A" w:rsidP="0017746A">
      <w:pPr>
        <w:pStyle w:val="a1"/>
      </w:pPr>
      <w:r w:rsidRPr="0017746A">
        <w:t>Интенсивность отказов ЗРА (одной единицы):</w:t>
      </w:r>
    </w:p>
    <w:p w14:paraId="0F9D9D39" w14:textId="77777777" w:rsidR="0017746A" w:rsidRPr="0017746A" w:rsidRDefault="00612D72" w:rsidP="0017746A">
      <w:pPr>
        <w:pStyle w:val="a1"/>
      </w:pPr>
      <m:oMath>
        <m:sSub>
          <m:sSubPr>
            <m:ctrlPr>
              <w:rPr>
                <w:rFonts w:ascii="Cambria Math" w:hAnsi="Cambria Math"/>
              </w:rPr>
            </m:ctrlPr>
          </m:sSubPr>
          <m:e>
            <m:r>
              <w:rPr>
                <w:rFonts w:ascii="Cambria Math" w:hAnsi="Cambria Math"/>
              </w:rPr>
              <m:t>λ</m:t>
            </m:r>
          </m:e>
          <m:sub>
            <m:r>
              <w:rPr>
                <w:rFonts w:ascii="Cambria Math" w:hAnsi="Cambria Math"/>
              </w:rPr>
              <m:t>зра</m:t>
            </m:r>
          </m:sub>
        </m:sSub>
        <m:r>
          <w:rPr>
            <w:rFonts w:ascii="Cambria Math" w:hAnsi="Cambria Math"/>
          </w:rPr>
          <m:t>=2,</m:t>
        </m:r>
        <m:r>
          <m:rPr>
            <m:sty m:val="p"/>
          </m:rPr>
          <w:rPr>
            <w:rFonts w:ascii="Cambria Math" w:hAnsi="Cambria Math"/>
          </w:rPr>
          <m:t>28</m:t>
        </m:r>
        <m:r>
          <w:rPr>
            <w:rFonts w:ascii="Cambria Math" w:hAnsi="Cambria Math"/>
          </w:rPr>
          <m:t xml:space="preserve"> ∙</m:t>
        </m:r>
        <m:sSup>
          <m:sSupPr>
            <m:ctrlPr>
              <w:rPr>
                <w:rFonts w:ascii="Cambria Math" w:hAnsi="Cambria Math"/>
              </w:rPr>
            </m:ctrlPr>
          </m:sSupPr>
          <m:e>
            <m:r>
              <w:rPr>
                <w:rFonts w:ascii="Cambria Math" w:hAnsi="Cambria Math"/>
              </w:rPr>
              <m:t>10</m:t>
            </m:r>
          </m:e>
          <m:sup>
            <m:r>
              <w:rPr>
                <w:rFonts w:ascii="Cambria Math" w:hAnsi="Cambria Math"/>
              </w:rPr>
              <m:t>-7</m:t>
            </m:r>
          </m:sup>
        </m:sSup>
      </m:oMath>
      <w:r w:rsidR="0017746A" w:rsidRPr="0017746A">
        <w:t>, 1/ч.</w:t>
      </w:r>
    </w:p>
    <w:p w14:paraId="2CA54AC8" w14:textId="77777777" w:rsidR="0017746A" w:rsidRPr="0017746A" w:rsidRDefault="0017746A" w:rsidP="0017746A">
      <w:pPr>
        <w:pStyle w:val="a1"/>
      </w:pPr>
      <w:r w:rsidRPr="0017746A">
        <w:t>Параметр потока отказов участков ТС:</w:t>
      </w:r>
    </w:p>
    <w:tbl>
      <w:tblPr>
        <w:tblW w:w="0" w:type="auto"/>
        <w:jc w:val="center"/>
        <w:tblLook w:val="04A0" w:firstRow="1" w:lastRow="0" w:firstColumn="1" w:lastColumn="0" w:noHBand="0" w:noVBand="1"/>
      </w:tblPr>
      <w:tblGrid>
        <w:gridCol w:w="7590"/>
        <w:gridCol w:w="1765"/>
      </w:tblGrid>
      <w:tr w:rsidR="0017746A" w:rsidRPr="007F275E" w14:paraId="53106140" w14:textId="77777777" w:rsidTr="003C3A8B">
        <w:trPr>
          <w:jc w:val="center"/>
        </w:trPr>
        <w:tc>
          <w:tcPr>
            <w:tcW w:w="7797" w:type="dxa"/>
          </w:tcPr>
          <w:p w14:paraId="5C32A189" w14:textId="77777777" w:rsidR="0017746A" w:rsidRPr="007F275E" w:rsidRDefault="0017746A" w:rsidP="0017746A">
            <w:pPr>
              <w:pStyle w:val="a1"/>
            </w:pPr>
            <m:oMath>
              <m:r>
                <w:rPr>
                  <w:rFonts w:ascii="Cambria Math" w:hAnsi="Cambria Math"/>
                  <w:i/>
                </w:rPr>
                <w:sym w:font="Symbol" w:char="F077"/>
              </m:r>
              <m:r>
                <m:rPr>
                  <m:sty m:val="p"/>
                </m:rPr>
                <w:rPr>
                  <w:rFonts w:ascii="Cambria Math" w:hAnsi="Cambria Math"/>
                </w:rPr>
                <m:t>=</m:t>
              </m:r>
              <m:r>
                <w:rPr>
                  <w:rFonts w:ascii="Cambria Math" w:hAnsi="Cambria Math"/>
                  <w:i/>
                </w:rPr>
                <w:sym w:font="Symbol" w:char="F06C"/>
              </m:r>
              <m:r>
                <m:rPr>
                  <m:sty m:val="p"/>
                </m:rPr>
                <w:rPr>
                  <w:rFonts w:ascii="Cambria Math" w:hAnsi="Cambria Math"/>
                </w:rPr>
                <m:t>∙L</m:t>
              </m:r>
            </m:oMath>
            <w:r w:rsidRPr="007F275E">
              <w:t>, 1/ч,</w:t>
            </w:r>
          </w:p>
        </w:tc>
        <w:tc>
          <w:tcPr>
            <w:tcW w:w="1783" w:type="dxa"/>
            <w:vAlign w:val="center"/>
          </w:tcPr>
          <w:p w14:paraId="1D6BFE88" w14:textId="77777777" w:rsidR="0017746A" w:rsidRPr="007F275E" w:rsidRDefault="0017746A" w:rsidP="0017746A">
            <w:pPr>
              <w:pStyle w:val="a1"/>
            </w:pPr>
            <w:bookmarkStart w:id="125" w:name="_Ref374096620"/>
            <w:r w:rsidRPr="007F275E">
              <w:t>(</w:t>
            </w:r>
            <w:fldSimple w:instr=" SEQ Список_формул \* ARABIC ">
              <w:r w:rsidR="00D01E94">
                <w:rPr>
                  <w:noProof/>
                </w:rPr>
                <w:t>6</w:t>
              </w:r>
            </w:fldSimple>
            <w:r w:rsidRPr="007F275E">
              <w:t>)</w:t>
            </w:r>
            <w:bookmarkEnd w:id="125"/>
          </w:p>
        </w:tc>
      </w:tr>
    </w:tbl>
    <w:p w14:paraId="366FB6C8" w14:textId="77777777" w:rsidR="0017746A" w:rsidRPr="0017746A" w:rsidRDefault="0017746A" w:rsidP="0017746A">
      <w:pPr>
        <w:pStyle w:val="a1"/>
      </w:pPr>
      <w:r w:rsidRPr="0017746A">
        <w:t>где L - длина участка ТС, км;</w:t>
      </w:r>
    </w:p>
    <w:p w14:paraId="76C3EB06" w14:textId="77777777" w:rsidR="0017746A" w:rsidRPr="0017746A" w:rsidRDefault="0017746A" w:rsidP="0017746A">
      <w:pPr>
        <w:pStyle w:val="a1"/>
      </w:pPr>
      <w:r w:rsidRPr="0017746A">
        <w:t>Параметр потока отказов ЗРА:</w:t>
      </w:r>
    </w:p>
    <w:tbl>
      <w:tblPr>
        <w:tblW w:w="0" w:type="auto"/>
        <w:jc w:val="center"/>
        <w:tblLook w:val="04A0" w:firstRow="1" w:lastRow="0" w:firstColumn="1" w:lastColumn="0" w:noHBand="0" w:noVBand="1"/>
      </w:tblPr>
      <w:tblGrid>
        <w:gridCol w:w="7864"/>
        <w:gridCol w:w="1491"/>
      </w:tblGrid>
      <w:tr w:rsidR="0017746A" w:rsidRPr="007F275E" w14:paraId="77D12725" w14:textId="77777777" w:rsidTr="003C3A8B">
        <w:trPr>
          <w:jc w:val="center"/>
        </w:trPr>
        <w:tc>
          <w:tcPr>
            <w:tcW w:w="8080" w:type="dxa"/>
          </w:tcPr>
          <w:p w14:paraId="551C3340" w14:textId="77777777" w:rsidR="0017746A" w:rsidRPr="007F275E" w:rsidRDefault="00612D72" w:rsidP="0017746A">
            <w:pPr>
              <w:pStyle w:val="a1"/>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17746A" w:rsidRPr="007F275E">
              <w:t>,1/ч.</w:t>
            </w:r>
          </w:p>
        </w:tc>
        <w:tc>
          <w:tcPr>
            <w:tcW w:w="1500" w:type="dxa"/>
            <w:vAlign w:val="center"/>
          </w:tcPr>
          <w:p w14:paraId="35E6F1A5" w14:textId="77777777" w:rsidR="0017746A" w:rsidRPr="007F275E" w:rsidRDefault="0017746A" w:rsidP="0017746A">
            <w:pPr>
              <w:pStyle w:val="a1"/>
            </w:pPr>
            <w:bookmarkStart w:id="126" w:name="_Ref374096630"/>
            <w:r w:rsidRPr="007F275E">
              <w:t>(</w:t>
            </w:r>
            <w:fldSimple w:instr=" SEQ Список_формул \* ARABIC ">
              <w:r w:rsidR="00D01E94">
                <w:rPr>
                  <w:noProof/>
                </w:rPr>
                <w:t>7</w:t>
              </w:r>
            </w:fldSimple>
            <w:r w:rsidRPr="007F275E">
              <w:t>)</w:t>
            </w:r>
            <w:bookmarkEnd w:id="126"/>
          </w:p>
        </w:tc>
      </w:tr>
    </w:tbl>
    <w:p w14:paraId="2DD7BF56" w14:textId="77777777" w:rsidR="0017746A" w:rsidRPr="0017746A" w:rsidRDefault="0017746A" w:rsidP="0017746A">
      <w:pPr>
        <w:pStyle w:val="a1"/>
      </w:pPr>
      <w:r w:rsidRPr="0017746A">
        <w:t>Среднее время до восстановления участков ТС:</w:t>
      </w:r>
    </w:p>
    <w:tbl>
      <w:tblPr>
        <w:tblW w:w="9589" w:type="dxa"/>
        <w:tblLook w:val="04A0" w:firstRow="1" w:lastRow="0" w:firstColumn="1" w:lastColumn="0" w:noHBand="0" w:noVBand="1"/>
      </w:tblPr>
      <w:tblGrid>
        <w:gridCol w:w="8080"/>
        <w:gridCol w:w="1509"/>
      </w:tblGrid>
      <w:tr w:rsidR="0017746A" w:rsidRPr="007F275E" w14:paraId="74EE763B" w14:textId="77777777" w:rsidTr="003C3A8B">
        <w:trPr>
          <w:trHeight w:val="332"/>
        </w:trPr>
        <w:tc>
          <w:tcPr>
            <w:tcW w:w="8080" w:type="dxa"/>
            <w:vAlign w:val="center"/>
          </w:tcPr>
          <w:p w14:paraId="48D41AB0" w14:textId="77777777" w:rsidR="0017746A" w:rsidRPr="007F275E" w:rsidRDefault="00612D72" w:rsidP="0017746A">
            <w:pPr>
              <w:pStyle w:val="a1"/>
            </w:pPr>
            <m:oMath>
              <m:sSup>
                <m:sSupPr>
                  <m:ctrlPr>
                    <w:rPr>
                      <w:rFonts w:ascii="Cambria Math" w:hAnsi="Cambria Math"/>
                    </w:rPr>
                  </m:ctrlPr>
                </m:sSupPr>
                <m:e>
                  <m:r>
                    <w:rPr>
                      <w:rFonts w:ascii="Cambria Math" w:hAnsi="Cambria Math"/>
                    </w:rPr>
                    <m:t>z</m:t>
                  </m:r>
                </m:e>
                <m:sup>
                  <m:r>
                    <m:rPr>
                      <m:sty m:val="p"/>
                    </m:rPr>
                    <w:rPr>
                      <w:rFonts w:ascii="Cambria Math" w:hAnsi="Cambria Math"/>
                    </w:rPr>
                    <m:t>в</m:t>
                  </m:r>
                </m:sup>
              </m:sSup>
              <m:r>
                <m:rPr>
                  <m:sty m:val="p"/>
                </m:rPr>
                <w:rPr>
                  <w:rFonts w:ascii="Cambria Math" w:hAnsi="Cambria Math"/>
                </w:rPr>
                <m:t>=</m:t>
              </m:r>
              <m:r>
                <w:rPr>
                  <w:rFonts w:ascii="Cambria Math" w:hAnsi="Cambria Math"/>
                </w:rPr>
                <m:t>a</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17746A" w:rsidRPr="007F275E">
              <w:t>, ч</w:t>
            </w:r>
          </w:p>
        </w:tc>
        <w:tc>
          <w:tcPr>
            <w:tcW w:w="1509" w:type="dxa"/>
            <w:vAlign w:val="center"/>
          </w:tcPr>
          <w:p w14:paraId="0C10A09E" w14:textId="77777777" w:rsidR="0017746A" w:rsidRPr="007F275E" w:rsidRDefault="0017746A" w:rsidP="0017746A">
            <w:pPr>
              <w:pStyle w:val="a1"/>
            </w:pPr>
            <w:bookmarkStart w:id="127" w:name="_Ref374095703"/>
            <w:bookmarkStart w:id="128" w:name="_Ref374096203"/>
            <w:r w:rsidRPr="007F275E">
              <w:t>(</w:t>
            </w:r>
            <w:fldSimple w:instr=" SEQ Список_формул \* ARABIC ">
              <w:r w:rsidR="00D01E94">
                <w:rPr>
                  <w:noProof/>
                </w:rPr>
                <w:t>8</w:t>
              </w:r>
            </w:fldSimple>
            <w:bookmarkStart w:id="129" w:name="_Ref374096187"/>
            <w:bookmarkEnd w:id="127"/>
            <w:r w:rsidRPr="007F275E">
              <w:t>)</w:t>
            </w:r>
            <w:bookmarkEnd w:id="128"/>
            <w:bookmarkEnd w:id="129"/>
          </w:p>
        </w:tc>
      </w:tr>
    </w:tbl>
    <w:p w14:paraId="7B3AB568" w14:textId="77777777" w:rsidR="0017746A" w:rsidRPr="0017746A" w:rsidRDefault="0017746A" w:rsidP="0017746A">
      <w:pPr>
        <w:pStyle w:val="a1"/>
      </w:pPr>
      <w:r w:rsidRPr="0017746A">
        <w:t xml:space="preserve">где: </w:t>
      </w:r>
      <m:oMath>
        <m:sSub>
          <m:sSubPr>
            <m:ctrlPr>
              <w:rPr>
                <w:rFonts w:ascii="Cambria Math" w:hAnsi="Cambria Math"/>
              </w:rPr>
            </m:ctrlPr>
          </m:sSubPr>
          <m:e>
            <m:r>
              <w:rPr>
                <w:rFonts w:ascii="Cambria Math" w:hAnsi="Cambria Math"/>
              </w:rPr>
              <m:t>L</m:t>
            </m:r>
          </m:e>
          <m:sub>
            <m:r>
              <w:rPr>
                <w:rFonts w:ascii="Cambria Math" w:hAnsi="Cambria Math"/>
              </w:rPr>
              <m:t>сз</m:t>
            </m:r>
          </m:sub>
        </m:sSub>
      </m:oMath>
      <w:r w:rsidRPr="0017746A">
        <w:t>- расстояние между секционирующими задвижками, км;</w:t>
      </w:r>
    </w:p>
    <w:p w14:paraId="164E6047" w14:textId="77777777" w:rsidR="0017746A" w:rsidRPr="0017746A" w:rsidRDefault="0017746A" w:rsidP="0017746A">
      <w:pPr>
        <w:pStyle w:val="a1"/>
      </w:pPr>
      <w:r w:rsidRPr="0017746A">
        <w:t>d – диаметр теплопровода, м.</w:t>
      </w:r>
    </w:p>
    <w:p w14:paraId="57D04342" w14:textId="35B190EF" w:rsidR="0017746A" w:rsidRPr="0017746A" w:rsidRDefault="0017746A" w:rsidP="0017746A">
      <w:pPr>
        <w:pStyle w:val="a1"/>
      </w:pPr>
      <w:r w:rsidRPr="0017746A">
        <w:t>Значения коэффициентов a, b и c для фор</w:t>
      </w:r>
      <w:r w:rsidR="00025C10">
        <w:t>мулы (8), приведенные в таблице </w:t>
      </w:r>
      <w:r w:rsidR="00025C10">
        <w:fldChar w:fldCharType="begin"/>
      </w:r>
      <w:r w:rsidR="00025C10">
        <w:instrText xml:space="preserve"> REF _Ref531101220 \h </w:instrText>
      </w:r>
      <w:r w:rsidR="00025C10">
        <w:fldChar w:fldCharType="separate"/>
      </w:r>
      <w:r w:rsidR="00D01E94">
        <w:rPr>
          <w:noProof/>
        </w:rPr>
        <w:t>57</w:t>
      </w:r>
      <w:r w:rsidR="00025C10">
        <w:fldChar w:fldCharType="end"/>
      </w:r>
      <w:r w:rsidR="00025C10">
        <w:t xml:space="preserve"> </w:t>
      </w:r>
      <w:r w:rsidRPr="0017746A">
        <w:t xml:space="preserve">получены на основе численных значений времени восстановления </w:t>
      </w:r>
      <w:r w:rsidRPr="0017746A">
        <w:lastRenderedPageBreak/>
        <w:t>теплопроводов в зависимости от их диаметров, рекомендуемых СП 124.13330.2012.</w:t>
      </w:r>
    </w:p>
    <w:p w14:paraId="6BB10F0B" w14:textId="77777777" w:rsidR="0017746A" w:rsidRPr="0017746A" w:rsidRDefault="0017746A" w:rsidP="0017746A">
      <w:pPr>
        <w:pStyle w:val="a1"/>
      </w:pPr>
    </w:p>
    <w:p w14:paraId="029B118F" w14:textId="7811FE08" w:rsidR="0017746A" w:rsidRPr="0017746A" w:rsidRDefault="00025C10" w:rsidP="00025C10">
      <w:pPr>
        <w:pStyle w:val="af8"/>
      </w:pPr>
      <w:r w:rsidRPr="00444837">
        <w:t xml:space="preserve">Таблица </w:t>
      </w:r>
      <w:r w:rsidRPr="00025C10">
        <w:fldChar w:fldCharType="begin"/>
      </w:r>
      <w:r>
        <w:instrText xml:space="preserve"> SEQ Таблица \* ARABIC </w:instrText>
      </w:r>
      <w:r w:rsidRPr="00025C10">
        <w:fldChar w:fldCharType="separate"/>
      </w:r>
      <w:bookmarkStart w:id="130" w:name="_Ref531101220"/>
      <w:r w:rsidR="00D01E94">
        <w:rPr>
          <w:noProof/>
        </w:rPr>
        <w:t>57</w:t>
      </w:r>
      <w:bookmarkEnd w:id="130"/>
      <w:r w:rsidRPr="00025C10">
        <w:fldChar w:fldCharType="end"/>
      </w:r>
      <w:r w:rsidRPr="00444837">
        <w:t xml:space="preserve"> - </w:t>
      </w:r>
      <w:r w:rsidR="0017746A" w:rsidRPr="0017746A">
        <w:t>Значения коэффициентов a, b и c в формуле</w:t>
      </w:r>
    </w:p>
    <w:tbl>
      <w:tblPr>
        <w:tblStyle w:val="af0"/>
        <w:tblW w:w="5000" w:type="pct"/>
        <w:tblLook w:val="04A0" w:firstRow="1" w:lastRow="0" w:firstColumn="1" w:lastColumn="0" w:noHBand="0" w:noVBand="1"/>
      </w:tblPr>
      <w:tblGrid>
        <w:gridCol w:w="1943"/>
        <w:gridCol w:w="2468"/>
        <w:gridCol w:w="2467"/>
        <w:gridCol w:w="2467"/>
      </w:tblGrid>
      <w:tr w:rsidR="0017746A" w:rsidRPr="007F275E" w14:paraId="2D70E891" w14:textId="77777777" w:rsidTr="00025C10">
        <w:trPr>
          <w:trHeight w:val="20"/>
        </w:trPr>
        <w:tc>
          <w:tcPr>
            <w:tcW w:w="1039" w:type="pct"/>
          </w:tcPr>
          <w:p w14:paraId="11FD5878" w14:textId="77777777" w:rsidR="0017746A" w:rsidRPr="007F275E" w:rsidRDefault="0017746A" w:rsidP="00025C10">
            <w:pPr>
              <w:pStyle w:val="103"/>
            </w:pPr>
            <w:r w:rsidRPr="0017746A">
              <w:t>К</w:t>
            </w:r>
            <w:r w:rsidRPr="007F275E">
              <w:t>оэффициент</w:t>
            </w:r>
          </w:p>
        </w:tc>
        <w:tc>
          <w:tcPr>
            <w:tcW w:w="1320" w:type="pct"/>
          </w:tcPr>
          <w:p w14:paraId="3F37ABF1" w14:textId="77777777" w:rsidR="0017746A" w:rsidRPr="007F275E" w:rsidRDefault="0017746A" w:rsidP="00025C10">
            <w:pPr>
              <w:pStyle w:val="103"/>
            </w:pPr>
            <w:r w:rsidRPr="007F275E">
              <w:t>a</w:t>
            </w:r>
          </w:p>
        </w:tc>
        <w:tc>
          <w:tcPr>
            <w:tcW w:w="1320" w:type="pct"/>
          </w:tcPr>
          <w:p w14:paraId="55CC1DCF" w14:textId="77777777" w:rsidR="0017746A" w:rsidRPr="007F275E" w:rsidRDefault="0017746A" w:rsidP="00025C10">
            <w:pPr>
              <w:pStyle w:val="103"/>
            </w:pPr>
            <w:r w:rsidRPr="007F275E">
              <w:t>b</w:t>
            </w:r>
          </w:p>
        </w:tc>
        <w:tc>
          <w:tcPr>
            <w:tcW w:w="1320" w:type="pct"/>
          </w:tcPr>
          <w:p w14:paraId="12A05F33" w14:textId="77777777" w:rsidR="0017746A" w:rsidRPr="007F275E" w:rsidRDefault="0017746A" w:rsidP="00025C10">
            <w:pPr>
              <w:pStyle w:val="103"/>
            </w:pPr>
            <w:r w:rsidRPr="007F275E">
              <w:t>c</w:t>
            </w:r>
          </w:p>
        </w:tc>
      </w:tr>
      <w:tr w:rsidR="0017746A" w:rsidRPr="007F275E" w14:paraId="1BA6BF00" w14:textId="77777777" w:rsidTr="00025C10">
        <w:trPr>
          <w:trHeight w:val="20"/>
        </w:trPr>
        <w:tc>
          <w:tcPr>
            <w:tcW w:w="1039" w:type="pct"/>
          </w:tcPr>
          <w:p w14:paraId="5F96CFA0" w14:textId="77777777" w:rsidR="0017746A" w:rsidRPr="007F275E" w:rsidRDefault="0017746A" w:rsidP="00025C10">
            <w:pPr>
              <w:pStyle w:val="103"/>
            </w:pPr>
            <w:r w:rsidRPr="007F275E">
              <w:t>Значение</w:t>
            </w:r>
          </w:p>
        </w:tc>
        <w:tc>
          <w:tcPr>
            <w:tcW w:w="1320" w:type="pct"/>
          </w:tcPr>
          <w:p w14:paraId="37A81BDF" w14:textId="77777777" w:rsidR="0017746A" w:rsidRPr="007F275E" w:rsidRDefault="0017746A" w:rsidP="00025C10">
            <w:pPr>
              <w:pStyle w:val="103"/>
            </w:pPr>
            <w:r w:rsidRPr="007F275E">
              <w:t>2.91256074780734</w:t>
            </w:r>
          </w:p>
        </w:tc>
        <w:tc>
          <w:tcPr>
            <w:tcW w:w="1320" w:type="pct"/>
          </w:tcPr>
          <w:p w14:paraId="4741FF52" w14:textId="77777777" w:rsidR="0017746A" w:rsidRPr="007F275E" w:rsidRDefault="0017746A" w:rsidP="00025C10">
            <w:pPr>
              <w:pStyle w:val="103"/>
            </w:pPr>
            <w:r w:rsidRPr="007F275E">
              <w:t>20.8877641154199</w:t>
            </w:r>
          </w:p>
        </w:tc>
        <w:tc>
          <w:tcPr>
            <w:tcW w:w="1320" w:type="pct"/>
          </w:tcPr>
          <w:p w14:paraId="49ECC74D" w14:textId="77777777" w:rsidR="0017746A" w:rsidRPr="007F275E" w:rsidRDefault="0017746A" w:rsidP="00025C10">
            <w:pPr>
              <w:pStyle w:val="103"/>
            </w:pPr>
            <w:r w:rsidRPr="007F275E">
              <w:t>1.87928919400643</w:t>
            </w:r>
          </w:p>
        </w:tc>
      </w:tr>
    </w:tbl>
    <w:p w14:paraId="66FA174C" w14:textId="77777777" w:rsidR="0017746A" w:rsidRPr="0017746A" w:rsidRDefault="0017746A" w:rsidP="0017746A">
      <w:pPr>
        <w:pStyle w:val="a1"/>
      </w:pPr>
    </w:p>
    <w:p w14:paraId="235CB692" w14:textId="77777777" w:rsidR="0017746A" w:rsidRPr="0017746A" w:rsidRDefault="0017746A" w:rsidP="0017746A">
      <w:pPr>
        <w:pStyle w:val="a1"/>
      </w:pPr>
      <w:r w:rsidRPr="0017746A">
        <w:t xml:space="preserve">Расстояния Lсз между СЗ должны соответствовать требованиям СП 124.13330.2012 (п. 10.17) и приниматься на основании приведенных ниже данных: </w:t>
      </w:r>
    </w:p>
    <w:p w14:paraId="36D4D176" w14:textId="77777777" w:rsidR="0017746A" w:rsidRPr="0017746A" w:rsidRDefault="0017746A" w:rsidP="0017746A">
      <w:pPr>
        <w:pStyle w:val="a1"/>
      </w:pPr>
    </w:p>
    <w:p w14:paraId="1D746E37" w14:textId="55F62864" w:rsidR="0017746A" w:rsidRPr="0017746A" w:rsidRDefault="00025C10" w:rsidP="00025C10">
      <w:pPr>
        <w:pStyle w:val="af8"/>
      </w:pPr>
      <w:r w:rsidRPr="00444837">
        <w:t xml:space="preserve">Таблица </w:t>
      </w:r>
      <w:r w:rsidRPr="00025C10">
        <w:fldChar w:fldCharType="begin"/>
      </w:r>
      <w:r>
        <w:instrText xml:space="preserve"> SEQ Таблица \* ARABIC </w:instrText>
      </w:r>
      <w:r w:rsidRPr="00025C10">
        <w:fldChar w:fldCharType="separate"/>
      </w:r>
      <w:r w:rsidR="00D01E94">
        <w:rPr>
          <w:noProof/>
        </w:rPr>
        <w:t>58</w:t>
      </w:r>
      <w:r w:rsidRPr="00025C10">
        <w:fldChar w:fldCharType="end"/>
      </w:r>
      <w:r w:rsidRPr="00444837">
        <w:t xml:space="preserve"> - </w:t>
      </w:r>
      <w:r w:rsidR="0017746A" w:rsidRPr="0017746A">
        <w:t>Расстояния между СЗ в метрах и место их расположения</w:t>
      </w:r>
    </w:p>
    <w:tbl>
      <w:tblPr>
        <w:tblStyle w:val="af0"/>
        <w:tblW w:w="5000" w:type="pct"/>
        <w:tblLook w:val="04A0" w:firstRow="1" w:lastRow="0" w:firstColumn="1" w:lastColumn="0" w:noHBand="0" w:noVBand="1"/>
      </w:tblPr>
      <w:tblGrid>
        <w:gridCol w:w="1427"/>
        <w:gridCol w:w="1236"/>
        <w:gridCol w:w="2091"/>
        <w:gridCol w:w="2286"/>
        <w:gridCol w:w="2305"/>
      </w:tblGrid>
      <w:tr w:rsidR="0017746A" w:rsidRPr="007F275E" w14:paraId="7AC3879F" w14:textId="77777777" w:rsidTr="00025C10">
        <w:trPr>
          <w:trHeight w:val="4"/>
        </w:trPr>
        <w:tc>
          <w:tcPr>
            <w:tcW w:w="725" w:type="pct"/>
            <w:vMerge w:val="restart"/>
          </w:tcPr>
          <w:p w14:paraId="16B4FF5C" w14:textId="77777777" w:rsidR="0017746A" w:rsidRPr="007F275E" w:rsidRDefault="0017746A" w:rsidP="00025C10">
            <w:pPr>
              <w:pStyle w:val="103"/>
            </w:pPr>
            <w:r w:rsidRPr="0017746A">
              <w:t>Д</w:t>
            </w:r>
            <w:r w:rsidRPr="007F275E">
              <w:t>иаметр</w:t>
            </w:r>
          </w:p>
          <w:p w14:paraId="38B53BEC" w14:textId="77777777" w:rsidR="0017746A" w:rsidRPr="007F275E" w:rsidRDefault="0017746A" w:rsidP="00025C10">
            <w:pPr>
              <w:pStyle w:val="103"/>
            </w:pPr>
            <w:r w:rsidRPr="007F275E">
              <w:t>теплопровода,</w:t>
            </w:r>
          </w:p>
          <w:p w14:paraId="1BC89BDC" w14:textId="77777777" w:rsidR="0017746A" w:rsidRPr="007F275E" w:rsidRDefault="0017746A" w:rsidP="00025C10">
            <w:pPr>
              <w:pStyle w:val="103"/>
            </w:pPr>
            <w:r w:rsidRPr="007F275E">
              <w:t>м</w:t>
            </w:r>
          </w:p>
        </w:tc>
        <w:tc>
          <w:tcPr>
            <w:tcW w:w="1771" w:type="pct"/>
            <w:gridSpan w:val="2"/>
          </w:tcPr>
          <w:p w14:paraId="7A101991" w14:textId="77777777" w:rsidR="0017746A" w:rsidRPr="007F275E" w:rsidRDefault="0017746A" w:rsidP="00025C10">
            <w:pPr>
              <w:pStyle w:val="103"/>
            </w:pPr>
            <w:r w:rsidRPr="007F275E">
              <w:t>Диаметр не изменяется</w:t>
            </w:r>
          </w:p>
        </w:tc>
        <w:tc>
          <w:tcPr>
            <w:tcW w:w="2504" w:type="pct"/>
            <w:gridSpan w:val="2"/>
          </w:tcPr>
          <w:p w14:paraId="56B1B6ED" w14:textId="77777777" w:rsidR="0017746A" w:rsidRPr="007F275E" w:rsidRDefault="0017746A" w:rsidP="00025C10">
            <w:pPr>
              <w:pStyle w:val="103"/>
            </w:pPr>
            <w:r w:rsidRPr="007F275E">
              <w:t>Диаметр изменяется</w:t>
            </w:r>
          </w:p>
        </w:tc>
      </w:tr>
      <w:tr w:rsidR="0017746A" w:rsidRPr="007F275E" w14:paraId="2F33E985" w14:textId="77777777" w:rsidTr="00025C10">
        <w:trPr>
          <w:trHeight w:val="4"/>
        </w:trPr>
        <w:tc>
          <w:tcPr>
            <w:tcW w:w="725" w:type="pct"/>
            <w:vMerge/>
          </w:tcPr>
          <w:p w14:paraId="3A36E3AF" w14:textId="77777777" w:rsidR="0017746A" w:rsidRPr="007F275E" w:rsidRDefault="0017746A" w:rsidP="00025C10">
            <w:pPr>
              <w:pStyle w:val="103"/>
            </w:pPr>
          </w:p>
        </w:tc>
        <w:tc>
          <w:tcPr>
            <w:tcW w:w="628" w:type="pct"/>
          </w:tcPr>
          <w:p w14:paraId="66C99367" w14:textId="77777777" w:rsidR="0017746A" w:rsidRPr="007F275E" w:rsidRDefault="0017746A" w:rsidP="00025C10">
            <w:pPr>
              <w:pStyle w:val="103"/>
            </w:pPr>
            <w:r w:rsidRPr="007F275E">
              <w:t>ответвлений нет</w:t>
            </w:r>
          </w:p>
        </w:tc>
        <w:tc>
          <w:tcPr>
            <w:tcW w:w="1143" w:type="pct"/>
          </w:tcPr>
          <w:p w14:paraId="5E28C6A9" w14:textId="77777777" w:rsidR="0017746A" w:rsidRPr="007F275E" w:rsidRDefault="0017746A" w:rsidP="00025C10">
            <w:pPr>
              <w:pStyle w:val="103"/>
            </w:pPr>
            <w:r w:rsidRPr="007F275E">
              <w:t>ответвления есть</w:t>
            </w:r>
          </w:p>
        </w:tc>
        <w:tc>
          <w:tcPr>
            <w:tcW w:w="1247" w:type="pct"/>
          </w:tcPr>
          <w:p w14:paraId="5D5A1EFA" w14:textId="77777777" w:rsidR="0017746A" w:rsidRPr="007F275E" w:rsidRDefault="0017746A" w:rsidP="00025C10">
            <w:pPr>
              <w:pStyle w:val="103"/>
            </w:pPr>
            <w:r w:rsidRPr="007F275E">
              <w:t>ответвлений нет</w:t>
            </w:r>
          </w:p>
        </w:tc>
        <w:tc>
          <w:tcPr>
            <w:tcW w:w="1257" w:type="pct"/>
          </w:tcPr>
          <w:p w14:paraId="65635800" w14:textId="77777777" w:rsidR="0017746A" w:rsidRPr="007F275E" w:rsidRDefault="0017746A" w:rsidP="00025C10">
            <w:pPr>
              <w:pStyle w:val="103"/>
            </w:pPr>
            <w:r w:rsidRPr="007F275E">
              <w:t>ответвления есть</w:t>
            </w:r>
          </w:p>
        </w:tc>
      </w:tr>
      <w:tr w:rsidR="0017746A" w:rsidRPr="007F275E" w14:paraId="1CC6798D" w14:textId="77777777" w:rsidTr="00025C10">
        <w:trPr>
          <w:trHeight w:val="4"/>
        </w:trPr>
        <w:tc>
          <w:tcPr>
            <w:tcW w:w="725" w:type="pct"/>
          </w:tcPr>
          <w:p w14:paraId="75924DE8" w14:textId="77777777" w:rsidR="0017746A" w:rsidRPr="007F275E" w:rsidRDefault="0017746A" w:rsidP="00025C10">
            <w:pPr>
              <w:pStyle w:val="103"/>
            </w:pPr>
            <w:r w:rsidRPr="007F275E">
              <w:t>до 0,4</w:t>
            </w:r>
          </w:p>
        </w:tc>
        <w:tc>
          <w:tcPr>
            <w:tcW w:w="628" w:type="pct"/>
          </w:tcPr>
          <w:p w14:paraId="08C3BF23" w14:textId="77777777" w:rsidR="0017746A" w:rsidRPr="007F275E" w:rsidRDefault="0017746A" w:rsidP="00025C10">
            <w:pPr>
              <w:pStyle w:val="103"/>
            </w:pPr>
            <w:r w:rsidRPr="007F275E">
              <w:t>1000</w:t>
            </w:r>
          </w:p>
        </w:tc>
        <w:tc>
          <w:tcPr>
            <w:tcW w:w="1143" w:type="pct"/>
          </w:tcPr>
          <w:p w14:paraId="58884CF3" w14:textId="77777777" w:rsidR="0017746A" w:rsidRPr="007F275E" w:rsidRDefault="0017746A" w:rsidP="00025C10">
            <w:pPr>
              <w:pStyle w:val="103"/>
            </w:pPr>
            <w:r w:rsidRPr="007F275E">
              <w:t>непосредственно</w:t>
            </w:r>
          </w:p>
          <w:p w14:paraId="7FFCD8B2" w14:textId="77777777" w:rsidR="0017746A" w:rsidRPr="007F275E" w:rsidRDefault="0017746A" w:rsidP="00025C10">
            <w:pPr>
              <w:pStyle w:val="103"/>
            </w:pPr>
            <w:r w:rsidRPr="007F275E">
              <w:t>за ответвлением,</w:t>
            </w:r>
          </w:p>
          <w:p w14:paraId="22121D60" w14:textId="77777777" w:rsidR="0017746A" w:rsidRPr="007F275E" w:rsidRDefault="0017746A" w:rsidP="00025C10">
            <w:pPr>
              <w:pStyle w:val="103"/>
            </w:pPr>
            <w:r w:rsidRPr="007F275E">
              <w:t>расстояние до ближайшей СЗ не более 1000 м</w:t>
            </w:r>
          </w:p>
        </w:tc>
        <w:tc>
          <w:tcPr>
            <w:tcW w:w="1247" w:type="pct"/>
          </w:tcPr>
          <w:p w14:paraId="2BFDB754" w14:textId="77777777" w:rsidR="0017746A" w:rsidRPr="007F275E" w:rsidRDefault="0017746A" w:rsidP="00025C10">
            <w:pPr>
              <w:pStyle w:val="103"/>
            </w:pPr>
            <w:r w:rsidRPr="007F275E">
              <w:t>непосредственно за местом изменения диаметра, расстояние до ближайшей СЗ не более 1000 м</w:t>
            </w:r>
          </w:p>
        </w:tc>
        <w:tc>
          <w:tcPr>
            <w:tcW w:w="1257" w:type="pct"/>
          </w:tcPr>
          <w:p w14:paraId="3F6EE7FC" w14:textId="77777777" w:rsidR="0017746A" w:rsidRPr="007F275E" w:rsidRDefault="0017746A" w:rsidP="00025C10">
            <w:pPr>
              <w:pStyle w:val="103"/>
            </w:pPr>
            <w:r w:rsidRPr="007F275E">
              <w:t>непосредственно за ответвлением, на теплопроводе меньшего диаметра, расстояние до ближайшей СЗ не более 1000 м</w:t>
            </w:r>
          </w:p>
        </w:tc>
      </w:tr>
      <w:tr w:rsidR="0017746A" w:rsidRPr="007F275E" w14:paraId="7A67F7F6" w14:textId="77777777" w:rsidTr="00025C10">
        <w:trPr>
          <w:trHeight w:val="4"/>
        </w:trPr>
        <w:tc>
          <w:tcPr>
            <w:tcW w:w="725" w:type="pct"/>
          </w:tcPr>
          <w:p w14:paraId="0531E93F" w14:textId="77777777" w:rsidR="0017746A" w:rsidRPr="007F275E" w:rsidRDefault="0017746A" w:rsidP="00025C10">
            <w:pPr>
              <w:pStyle w:val="103"/>
            </w:pPr>
            <w:r w:rsidRPr="007F275E">
              <w:t>от 0,4 до 0,6</w:t>
            </w:r>
          </w:p>
        </w:tc>
        <w:tc>
          <w:tcPr>
            <w:tcW w:w="628" w:type="pct"/>
          </w:tcPr>
          <w:p w14:paraId="66CDD340" w14:textId="77777777" w:rsidR="0017746A" w:rsidRPr="007F275E" w:rsidRDefault="0017746A" w:rsidP="00025C10">
            <w:pPr>
              <w:pStyle w:val="103"/>
            </w:pPr>
            <w:r w:rsidRPr="007F275E">
              <w:t>1500</w:t>
            </w:r>
          </w:p>
        </w:tc>
        <w:tc>
          <w:tcPr>
            <w:tcW w:w="1143" w:type="pct"/>
          </w:tcPr>
          <w:p w14:paraId="012E3564" w14:textId="77777777" w:rsidR="0017746A" w:rsidRPr="007F275E" w:rsidRDefault="0017746A" w:rsidP="00025C10">
            <w:pPr>
              <w:pStyle w:val="103"/>
            </w:pPr>
            <w:r w:rsidRPr="007F275E">
              <w:t>непосредственно</w:t>
            </w:r>
          </w:p>
          <w:p w14:paraId="64C2E975" w14:textId="77777777" w:rsidR="0017746A" w:rsidRPr="007F275E" w:rsidRDefault="0017746A" w:rsidP="00025C10">
            <w:pPr>
              <w:pStyle w:val="103"/>
            </w:pPr>
            <w:r w:rsidRPr="007F275E">
              <w:t>за ответвлением, расстояние до ближайшей СЗ не более 1500 м</w:t>
            </w:r>
          </w:p>
        </w:tc>
        <w:tc>
          <w:tcPr>
            <w:tcW w:w="1247" w:type="pct"/>
          </w:tcPr>
          <w:p w14:paraId="24832D2F" w14:textId="77777777" w:rsidR="0017746A" w:rsidRPr="007F275E" w:rsidRDefault="0017746A" w:rsidP="00025C10">
            <w:pPr>
              <w:pStyle w:val="103"/>
            </w:pPr>
            <w:r w:rsidRPr="007F275E">
              <w:t>непосредственно за местом изменения диаметра, расстояние до ближайшей СЗ не более 1000 м</w:t>
            </w:r>
          </w:p>
        </w:tc>
        <w:tc>
          <w:tcPr>
            <w:tcW w:w="1257" w:type="pct"/>
          </w:tcPr>
          <w:p w14:paraId="576936CB" w14:textId="77777777" w:rsidR="0017746A" w:rsidRPr="007F275E" w:rsidRDefault="0017746A" w:rsidP="00025C10">
            <w:pPr>
              <w:pStyle w:val="103"/>
            </w:pPr>
            <w:r w:rsidRPr="007F275E">
              <w:t>непосредственно за ответвлением, на теплопроводе меньшего диаметра, расстояние до ближайшей СЗ не более 1000 м</w:t>
            </w:r>
          </w:p>
        </w:tc>
      </w:tr>
      <w:tr w:rsidR="0017746A" w:rsidRPr="007F275E" w14:paraId="56463784" w14:textId="77777777" w:rsidTr="00025C10">
        <w:trPr>
          <w:trHeight w:val="4"/>
        </w:trPr>
        <w:tc>
          <w:tcPr>
            <w:tcW w:w="725" w:type="pct"/>
          </w:tcPr>
          <w:p w14:paraId="01A09FFE" w14:textId="77777777" w:rsidR="0017746A" w:rsidRPr="007F275E" w:rsidRDefault="0017746A" w:rsidP="00025C10">
            <w:pPr>
              <w:pStyle w:val="103"/>
            </w:pPr>
            <w:r w:rsidRPr="007F275E">
              <w:t>от 0,6 до 0,9</w:t>
            </w:r>
          </w:p>
        </w:tc>
        <w:tc>
          <w:tcPr>
            <w:tcW w:w="628" w:type="pct"/>
          </w:tcPr>
          <w:p w14:paraId="0A267E10" w14:textId="77777777" w:rsidR="0017746A" w:rsidRPr="007F275E" w:rsidRDefault="0017746A" w:rsidP="00025C10">
            <w:pPr>
              <w:pStyle w:val="103"/>
            </w:pPr>
            <w:r w:rsidRPr="007F275E">
              <w:t>3000</w:t>
            </w:r>
          </w:p>
        </w:tc>
        <w:tc>
          <w:tcPr>
            <w:tcW w:w="1143" w:type="pct"/>
          </w:tcPr>
          <w:p w14:paraId="01BED46E" w14:textId="77777777" w:rsidR="0017746A" w:rsidRPr="007F275E" w:rsidRDefault="0017746A" w:rsidP="00025C10">
            <w:pPr>
              <w:pStyle w:val="103"/>
            </w:pPr>
            <w:r w:rsidRPr="007F275E">
              <w:t>непосредственно</w:t>
            </w:r>
          </w:p>
          <w:p w14:paraId="10E829D0" w14:textId="77777777" w:rsidR="0017746A" w:rsidRPr="007F275E" w:rsidRDefault="0017746A" w:rsidP="00025C10">
            <w:pPr>
              <w:pStyle w:val="103"/>
            </w:pPr>
            <w:r w:rsidRPr="007F275E">
              <w:t>за ответвлением, расстояние до ближайшей СЗ</w:t>
            </w:r>
          </w:p>
          <w:p w14:paraId="3598C1FB" w14:textId="77777777" w:rsidR="0017746A" w:rsidRPr="007F275E" w:rsidRDefault="0017746A" w:rsidP="00025C10">
            <w:pPr>
              <w:pStyle w:val="103"/>
            </w:pPr>
            <w:r w:rsidRPr="007F275E">
              <w:t>не более 3000 м</w:t>
            </w:r>
          </w:p>
        </w:tc>
        <w:tc>
          <w:tcPr>
            <w:tcW w:w="1247" w:type="pct"/>
          </w:tcPr>
          <w:p w14:paraId="40568FDD" w14:textId="77777777" w:rsidR="0017746A" w:rsidRPr="007F275E" w:rsidRDefault="0017746A" w:rsidP="00025C10">
            <w:pPr>
              <w:pStyle w:val="103"/>
            </w:pPr>
            <w:r w:rsidRPr="007F275E">
              <w:t>непосредственно за местом изменения диаметра, расстояние до ближайшей СЗ в соответствии с меньшим диаметром (не более 1000 м, 1500 м)</w:t>
            </w:r>
          </w:p>
        </w:tc>
        <w:tc>
          <w:tcPr>
            <w:tcW w:w="1257" w:type="pct"/>
          </w:tcPr>
          <w:p w14:paraId="53D9F2FE" w14:textId="77777777" w:rsidR="0017746A" w:rsidRPr="007F275E" w:rsidRDefault="0017746A" w:rsidP="00025C10">
            <w:pPr>
              <w:pStyle w:val="103"/>
            </w:pPr>
            <w:r w:rsidRPr="007F275E">
              <w:t>непосредственно за ответвлением, на теплопроводе меньшего диаметра, расстояние до ближайшей СЗ в соответствии с меньшим диаметром</w:t>
            </w:r>
          </w:p>
          <w:p w14:paraId="6B4BCEB7" w14:textId="77777777" w:rsidR="0017746A" w:rsidRPr="007F275E" w:rsidRDefault="0017746A" w:rsidP="00025C10">
            <w:pPr>
              <w:pStyle w:val="103"/>
            </w:pPr>
            <w:r w:rsidRPr="007F275E">
              <w:t>(не более 1000 м, 1500 м)</w:t>
            </w:r>
          </w:p>
        </w:tc>
      </w:tr>
      <w:tr w:rsidR="0017746A" w:rsidRPr="007F275E" w14:paraId="4703D953" w14:textId="77777777" w:rsidTr="00025C10">
        <w:trPr>
          <w:trHeight w:val="4"/>
        </w:trPr>
        <w:tc>
          <w:tcPr>
            <w:tcW w:w="725" w:type="pct"/>
          </w:tcPr>
          <w:p w14:paraId="5ECCB8AA" w14:textId="77777777" w:rsidR="0017746A" w:rsidRPr="007F275E" w:rsidRDefault="0017746A" w:rsidP="00025C10">
            <w:pPr>
              <w:pStyle w:val="103"/>
            </w:pPr>
            <w:r w:rsidRPr="007F275E">
              <w:t>более 0,9</w:t>
            </w:r>
          </w:p>
        </w:tc>
        <w:tc>
          <w:tcPr>
            <w:tcW w:w="628" w:type="pct"/>
          </w:tcPr>
          <w:p w14:paraId="6ED5394E" w14:textId="77777777" w:rsidR="0017746A" w:rsidRPr="007F275E" w:rsidRDefault="0017746A" w:rsidP="00025C10">
            <w:pPr>
              <w:pStyle w:val="103"/>
            </w:pPr>
            <w:r w:rsidRPr="007F275E">
              <w:t>5000</w:t>
            </w:r>
          </w:p>
        </w:tc>
        <w:tc>
          <w:tcPr>
            <w:tcW w:w="1143" w:type="pct"/>
          </w:tcPr>
          <w:p w14:paraId="05046697" w14:textId="77777777" w:rsidR="0017746A" w:rsidRPr="007F275E" w:rsidRDefault="0017746A" w:rsidP="00025C10">
            <w:pPr>
              <w:pStyle w:val="103"/>
            </w:pPr>
            <w:r w:rsidRPr="007F275E">
              <w:t>непосредственно</w:t>
            </w:r>
          </w:p>
          <w:p w14:paraId="14E06F12" w14:textId="77777777" w:rsidR="0017746A" w:rsidRPr="007F275E" w:rsidRDefault="0017746A" w:rsidP="00025C10">
            <w:pPr>
              <w:pStyle w:val="103"/>
            </w:pPr>
            <w:r w:rsidRPr="007F275E">
              <w:t>за ответвлением, расстояние до ближайшей СЗ</w:t>
            </w:r>
          </w:p>
          <w:p w14:paraId="0111D292" w14:textId="77777777" w:rsidR="0017746A" w:rsidRPr="007F275E" w:rsidRDefault="0017746A" w:rsidP="00025C10">
            <w:pPr>
              <w:pStyle w:val="103"/>
            </w:pPr>
            <w:r w:rsidRPr="007F275E">
              <w:t>не более 5000 м</w:t>
            </w:r>
          </w:p>
        </w:tc>
        <w:tc>
          <w:tcPr>
            <w:tcW w:w="1247" w:type="pct"/>
          </w:tcPr>
          <w:p w14:paraId="23C7D407" w14:textId="77777777" w:rsidR="0017746A" w:rsidRPr="007F275E" w:rsidRDefault="0017746A" w:rsidP="00025C10">
            <w:pPr>
              <w:pStyle w:val="103"/>
            </w:pPr>
            <w:r w:rsidRPr="007F275E">
              <w:t>непосредственно за местом изменения диаметра, расстояние до ближайшей СЗ в соответствии с меньшим диаметром (не более 1000 м, 1500 м, 3000 м)</w:t>
            </w:r>
          </w:p>
        </w:tc>
        <w:tc>
          <w:tcPr>
            <w:tcW w:w="1257" w:type="pct"/>
          </w:tcPr>
          <w:p w14:paraId="441DD1BB" w14:textId="77777777" w:rsidR="0017746A" w:rsidRPr="007F275E" w:rsidRDefault="0017746A" w:rsidP="00025C10">
            <w:pPr>
              <w:pStyle w:val="103"/>
            </w:pPr>
            <w:r w:rsidRPr="007F275E">
              <w:t>непосредственно за ответвлением, на теплопроводе меньшего диаметра, расстояние до ближайшей СЗ в соответствии с меньшим диаметром (не более 1000 м, 1500 м, 3000 м)</w:t>
            </w:r>
          </w:p>
        </w:tc>
      </w:tr>
    </w:tbl>
    <w:p w14:paraId="79B513F9" w14:textId="77777777" w:rsidR="0017746A" w:rsidRPr="0017746A" w:rsidRDefault="0017746A" w:rsidP="0017746A">
      <w:pPr>
        <w:pStyle w:val="a1"/>
      </w:pPr>
    </w:p>
    <w:p w14:paraId="32CC3AF5" w14:textId="77777777" w:rsidR="0017746A" w:rsidRPr="0017746A" w:rsidRDefault="0017746A" w:rsidP="0017746A">
      <w:pPr>
        <w:pStyle w:val="a1"/>
      </w:pPr>
      <w:r w:rsidRPr="0017746A">
        <w:t xml:space="preserve">Если в результате анализа выявляется несоответствие принятым условиям, то в расчете среднего времени восстановления количество секционирующих </w:t>
      </w:r>
      <w:r w:rsidRPr="0017746A">
        <w:lastRenderedPageBreak/>
        <w:t>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5FFE9A73" w14:textId="77777777" w:rsidR="0017746A" w:rsidRPr="0017746A" w:rsidRDefault="0017746A" w:rsidP="0017746A">
      <w:pPr>
        <w:pStyle w:val="a1"/>
      </w:pPr>
      <w:r w:rsidRPr="0017746A">
        <w:t>Среднее время до восстановления ЗРА.</w:t>
      </w:r>
    </w:p>
    <w:p w14:paraId="457818A0" w14:textId="77777777" w:rsidR="0017746A" w:rsidRPr="0017746A" w:rsidRDefault="0017746A" w:rsidP="0017746A">
      <w:pPr>
        <w:pStyle w:val="a1"/>
      </w:pPr>
      <w:r w:rsidRPr="0017746A">
        <w:t>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w:t>
      </w:r>
    </w:p>
    <w:p w14:paraId="2B558CB7" w14:textId="77777777" w:rsidR="0017746A" w:rsidRPr="0017746A" w:rsidRDefault="0017746A" w:rsidP="0017746A">
      <w:pPr>
        <w:pStyle w:val="a1"/>
      </w:pPr>
      <w:r w:rsidRPr="0017746A">
        <w:t>Интенсивность восстановления элементов ТС:</w:t>
      </w:r>
    </w:p>
    <w:tbl>
      <w:tblPr>
        <w:tblW w:w="0" w:type="auto"/>
        <w:jc w:val="center"/>
        <w:tblLook w:val="04A0" w:firstRow="1" w:lastRow="0" w:firstColumn="1" w:lastColumn="0" w:noHBand="0" w:noVBand="1"/>
      </w:tblPr>
      <w:tblGrid>
        <w:gridCol w:w="4856"/>
        <w:gridCol w:w="3280"/>
        <w:gridCol w:w="1219"/>
      </w:tblGrid>
      <w:tr w:rsidR="0017746A" w:rsidRPr="007F275E" w14:paraId="51245E0A" w14:textId="77777777" w:rsidTr="003C3A8B">
        <w:trPr>
          <w:trHeight w:val="689"/>
          <w:jc w:val="center"/>
        </w:trPr>
        <w:tc>
          <w:tcPr>
            <w:tcW w:w="5225" w:type="dxa"/>
            <w:vAlign w:val="center"/>
          </w:tcPr>
          <w:p w14:paraId="0C04131D" w14:textId="77777777" w:rsidR="0017746A" w:rsidRPr="0017746A" w:rsidRDefault="0017746A" w:rsidP="0017746A">
            <w:pPr>
              <w:pStyle w:val="a1"/>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z</m:t>
                        </m:r>
                      </m:e>
                      <m:sup>
                        <m:r>
                          <m:rPr>
                            <m:sty m:val="p"/>
                          </m:rPr>
                          <w:rPr>
                            <w:rFonts w:ascii="Cambria Math" w:hAnsi="Cambria Math"/>
                          </w:rPr>
                          <m:t>в</m:t>
                        </m:r>
                      </m:sup>
                    </m:sSup>
                  </m:den>
                </m:f>
              </m:oMath>
            </m:oMathPara>
          </w:p>
        </w:tc>
        <w:tc>
          <w:tcPr>
            <w:tcW w:w="3483" w:type="dxa"/>
            <w:vAlign w:val="center"/>
          </w:tcPr>
          <w:p w14:paraId="135DEFB8" w14:textId="77777777" w:rsidR="0017746A" w:rsidRPr="007F275E" w:rsidRDefault="0017746A" w:rsidP="0017746A">
            <w:pPr>
              <w:pStyle w:val="a1"/>
            </w:pPr>
            <w:r w:rsidRPr="007F275E">
              <w:t>, 1/ч</w:t>
            </w:r>
          </w:p>
        </w:tc>
        <w:tc>
          <w:tcPr>
            <w:tcW w:w="911" w:type="dxa"/>
            <w:vAlign w:val="center"/>
          </w:tcPr>
          <w:p w14:paraId="15C21174" w14:textId="77777777" w:rsidR="0017746A" w:rsidRPr="007F275E" w:rsidRDefault="0017746A" w:rsidP="0017746A">
            <w:pPr>
              <w:pStyle w:val="a1"/>
            </w:pPr>
            <w:bookmarkStart w:id="131" w:name="_Ref374096694"/>
            <w:r w:rsidRPr="007F275E">
              <w:t>(</w:t>
            </w:r>
            <w:fldSimple w:instr=" SEQ Список_формул \* ARABIC ">
              <w:r w:rsidR="00D01E94">
                <w:rPr>
                  <w:noProof/>
                </w:rPr>
                <w:t>9</w:t>
              </w:r>
            </w:fldSimple>
            <w:r w:rsidRPr="007F275E">
              <w:t>)</w:t>
            </w:r>
            <w:bookmarkEnd w:id="131"/>
          </w:p>
        </w:tc>
      </w:tr>
    </w:tbl>
    <w:p w14:paraId="7B3889BC" w14:textId="77777777" w:rsidR="0017746A" w:rsidRPr="0017746A" w:rsidRDefault="0017746A" w:rsidP="0017746A">
      <w:pPr>
        <w:pStyle w:val="a1"/>
      </w:pPr>
      <w:r w:rsidRPr="0017746A">
        <w:t>Стационарная вероятность рабочего состояния сети:</w:t>
      </w:r>
    </w:p>
    <w:tbl>
      <w:tblPr>
        <w:tblW w:w="0" w:type="auto"/>
        <w:jc w:val="center"/>
        <w:tblLook w:val="04A0" w:firstRow="1" w:lastRow="0" w:firstColumn="1" w:lastColumn="0" w:noHBand="0" w:noVBand="1"/>
      </w:tblPr>
      <w:tblGrid>
        <w:gridCol w:w="8003"/>
        <w:gridCol w:w="1352"/>
      </w:tblGrid>
      <w:tr w:rsidR="0017746A" w:rsidRPr="007F275E" w14:paraId="62730C9C" w14:textId="77777777" w:rsidTr="003C3A8B">
        <w:trPr>
          <w:trHeight w:val="1020"/>
          <w:jc w:val="center"/>
        </w:trPr>
        <w:tc>
          <w:tcPr>
            <w:tcW w:w="8703" w:type="dxa"/>
            <w:vAlign w:val="center"/>
          </w:tcPr>
          <w:p w14:paraId="4308E4E9" w14:textId="77777777" w:rsidR="0017746A" w:rsidRPr="007F275E" w:rsidRDefault="00612D72" w:rsidP="0017746A">
            <w:pPr>
              <w:pStyle w:val="a1"/>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tc>
        <w:tc>
          <w:tcPr>
            <w:tcW w:w="891" w:type="dxa"/>
            <w:vAlign w:val="center"/>
          </w:tcPr>
          <w:p w14:paraId="4742A2F9" w14:textId="77777777" w:rsidR="0017746A" w:rsidRPr="007F275E" w:rsidRDefault="0017746A" w:rsidP="0017746A">
            <w:pPr>
              <w:pStyle w:val="a1"/>
            </w:pPr>
            <w:bookmarkStart w:id="132" w:name="_Ref374096704"/>
            <w:r w:rsidRPr="007F275E">
              <w:t>(</w:t>
            </w:r>
            <w:fldSimple w:instr=" SEQ Список_формул \* ARABIC ">
              <w:r w:rsidR="00D01E94">
                <w:rPr>
                  <w:noProof/>
                </w:rPr>
                <w:t>10</w:t>
              </w:r>
            </w:fldSimple>
            <w:r w:rsidRPr="007F275E">
              <w:t>)</w:t>
            </w:r>
            <w:bookmarkEnd w:id="132"/>
          </w:p>
        </w:tc>
      </w:tr>
    </w:tbl>
    <w:p w14:paraId="72B7BAEC" w14:textId="77777777" w:rsidR="0017746A" w:rsidRPr="0017746A" w:rsidRDefault="0017746A" w:rsidP="0017746A">
      <w:pPr>
        <w:pStyle w:val="a1"/>
      </w:pPr>
      <w:r w:rsidRPr="0017746A">
        <w:t>где N – число элементов ТС (участков и ЗРА).</w:t>
      </w:r>
    </w:p>
    <w:p w14:paraId="0D8AF26A" w14:textId="77777777" w:rsidR="0017746A" w:rsidRPr="0017746A" w:rsidRDefault="0017746A" w:rsidP="0017746A">
      <w:pPr>
        <w:pStyle w:val="a1"/>
      </w:pPr>
      <w:r w:rsidRPr="0017746A">
        <w:t>Вероятность состояния сети, соответствующая отказу j-го элемента:</w:t>
      </w:r>
    </w:p>
    <w:tbl>
      <w:tblPr>
        <w:tblW w:w="9591" w:type="dxa"/>
        <w:jc w:val="center"/>
        <w:tblLook w:val="04A0" w:firstRow="1" w:lastRow="0" w:firstColumn="1" w:lastColumn="0" w:noHBand="0" w:noVBand="1"/>
      </w:tblPr>
      <w:tblGrid>
        <w:gridCol w:w="8239"/>
        <w:gridCol w:w="1352"/>
      </w:tblGrid>
      <w:tr w:rsidR="0017746A" w:rsidRPr="007F275E" w14:paraId="14FDC1FB" w14:textId="77777777" w:rsidTr="003C3A8B">
        <w:trPr>
          <w:trHeight w:val="559"/>
          <w:jc w:val="center"/>
        </w:trPr>
        <w:tc>
          <w:tcPr>
            <w:tcW w:w="8647" w:type="dxa"/>
            <w:vAlign w:val="center"/>
          </w:tcPr>
          <w:p w14:paraId="26827798" w14:textId="77777777" w:rsidR="0017746A" w:rsidRPr="0017746A" w:rsidRDefault="00612D72" w:rsidP="0017746A">
            <w:pPr>
              <w:pStyle w:val="a1"/>
            </w:pPr>
            <m:oMathPara>
              <m:oMathParaPr>
                <m:jc m:val="center"/>
              </m:oMathPara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oMath>
            </m:oMathPara>
          </w:p>
        </w:tc>
        <w:tc>
          <w:tcPr>
            <w:tcW w:w="944" w:type="dxa"/>
            <w:vAlign w:val="center"/>
          </w:tcPr>
          <w:p w14:paraId="7632C6B3" w14:textId="77777777" w:rsidR="0017746A" w:rsidRPr="007F275E" w:rsidRDefault="0017746A" w:rsidP="0017746A">
            <w:pPr>
              <w:pStyle w:val="a1"/>
            </w:pPr>
            <w:bookmarkStart w:id="133" w:name="_Ref374096712"/>
            <w:r w:rsidRPr="007F275E">
              <w:t>(</w:t>
            </w:r>
            <w:fldSimple w:instr=" SEQ Список_формул \* ARABIC ">
              <w:r w:rsidR="00D01E94">
                <w:rPr>
                  <w:noProof/>
                </w:rPr>
                <w:t>11</w:t>
              </w:r>
            </w:fldSimple>
            <w:r w:rsidRPr="007F275E">
              <w:t>)</w:t>
            </w:r>
            <w:bookmarkEnd w:id="133"/>
          </w:p>
        </w:tc>
      </w:tr>
    </w:tbl>
    <w:p w14:paraId="660784E3" w14:textId="77777777" w:rsidR="0017746A" w:rsidRPr="0017746A" w:rsidRDefault="0017746A" w:rsidP="0017746A">
      <w:pPr>
        <w:pStyle w:val="a1"/>
      </w:pPr>
      <w:r w:rsidRPr="0017746A">
        <w:t>Температура воздуха в здании j-го потребителя в конце периода восстановления f-го элемента:</w:t>
      </w:r>
    </w:p>
    <w:tbl>
      <w:tblPr>
        <w:tblW w:w="0" w:type="auto"/>
        <w:jc w:val="center"/>
        <w:tblLook w:val="04A0" w:firstRow="1" w:lastRow="0" w:firstColumn="1" w:lastColumn="0" w:noHBand="0" w:noVBand="1"/>
      </w:tblPr>
      <w:tblGrid>
        <w:gridCol w:w="8003"/>
        <w:gridCol w:w="1352"/>
      </w:tblGrid>
      <w:tr w:rsidR="0017746A" w:rsidRPr="007F275E" w14:paraId="6EB286C2" w14:textId="77777777" w:rsidTr="003C3A8B">
        <w:trPr>
          <w:trHeight w:val="1032"/>
          <w:jc w:val="center"/>
        </w:trPr>
        <w:tc>
          <w:tcPr>
            <w:tcW w:w="8646" w:type="dxa"/>
            <w:vAlign w:val="center"/>
          </w:tcPr>
          <w:p w14:paraId="4981D5FA" w14:textId="77777777" w:rsidR="0017746A" w:rsidRPr="007F275E" w:rsidRDefault="00612D72" w:rsidP="0017746A">
            <w:pPr>
              <w:pStyle w:val="a1"/>
            </w:pP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 xml:space="preserve">- </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num>
                <m:den>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 xml:space="preserve">, </m:t>
              </m:r>
              <m:r>
                <w:rPr>
                  <w:rFonts w:ascii="Cambria Math" w:hAnsi="Cambria Math"/>
                </w:rPr>
                <m:t xml:space="preserve"> </m:t>
              </m:r>
            </m:oMath>
            <w:r w:rsidR="0017746A" w:rsidRPr="007F275E">
              <w:t>0</w:t>
            </w:r>
            <m:oMath>
              <m:r>
                <w:rPr>
                  <w:rFonts w:ascii="Cambria Math" w:hAnsi="Cambria Math"/>
                </w:rPr>
                <m:t>С</m:t>
              </m:r>
            </m:oMath>
          </w:p>
        </w:tc>
        <w:tc>
          <w:tcPr>
            <w:tcW w:w="975" w:type="dxa"/>
            <w:vAlign w:val="center"/>
          </w:tcPr>
          <w:p w14:paraId="14FAA5AC" w14:textId="77777777" w:rsidR="0017746A" w:rsidRPr="007F275E" w:rsidRDefault="0017746A" w:rsidP="0017746A">
            <w:pPr>
              <w:pStyle w:val="a1"/>
            </w:pPr>
            <w:bookmarkStart w:id="134" w:name="_Ref374096783"/>
            <w:r w:rsidRPr="007F275E">
              <w:t>(</w:t>
            </w:r>
            <w:fldSimple w:instr=" SEQ Список_формул \* ARABIC ">
              <w:r w:rsidR="00D01E94">
                <w:rPr>
                  <w:noProof/>
                </w:rPr>
                <w:t>12</w:t>
              </w:r>
            </w:fldSimple>
            <w:r w:rsidRPr="007F275E">
              <w:t>)</w:t>
            </w:r>
            <w:bookmarkEnd w:id="134"/>
          </w:p>
        </w:tc>
      </w:tr>
    </w:tbl>
    <w:p w14:paraId="51E8A10F" w14:textId="77777777" w:rsidR="0017746A" w:rsidRPr="0017746A" w:rsidRDefault="0017746A" w:rsidP="0017746A">
      <w:pPr>
        <w:pStyle w:val="a1"/>
      </w:pPr>
      <w:r w:rsidRPr="0017746A">
        <w:t xml:space="preserve">где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oMath>
      <w:r w:rsidRPr="0017746A">
        <w:t xml:space="preserve"> - расчетная температура воздуха в здании j-го потребителя, 0С;</w:t>
      </w:r>
    </w:p>
    <w:p w14:paraId="64779B88" w14:textId="77777777" w:rsidR="0017746A" w:rsidRPr="0017746A" w:rsidRDefault="00612D72" w:rsidP="0017746A">
      <w:pPr>
        <w:pStyle w:val="a1"/>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17746A" w:rsidRPr="0017746A">
        <w:t xml:space="preserve"> - расчетная для отопления температура наружного воздуха, 0С;</w:t>
      </w:r>
    </w:p>
    <w:p w14:paraId="5B969D80" w14:textId="77777777" w:rsidR="0017746A" w:rsidRPr="0017746A" w:rsidRDefault="00612D72" w:rsidP="0017746A">
      <w:pPr>
        <w:pStyle w:val="a1"/>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oMath>
      <w:r w:rsidR="0017746A" w:rsidRPr="0017746A">
        <w:t xml:space="preserve"> – часовой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17746A" w:rsidRPr="0017746A">
        <w:t>, Гкал/ч;</w:t>
      </w:r>
    </w:p>
    <w:p w14:paraId="3C252353" w14:textId="77777777" w:rsidR="0017746A" w:rsidRPr="0017746A" w:rsidRDefault="00612D72" w:rsidP="0017746A">
      <w:pPr>
        <w:pStyle w:val="a1"/>
      </w:pPr>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oMath>
      <w:r w:rsidR="0017746A" w:rsidRPr="0017746A">
        <w:t xml:space="preserve"> – расчетная часовая нагрузка j-го потребителя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17746A" w:rsidRPr="0017746A">
        <w:t>, Гкал/ч;</w:t>
      </w:r>
    </w:p>
    <w:p w14:paraId="77C8E93C" w14:textId="77777777" w:rsidR="0017746A" w:rsidRPr="0017746A" w:rsidRDefault="00612D72" w:rsidP="0017746A">
      <w:pPr>
        <w:pStyle w:val="a1"/>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num>
          <m:den>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den>
        </m:f>
      </m:oMath>
      <w:r w:rsidR="0017746A" w:rsidRPr="0017746A">
        <w:t xml:space="preserve"> – относительный часовой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17746A" w:rsidRPr="0017746A">
        <w:t>:</w:t>
      </w:r>
    </w:p>
    <w:p w14:paraId="71A8AAF0" w14:textId="77777777" w:rsidR="0017746A" w:rsidRPr="0017746A" w:rsidRDefault="00612D72" w:rsidP="0017746A">
      <w:pPr>
        <w:pStyle w:val="a1"/>
      </w:pP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0017746A" w:rsidRPr="0017746A">
        <w:t xml:space="preserve"> - время восстановления j-го элемента ТС, ч;</w:t>
      </w:r>
    </w:p>
    <w:p w14:paraId="6EB2BB09" w14:textId="77777777" w:rsidR="0017746A" w:rsidRPr="0017746A" w:rsidRDefault="00612D72" w:rsidP="0017746A">
      <w:pPr>
        <w:pStyle w:val="a1"/>
      </w:pPr>
      <m:oMath>
        <m:sSub>
          <m:sSubPr>
            <m:ctrlPr>
              <w:rPr>
                <w:rFonts w:ascii="Cambria Math" w:hAnsi="Cambria Math"/>
              </w:rPr>
            </m:ctrlPr>
          </m:sSubPr>
          <m:e>
            <m:r>
              <w:rPr>
                <w:rFonts w:ascii="Cambria Math" w:hAnsi="Cambria Math"/>
                <w:i/>
              </w:rPr>
              <w:sym w:font="Symbol" w:char="F062"/>
            </m:r>
          </m:e>
          <m:sub>
            <m:r>
              <m:rPr>
                <m:sty m:val="p"/>
              </m:rPr>
              <w:rPr>
                <w:rFonts w:ascii="Cambria Math" w:hAnsi="Cambria Math"/>
              </w:rPr>
              <m:t>j</m:t>
            </m:r>
          </m:sub>
        </m:sSub>
      </m:oMath>
      <w:r w:rsidR="0017746A" w:rsidRPr="0017746A">
        <w:t xml:space="preserve"> - коэффициент тепловой аккумуляции здания j-го потребителя, ч.</w:t>
      </w:r>
    </w:p>
    <w:p w14:paraId="59BE403A" w14:textId="77777777" w:rsidR="0017746A" w:rsidRPr="0017746A" w:rsidRDefault="0017746A" w:rsidP="0017746A">
      <w:pPr>
        <w:pStyle w:val="a1"/>
      </w:pPr>
      <w:r w:rsidRPr="0017746A">
        <w:t>Коэффициент готовности к обеспечению расчетного теплоснабжения j-го потребителя (определяется для каждого потребителя расчетной схемы ТС):</w:t>
      </w:r>
    </w:p>
    <w:tbl>
      <w:tblPr>
        <w:tblW w:w="9591" w:type="dxa"/>
        <w:jc w:val="center"/>
        <w:tblLook w:val="04A0" w:firstRow="1" w:lastRow="0" w:firstColumn="1" w:lastColumn="0" w:noHBand="0" w:noVBand="1"/>
      </w:tblPr>
      <w:tblGrid>
        <w:gridCol w:w="8239"/>
        <w:gridCol w:w="1352"/>
      </w:tblGrid>
      <w:tr w:rsidR="0017746A" w:rsidRPr="007F275E" w14:paraId="2ABA218D" w14:textId="77777777" w:rsidTr="003C3A8B">
        <w:trPr>
          <w:trHeight w:val="516"/>
          <w:jc w:val="center"/>
        </w:trPr>
        <w:tc>
          <w:tcPr>
            <w:tcW w:w="8647" w:type="dxa"/>
            <w:vAlign w:val="center"/>
          </w:tcPr>
          <w:p w14:paraId="72B2E9ED" w14:textId="77777777" w:rsidR="0017746A" w:rsidRPr="007F275E" w:rsidRDefault="00612D72" w:rsidP="0017746A">
            <w:pPr>
              <w:pStyle w:val="a1"/>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e>
              </m:nary>
            </m:oMath>
            <w:r w:rsidR="0017746A" w:rsidRPr="007F275E">
              <w:t>,</w:t>
            </w:r>
          </w:p>
        </w:tc>
        <w:tc>
          <w:tcPr>
            <w:tcW w:w="944" w:type="dxa"/>
            <w:vAlign w:val="center"/>
          </w:tcPr>
          <w:p w14:paraId="54C528C6" w14:textId="77777777" w:rsidR="0017746A" w:rsidRPr="007F275E" w:rsidRDefault="0017746A" w:rsidP="0017746A">
            <w:pPr>
              <w:pStyle w:val="a1"/>
            </w:pPr>
            <w:bookmarkStart w:id="135" w:name="_Ref374096511"/>
            <w:r w:rsidRPr="007F275E">
              <w:t>(</w:t>
            </w:r>
            <w:fldSimple w:instr=" SEQ Список_формул \* ARABIC ">
              <w:r w:rsidR="00D01E94">
                <w:rPr>
                  <w:noProof/>
                </w:rPr>
                <w:t>13</w:t>
              </w:r>
            </w:fldSimple>
            <w:r w:rsidRPr="007F275E">
              <w:t>)</w:t>
            </w:r>
            <w:bookmarkEnd w:id="135"/>
          </w:p>
        </w:tc>
      </w:tr>
    </w:tbl>
    <w:p w14:paraId="41A5EE19" w14:textId="77777777" w:rsidR="0017746A" w:rsidRPr="0017746A" w:rsidRDefault="0017746A" w:rsidP="0017746A">
      <w:pPr>
        <w:pStyle w:val="a1"/>
      </w:pPr>
      <w:r w:rsidRPr="0017746A">
        <w:t xml:space="preserve">где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oMath>
      <w:r w:rsidRPr="0017746A">
        <w:t>- множество элементов ТС, выход которых в аварию не нарушает расчетный уровень теплоснабжения j-го потребителя.</w:t>
      </w:r>
    </w:p>
    <w:p w14:paraId="15AC00B0" w14:textId="77777777" w:rsidR="0017746A" w:rsidRPr="0017746A" w:rsidRDefault="0017746A" w:rsidP="0017746A">
      <w:pPr>
        <w:pStyle w:val="a1"/>
      </w:pPr>
      <w:r w:rsidRPr="0017746A">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tbl>
      <w:tblPr>
        <w:tblW w:w="9591" w:type="dxa"/>
        <w:jc w:val="center"/>
        <w:tblLook w:val="04A0" w:firstRow="1" w:lastRow="0" w:firstColumn="1" w:lastColumn="0" w:noHBand="0" w:noVBand="1"/>
      </w:tblPr>
      <w:tblGrid>
        <w:gridCol w:w="8239"/>
        <w:gridCol w:w="1352"/>
      </w:tblGrid>
      <w:tr w:rsidR="0017746A" w:rsidRPr="007F275E" w14:paraId="18125FB0" w14:textId="77777777" w:rsidTr="003C3A8B">
        <w:trPr>
          <w:trHeight w:val="566"/>
          <w:jc w:val="center"/>
        </w:trPr>
        <w:tc>
          <w:tcPr>
            <w:tcW w:w="8647" w:type="dxa"/>
            <w:vAlign w:val="center"/>
          </w:tcPr>
          <w:p w14:paraId="02A31DFB" w14:textId="77777777" w:rsidR="0017746A" w:rsidRPr="007F275E" w:rsidRDefault="00612D72" w:rsidP="0017746A">
            <w:pPr>
              <w:pStyle w:val="a1"/>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e>
                          </m:d>
                        </m:e>
                      </m:nary>
                    </m:e>
                  </m:d>
                </m:sup>
              </m:sSup>
            </m:oMath>
            <w:r w:rsidR="0017746A" w:rsidRPr="007F275E">
              <w:t>,</w:t>
            </w:r>
          </w:p>
        </w:tc>
        <w:tc>
          <w:tcPr>
            <w:tcW w:w="944" w:type="dxa"/>
            <w:vAlign w:val="center"/>
          </w:tcPr>
          <w:p w14:paraId="46C1E8F2" w14:textId="77777777" w:rsidR="0017746A" w:rsidRPr="007F275E" w:rsidRDefault="0017746A" w:rsidP="0017746A">
            <w:pPr>
              <w:pStyle w:val="a1"/>
            </w:pPr>
            <w:bookmarkStart w:id="136" w:name="_Ref374096493"/>
            <w:r w:rsidRPr="007F275E">
              <w:t>(</w:t>
            </w:r>
            <w:fldSimple w:instr=" SEQ Список_формул \* ARABIC ">
              <w:r w:rsidR="00D01E94">
                <w:rPr>
                  <w:noProof/>
                </w:rPr>
                <w:t>14</w:t>
              </w:r>
            </w:fldSimple>
            <w:r w:rsidRPr="007F275E">
              <w:t>)</w:t>
            </w:r>
            <w:bookmarkEnd w:id="136"/>
          </w:p>
        </w:tc>
      </w:tr>
    </w:tbl>
    <w:p w14:paraId="13EDB044" w14:textId="77777777" w:rsidR="0017746A" w:rsidRPr="0017746A" w:rsidRDefault="0017746A" w:rsidP="0017746A">
      <w:pPr>
        <w:pStyle w:val="a1"/>
      </w:pPr>
      <w:r w:rsidRPr="0017746A">
        <w:t xml:space="preserve">где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7746A">
        <w:t xml:space="preserve"> – продолжительность (число часов) стояния в течение отопительного периода температуры наружного воздуха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m:t>
            </m:r>
          </m:sup>
        </m:sSup>
      </m:oMath>
      <w:r w:rsidRPr="0017746A">
        <w:t xml:space="preserve">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7746A">
        <w:t xml:space="preserve">- температура наружного воздуха, при которой время восстановления f-го элемента </w:t>
      </w: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Pr="0017746A">
        <w:t xml:space="preserve"> равно временному резерву j-го 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Cambria Math"/>
              </w:rPr>
            </m:ctrlPr>
          </m:sSubSupPr>
          <m:e>
            <m:r>
              <m:rPr>
                <m:sty m:val="p"/>
              </m:rPr>
              <w:rPr>
                <w:rFonts w:ascii="Cambria Math" w:hAnsi="Cambria Math"/>
              </w:rPr>
              <m:t>t</m:t>
            </m:r>
          </m:e>
          <m:sub>
            <m:sSub>
              <m:sSubPr>
                <m:ctrlPr>
                  <w:rPr>
                    <w:rFonts w:ascii="Cambria Math" w:hAnsi="Cambria Math"/>
                  </w:rPr>
                </m:ctrlPr>
              </m:sSubPr>
              <m:e>
                <m:r>
                  <m:rPr>
                    <m:sty m:val="p"/>
                  </m:rPr>
                  <w:rPr>
                    <w:rFonts w:ascii="Cambria Math" w:hAnsi="Cambria Math"/>
                  </w:rPr>
                  <m:t>j</m:t>
                </m:r>
              </m:e>
              <m:sub>
                <m:r>
                  <m:rPr>
                    <m:sty m:val="p"/>
                  </m:rPr>
                  <w:rPr>
                    <w:rFonts w:ascii="Cambria Math" w:hAnsi="Cambria Math"/>
                  </w:rPr>
                  <m:t>min</m:t>
                </m:r>
              </m:sub>
            </m:sSub>
          </m:sub>
          <m:sup>
            <m:r>
              <m:rPr>
                <m:sty m:val="p"/>
              </m:rPr>
              <w:rPr>
                <w:rFonts w:ascii="Cambria Math" w:hAnsi="Cambria Math"/>
              </w:rPr>
              <m:t>в</m:t>
            </m:r>
          </m:sup>
        </m:sSubSup>
      </m:oMath>
      <w:r w:rsidRPr="0017746A">
        <w:t>.</w:t>
      </w:r>
    </w:p>
    <w:p w14:paraId="208FE591" w14:textId="77777777" w:rsidR="0017746A" w:rsidRPr="0017746A" w:rsidRDefault="0017746A" w:rsidP="0017746A">
      <w:pPr>
        <w:pStyle w:val="a1"/>
      </w:pPr>
      <w:r w:rsidRPr="0017746A">
        <w:t xml:space="preserve">С помощью величин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7746A">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7746A">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oMath>
      <w:r w:rsidRPr="0017746A">
        <w:t>.</w:t>
      </w:r>
    </w:p>
    <w:p w14:paraId="4B669C61" w14:textId="77777777" w:rsidR="0017746A" w:rsidRPr="0017746A" w:rsidRDefault="0017746A" w:rsidP="0017746A">
      <w:pPr>
        <w:pStyle w:val="a1"/>
      </w:pPr>
      <w:r w:rsidRPr="0017746A">
        <w:t xml:space="preserve">Температура наружного воздуха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7746A">
        <w:t>, при которой время восстановления f-го элемента равно временному резерву j-го потребителя.</w:t>
      </w:r>
    </w:p>
    <w:p w14:paraId="3A8A11A0" w14:textId="77777777" w:rsidR="0017746A" w:rsidRPr="0017746A" w:rsidRDefault="0017746A" w:rsidP="0017746A">
      <w:pPr>
        <w:pStyle w:val="a1"/>
      </w:pPr>
      <w:r w:rsidRPr="0017746A">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=0</m:t>
        </m:r>
      </m:oMath>
      <w:r w:rsidRPr="0017746A">
        <w:t xml:space="preserve"> (j-ый потребитель при аварии на f-ом участке не получает тепло):</w:t>
      </w:r>
    </w:p>
    <w:tbl>
      <w:tblPr>
        <w:tblW w:w="0" w:type="auto"/>
        <w:jc w:val="center"/>
        <w:tblLook w:val="04A0" w:firstRow="1" w:lastRow="0" w:firstColumn="1" w:lastColumn="0" w:noHBand="0" w:noVBand="1"/>
      </w:tblPr>
      <w:tblGrid>
        <w:gridCol w:w="8003"/>
        <w:gridCol w:w="1352"/>
      </w:tblGrid>
      <w:tr w:rsidR="0017746A" w:rsidRPr="007F275E" w14:paraId="2445CDE3" w14:textId="77777777" w:rsidTr="003C3A8B">
        <w:trPr>
          <w:trHeight w:val="1376"/>
          <w:jc w:val="center"/>
        </w:trPr>
        <w:tc>
          <w:tcPr>
            <w:tcW w:w="8646" w:type="dxa"/>
            <w:vAlign w:val="center"/>
          </w:tcPr>
          <w:p w14:paraId="5DD2FF8A" w14:textId="77777777" w:rsidR="0017746A" w:rsidRPr="007F275E" w:rsidRDefault="00612D72" w:rsidP="0017746A">
            <w:pPr>
              <w:pStyle w:val="a1"/>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75" w:type="dxa"/>
            <w:vAlign w:val="center"/>
          </w:tcPr>
          <w:p w14:paraId="02A237DD" w14:textId="77777777" w:rsidR="0017746A" w:rsidRPr="007F275E" w:rsidRDefault="0017746A" w:rsidP="0017746A">
            <w:pPr>
              <w:pStyle w:val="a1"/>
            </w:pPr>
            <w:bookmarkStart w:id="137" w:name="_Ref374096843"/>
            <w:r w:rsidRPr="007F275E">
              <w:t>(</w:t>
            </w:r>
            <w:fldSimple w:instr=" SEQ Список_формул \* ARABIC ">
              <w:r w:rsidR="00D01E94">
                <w:rPr>
                  <w:noProof/>
                </w:rPr>
                <w:t>15</w:t>
              </w:r>
            </w:fldSimple>
            <w:r w:rsidRPr="007F275E">
              <w:t>)</w:t>
            </w:r>
            <w:bookmarkEnd w:id="137"/>
          </w:p>
        </w:tc>
      </w:tr>
    </w:tbl>
    <w:p w14:paraId="24F84493" w14:textId="77777777" w:rsidR="0017746A" w:rsidRPr="0017746A" w:rsidRDefault="0017746A" w:rsidP="0017746A">
      <w:pPr>
        <w:pStyle w:val="a1"/>
      </w:pPr>
      <w:r w:rsidRPr="0017746A">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&gt;0</m:t>
        </m:r>
      </m:oMath>
      <w:r w:rsidRPr="0017746A">
        <w:t>:</w:t>
      </w:r>
    </w:p>
    <w:tbl>
      <w:tblPr>
        <w:tblW w:w="0" w:type="auto"/>
        <w:jc w:val="center"/>
        <w:tblLook w:val="04A0" w:firstRow="1" w:lastRow="0" w:firstColumn="1" w:lastColumn="0" w:noHBand="0" w:noVBand="1"/>
      </w:tblPr>
      <w:tblGrid>
        <w:gridCol w:w="7869"/>
        <w:gridCol w:w="1486"/>
      </w:tblGrid>
      <w:tr w:rsidR="0017746A" w:rsidRPr="007F275E" w14:paraId="367089DE" w14:textId="77777777" w:rsidTr="003C3A8B">
        <w:trPr>
          <w:trHeight w:val="1655"/>
          <w:jc w:val="center"/>
        </w:trPr>
        <w:tc>
          <w:tcPr>
            <w:tcW w:w="8632" w:type="dxa"/>
            <w:vAlign w:val="center"/>
          </w:tcPr>
          <w:p w14:paraId="636B9457" w14:textId="77777777" w:rsidR="0017746A" w:rsidRPr="007F275E" w:rsidRDefault="00612D72" w:rsidP="0017746A">
            <w:pPr>
              <w:pStyle w:val="a1"/>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e>
                    </m:d>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89" w:type="dxa"/>
            <w:vAlign w:val="center"/>
          </w:tcPr>
          <w:p w14:paraId="3126BEC0" w14:textId="77777777" w:rsidR="0017746A" w:rsidRPr="007F275E" w:rsidRDefault="0017746A" w:rsidP="0017746A">
            <w:pPr>
              <w:pStyle w:val="a1"/>
            </w:pPr>
            <w:r w:rsidRPr="007F275E">
              <w:t>(15a)</w:t>
            </w:r>
          </w:p>
        </w:tc>
      </w:tr>
    </w:tbl>
    <w:p w14:paraId="1665D361" w14:textId="77777777" w:rsidR="0017746A" w:rsidRPr="0017746A" w:rsidRDefault="0017746A" w:rsidP="0017746A">
      <w:pPr>
        <w:pStyle w:val="a1"/>
      </w:pPr>
      <w:r w:rsidRPr="0017746A">
        <w:t xml:space="preserve">Здесь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17746A">
        <w:t xml:space="preserve"> - минимально допустимая температура воздуха в здании j-го потребителя, 0С.</w:t>
      </w:r>
    </w:p>
    <w:p w14:paraId="5B6AFFE3" w14:textId="77777777" w:rsidR="0017746A" w:rsidRPr="0017746A" w:rsidRDefault="0017746A" w:rsidP="0017746A">
      <w:pPr>
        <w:pStyle w:val="a1"/>
      </w:pPr>
      <w:r w:rsidRPr="0017746A">
        <w:t>Численные значения коэффициентов тепловой аккумуляции зданий различных типов принимаются в соответствии с рекомендациями МДС 41-6.2000.</w:t>
      </w:r>
    </w:p>
    <w:p w14:paraId="32E78487" w14:textId="77777777" w:rsidR="0017746A" w:rsidRPr="0017746A" w:rsidRDefault="0017746A" w:rsidP="0017746A">
      <w:pPr>
        <w:pStyle w:val="a1"/>
      </w:pPr>
      <w:r w:rsidRPr="0017746A">
        <w:t xml:space="preserve">Расчетные температуры воздуха в зданиях принимаются в соответствии с требованиями СанПиН 2.1.2.2645-10,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17746A">
        <w:t xml:space="preserve"> - по СП 124.13330.2012 (п. 4.2).</w:t>
      </w:r>
    </w:p>
    <w:p w14:paraId="76D3F972" w14:textId="77777777" w:rsidR="0017746A" w:rsidRPr="0017746A" w:rsidRDefault="0017746A" w:rsidP="0017746A">
      <w:pPr>
        <w:pStyle w:val="a1"/>
      </w:pPr>
      <w:r w:rsidRPr="0017746A">
        <w:lastRenderedPageBreak/>
        <w:t>Продолжительности стояния температур наружного воздуха принимаются по СНиП 2.01.01-82 «Строительная климатология».</w:t>
      </w:r>
    </w:p>
    <w:p w14:paraId="3D15726A" w14:textId="77777777" w:rsidR="0017746A" w:rsidRPr="0017746A" w:rsidRDefault="0017746A" w:rsidP="0017746A">
      <w:pPr>
        <w:pStyle w:val="a1"/>
      </w:pPr>
      <w:r w:rsidRPr="0017746A">
        <w:t xml:space="preserve">Правила определения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7746A">
        <w:t xml:space="preserve"> - числа часов стояния температуры наружного воздуха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7746A">
        <w:t>.</w:t>
      </w:r>
    </w:p>
    <w:p w14:paraId="7AD32AD7" w14:textId="77777777" w:rsidR="0017746A" w:rsidRPr="0017746A" w:rsidRDefault="0017746A" w:rsidP="0017746A">
      <w:pPr>
        <w:pStyle w:val="a1"/>
      </w:pPr>
      <w:r w:rsidRPr="0017746A">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7746A">
        <w:t xml:space="preserve"> оказывается равной или выше +8 °С (начало отопительного сезона), это означает, что отказ f-го элемента нарушает пониженный уровень теплоснабжения j-го потребителя при любой температуре наружного воздуха и в формуле </w:t>
      </w:r>
      <w:r w:rsidRPr="0017746A">
        <w:fldChar w:fldCharType="begin"/>
      </w:r>
      <w:r w:rsidRPr="0017746A">
        <w:instrText xml:space="preserve"> REF _Ref374096493 \h  \* MERGEFORMAT </w:instrText>
      </w:r>
      <w:r w:rsidRPr="0017746A">
        <w:fldChar w:fldCharType="separate"/>
      </w:r>
      <w:r w:rsidR="00D01E94" w:rsidRPr="007F275E">
        <w:t>(</w:t>
      </w:r>
      <w:r w:rsidR="00D01E94">
        <w:t>14</w:t>
      </w:r>
      <w:r w:rsidR="00D01E94" w:rsidRPr="007F275E">
        <w:t>)</w:t>
      </w:r>
      <w:r w:rsidRPr="0017746A">
        <w:fldChar w:fldCharType="end"/>
      </w:r>
      <w:r w:rsidRPr="0017746A">
        <w:t xml:space="preserve"> величина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7746A">
        <w:t xml:space="preserve"> берется равной продолжительности отопительного периода.</w:t>
      </w:r>
    </w:p>
    <w:p w14:paraId="121F6E3F" w14:textId="77777777" w:rsidR="0017746A" w:rsidRPr="0017746A" w:rsidRDefault="0017746A" w:rsidP="0017746A">
      <w:pPr>
        <w:pStyle w:val="a1"/>
      </w:pPr>
      <w:r w:rsidRPr="0017746A">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17746A">
        <w:t xml:space="preserve"> оказывается равной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17746A">
        <w:t xml:space="preserve">, отказ f-го элемента влияет на теплоснабжение j-го потребителя только при температурах ниже расчетных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7746A">
        <w:t xml:space="preserve"> в формуле </w:t>
      </w:r>
      <w:r w:rsidRPr="0017746A">
        <w:fldChar w:fldCharType="begin"/>
      </w:r>
      <w:r w:rsidRPr="0017746A">
        <w:instrText xml:space="preserve"> REF _Ref374096493 \h  \* MERGEFORMAT </w:instrText>
      </w:r>
      <w:r w:rsidRPr="0017746A">
        <w:fldChar w:fldCharType="separate"/>
      </w:r>
      <w:r w:rsidR="00D01E94" w:rsidRPr="007F275E">
        <w:t>(</w:t>
      </w:r>
      <w:r w:rsidR="00D01E94">
        <w:t>14</w:t>
      </w:r>
      <w:r w:rsidR="00D01E94" w:rsidRPr="007F275E">
        <w:t>)</w:t>
      </w:r>
      <w:r w:rsidRPr="0017746A">
        <w:fldChar w:fldCharType="end"/>
      </w:r>
      <w:r w:rsidRPr="0017746A">
        <w:t xml:space="preserve"> берется равной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17746A">
        <w:t xml:space="preserve"> - числу часов стояния температуре наружного воздуха ниже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17746A">
        <w:t>.</w:t>
      </w:r>
    </w:p>
    <w:p w14:paraId="5AD52F57" w14:textId="77777777" w:rsidR="0017746A" w:rsidRPr="0017746A" w:rsidRDefault="0017746A" w:rsidP="0017746A">
      <w:pPr>
        <w:pStyle w:val="a1"/>
      </w:pPr>
      <w:r w:rsidRPr="0017746A">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oMath>
      <w:r w:rsidRPr="0017746A">
        <w:t xml:space="preserve"> (минимальная температура наружного воздуха), отказ f-го элемента не влияет на теплоснабжение j-го потребителя и в формуле </w:t>
      </w:r>
      <w:r w:rsidRPr="0017746A">
        <w:fldChar w:fldCharType="begin"/>
      </w:r>
      <w:r w:rsidRPr="0017746A">
        <w:instrText xml:space="preserve"> REF _Ref374096493 \h  \* MERGEFORMAT </w:instrText>
      </w:r>
      <w:r w:rsidRPr="0017746A">
        <w:fldChar w:fldCharType="separate"/>
      </w:r>
      <w:r w:rsidR="00D01E94" w:rsidRPr="007F275E">
        <w:t>(</w:t>
      </w:r>
      <w:r w:rsidR="00D01E94">
        <w:t>14</w:t>
      </w:r>
      <w:r w:rsidR="00D01E94" w:rsidRPr="007F275E">
        <w:t>)</w:t>
      </w:r>
      <w:r w:rsidRPr="0017746A">
        <w:fldChar w:fldCharType="end"/>
      </w:r>
      <w:r w:rsidRPr="0017746A">
        <w:t xml:space="preserve">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7746A">
        <w:t xml:space="preserve"> берется равной нулю.</w:t>
      </w:r>
    </w:p>
    <w:p w14:paraId="3F860F3F" w14:textId="77777777" w:rsidR="0017746A" w:rsidRPr="0017746A" w:rsidRDefault="0017746A" w:rsidP="0017746A">
      <w:pPr>
        <w:pStyle w:val="a1"/>
      </w:pPr>
      <w:r w:rsidRPr="0017746A">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17746A">
        <w:t xml:space="preserve">, то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7746A">
        <w:t xml:space="preserve"> = </w:t>
      </w:r>
      <m:oMath>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num>
          <m:den>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 xml:space="preserve"> t</m:t>
                </m:r>
              </m:e>
              <m:sup>
                <m:r>
                  <m:rPr>
                    <m:sty m:val="p"/>
                  </m:rPr>
                  <w:rPr>
                    <w:rFonts w:ascii="Cambria Math" w:hAnsi="Cambria Math"/>
                  </w:rPr>
                  <m:t>мин</m:t>
                </m:r>
              </m:sup>
            </m:sSup>
          </m:den>
        </m:f>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17746A">
        <w:t>.</w:t>
      </w:r>
    </w:p>
    <w:tbl>
      <w:tblPr>
        <w:tblW w:w="0" w:type="auto"/>
        <w:tblInd w:w="14" w:type="dxa"/>
        <w:tblLook w:val="04A0" w:firstRow="1" w:lastRow="0" w:firstColumn="1" w:lastColumn="0" w:noHBand="0" w:noVBand="1"/>
      </w:tblPr>
      <w:tblGrid>
        <w:gridCol w:w="7989"/>
        <w:gridCol w:w="1352"/>
      </w:tblGrid>
      <w:tr w:rsidR="0017746A" w:rsidRPr="007F275E" w14:paraId="77F5CEF0" w14:textId="77777777" w:rsidTr="003C3A8B">
        <w:trPr>
          <w:trHeight w:val="983"/>
        </w:trPr>
        <w:tc>
          <w:tcPr>
            <w:tcW w:w="8491" w:type="dxa"/>
            <w:vAlign w:val="center"/>
          </w:tcPr>
          <w:p w14:paraId="1503BA48" w14:textId="77777777" w:rsidR="0017746A" w:rsidRPr="007F275E" w:rsidRDefault="00612D72" w:rsidP="0017746A">
            <w:pPr>
              <w:pStyle w:val="a1"/>
            </w:pPr>
            <m:oMathPara>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e>
                    </m:d>
                  </m:e>
                  <m:sup>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den>
                    </m:f>
                  </m:sup>
                </m:sSup>
                <m:r>
                  <m:rPr>
                    <m:sty m:val="p"/>
                  </m:rPr>
                  <w:rPr>
                    <w:rFonts w:ascii="Cambria Math" w:hAnsi="Cambria Math"/>
                  </w:rPr>
                  <m:t>,</m:t>
                </m:r>
              </m:oMath>
            </m:oMathPara>
          </w:p>
        </w:tc>
        <w:tc>
          <w:tcPr>
            <w:tcW w:w="1056" w:type="dxa"/>
            <w:vAlign w:val="center"/>
          </w:tcPr>
          <w:p w14:paraId="4B0E2031" w14:textId="77777777" w:rsidR="0017746A" w:rsidRPr="007F275E" w:rsidRDefault="0017746A" w:rsidP="0017746A">
            <w:pPr>
              <w:pStyle w:val="a1"/>
            </w:pPr>
            <w:bookmarkStart w:id="138" w:name="_Ref374096900"/>
            <w:r w:rsidRPr="007F275E">
              <w:t>(</w:t>
            </w:r>
            <w:fldSimple w:instr=" SEQ Список_формул \* ARABIC ">
              <w:r w:rsidR="00D01E94">
                <w:rPr>
                  <w:noProof/>
                </w:rPr>
                <w:t>16</w:t>
              </w:r>
            </w:fldSimple>
            <w:r w:rsidRPr="007F275E">
              <w:t>)</w:t>
            </w:r>
            <w:bookmarkEnd w:id="138"/>
          </w:p>
        </w:tc>
      </w:tr>
    </w:tbl>
    <w:p w14:paraId="2C10D6E8" w14:textId="77777777" w:rsidR="0017746A" w:rsidRPr="0017746A" w:rsidRDefault="0017746A" w:rsidP="0017746A">
      <w:pPr>
        <w:pStyle w:val="a1"/>
      </w:pPr>
      <w:r w:rsidRPr="0017746A">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 xml:space="preserve">8 </m:t>
            </m:r>
          </m:e>
          <m:sup>
            <m:r>
              <m:rPr>
                <m:sty m:val="p"/>
              </m:rPr>
              <w:rPr>
                <w:rFonts w:ascii="Cambria Math" w:hAnsi="Cambria Math"/>
              </w:rPr>
              <m:t>0</m:t>
            </m:r>
          </m:sup>
        </m:sSup>
        <m:r>
          <m:rPr>
            <m:sty m:val="p"/>
          </m:rPr>
          <w:rPr>
            <w:rFonts w:ascii="Cambria Math" w:hAnsi="Cambria Math"/>
          </w:rPr>
          <m:t>С, то 0&lt;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Pr="0017746A">
        <w:t xml:space="preserve"> и значение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17746A">
        <w:t xml:space="preserve"> определяется по графику продолжительностей стояния температур (график Россандера):</w:t>
      </w:r>
    </w:p>
    <w:p w14:paraId="1D1156BA" w14:textId="77777777" w:rsidR="0017746A" w:rsidRPr="0017746A" w:rsidRDefault="0017746A" w:rsidP="0017746A">
      <w:pPr>
        <w:pStyle w:val="a1"/>
      </w:pPr>
      <w:r w:rsidRPr="0017746A">
        <w:t xml:space="preserve">где: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oMath>
      <w:r w:rsidRPr="0017746A">
        <w:t xml:space="preserve"> - продолжительность стояния температуры наружного воздуха ниже расчетной для отопления, ч;</w:t>
      </w:r>
    </w:p>
    <w:p w14:paraId="3D38EC3F" w14:textId="77777777" w:rsidR="0017746A" w:rsidRPr="0017746A" w:rsidRDefault="00612D72" w:rsidP="0017746A">
      <w:pPr>
        <w:pStyle w:val="a1"/>
      </w:pP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0017746A" w:rsidRPr="0017746A">
        <w:t xml:space="preserve"> - продолжительность отопительного периода, ч;</w:t>
      </w:r>
    </w:p>
    <w:p w14:paraId="4BCBFC16" w14:textId="77777777" w:rsidR="0017746A" w:rsidRPr="0017746A" w:rsidRDefault="00612D72" w:rsidP="0017746A">
      <w:pPr>
        <w:pStyle w:val="a1"/>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oMath>
      <w:r w:rsidR="0017746A" w:rsidRPr="0017746A">
        <w:t xml:space="preserve"> - средняя за отопительный период температура наружного воздуха, 0С.</w:t>
      </w:r>
    </w:p>
    <w:p w14:paraId="6B92B19B" w14:textId="77777777" w:rsidR="0017746A" w:rsidRPr="0017746A" w:rsidRDefault="0017746A" w:rsidP="0017746A">
      <w:pPr>
        <w:pStyle w:val="a1"/>
      </w:pPr>
      <w:r w:rsidRPr="0017746A">
        <w:t>Таким образом, автоматически выделяются: а) элементы, отказы которых нарушают и не нарушают пониженный уровень теплоснабжение потребителя, и б) доля отопительного периода, в течение которой нарушение имеет место.</w:t>
      </w:r>
    </w:p>
    <w:p w14:paraId="75B46A70" w14:textId="77777777" w:rsidR="0017746A" w:rsidRPr="0017746A" w:rsidRDefault="0017746A" w:rsidP="0017746A">
      <w:pPr>
        <w:pStyle w:val="a1"/>
      </w:pPr>
      <w:r w:rsidRPr="0017746A">
        <w:t>Средний суммарный недоотпуск теплоты j-му потребителю в течение отопительного периода:</w:t>
      </w:r>
    </w:p>
    <w:tbl>
      <w:tblPr>
        <w:tblW w:w="0" w:type="auto"/>
        <w:jc w:val="center"/>
        <w:tblLook w:val="04A0" w:firstRow="1" w:lastRow="0" w:firstColumn="1" w:lastColumn="0" w:noHBand="0" w:noVBand="1"/>
      </w:tblPr>
      <w:tblGrid>
        <w:gridCol w:w="8003"/>
        <w:gridCol w:w="1352"/>
      </w:tblGrid>
      <w:tr w:rsidR="0017746A" w:rsidRPr="007F275E" w14:paraId="702AF43E" w14:textId="77777777" w:rsidTr="003C3A8B">
        <w:trPr>
          <w:trHeight w:val="955"/>
          <w:jc w:val="center"/>
        </w:trPr>
        <w:tc>
          <w:tcPr>
            <w:tcW w:w="8628" w:type="dxa"/>
            <w:vAlign w:val="center"/>
          </w:tcPr>
          <w:p w14:paraId="25643084" w14:textId="77777777" w:rsidR="0017746A" w:rsidRPr="007F275E" w:rsidRDefault="00612D72" w:rsidP="0017746A">
            <w:pPr>
              <w:pStyle w:val="a1"/>
            </w:pPr>
            <m:oMathPara>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 xml:space="preserve"> f= 0</m:t>
                        </m:r>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e>
                    </m:nary>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num>
                  <m:den>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,Гкал</m:t>
                </m:r>
              </m:oMath>
            </m:oMathPara>
          </w:p>
        </w:tc>
        <w:tc>
          <w:tcPr>
            <w:tcW w:w="975" w:type="dxa"/>
            <w:vAlign w:val="center"/>
          </w:tcPr>
          <w:p w14:paraId="0FA60C1A" w14:textId="77777777" w:rsidR="0017746A" w:rsidRPr="007F275E" w:rsidRDefault="0017746A" w:rsidP="0017746A">
            <w:pPr>
              <w:pStyle w:val="a1"/>
            </w:pPr>
            <w:bookmarkStart w:id="139" w:name="_Ref374097105"/>
            <w:r w:rsidRPr="007F275E">
              <w:t>(</w:t>
            </w:r>
            <w:fldSimple w:instr=" SEQ Список_формул \* ARABIC ">
              <w:r w:rsidR="00D01E94">
                <w:rPr>
                  <w:noProof/>
                </w:rPr>
                <w:t>17</w:t>
              </w:r>
            </w:fldSimple>
            <w:r w:rsidRPr="007F275E">
              <w:t>)</w:t>
            </w:r>
            <w:bookmarkEnd w:id="139"/>
          </w:p>
        </w:tc>
      </w:tr>
    </w:tbl>
    <w:p w14:paraId="3AE8F492" w14:textId="77777777" w:rsidR="0017746A" w:rsidRPr="0017746A" w:rsidRDefault="0017746A" w:rsidP="0017746A">
      <w:pPr>
        <w:pStyle w:val="a1"/>
      </w:pPr>
      <w:r w:rsidRPr="0017746A">
        <w:t xml:space="preserve">где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oMath>
      <w:r w:rsidRPr="0017746A">
        <w:t xml:space="preserve"> – расчетный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17746A">
        <w:t xml:space="preserve"> часовой расход теплоносителя у j-го потребителя, т/ч;</w:t>
      </w:r>
    </w:p>
    <w:p w14:paraId="15FB5D3C" w14:textId="77777777" w:rsidR="0017746A" w:rsidRPr="0017746A" w:rsidRDefault="00612D72" w:rsidP="0017746A">
      <w:pPr>
        <w:pStyle w:val="a1"/>
      </w:pP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oMath>
      <w:r w:rsidR="0017746A" w:rsidRPr="0017746A">
        <w:t xml:space="preserve"> – часовой расход теплоносителя у j-го потребителя при отказе j-го элемента, т/ч;</w:t>
      </w:r>
    </w:p>
    <w:p w14:paraId="67347241" w14:textId="77777777" w:rsidR="0017746A" w:rsidRPr="0017746A" w:rsidRDefault="00612D72" w:rsidP="0017746A">
      <w:pPr>
        <w:pStyle w:val="a1"/>
      </w:pP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oMath>
      <w:r w:rsidR="0017746A" w:rsidRPr="0017746A">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oMath>
      <w:r w:rsidR="0017746A" w:rsidRPr="0017746A">
        <w:t xml:space="preserve"> - расчетные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17746A" w:rsidRPr="0017746A">
        <w:t>) температуры воды в подающей и обратной магистралях ТС, 0С.</w:t>
      </w:r>
    </w:p>
    <w:p w14:paraId="62100EF0" w14:textId="77777777" w:rsidR="0017746A" w:rsidRPr="0017746A" w:rsidRDefault="0017746A" w:rsidP="0017746A">
      <w:pPr>
        <w:pStyle w:val="a1"/>
      </w:pPr>
      <w:r w:rsidRPr="0017746A">
        <w:t>Данные по восстановлениям отказавших участков тепловых сетей (участков тепловых сетей, на которых произошли аварийные ситуации), среднее времени восстановления отказавших участков тепловых сетей в системе теплоснабжения не представлены.</w:t>
      </w:r>
    </w:p>
    <w:p w14:paraId="0C6AD9D4" w14:textId="38032199" w:rsidR="0017746A" w:rsidRPr="0017746A" w:rsidRDefault="0017746A" w:rsidP="0017746A">
      <w:pPr>
        <w:pStyle w:val="a1"/>
      </w:pPr>
    </w:p>
    <w:p w14:paraId="09DC3BCC" w14:textId="77777777" w:rsidR="0080215E" w:rsidRDefault="0080215E" w:rsidP="006A3FBC">
      <w:pPr>
        <w:pStyle w:val="11"/>
      </w:pPr>
      <w:r>
        <w:t>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6A3FBC">
        <w:t>.</w:t>
      </w:r>
    </w:p>
    <w:p w14:paraId="7586C1B6" w14:textId="37A383AC" w:rsidR="0017746A" w:rsidRDefault="0017746A" w:rsidP="0017746A">
      <w:pPr>
        <w:pStyle w:val="a1"/>
      </w:pPr>
      <w:r w:rsidRPr="0017746A">
        <w:t>Оценка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определить не выполнялась в связи с отсутствием статистических данных.</w:t>
      </w:r>
    </w:p>
    <w:p w14:paraId="75BB1F14" w14:textId="77777777" w:rsidR="0017746A" w:rsidRPr="0017746A" w:rsidRDefault="0017746A" w:rsidP="0017746A">
      <w:pPr>
        <w:pStyle w:val="a1"/>
      </w:pPr>
    </w:p>
    <w:p w14:paraId="09DC3BCD" w14:textId="77777777" w:rsidR="0080215E" w:rsidRDefault="0080215E" w:rsidP="006A3FBC">
      <w:pPr>
        <w:pStyle w:val="11"/>
      </w:pPr>
      <w:r>
        <w:t>Результат оценки коэффициентов готовности теплопроводов к несению тепловой нагрузки</w:t>
      </w:r>
      <w:r w:rsidR="006A3FBC">
        <w:t>.</w:t>
      </w:r>
    </w:p>
    <w:p w14:paraId="16FF2318" w14:textId="0AE98AB9" w:rsidR="0017746A" w:rsidRDefault="0017746A" w:rsidP="0017746A">
      <w:pPr>
        <w:pStyle w:val="a1"/>
      </w:pPr>
      <w:r w:rsidRPr="0017746A">
        <w:t>Оценка коэффициентов готовности теплопроводов к несению тепловой нагрузки не выполнялась в связи с отсутствием статистических данных.</w:t>
      </w:r>
    </w:p>
    <w:p w14:paraId="2F4E917A" w14:textId="77777777" w:rsidR="0017746A" w:rsidRPr="0017746A" w:rsidRDefault="0017746A" w:rsidP="0017746A">
      <w:pPr>
        <w:pStyle w:val="a1"/>
      </w:pPr>
    </w:p>
    <w:p w14:paraId="09DC3BCE" w14:textId="77777777" w:rsidR="0080215E" w:rsidRDefault="0080215E" w:rsidP="006A3FBC">
      <w:pPr>
        <w:pStyle w:val="11"/>
      </w:pPr>
      <w:r>
        <w:t>Результат оценки недоотпуска тепловой энергии по причине отказов (аварийных ситуаций) и простоев тепловых сетей и источников тепловой энергии</w:t>
      </w:r>
      <w:r w:rsidR="006A3FBC">
        <w:t>.</w:t>
      </w:r>
    </w:p>
    <w:p w14:paraId="2841529D" w14:textId="4850D104" w:rsidR="00444837" w:rsidRDefault="0017746A" w:rsidP="00444837">
      <w:pPr>
        <w:pStyle w:val="a1"/>
      </w:pPr>
      <w:r w:rsidRPr="0017746A">
        <w:t>Оценка недоотпуска тепловой энергии по причине отказов (аварийных ситуаций) и простоев тепловых сетей и источников тепловой энергии не выполнялась в связи с отсутствием статистических данных.</w:t>
      </w:r>
    </w:p>
    <w:p w14:paraId="09DC3BCF" w14:textId="77777777" w:rsidR="0080215E" w:rsidRDefault="0080215E" w:rsidP="006A3FBC">
      <w:pPr>
        <w:pStyle w:val="1"/>
      </w:pPr>
      <w:bookmarkStart w:id="140" w:name="_Toc531252653"/>
      <w:r>
        <w:lastRenderedPageBreak/>
        <w:t>Обоснование инвестиций в строительство, реконструкц</w:t>
      </w:r>
      <w:r w:rsidR="006A3FBC">
        <w:t>ию и техническое перевооружение.</w:t>
      </w:r>
      <w:bookmarkEnd w:id="140"/>
    </w:p>
    <w:p w14:paraId="09DC3BD0" w14:textId="77777777" w:rsidR="0080215E" w:rsidRDefault="0080215E" w:rsidP="006A3FBC">
      <w:pPr>
        <w:pStyle w:val="11"/>
      </w:pPr>
      <w: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p w14:paraId="28401BF8" w14:textId="77777777" w:rsidR="00444837" w:rsidRPr="00AB0336" w:rsidRDefault="00444837" w:rsidP="00444837">
      <w:pPr>
        <w:pStyle w:val="a1"/>
      </w:pPr>
      <w:r w:rsidRPr="00AB0336">
        <w:t xml:space="preserve">Мероприятия </w:t>
      </w:r>
      <w:r>
        <w:t>по осуществлению строительства, реконструкции и технического перевооружения источников тепловой энергии и тепловых сетей</w:t>
      </w:r>
      <w:r w:rsidRPr="00AB0336">
        <w:t xml:space="preserve"> не предусмотрены. </w:t>
      </w:r>
    </w:p>
    <w:p w14:paraId="3E7DB111" w14:textId="77777777" w:rsidR="00444837" w:rsidRPr="00AB0336" w:rsidRDefault="00444837" w:rsidP="00444837">
      <w:pPr>
        <w:pStyle w:val="a1"/>
      </w:pPr>
      <w:r w:rsidRPr="00AB0336">
        <w:t xml:space="preserve">В этой связи, предложения по величине инвестиций в строительство, реконструкцию и техническое перевооружение </w:t>
      </w:r>
      <w:r>
        <w:t>источников тепловой энергии и тепловых сетей</w:t>
      </w:r>
      <w:r w:rsidRPr="00AB0336">
        <w:t xml:space="preserve"> не приводятся.</w:t>
      </w:r>
    </w:p>
    <w:p w14:paraId="0036F1D2" w14:textId="77777777" w:rsidR="00444837" w:rsidRPr="00444837" w:rsidRDefault="00444837" w:rsidP="00444837">
      <w:pPr>
        <w:pStyle w:val="a1"/>
      </w:pPr>
    </w:p>
    <w:p w14:paraId="09DC3BD1" w14:textId="77777777" w:rsidR="0080215E" w:rsidRDefault="0080215E" w:rsidP="006A3FBC">
      <w:pPr>
        <w:pStyle w:val="11"/>
      </w:pPr>
      <w:r>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p>
    <w:p w14:paraId="60DEC210" w14:textId="77777777" w:rsidR="00444837" w:rsidRPr="00AB0336" w:rsidRDefault="00444837" w:rsidP="00444837">
      <w:pPr>
        <w:pStyle w:val="a1"/>
      </w:pPr>
      <w:r w:rsidRPr="00AB0336">
        <w:t xml:space="preserve">Мероприятия по осуществлению строительства, реконструкции и технического перевооружения источников тепловой энергии и тепловых сетей не предусмотрены. </w:t>
      </w:r>
    </w:p>
    <w:p w14:paraId="5CC7DBD1" w14:textId="77777777" w:rsidR="00444837" w:rsidRPr="00AB0336" w:rsidRDefault="00444837" w:rsidP="00444837">
      <w:pPr>
        <w:pStyle w:val="a1"/>
      </w:pPr>
      <w:r w:rsidRPr="00AB0336">
        <w:t xml:space="preserve">В этой связи, </w:t>
      </w:r>
      <w:r>
        <w:t>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Pr="00AB0336">
        <w:t xml:space="preserve"> не приводятся.</w:t>
      </w:r>
    </w:p>
    <w:p w14:paraId="563F7C43" w14:textId="77777777" w:rsidR="00444837" w:rsidRPr="00444837" w:rsidRDefault="00444837" w:rsidP="00444837">
      <w:pPr>
        <w:pStyle w:val="a1"/>
      </w:pPr>
    </w:p>
    <w:p w14:paraId="09DC3BD2" w14:textId="77777777" w:rsidR="0080215E" w:rsidRDefault="0080215E" w:rsidP="006A3FBC">
      <w:pPr>
        <w:pStyle w:val="11"/>
      </w:pPr>
      <w:r>
        <w:t>Расчет экономической эффективности инвестиций</w:t>
      </w:r>
      <w:r w:rsidR="006A3FBC">
        <w:t>.</w:t>
      </w:r>
    </w:p>
    <w:p w14:paraId="62F3B918" w14:textId="77777777" w:rsidR="00444837" w:rsidRDefault="00444837" w:rsidP="00444837">
      <w:pPr>
        <w:pStyle w:val="a1"/>
      </w:pPr>
      <w:r w:rsidRPr="00AB0336">
        <w:t xml:space="preserve">Мероприятия по осуществлению строительства, реконструкции и технического перевооружения источников тепловой энергии и тепловых сетей не предусмотрены. </w:t>
      </w:r>
    </w:p>
    <w:p w14:paraId="73F77402" w14:textId="77777777" w:rsidR="00455DF3" w:rsidRPr="00455DF3" w:rsidRDefault="00455DF3" w:rsidP="00455DF3">
      <w:pPr>
        <w:pStyle w:val="a1"/>
      </w:pPr>
      <w:r w:rsidRPr="00455DF3">
        <w:t xml:space="preserve">Мероприятия, обеспечивающие переход от открытых систем теплоснабжения (горячего водоснабжения) на закрытые системы горячего водоснабжения не предусмотрены. </w:t>
      </w:r>
    </w:p>
    <w:p w14:paraId="5ED5BD02" w14:textId="772A769F" w:rsidR="00455DF3" w:rsidRPr="00AB0336" w:rsidRDefault="00455DF3" w:rsidP="00455DF3">
      <w:pPr>
        <w:pStyle w:val="a1"/>
      </w:pPr>
      <w:r w:rsidRPr="00455DF3">
        <w:lastRenderedPageBreak/>
        <w:t>Мероприятия по осуществлению строительства, реконструкции и технического перевооружения в связи с изменениями температурного графика и гидравлического режима работы системы теплоснабжения не предусмотрены.</w:t>
      </w:r>
    </w:p>
    <w:p w14:paraId="3B10A78F" w14:textId="77777777" w:rsidR="00444837" w:rsidRPr="00AB0336" w:rsidRDefault="00444837" w:rsidP="00444837">
      <w:pPr>
        <w:pStyle w:val="a1"/>
      </w:pPr>
      <w:r w:rsidRPr="00AB0336">
        <w:t xml:space="preserve">В этой связи, </w:t>
      </w:r>
      <w:r>
        <w:t>р</w:t>
      </w:r>
      <w:r w:rsidRPr="00AB0336">
        <w:t>асчет экономической эффективности инвестиций не привод</w:t>
      </w:r>
      <w:r>
        <w:t>и</w:t>
      </w:r>
      <w:r w:rsidRPr="00AB0336">
        <w:t>тся.</w:t>
      </w:r>
    </w:p>
    <w:p w14:paraId="09DC3BD3" w14:textId="77777777" w:rsidR="0080215E" w:rsidRDefault="0080215E" w:rsidP="006A3FBC">
      <w:pPr>
        <w:pStyle w:val="11"/>
      </w:pPr>
      <w:r>
        <w:t>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6A3FBC">
        <w:t>.</w:t>
      </w:r>
    </w:p>
    <w:p w14:paraId="17AE438B" w14:textId="77777777" w:rsidR="00444837" w:rsidRDefault="00444837" w:rsidP="00444837">
      <w:pPr>
        <w:pStyle w:val="a1"/>
      </w:pPr>
      <w:r>
        <w:t>В настоящее время принято решение</w:t>
      </w:r>
      <w:r w:rsidRPr="001A3227">
        <w:t xml:space="preserve">, что реконструкция источников тепловой энергии и тепловых сетей, находящихся в муниципальной собственности </w:t>
      </w:r>
      <w:r w:rsidRPr="00D054D6">
        <w:t>муниципального образования «</w:t>
      </w:r>
      <w:r>
        <w:t>Тихорецкий район</w:t>
      </w:r>
      <w:r w:rsidRPr="00D054D6">
        <w:t>»</w:t>
      </w:r>
      <w:r>
        <w:t xml:space="preserve"> </w:t>
      </w:r>
      <w:r w:rsidRPr="001A3227">
        <w:t>будет осуществляться в рамках модели государственно-частного партнерства, в соответствии с которой передача объектов системы теплоснабжения муниципального образования частному партнеру будет производиться на услов</w:t>
      </w:r>
      <w:r>
        <w:t>иях концессионного соглашения.</w:t>
      </w:r>
    </w:p>
    <w:p w14:paraId="1361EF16" w14:textId="77777777" w:rsidR="00444837" w:rsidRPr="001A3227" w:rsidRDefault="00444837" w:rsidP="00444837">
      <w:pPr>
        <w:pStyle w:val="a1"/>
      </w:pPr>
      <w:r w:rsidRPr="001A3227">
        <w:t xml:space="preserve">В соответствии с указанным соглашением привлечение финансовых средств для осуществления капитальных вложений (инвестиций) в реконструкцию и новое строительство источников тепловой энергии и тепловых сетей осуществляет концессионер. </w:t>
      </w:r>
      <w:r w:rsidRPr="00090D4D">
        <w:t xml:space="preserve">Принимается, что концессионер будет привлекать заемные средства. </w:t>
      </w:r>
      <w:r w:rsidRPr="001A3227">
        <w:t>Возмещение (возврат) инвестиций концессионеру осуществляется за счет тарифной выручки (</w:t>
      </w:r>
      <w:r>
        <w:t xml:space="preserve">нормативная </w:t>
      </w:r>
      <w:r w:rsidRPr="001A3227">
        <w:t>прибыль, амортизация) от продажи тепловой энергии на отопление и горячее водоснабжени</w:t>
      </w:r>
      <w:r>
        <w:t>е</w:t>
      </w:r>
      <w:r w:rsidRPr="001A3227">
        <w:t xml:space="preserve"> в соответствии с положениями тарифной политики органов регулирования и объёмами реализации тепловой энергии определенными концессионным соглашением</w:t>
      </w:r>
      <w:r>
        <w:t>.</w:t>
      </w:r>
    </w:p>
    <w:p w14:paraId="2F1DCC53" w14:textId="77777777" w:rsidR="00444837" w:rsidRDefault="00444837" w:rsidP="00444837">
      <w:pPr>
        <w:pStyle w:val="a1"/>
      </w:pPr>
      <w:r>
        <w:t>Несмотря на то, что м</w:t>
      </w:r>
      <w:r w:rsidRPr="00AB0336">
        <w:t xml:space="preserve">ероприятия по осуществлению строительства, реконструкции и технического перевооружения источников тепловой энергии и тепловых сетей </w:t>
      </w:r>
      <w:r>
        <w:t xml:space="preserve">на территории рассматриваемого поселения </w:t>
      </w:r>
      <w:r w:rsidRPr="00AB0336">
        <w:t>не предусмотрены</w:t>
      </w:r>
      <w:r>
        <w:t xml:space="preserve">, тариф устанавливается в целом для теплоснабжающей организации, которая будет эксплуатировать объекты теплоснабжения в рассматриваемом поселении </w:t>
      </w:r>
      <w:r w:rsidRPr="001A3227">
        <w:t>на услов</w:t>
      </w:r>
      <w:r>
        <w:t>иях концессионного соглашения. В связи с этим, при расчете ценовых последствий учитывается вся инвестиционная программа, предусматриваемая концессионным соглашением.</w:t>
      </w:r>
    </w:p>
    <w:p w14:paraId="253461DF" w14:textId="77777777" w:rsidR="00444837" w:rsidRPr="00C4054B" w:rsidRDefault="00444837" w:rsidP="00444837">
      <w:pPr>
        <w:pStyle w:val="a1"/>
      </w:pPr>
      <w:r w:rsidRPr="00C4054B">
        <w:t>В соответствии со сформированными финансово-экономическими моделями</w:t>
      </w:r>
      <w:r>
        <w:t>, учитывающими инвестиционную программу концессионера на всей территории Тихорецкого района,</w:t>
      </w:r>
      <w:r w:rsidRPr="00C4054B">
        <w:t xml:space="preserve"> определен необходимый рост тарифа конечным </w:t>
      </w:r>
      <w:r w:rsidRPr="00C4054B">
        <w:lastRenderedPageBreak/>
        <w:t>потребителям, требуемый для коммерческой привлекательности проекта для концессионера (</w:t>
      </w:r>
      <w:r w:rsidRPr="00C4054B">
        <w:fldChar w:fldCharType="begin"/>
      </w:r>
      <w:r w:rsidRPr="00C4054B">
        <w:instrText xml:space="preserve"> REF _Ref526431504 \h </w:instrText>
      </w:r>
      <w:r>
        <w:instrText xml:space="preserve"> \* MERGEFORMAT </w:instrText>
      </w:r>
      <w:r w:rsidRPr="00C4054B">
        <w:fldChar w:fldCharType="separate"/>
      </w:r>
      <w:r w:rsidR="00D01E94" w:rsidRPr="00444837">
        <w:t xml:space="preserve">Таблица </w:t>
      </w:r>
      <w:r w:rsidR="00D01E94">
        <w:t>59</w:t>
      </w:r>
      <w:r w:rsidRPr="00C4054B">
        <w:fldChar w:fldCharType="end"/>
      </w:r>
      <w:r>
        <w:t>).</w:t>
      </w:r>
    </w:p>
    <w:p w14:paraId="7CBFE289" w14:textId="77777777" w:rsidR="00444837" w:rsidRDefault="00444837" w:rsidP="00444837">
      <w:pPr>
        <w:pStyle w:val="a1"/>
      </w:pPr>
    </w:p>
    <w:p w14:paraId="43A60DFB" w14:textId="77777777" w:rsidR="00444837" w:rsidRDefault="00444837" w:rsidP="00444837">
      <w:pPr>
        <w:pStyle w:val="a1"/>
        <w:sectPr w:rsidR="00444837">
          <w:pgSz w:w="11906" w:h="16838"/>
          <w:pgMar w:top="1134" w:right="850" w:bottom="1134" w:left="1701" w:header="708" w:footer="708" w:gutter="0"/>
          <w:cols w:space="708"/>
          <w:docGrid w:linePitch="360"/>
        </w:sectPr>
      </w:pPr>
    </w:p>
    <w:p w14:paraId="7DBA4881" w14:textId="77777777" w:rsidR="00444837" w:rsidRPr="00444837" w:rsidRDefault="00444837" w:rsidP="00444837">
      <w:pPr>
        <w:pStyle w:val="af8"/>
      </w:pPr>
      <w:bookmarkStart w:id="141" w:name="_Ref526431504"/>
      <w:r w:rsidRPr="00444837">
        <w:lastRenderedPageBreak/>
        <w:t xml:space="preserve">Таблица </w:t>
      </w:r>
      <w:fldSimple w:instr=" SEQ Таблица \* ARABIC ">
        <w:r w:rsidR="00D01E94">
          <w:rPr>
            <w:noProof/>
          </w:rPr>
          <w:t>59</w:t>
        </w:r>
      </w:fldSimple>
      <w:bookmarkEnd w:id="141"/>
      <w:r w:rsidRPr="00444837">
        <w:t xml:space="preserve"> - Рост тарифа на тепловую энергию, учитывающий инвестиционную программу концессионера на всей территории Тихорецкого района</w:t>
      </w:r>
    </w:p>
    <w:tbl>
      <w:tblPr>
        <w:tblStyle w:val="af0"/>
        <w:tblW w:w="5000" w:type="pct"/>
        <w:tblLook w:val="04A0" w:firstRow="1" w:lastRow="0" w:firstColumn="1" w:lastColumn="0" w:noHBand="0" w:noVBand="1"/>
      </w:tblPr>
      <w:tblGrid>
        <w:gridCol w:w="7168"/>
        <w:gridCol w:w="974"/>
        <w:gridCol w:w="638"/>
        <w:gridCol w:w="638"/>
        <w:gridCol w:w="638"/>
        <w:gridCol w:w="638"/>
        <w:gridCol w:w="638"/>
        <w:gridCol w:w="638"/>
        <w:gridCol w:w="638"/>
        <w:gridCol w:w="638"/>
        <w:gridCol w:w="638"/>
        <w:gridCol w:w="638"/>
        <w:gridCol w:w="638"/>
        <w:gridCol w:w="638"/>
        <w:gridCol w:w="638"/>
        <w:gridCol w:w="638"/>
        <w:gridCol w:w="638"/>
        <w:gridCol w:w="638"/>
        <w:gridCol w:w="638"/>
        <w:gridCol w:w="637"/>
        <w:gridCol w:w="637"/>
        <w:gridCol w:w="637"/>
        <w:gridCol w:w="637"/>
      </w:tblGrid>
      <w:tr w:rsidR="00444837" w:rsidRPr="00444837" w14:paraId="3D7CFF77" w14:textId="77777777" w:rsidTr="00ED5CAF">
        <w:trPr>
          <w:trHeight w:val="300"/>
        </w:trPr>
        <w:tc>
          <w:tcPr>
            <w:tcW w:w="1663" w:type="pct"/>
            <w:noWrap/>
            <w:hideMark/>
          </w:tcPr>
          <w:p w14:paraId="6E7C7858" w14:textId="77777777" w:rsidR="00444837" w:rsidRPr="00444837" w:rsidRDefault="00444837" w:rsidP="00444837">
            <w:pPr>
              <w:pStyle w:val="103"/>
            </w:pPr>
          </w:p>
        </w:tc>
        <w:tc>
          <w:tcPr>
            <w:tcW w:w="226" w:type="pct"/>
            <w:noWrap/>
            <w:hideMark/>
          </w:tcPr>
          <w:p w14:paraId="3821AEFF" w14:textId="77777777" w:rsidR="00444837" w:rsidRPr="00444837" w:rsidRDefault="00444837" w:rsidP="00444837">
            <w:pPr>
              <w:pStyle w:val="103"/>
            </w:pPr>
            <w:r w:rsidRPr="00444837">
              <w:t> </w:t>
            </w:r>
          </w:p>
        </w:tc>
        <w:tc>
          <w:tcPr>
            <w:tcW w:w="148" w:type="pct"/>
            <w:noWrap/>
            <w:hideMark/>
          </w:tcPr>
          <w:p w14:paraId="7F433D2E" w14:textId="77777777" w:rsidR="00444837" w:rsidRPr="00444837" w:rsidRDefault="00444837" w:rsidP="00444837">
            <w:pPr>
              <w:pStyle w:val="103"/>
            </w:pPr>
            <w:r w:rsidRPr="00444837">
              <w:t>2018</w:t>
            </w:r>
          </w:p>
        </w:tc>
        <w:tc>
          <w:tcPr>
            <w:tcW w:w="148" w:type="pct"/>
            <w:noWrap/>
            <w:hideMark/>
          </w:tcPr>
          <w:p w14:paraId="518F1807" w14:textId="77777777" w:rsidR="00444837" w:rsidRPr="00444837" w:rsidRDefault="00444837" w:rsidP="00444837">
            <w:pPr>
              <w:pStyle w:val="103"/>
            </w:pPr>
            <w:r w:rsidRPr="00444837">
              <w:t>2019</w:t>
            </w:r>
          </w:p>
        </w:tc>
        <w:tc>
          <w:tcPr>
            <w:tcW w:w="148" w:type="pct"/>
            <w:noWrap/>
            <w:hideMark/>
          </w:tcPr>
          <w:p w14:paraId="7999AA5E" w14:textId="77777777" w:rsidR="00444837" w:rsidRPr="00444837" w:rsidRDefault="00444837" w:rsidP="00444837">
            <w:pPr>
              <w:pStyle w:val="103"/>
            </w:pPr>
            <w:r w:rsidRPr="00444837">
              <w:t>2020</w:t>
            </w:r>
          </w:p>
        </w:tc>
        <w:tc>
          <w:tcPr>
            <w:tcW w:w="148" w:type="pct"/>
            <w:noWrap/>
            <w:hideMark/>
          </w:tcPr>
          <w:p w14:paraId="1729D296" w14:textId="77777777" w:rsidR="00444837" w:rsidRPr="00444837" w:rsidRDefault="00444837" w:rsidP="00444837">
            <w:pPr>
              <w:pStyle w:val="103"/>
            </w:pPr>
            <w:r w:rsidRPr="00444837">
              <w:t>2021</w:t>
            </w:r>
          </w:p>
        </w:tc>
        <w:tc>
          <w:tcPr>
            <w:tcW w:w="148" w:type="pct"/>
            <w:noWrap/>
            <w:hideMark/>
          </w:tcPr>
          <w:p w14:paraId="3A80707A" w14:textId="77777777" w:rsidR="00444837" w:rsidRPr="00444837" w:rsidRDefault="00444837" w:rsidP="00444837">
            <w:pPr>
              <w:pStyle w:val="103"/>
            </w:pPr>
            <w:r w:rsidRPr="00444837">
              <w:t>2022</w:t>
            </w:r>
          </w:p>
        </w:tc>
        <w:tc>
          <w:tcPr>
            <w:tcW w:w="148" w:type="pct"/>
            <w:noWrap/>
            <w:hideMark/>
          </w:tcPr>
          <w:p w14:paraId="6C67C3B2" w14:textId="77777777" w:rsidR="00444837" w:rsidRPr="00444837" w:rsidRDefault="00444837" w:rsidP="00444837">
            <w:pPr>
              <w:pStyle w:val="103"/>
            </w:pPr>
            <w:r w:rsidRPr="00444837">
              <w:t>2023</w:t>
            </w:r>
          </w:p>
        </w:tc>
        <w:tc>
          <w:tcPr>
            <w:tcW w:w="148" w:type="pct"/>
            <w:noWrap/>
            <w:hideMark/>
          </w:tcPr>
          <w:p w14:paraId="63CB7986" w14:textId="77777777" w:rsidR="00444837" w:rsidRPr="00444837" w:rsidRDefault="00444837" w:rsidP="00444837">
            <w:pPr>
              <w:pStyle w:val="103"/>
            </w:pPr>
            <w:r w:rsidRPr="00444837">
              <w:t>2024</w:t>
            </w:r>
          </w:p>
        </w:tc>
        <w:tc>
          <w:tcPr>
            <w:tcW w:w="148" w:type="pct"/>
            <w:noWrap/>
            <w:hideMark/>
          </w:tcPr>
          <w:p w14:paraId="1001FF3F" w14:textId="77777777" w:rsidR="00444837" w:rsidRPr="00444837" w:rsidRDefault="00444837" w:rsidP="00444837">
            <w:pPr>
              <w:pStyle w:val="103"/>
            </w:pPr>
            <w:r w:rsidRPr="00444837">
              <w:t>2025</w:t>
            </w:r>
          </w:p>
        </w:tc>
        <w:tc>
          <w:tcPr>
            <w:tcW w:w="148" w:type="pct"/>
            <w:noWrap/>
            <w:hideMark/>
          </w:tcPr>
          <w:p w14:paraId="37A9C723" w14:textId="77777777" w:rsidR="00444837" w:rsidRPr="00444837" w:rsidRDefault="00444837" w:rsidP="00444837">
            <w:pPr>
              <w:pStyle w:val="103"/>
            </w:pPr>
            <w:r w:rsidRPr="00444837">
              <w:t>2026</w:t>
            </w:r>
          </w:p>
        </w:tc>
        <w:tc>
          <w:tcPr>
            <w:tcW w:w="148" w:type="pct"/>
            <w:noWrap/>
            <w:hideMark/>
          </w:tcPr>
          <w:p w14:paraId="07496CD9" w14:textId="77777777" w:rsidR="00444837" w:rsidRPr="00444837" w:rsidRDefault="00444837" w:rsidP="00444837">
            <w:pPr>
              <w:pStyle w:val="103"/>
            </w:pPr>
            <w:r w:rsidRPr="00444837">
              <w:t>2027</w:t>
            </w:r>
          </w:p>
        </w:tc>
        <w:tc>
          <w:tcPr>
            <w:tcW w:w="148" w:type="pct"/>
            <w:noWrap/>
            <w:hideMark/>
          </w:tcPr>
          <w:p w14:paraId="26E18039" w14:textId="77777777" w:rsidR="00444837" w:rsidRPr="00444837" w:rsidRDefault="00444837" w:rsidP="00444837">
            <w:pPr>
              <w:pStyle w:val="103"/>
            </w:pPr>
            <w:r w:rsidRPr="00444837">
              <w:t>2028</w:t>
            </w:r>
          </w:p>
        </w:tc>
        <w:tc>
          <w:tcPr>
            <w:tcW w:w="148" w:type="pct"/>
            <w:noWrap/>
            <w:hideMark/>
          </w:tcPr>
          <w:p w14:paraId="3400D7CF" w14:textId="77777777" w:rsidR="00444837" w:rsidRPr="00444837" w:rsidRDefault="00444837" w:rsidP="00444837">
            <w:pPr>
              <w:pStyle w:val="103"/>
            </w:pPr>
            <w:r w:rsidRPr="00444837">
              <w:t>2029</w:t>
            </w:r>
          </w:p>
        </w:tc>
        <w:tc>
          <w:tcPr>
            <w:tcW w:w="148" w:type="pct"/>
            <w:noWrap/>
            <w:hideMark/>
          </w:tcPr>
          <w:p w14:paraId="1F63F685" w14:textId="77777777" w:rsidR="00444837" w:rsidRPr="00444837" w:rsidRDefault="00444837" w:rsidP="00444837">
            <w:pPr>
              <w:pStyle w:val="103"/>
            </w:pPr>
            <w:r w:rsidRPr="00444837">
              <w:t>2030</w:t>
            </w:r>
          </w:p>
        </w:tc>
        <w:tc>
          <w:tcPr>
            <w:tcW w:w="148" w:type="pct"/>
            <w:noWrap/>
            <w:hideMark/>
          </w:tcPr>
          <w:p w14:paraId="58F50962" w14:textId="77777777" w:rsidR="00444837" w:rsidRPr="00444837" w:rsidRDefault="00444837" w:rsidP="00444837">
            <w:pPr>
              <w:pStyle w:val="103"/>
            </w:pPr>
            <w:r w:rsidRPr="00444837">
              <w:t>2031</w:t>
            </w:r>
          </w:p>
        </w:tc>
        <w:tc>
          <w:tcPr>
            <w:tcW w:w="148" w:type="pct"/>
            <w:noWrap/>
            <w:hideMark/>
          </w:tcPr>
          <w:p w14:paraId="4B75CFDD" w14:textId="77777777" w:rsidR="00444837" w:rsidRPr="00444837" w:rsidRDefault="00444837" w:rsidP="00444837">
            <w:pPr>
              <w:pStyle w:val="103"/>
            </w:pPr>
            <w:r w:rsidRPr="00444837">
              <w:t>2032</w:t>
            </w:r>
          </w:p>
        </w:tc>
        <w:tc>
          <w:tcPr>
            <w:tcW w:w="148" w:type="pct"/>
            <w:noWrap/>
            <w:hideMark/>
          </w:tcPr>
          <w:p w14:paraId="01B43445" w14:textId="77777777" w:rsidR="00444837" w:rsidRPr="00444837" w:rsidRDefault="00444837" w:rsidP="00444837">
            <w:pPr>
              <w:pStyle w:val="103"/>
            </w:pPr>
            <w:r w:rsidRPr="00444837">
              <w:t>2033</w:t>
            </w:r>
          </w:p>
        </w:tc>
        <w:tc>
          <w:tcPr>
            <w:tcW w:w="148" w:type="pct"/>
            <w:noWrap/>
            <w:hideMark/>
          </w:tcPr>
          <w:p w14:paraId="7945EC84" w14:textId="77777777" w:rsidR="00444837" w:rsidRPr="00444837" w:rsidRDefault="00444837" w:rsidP="00444837">
            <w:pPr>
              <w:pStyle w:val="103"/>
            </w:pPr>
            <w:r w:rsidRPr="00444837">
              <w:t>2034</w:t>
            </w:r>
          </w:p>
        </w:tc>
        <w:tc>
          <w:tcPr>
            <w:tcW w:w="148" w:type="pct"/>
            <w:noWrap/>
            <w:hideMark/>
          </w:tcPr>
          <w:p w14:paraId="0A8F7FAA" w14:textId="77777777" w:rsidR="00444837" w:rsidRPr="00444837" w:rsidRDefault="00444837" w:rsidP="00444837">
            <w:pPr>
              <w:pStyle w:val="103"/>
            </w:pPr>
            <w:r w:rsidRPr="00444837">
              <w:t>2035</w:t>
            </w:r>
          </w:p>
        </w:tc>
        <w:tc>
          <w:tcPr>
            <w:tcW w:w="148" w:type="pct"/>
            <w:noWrap/>
            <w:hideMark/>
          </w:tcPr>
          <w:p w14:paraId="3E2162F7" w14:textId="77777777" w:rsidR="00444837" w:rsidRPr="00444837" w:rsidRDefault="00444837" w:rsidP="00444837">
            <w:pPr>
              <w:pStyle w:val="103"/>
            </w:pPr>
            <w:r w:rsidRPr="00444837">
              <w:t>2036</w:t>
            </w:r>
          </w:p>
        </w:tc>
        <w:tc>
          <w:tcPr>
            <w:tcW w:w="148" w:type="pct"/>
            <w:noWrap/>
            <w:hideMark/>
          </w:tcPr>
          <w:p w14:paraId="21DE7F24" w14:textId="77777777" w:rsidR="00444837" w:rsidRPr="00444837" w:rsidRDefault="00444837" w:rsidP="00444837">
            <w:pPr>
              <w:pStyle w:val="103"/>
            </w:pPr>
            <w:r w:rsidRPr="00444837">
              <w:t>2037</w:t>
            </w:r>
          </w:p>
        </w:tc>
        <w:tc>
          <w:tcPr>
            <w:tcW w:w="148" w:type="pct"/>
            <w:noWrap/>
            <w:hideMark/>
          </w:tcPr>
          <w:p w14:paraId="6FC040A5" w14:textId="77777777" w:rsidR="00444837" w:rsidRPr="00444837" w:rsidRDefault="00444837" w:rsidP="00444837">
            <w:pPr>
              <w:pStyle w:val="103"/>
            </w:pPr>
            <w:r w:rsidRPr="00444837">
              <w:t>2038</w:t>
            </w:r>
          </w:p>
        </w:tc>
      </w:tr>
      <w:tr w:rsidR="00ED5CAF" w:rsidRPr="00444837" w14:paraId="7C76FA44" w14:textId="77777777" w:rsidTr="00ED5CAF">
        <w:trPr>
          <w:trHeight w:val="300"/>
        </w:trPr>
        <w:tc>
          <w:tcPr>
            <w:tcW w:w="1663" w:type="pct"/>
            <w:noWrap/>
            <w:hideMark/>
          </w:tcPr>
          <w:p w14:paraId="7F614614" w14:textId="77777777" w:rsidR="00ED5CAF" w:rsidRPr="00ED5CAF" w:rsidRDefault="00ED5CAF" w:rsidP="00ED5CAF">
            <w:pPr>
              <w:pStyle w:val="103"/>
            </w:pPr>
            <w:r w:rsidRPr="00ED5CAF">
              <w:t xml:space="preserve">Рост тарифа, необходимый для коммерческой эффективности проекта </w:t>
            </w:r>
          </w:p>
        </w:tc>
        <w:tc>
          <w:tcPr>
            <w:tcW w:w="226" w:type="pct"/>
            <w:noWrap/>
            <w:hideMark/>
          </w:tcPr>
          <w:p w14:paraId="51CA62E7" w14:textId="77777777" w:rsidR="00ED5CAF" w:rsidRPr="00ED5CAF" w:rsidRDefault="00ED5CAF" w:rsidP="00ED5CAF">
            <w:pPr>
              <w:pStyle w:val="103"/>
            </w:pPr>
            <w:r w:rsidRPr="00ED5CAF">
              <w:t>руб./Гкал</w:t>
            </w:r>
          </w:p>
        </w:tc>
        <w:tc>
          <w:tcPr>
            <w:tcW w:w="148" w:type="pct"/>
            <w:noWrap/>
            <w:vAlign w:val="bottom"/>
          </w:tcPr>
          <w:p w14:paraId="5C4118A6" w14:textId="3069D5AC" w:rsidR="00ED5CAF" w:rsidRPr="00ED5CAF" w:rsidRDefault="00ED5CAF" w:rsidP="00ED5CAF">
            <w:pPr>
              <w:pStyle w:val="103"/>
            </w:pPr>
            <w:r w:rsidRPr="00ED5CAF">
              <w:t>2321</w:t>
            </w:r>
          </w:p>
        </w:tc>
        <w:tc>
          <w:tcPr>
            <w:tcW w:w="148" w:type="pct"/>
            <w:noWrap/>
            <w:vAlign w:val="bottom"/>
          </w:tcPr>
          <w:p w14:paraId="485B8540" w14:textId="3F77D5A9" w:rsidR="00ED5CAF" w:rsidRPr="00ED5CAF" w:rsidRDefault="00ED5CAF" w:rsidP="00ED5CAF">
            <w:pPr>
              <w:pStyle w:val="103"/>
            </w:pPr>
            <w:r w:rsidRPr="00ED5CAF">
              <w:t>2739</w:t>
            </w:r>
          </w:p>
        </w:tc>
        <w:tc>
          <w:tcPr>
            <w:tcW w:w="148" w:type="pct"/>
            <w:noWrap/>
            <w:vAlign w:val="bottom"/>
          </w:tcPr>
          <w:p w14:paraId="7A13C622" w14:textId="584D443F" w:rsidR="00ED5CAF" w:rsidRPr="00ED5CAF" w:rsidRDefault="00ED5CAF" w:rsidP="00ED5CAF">
            <w:pPr>
              <w:pStyle w:val="103"/>
            </w:pPr>
            <w:r w:rsidRPr="00ED5CAF">
              <w:t>3232</w:t>
            </w:r>
          </w:p>
        </w:tc>
        <w:tc>
          <w:tcPr>
            <w:tcW w:w="148" w:type="pct"/>
            <w:noWrap/>
            <w:vAlign w:val="bottom"/>
          </w:tcPr>
          <w:p w14:paraId="63A4F70B" w14:textId="604C5283" w:rsidR="00ED5CAF" w:rsidRPr="00ED5CAF" w:rsidRDefault="00ED5CAF" w:rsidP="00ED5CAF">
            <w:pPr>
              <w:pStyle w:val="103"/>
            </w:pPr>
            <w:r w:rsidRPr="00ED5CAF">
              <w:t>3814</w:t>
            </w:r>
          </w:p>
        </w:tc>
        <w:tc>
          <w:tcPr>
            <w:tcW w:w="148" w:type="pct"/>
            <w:noWrap/>
            <w:vAlign w:val="bottom"/>
          </w:tcPr>
          <w:p w14:paraId="4AA64207" w14:textId="6D657ED1" w:rsidR="00ED5CAF" w:rsidRPr="00ED5CAF" w:rsidRDefault="00ED5CAF" w:rsidP="00ED5CAF">
            <w:pPr>
              <w:pStyle w:val="103"/>
            </w:pPr>
            <w:r w:rsidRPr="00ED5CAF">
              <w:t>3967</w:t>
            </w:r>
          </w:p>
        </w:tc>
        <w:tc>
          <w:tcPr>
            <w:tcW w:w="148" w:type="pct"/>
            <w:noWrap/>
            <w:vAlign w:val="bottom"/>
          </w:tcPr>
          <w:p w14:paraId="673FE8FF" w14:textId="608998B4" w:rsidR="00ED5CAF" w:rsidRPr="00ED5CAF" w:rsidRDefault="00ED5CAF" w:rsidP="00ED5CAF">
            <w:pPr>
              <w:pStyle w:val="103"/>
            </w:pPr>
            <w:r w:rsidRPr="00ED5CAF">
              <w:t>4125</w:t>
            </w:r>
          </w:p>
        </w:tc>
        <w:tc>
          <w:tcPr>
            <w:tcW w:w="148" w:type="pct"/>
            <w:noWrap/>
            <w:vAlign w:val="bottom"/>
          </w:tcPr>
          <w:p w14:paraId="19DA7267" w14:textId="2C75B8B8" w:rsidR="00ED5CAF" w:rsidRPr="00ED5CAF" w:rsidRDefault="00ED5CAF" w:rsidP="00ED5CAF">
            <w:pPr>
              <w:pStyle w:val="103"/>
            </w:pPr>
            <w:r w:rsidRPr="00ED5CAF">
              <w:t>4290</w:t>
            </w:r>
          </w:p>
        </w:tc>
        <w:tc>
          <w:tcPr>
            <w:tcW w:w="148" w:type="pct"/>
            <w:noWrap/>
            <w:vAlign w:val="bottom"/>
          </w:tcPr>
          <w:p w14:paraId="6C63A53E" w14:textId="0D91D3E3" w:rsidR="00ED5CAF" w:rsidRPr="00ED5CAF" w:rsidRDefault="00ED5CAF" w:rsidP="00ED5CAF">
            <w:pPr>
              <w:pStyle w:val="103"/>
            </w:pPr>
            <w:r w:rsidRPr="00ED5CAF">
              <w:t>4462</w:t>
            </w:r>
          </w:p>
        </w:tc>
        <w:tc>
          <w:tcPr>
            <w:tcW w:w="148" w:type="pct"/>
            <w:noWrap/>
            <w:vAlign w:val="bottom"/>
          </w:tcPr>
          <w:p w14:paraId="45C734D5" w14:textId="25ECC87E" w:rsidR="00ED5CAF" w:rsidRPr="00ED5CAF" w:rsidRDefault="00ED5CAF" w:rsidP="00ED5CAF">
            <w:pPr>
              <w:pStyle w:val="103"/>
            </w:pPr>
            <w:r w:rsidRPr="00ED5CAF">
              <w:t>4641</w:t>
            </w:r>
          </w:p>
        </w:tc>
        <w:tc>
          <w:tcPr>
            <w:tcW w:w="148" w:type="pct"/>
            <w:noWrap/>
            <w:vAlign w:val="bottom"/>
          </w:tcPr>
          <w:p w14:paraId="0642AC38" w14:textId="79F5B017" w:rsidR="00ED5CAF" w:rsidRPr="00ED5CAF" w:rsidRDefault="00ED5CAF" w:rsidP="00ED5CAF">
            <w:pPr>
              <w:pStyle w:val="103"/>
            </w:pPr>
            <w:r w:rsidRPr="00ED5CAF">
              <w:t>4826</w:t>
            </w:r>
          </w:p>
        </w:tc>
        <w:tc>
          <w:tcPr>
            <w:tcW w:w="148" w:type="pct"/>
            <w:noWrap/>
            <w:vAlign w:val="bottom"/>
          </w:tcPr>
          <w:p w14:paraId="46D595D8" w14:textId="57A7E535" w:rsidR="00ED5CAF" w:rsidRPr="00ED5CAF" w:rsidRDefault="00ED5CAF" w:rsidP="00ED5CAF">
            <w:pPr>
              <w:pStyle w:val="103"/>
            </w:pPr>
            <w:r w:rsidRPr="00ED5CAF">
              <w:t>5019</w:t>
            </w:r>
          </w:p>
        </w:tc>
        <w:tc>
          <w:tcPr>
            <w:tcW w:w="148" w:type="pct"/>
            <w:noWrap/>
            <w:vAlign w:val="bottom"/>
          </w:tcPr>
          <w:p w14:paraId="0AE24D79" w14:textId="2B33846A" w:rsidR="00ED5CAF" w:rsidRPr="00ED5CAF" w:rsidRDefault="00ED5CAF" w:rsidP="00ED5CAF">
            <w:pPr>
              <w:pStyle w:val="103"/>
            </w:pPr>
            <w:r w:rsidRPr="00ED5CAF">
              <w:t>5220</w:t>
            </w:r>
          </w:p>
        </w:tc>
        <w:tc>
          <w:tcPr>
            <w:tcW w:w="148" w:type="pct"/>
            <w:noWrap/>
            <w:vAlign w:val="bottom"/>
          </w:tcPr>
          <w:p w14:paraId="26C2D1CE" w14:textId="28AC7441" w:rsidR="00ED5CAF" w:rsidRPr="00ED5CAF" w:rsidRDefault="00ED5CAF" w:rsidP="00ED5CAF">
            <w:pPr>
              <w:pStyle w:val="103"/>
            </w:pPr>
            <w:r w:rsidRPr="00ED5CAF">
              <w:t>5429</w:t>
            </w:r>
          </w:p>
        </w:tc>
        <w:tc>
          <w:tcPr>
            <w:tcW w:w="148" w:type="pct"/>
            <w:noWrap/>
            <w:vAlign w:val="bottom"/>
          </w:tcPr>
          <w:p w14:paraId="1AF7A42E" w14:textId="19102B18" w:rsidR="00ED5CAF" w:rsidRPr="00ED5CAF" w:rsidRDefault="00ED5CAF" w:rsidP="00ED5CAF">
            <w:pPr>
              <w:pStyle w:val="103"/>
            </w:pPr>
            <w:r w:rsidRPr="00ED5CAF">
              <w:t>5646</w:t>
            </w:r>
          </w:p>
        </w:tc>
        <w:tc>
          <w:tcPr>
            <w:tcW w:w="148" w:type="pct"/>
            <w:noWrap/>
            <w:vAlign w:val="bottom"/>
          </w:tcPr>
          <w:p w14:paraId="2962321C" w14:textId="0CF537A2" w:rsidR="00ED5CAF" w:rsidRPr="00ED5CAF" w:rsidRDefault="00ED5CAF" w:rsidP="00ED5CAF">
            <w:pPr>
              <w:pStyle w:val="103"/>
            </w:pPr>
            <w:r w:rsidRPr="00ED5CAF">
              <w:t>5872</w:t>
            </w:r>
          </w:p>
        </w:tc>
        <w:tc>
          <w:tcPr>
            <w:tcW w:w="148" w:type="pct"/>
            <w:noWrap/>
            <w:vAlign w:val="bottom"/>
          </w:tcPr>
          <w:p w14:paraId="372914E5" w14:textId="357695CA" w:rsidR="00ED5CAF" w:rsidRPr="00ED5CAF" w:rsidRDefault="00ED5CAF" w:rsidP="00ED5CAF">
            <w:pPr>
              <w:pStyle w:val="103"/>
            </w:pPr>
            <w:r w:rsidRPr="00ED5CAF">
              <w:t>6107</w:t>
            </w:r>
          </w:p>
        </w:tc>
        <w:tc>
          <w:tcPr>
            <w:tcW w:w="148" w:type="pct"/>
            <w:noWrap/>
            <w:vAlign w:val="bottom"/>
          </w:tcPr>
          <w:p w14:paraId="3E135BED" w14:textId="10BDA4A9" w:rsidR="00ED5CAF" w:rsidRPr="00ED5CAF" w:rsidRDefault="00ED5CAF" w:rsidP="00ED5CAF">
            <w:pPr>
              <w:pStyle w:val="103"/>
            </w:pPr>
            <w:r w:rsidRPr="00ED5CAF">
              <w:t>6351</w:t>
            </w:r>
          </w:p>
        </w:tc>
        <w:tc>
          <w:tcPr>
            <w:tcW w:w="148" w:type="pct"/>
            <w:noWrap/>
            <w:vAlign w:val="bottom"/>
          </w:tcPr>
          <w:p w14:paraId="07BA588F" w14:textId="1F12F7BD" w:rsidR="00ED5CAF" w:rsidRPr="00ED5CAF" w:rsidRDefault="00ED5CAF" w:rsidP="00ED5CAF">
            <w:pPr>
              <w:pStyle w:val="103"/>
            </w:pPr>
            <w:r w:rsidRPr="00ED5CAF">
              <w:t>6605</w:t>
            </w:r>
          </w:p>
        </w:tc>
        <w:tc>
          <w:tcPr>
            <w:tcW w:w="148" w:type="pct"/>
            <w:noWrap/>
            <w:vAlign w:val="bottom"/>
          </w:tcPr>
          <w:p w14:paraId="12E4280A" w14:textId="42078BC3" w:rsidR="00ED5CAF" w:rsidRPr="00ED5CAF" w:rsidRDefault="00ED5CAF" w:rsidP="00ED5CAF">
            <w:pPr>
              <w:pStyle w:val="103"/>
            </w:pPr>
            <w:r w:rsidRPr="00ED5CAF">
              <w:t>6869</w:t>
            </w:r>
          </w:p>
        </w:tc>
        <w:tc>
          <w:tcPr>
            <w:tcW w:w="148" w:type="pct"/>
            <w:noWrap/>
            <w:vAlign w:val="bottom"/>
          </w:tcPr>
          <w:p w14:paraId="55E0C30D" w14:textId="56FCCE00" w:rsidR="00ED5CAF" w:rsidRPr="00ED5CAF" w:rsidRDefault="00ED5CAF" w:rsidP="00ED5CAF">
            <w:pPr>
              <w:pStyle w:val="103"/>
            </w:pPr>
            <w:r w:rsidRPr="00ED5CAF">
              <w:t>7144</w:t>
            </w:r>
          </w:p>
        </w:tc>
        <w:tc>
          <w:tcPr>
            <w:tcW w:w="148" w:type="pct"/>
            <w:noWrap/>
            <w:vAlign w:val="bottom"/>
          </w:tcPr>
          <w:p w14:paraId="2AA7A523" w14:textId="7E086A14" w:rsidR="00ED5CAF" w:rsidRPr="00ED5CAF" w:rsidRDefault="00ED5CAF" w:rsidP="00ED5CAF">
            <w:pPr>
              <w:pStyle w:val="103"/>
            </w:pPr>
            <w:r w:rsidRPr="00ED5CAF">
              <w:t>7430</w:t>
            </w:r>
          </w:p>
        </w:tc>
      </w:tr>
      <w:tr w:rsidR="00444837" w:rsidRPr="00444837" w14:paraId="750AC272" w14:textId="77777777" w:rsidTr="00ED5CAF">
        <w:trPr>
          <w:trHeight w:val="300"/>
        </w:trPr>
        <w:tc>
          <w:tcPr>
            <w:tcW w:w="1663" w:type="pct"/>
            <w:noWrap/>
            <w:hideMark/>
          </w:tcPr>
          <w:p w14:paraId="7B6BF8A3" w14:textId="77777777" w:rsidR="00444837" w:rsidRPr="00444837" w:rsidRDefault="00444837" w:rsidP="00444837">
            <w:pPr>
              <w:pStyle w:val="103"/>
            </w:pPr>
            <w:r w:rsidRPr="00444837">
              <w:t>Рост тарифа в соответствии с индексами-дефляторами МЭР РФ</w:t>
            </w:r>
          </w:p>
        </w:tc>
        <w:tc>
          <w:tcPr>
            <w:tcW w:w="226" w:type="pct"/>
            <w:noWrap/>
            <w:hideMark/>
          </w:tcPr>
          <w:p w14:paraId="782E81D1" w14:textId="77777777" w:rsidR="00444837" w:rsidRPr="00444837" w:rsidRDefault="00444837" w:rsidP="00444837">
            <w:pPr>
              <w:pStyle w:val="103"/>
            </w:pPr>
            <w:r w:rsidRPr="00444837">
              <w:t>руб./Гкал</w:t>
            </w:r>
          </w:p>
        </w:tc>
        <w:tc>
          <w:tcPr>
            <w:tcW w:w="148" w:type="pct"/>
            <w:noWrap/>
          </w:tcPr>
          <w:p w14:paraId="2B3731D4" w14:textId="77777777" w:rsidR="00444837" w:rsidRPr="00444837" w:rsidRDefault="00444837" w:rsidP="00444837">
            <w:pPr>
              <w:pStyle w:val="103"/>
            </w:pPr>
            <w:r w:rsidRPr="00444837">
              <w:t>2321</w:t>
            </w:r>
          </w:p>
        </w:tc>
        <w:tc>
          <w:tcPr>
            <w:tcW w:w="148" w:type="pct"/>
            <w:noWrap/>
          </w:tcPr>
          <w:p w14:paraId="7F7F5213" w14:textId="77777777" w:rsidR="00444837" w:rsidRPr="00444837" w:rsidRDefault="00444837" w:rsidP="00444837">
            <w:pPr>
              <w:pStyle w:val="103"/>
            </w:pPr>
            <w:r w:rsidRPr="00444837">
              <w:t>2404</w:t>
            </w:r>
          </w:p>
        </w:tc>
        <w:tc>
          <w:tcPr>
            <w:tcW w:w="148" w:type="pct"/>
            <w:noWrap/>
          </w:tcPr>
          <w:p w14:paraId="527CAEB8" w14:textId="77777777" w:rsidR="00444837" w:rsidRPr="00444837" w:rsidRDefault="00444837" w:rsidP="00444837">
            <w:pPr>
              <w:pStyle w:val="103"/>
            </w:pPr>
            <w:r w:rsidRPr="00444837">
              <w:t>2483</w:t>
            </w:r>
          </w:p>
        </w:tc>
        <w:tc>
          <w:tcPr>
            <w:tcW w:w="148" w:type="pct"/>
            <w:noWrap/>
          </w:tcPr>
          <w:p w14:paraId="1447A096" w14:textId="77777777" w:rsidR="00444837" w:rsidRPr="00444837" w:rsidRDefault="00444837" w:rsidP="00444837">
            <w:pPr>
              <w:pStyle w:val="103"/>
            </w:pPr>
            <w:r w:rsidRPr="00444837">
              <w:t>2560</w:t>
            </w:r>
          </w:p>
        </w:tc>
        <w:tc>
          <w:tcPr>
            <w:tcW w:w="148" w:type="pct"/>
            <w:noWrap/>
          </w:tcPr>
          <w:p w14:paraId="1AE868DF" w14:textId="77777777" w:rsidR="00444837" w:rsidRPr="00444837" w:rsidRDefault="00444837" w:rsidP="00444837">
            <w:pPr>
              <w:pStyle w:val="103"/>
            </w:pPr>
            <w:r w:rsidRPr="00444837">
              <w:t>2635</w:t>
            </w:r>
          </w:p>
        </w:tc>
        <w:tc>
          <w:tcPr>
            <w:tcW w:w="148" w:type="pct"/>
            <w:noWrap/>
          </w:tcPr>
          <w:p w14:paraId="610BE656" w14:textId="77777777" w:rsidR="00444837" w:rsidRPr="00444837" w:rsidRDefault="00444837" w:rsidP="00444837">
            <w:pPr>
              <w:pStyle w:val="103"/>
            </w:pPr>
            <w:r w:rsidRPr="00444837">
              <w:t>2707</w:t>
            </w:r>
          </w:p>
        </w:tc>
        <w:tc>
          <w:tcPr>
            <w:tcW w:w="148" w:type="pct"/>
            <w:noWrap/>
          </w:tcPr>
          <w:p w14:paraId="20905B58" w14:textId="77777777" w:rsidR="00444837" w:rsidRPr="00444837" w:rsidRDefault="00444837" w:rsidP="00444837">
            <w:pPr>
              <w:pStyle w:val="103"/>
            </w:pPr>
            <w:r w:rsidRPr="00444837">
              <w:t>2778</w:t>
            </w:r>
          </w:p>
        </w:tc>
        <w:tc>
          <w:tcPr>
            <w:tcW w:w="148" w:type="pct"/>
            <w:noWrap/>
          </w:tcPr>
          <w:p w14:paraId="5D0CFA3C" w14:textId="77777777" w:rsidR="00444837" w:rsidRPr="00444837" w:rsidRDefault="00444837" w:rsidP="00444837">
            <w:pPr>
              <w:pStyle w:val="103"/>
            </w:pPr>
            <w:r w:rsidRPr="00444837">
              <w:t>2847</w:t>
            </w:r>
          </w:p>
        </w:tc>
        <w:tc>
          <w:tcPr>
            <w:tcW w:w="148" w:type="pct"/>
            <w:noWrap/>
          </w:tcPr>
          <w:p w14:paraId="55E8C3A3" w14:textId="77777777" w:rsidR="00444837" w:rsidRPr="00444837" w:rsidRDefault="00444837" w:rsidP="00444837">
            <w:pPr>
              <w:pStyle w:val="103"/>
            </w:pPr>
            <w:r w:rsidRPr="00444837">
              <w:t>2912</w:t>
            </w:r>
          </w:p>
        </w:tc>
        <w:tc>
          <w:tcPr>
            <w:tcW w:w="148" w:type="pct"/>
            <w:noWrap/>
          </w:tcPr>
          <w:p w14:paraId="5DA61702" w14:textId="77777777" w:rsidR="00444837" w:rsidRPr="00444837" w:rsidRDefault="00444837" w:rsidP="00444837">
            <w:pPr>
              <w:pStyle w:val="103"/>
            </w:pPr>
            <w:r w:rsidRPr="00444837">
              <w:t>2972</w:t>
            </w:r>
          </w:p>
        </w:tc>
        <w:tc>
          <w:tcPr>
            <w:tcW w:w="148" w:type="pct"/>
            <w:noWrap/>
          </w:tcPr>
          <w:p w14:paraId="47CD9CEA" w14:textId="77777777" w:rsidR="00444837" w:rsidRPr="00444837" w:rsidRDefault="00444837" w:rsidP="00444837">
            <w:pPr>
              <w:pStyle w:val="103"/>
            </w:pPr>
            <w:r w:rsidRPr="00444837">
              <w:t>3033</w:t>
            </w:r>
          </w:p>
        </w:tc>
        <w:tc>
          <w:tcPr>
            <w:tcW w:w="148" w:type="pct"/>
            <w:noWrap/>
          </w:tcPr>
          <w:p w14:paraId="36099A25" w14:textId="77777777" w:rsidR="00444837" w:rsidRPr="00444837" w:rsidRDefault="00444837" w:rsidP="00444837">
            <w:pPr>
              <w:pStyle w:val="103"/>
            </w:pPr>
            <w:r w:rsidRPr="00444837">
              <w:t>3095</w:t>
            </w:r>
          </w:p>
        </w:tc>
        <w:tc>
          <w:tcPr>
            <w:tcW w:w="148" w:type="pct"/>
            <w:noWrap/>
          </w:tcPr>
          <w:p w14:paraId="296B4ED1" w14:textId="77777777" w:rsidR="00444837" w:rsidRPr="00444837" w:rsidRDefault="00444837" w:rsidP="00444837">
            <w:pPr>
              <w:pStyle w:val="103"/>
            </w:pPr>
            <w:r w:rsidRPr="00444837">
              <w:t>3158</w:t>
            </w:r>
          </w:p>
        </w:tc>
        <w:tc>
          <w:tcPr>
            <w:tcW w:w="148" w:type="pct"/>
            <w:noWrap/>
          </w:tcPr>
          <w:p w14:paraId="14BB6572" w14:textId="77777777" w:rsidR="00444837" w:rsidRPr="00444837" w:rsidRDefault="00444837" w:rsidP="00444837">
            <w:pPr>
              <w:pStyle w:val="103"/>
            </w:pPr>
            <w:r w:rsidRPr="00444837">
              <w:t>3222</w:t>
            </w:r>
          </w:p>
        </w:tc>
        <w:tc>
          <w:tcPr>
            <w:tcW w:w="148" w:type="pct"/>
            <w:noWrap/>
          </w:tcPr>
          <w:p w14:paraId="742F7EC2" w14:textId="77777777" w:rsidR="00444837" w:rsidRPr="00444837" w:rsidRDefault="00444837" w:rsidP="00444837">
            <w:pPr>
              <w:pStyle w:val="103"/>
            </w:pPr>
            <w:r w:rsidRPr="00444837">
              <w:t>3288</w:t>
            </w:r>
          </w:p>
        </w:tc>
        <w:tc>
          <w:tcPr>
            <w:tcW w:w="148" w:type="pct"/>
            <w:noWrap/>
          </w:tcPr>
          <w:p w14:paraId="5D1EC918" w14:textId="77777777" w:rsidR="00444837" w:rsidRPr="00444837" w:rsidRDefault="00444837" w:rsidP="00444837">
            <w:pPr>
              <w:pStyle w:val="103"/>
            </w:pPr>
            <w:r w:rsidRPr="00444837">
              <w:t>3355</w:t>
            </w:r>
          </w:p>
        </w:tc>
        <w:tc>
          <w:tcPr>
            <w:tcW w:w="148" w:type="pct"/>
            <w:noWrap/>
          </w:tcPr>
          <w:p w14:paraId="011577DD" w14:textId="77777777" w:rsidR="00444837" w:rsidRPr="00444837" w:rsidRDefault="00444837" w:rsidP="00444837">
            <w:pPr>
              <w:pStyle w:val="103"/>
            </w:pPr>
            <w:r w:rsidRPr="00444837">
              <w:t>3423</w:t>
            </w:r>
          </w:p>
        </w:tc>
        <w:tc>
          <w:tcPr>
            <w:tcW w:w="148" w:type="pct"/>
            <w:noWrap/>
          </w:tcPr>
          <w:p w14:paraId="2FA3FA1B" w14:textId="77777777" w:rsidR="00444837" w:rsidRPr="00444837" w:rsidRDefault="00444837" w:rsidP="00444837">
            <w:pPr>
              <w:pStyle w:val="103"/>
            </w:pPr>
            <w:r w:rsidRPr="00444837">
              <w:t>3493</w:t>
            </w:r>
          </w:p>
        </w:tc>
        <w:tc>
          <w:tcPr>
            <w:tcW w:w="148" w:type="pct"/>
            <w:noWrap/>
          </w:tcPr>
          <w:p w14:paraId="40BEA6B7" w14:textId="77777777" w:rsidR="00444837" w:rsidRPr="00444837" w:rsidRDefault="00444837" w:rsidP="00444837">
            <w:pPr>
              <w:pStyle w:val="103"/>
            </w:pPr>
            <w:r w:rsidRPr="00444837">
              <w:t>3564</w:t>
            </w:r>
          </w:p>
        </w:tc>
        <w:tc>
          <w:tcPr>
            <w:tcW w:w="148" w:type="pct"/>
            <w:noWrap/>
          </w:tcPr>
          <w:p w14:paraId="6D0E95B4" w14:textId="77777777" w:rsidR="00444837" w:rsidRPr="00444837" w:rsidRDefault="00444837" w:rsidP="00444837">
            <w:pPr>
              <w:pStyle w:val="103"/>
            </w:pPr>
            <w:r w:rsidRPr="00444837">
              <w:t>3637</w:t>
            </w:r>
          </w:p>
        </w:tc>
        <w:tc>
          <w:tcPr>
            <w:tcW w:w="148" w:type="pct"/>
            <w:noWrap/>
          </w:tcPr>
          <w:p w14:paraId="63920D07" w14:textId="77777777" w:rsidR="00444837" w:rsidRPr="00444837" w:rsidRDefault="00444837" w:rsidP="00444837">
            <w:pPr>
              <w:pStyle w:val="103"/>
            </w:pPr>
            <w:r w:rsidRPr="00444837">
              <w:t>3711</w:t>
            </w:r>
          </w:p>
        </w:tc>
      </w:tr>
    </w:tbl>
    <w:p w14:paraId="38D287C0" w14:textId="77777777" w:rsidR="00444837" w:rsidRPr="00444837" w:rsidRDefault="00444837" w:rsidP="00444837">
      <w:pPr>
        <w:pStyle w:val="a1"/>
      </w:pPr>
    </w:p>
    <w:p w14:paraId="7FAE9FCC" w14:textId="77777777" w:rsidR="00444837" w:rsidRPr="00444837" w:rsidRDefault="00444837" w:rsidP="00444837">
      <w:pPr>
        <w:pStyle w:val="a9"/>
      </w:pPr>
      <w:r w:rsidRPr="00444837">
        <w:rPr>
          <w:noProof/>
          <w:lang w:eastAsia="ru-RU"/>
        </w:rPr>
        <w:drawing>
          <wp:inline distT="0" distB="0" distL="0" distR="0" wp14:anchorId="3BF76854" wp14:editId="1D6A2B18">
            <wp:extent cx="12230100" cy="3748088"/>
            <wp:effectExtent l="0" t="0" r="0" b="5080"/>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69354726" w14:textId="77777777" w:rsidR="00444837" w:rsidRPr="00444837" w:rsidRDefault="00444837" w:rsidP="00444837">
      <w:pPr>
        <w:pStyle w:val="a9"/>
      </w:pPr>
      <w:r w:rsidRPr="00444837">
        <w:t xml:space="preserve">Рисунок </w:t>
      </w:r>
      <w:fldSimple w:instr=" SEQ Рисунок \* ARABIC ">
        <w:r w:rsidR="00D01E94">
          <w:rPr>
            <w:noProof/>
          </w:rPr>
          <w:t>13</w:t>
        </w:r>
      </w:fldSimple>
      <w:r w:rsidRPr="00444837">
        <w:t xml:space="preserve"> - Рост тарифа на тепловую энергию конечным потребителям, необходимый для коммерческой эффективности проекта</w:t>
      </w:r>
    </w:p>
    <w:p w14:paraId="641FAFAA" w14:textId="77777777" w:rsidR="00444837" w:rsidRDefault="00444837" w:rsidP="00444837">
      <w:pPr>
        <w:pStyle w:val="a1"/>
        <w:sectPr w:rsidR="00444837" w:rsidSect="00444837">
          <w:pgSz w:w="23814" w:h="16840" w:orient="landscape" w:code="8"/>
          <w:pgMar w:top="1701" w:right="1134" w:bottom="851" w:left="1134" w:header="709" w:footer="709" w:gutter="0"/>
          <w:cols w:space="708"/>
          <w:docGrid w:linePitch="360"/>
        </w:sectPr>
      </w:pPr>
    </w:p>
    <w:p w14:paraId="09DC3BD4" w14:textId="77777777" w:rsidR="0080215E" w:rsidRDefault="0080215E" w:rsidP="00DD47E0">
      <w:pPr>
        <w:pStyle w:val="1"/>
      </w:pPr>
      <w:bookmarkStart w:id="142" w:name="_Toc531252654"/>
      <w:r>
        <w:lastRenderedPageBreak/>
        <w:t>Индикаторы развития систем теплоснабжения поселения, городского округ</w:t>
      </w:r>
      <w:r w:rsidR="00DD47E0">
        <w:t>а, города федерального значения.</w:t>
      </w:r>
      <w:bookmarkEnd w:id="142"/>
    </w:p>
    <w:p w14:paraId="4C90C278" w14:textId="77777777" w:rsidR="00951781" w:rsidRPr="00951781" w:rsidRDefault="00951781" w:rsidP="00951781">
      <w:pPr>
        <w:pStyle w:val="11"/>
      </w:pPr>
      <w:r w:rsidRPr="00951781">
        <w:t>Количество прекращений подачи тепловой энергии, теплоносителя в результате технологических нарушений на тепловых сетях.</w:t>
      </w:r>
    </w:p>
    <w:p w14:paraId="688149BC" w14:textId="77777777" w:rsidR="00951781" w:rsidRPr="00951781" w:rsidRDefault="00951781" w:rsidP="00951781">
      <w:pPr>
        <w:pStyle w:val="a1"/>
      </w:pPr>
      <w:r w:rsidRPr="00951781">
        <w:t>В соответствии с п. 8 постановления Правительства РФ от 16.05.2014 № 452, 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количества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инвестиционными программами теплоснабжающих организаций, в соответствии с п. 15 и 16 Правил.</w:t>
      </w:r>
    </w:p>
    <w:p w14:paraId="42F6B0D3" w14:textId="77777777" w:rsidR="00951781" w:rsidRPr="00951781" w:rsidRDefault="00951781" w:rsidP="00951781">
      <w:pPr>
        <w:pStyle w:val="a1"/>
      </w:pPr>
      <w:r w:rsidRPr="00951781">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тепловых сетях на 1 км тепловых сетей в целом по теплоснабжающей организации (Pп сети от tn) рассчитываются (п. 15 постановления Правительства РФ от 16.05.2014 № 452) по формуле:</w:t>
      </w:r>
    </w:p>
    <w:p w14:paraId="0CEA6E57" w14:textId="77777777" w:rsidR="00951781" w:rsidRPr="00951781" w:rsidRDefault="00612D72" w:rsidP="00951781">
      <w:pPr>
        <w:pStyle w:val="a1"/>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951781" w:rsidRPr="00951781">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1897B15C" w14:textId="77777777" w:rsidR="00951781" w:rsidRPr="00951781" w:rsidRDefault="00951781" w:rsidP="00951781">
      <w:pPr>
        <w:pStyle w:val="a1"/>
      </w:pPr>
      <w:r w:rsidRPr="00951781">
        <w:t xml:space="preserve">где </w:t>
      </w:r>
      <m:oMath>
        <m:sSub>
          <m:sSubPr>
            <m:ctrlPr>
              <w:rPr>
                <w:rFonts w:ascii="Cambria Math" w:hAnsi="Cambria Math"/>
              </w:rPr>
            </m:ctrlPr>
          </m:sSubPr>
          <m:e>
            <m:r>
              <w:rPr>
                <w:rFonts w:ascii="Cambria Math" w:hAnsi="Cambria Math"/>
              </w:rPr>
              <m:t>N</m:t>
            </m:r>
          </m:e>
          <m:sub>
            <m: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0-1</m:t>
                </m:r>
              </m:sub>
            </m:sSub>
          </m:sub>
        </m:sSub>
      </m:oMath>
      <w:r w:rsidRPr="00951781">
        <w:t xml:space="preserve"> – фактическое количество прекращений подачи тепловой энергии, причиной которых явились технологические нарушения на тепловых сетях, за год, предшествующий году начала реализации инвестиционной программы, ед.;</w:t>
      </w:r>
    </w:p>
    <w:p w14:paraId="0E7BE147" w14:textId="77777777" w:rsidR="00951781" w:rsidRPr="00951781" w:rsidRDefault="00612D72" w:rsidP="00951781">
      <w:pPr>
        <w:pStyle w:val="a1"/>
      </w:pPr>
      <m:oMath>
        <m:sSub>
          <m:sSubPr>
            <m:ctrlPr>
              <w:rPr>
                <w:rFonts w:ascii="Cambria Math" w:hAnsi="Cambria Math"/>
              </w:rPr>
            </m:ctrlPr>
          </m:sSubPr>
          <m:e>
            <m:r>
              <w:rPr>
                <w:rFonts w:ascii="Cambria Math" w:hAnsi="Cambria Math"/>
              </w:rPr>
              <m:t>L</m:t>
            </m:r>
          </m:e>
          <m:sub>
            <m: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0-1</m:t>
                </m:r>
              </m:sub>
            </m:sSub>
          </m:sub>
        </m:sSub>
      </m:oMath>
      <w:r w:rsidR="00951781" w:rsidRPr="00951781">
        <w:t xml:space="preserve"> – суммарная протяженность тепловой сети в двухтрубном исчислении за год, предшествующий году начала реализации инвестиционной программы, км;</w:t>
      </w:r>
    </w:p>
    <w:p w14:paraId="417E25E1" w14:textId="77777777" w:rsidR="00951781" w:rsidRPr="00951781" w:rsidRDefault="00612D72" w:rsidP="00951781">
      <w:pPr>
        <w:pStyle w:val="a1"/>
      </w:pPr>
      <m:oMath>
        <m:sSub>
          <m:sSubPr>
            <m:ctrlPr>
              <w:rPr>
                <w:rFonts w:ascii="Cambria Math" w:hAnsi="Cambria Math"/>
              </w:rPr>
            </m:ctrlPr>
          </m:sSubPr>
          <m:e>
            <m:r>
              <w:rPr>
                <w:rFonts w:ascii="Cambria Math" w:hAnsi="Cambria Math"/>
              </w:rPr>
              <m:t>L</m:t>
            </m:r>
          </m:e>
          <m:sub>
            <m: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oMath>
      <w:r w:rsidR="00951781" w:rsidRPr="00951781">
        <w:t xml:space="preserve"> – общая протяженность тепловых сетей в двухтрубном исчислении в году, соответствующем году реализации инвестиционной программы, км;</w:t>
      </w:r>
    </w:p>
    <w:p w14:paraId="1F7FEE59" w14:textId="77777777" w:rsidR="00951781" w:rsidRPr="00951781" w:rsidRDefault="00612D72" w:rsidP="00951781">
      <w:pPr>
        <w:pStyle w:val="a1"/>
      </w:pPr>
      <m:oMath>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w:rPr>
                    <w:rFonts w:ascii="Cambria Math" w:hAnsi="Cambria Math"/>
                  </w:rPr>
                  <m:t xml:space="preserve"> </m:t>
                </m:r>
                <m:sSub>
                  <m:sSubPr>
                    <m:ctrlPr>
                      <w:rPr>
                        <w:rFonts w:ascii="Cambria Math" w:hAnsi="Cambria Math"/>
                      </w:rPr>
                    </m:ctrlPr>
                  </m:sSubPr>
                  <m:e>
                    <m:r>
                      <w:rPr>
                        <w:rFonts w:ascii="Cambria Math" w:hAnsi="Cambria Math"/>
                      </w:rPr>
                      <m:t>зам t</m:t>
                    </m:r>
                  </m:e>
                  <m:sub>
                    <m:r>
                      <w:rPr>
                        <w:rFonts w:ascii="Cambria Math" w:hAnsi="Cambria Math"/>
                      </w:rPr>
                      <m:t>n</m:t>
                    </m:r>
                  </m:sub>
                </m:sSub>
              </m:sub>
            </m:sSub>
          </m:e>
        </m:nary>
      </m:oMath>
      <w:r w:rsidR="00951781" w:rsidRPr="00951781">
        <w:t xml:space="preserve"> – 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реализации инвестиционной программы, км.</w:t>
      </w:r>
    </w:p>
    <w:p w14:paraId="09E79C5C" w14:textId="6FA7F03B" w:rsidR="00951781" w:rsidRPr="00951781" w:rsidRDefault="00951781" w:rsidP="00951781">
      <w:pPr>
        <w:pStyle w:val="a1"/>
      </w:pPr>
      <w:r w:rsidRPr="00951781">
        <w:lastRenderedPageBreak/>
        <w:t xml:space="preserve">В связи с отсутствием данных по количеству прекращений подачи тепловой энергии, причиной которых явились технологические нарушения на тепловых сетях плановые значения показателей надежности с 2018 по 2038 годы Pп сети = 0 </w:t>
      </w:r>
      <m:oMath>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1566289A" w14:textId="77777777" w:rsidR="00951781" w:rsidRPr="00951781" w:rsidRDefault="00951781" w:rsidP="00951781">
      <w:pPr>
        <w:pStyle w:val="a1"/>
      </w:pPr>
    </w:p>
    <w:p w14:paraId="0B3051BF" w14:textId="77777777" w:rsidR="00951781" w:rsidRPr="00951781" w:rsidRDefault="00951781" w:rsidP="00951781">
      <w:pPr>
        <w:pStyle w:val="11"/>
      </w:pPr>
      <w:r w:rsidRPr="00951781">
        <w:t>Количество прекращений подачи тепловой энергии, теплоносителя в результате технологических нарушений на источниках тепловой энергии.</w:t>
      </w:r>
    </w:p>
    <w:p w14:paraId="57BCCFE5" w14:textId="77777777" w:rsidR="00951781" w:rsidRPr="00951781" w:rsidRDefault="00951781" w:rsidP="00951781">
      <w:pPr>
        <w:pStyle w:val="a1"/>
      </w:pPr>
      <w:r w:rsidRPr="00951781">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источниках тепловой энергии на 1 Гкал/час установленной мощности (Pп ист от tn) в целом по теплоснабжающей организации рассчитываются (п. 16 постановления Правительства РФ от 16.05.2014 № 452) по формуле:</w:t>
      </w:r>
    </w:p>
    <w:p w14:paraId="01807749" w14:textId="77777777" w:rsidR="00951781" w:rsidRPr="00951781" w:rsidRDefault="00612D72" w:rsidP="00951781">
      <w:pPr>
        <w:pStyle w:val="a1"/>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951781" w:rsidRPr="00951781">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386CDEFF" w14:textId="77777777" w:rsidR="00951781" w:rsidRPr="00951781" w:rsidRDefault="00951781" w:rsidP="00951781">
      <w:pPr>
        <w:pStyle w:val="a1"/>
      </w:pPr>
      <w:r w:rsidRPr="00951781">
        <w:t xml:space="preserve">где </w:t>
      </w:r>
      <m:oMath>
        <m:sSub>
          <m:sSubPr>
            <m:ctrlPr>
              <w:rPr>
                <w:rFonts w:ascii="Cambria Math" w:hAnsi="Cambria Math"/>
              </w:rPr>
            </m:ctrlPr>
          </m:sSubPr>
          <m:e>
            <m:r>
              <w:rPr>
                <w:rFonts w:ascii="Cambria Math" w:hAnsi="Cambria Math"/>
              </w:rPr>
              <m:t>N</m:t>
            </m:r>
          </m:e>
          <m:sub>
            <m: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0-1</m:t>
                </m:r>
              </m:sub>
            </m:sSub>
          </m:sub>
        </m:sSub>
      </m:oMath>
      <w:r w:rsidRPr="00951781">
        <w:t xml:space="preserve"> – фактическое количество прекращений подачи тепловой энергии, причиной которых явились технологические нарушения на источниках тепловой энергии, за год, предшествующий году начала реализации инвестиционной программы, ед.;</w:t>
      </w:r>
    </w:p>
    <w:p w14:paraId="43B3AE4F" w14:textId="77777777" w:rsidR="00951781" w:rsidRPr="00951781" w:rsidRDefault="00612D72" w:rsidP="00951781">
      <w:pPr>
        <w:pStyle w:val="a1"/>
      </w:pPr>
      <m:oMath>
        <m:sSub>
          <m:sSubPr>
            <m:ctrlPr>
              <w:rPr>
                <w:rFonts w:ascii="Cambria Math" w:hAnsi="Cambria Math"/>
              </w:rPr>
            </m:ctrlPr>
          </m:sSubPr>
          <m:e>
            <m:r>
              <w:rPr>
                <w:rFonts w:ascii="Cambria Math" w:hAnsi="Cambria Math"/>
              </w:rPr>
              <m:t>M</m:t>
            </m:r>
          </m:e>
          <m:sub>
            <m: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0-1</m:t>
                </m:r>
              </m:sub>
            </m:sSub>
          </m:sub>
        </m:sSub>
      </m:oMath>
      <w:r w:rsidR="00951781" w:rsidRPr="00951781">
        <w:t xml:space="preserve"> – общая установленная мощность источников тепловой энергии, за год, предшествующий году начала реализации инвестиционной программы, Гкал/час;</w:t>
      </w:r>
    </w:p>
    <w:p w14:paraId="5F32F18D" w14:textId="77777777" w:rsidR="00951781" w:rsidRPr="00951781" w:rsidRDefault="00612D72" w:rsidP="00951781">
      <w:pPr>
        <w:pStyle w:val="a1"/>
      </w:pPr>
      <m:oMath>
        <m:sSub>
          <m:sSubPr>
            <m:ctrlPr>
              <w:rPr>
                <w:rFonts w:ascii="Cambria Math" w:hAnsi="Cambria Math"/>
              </w:rPr>
            </m:ctrlPr>
          </m:sSubPr>
          <m:e>
            <m:r>
              <w:rPr>
                <w:rFonts w:ascii="Cambria Math" w:hAnsi="Cambria Math"/>
              </w:rPr>
              <m:t>M</m:t>
            </m:r>
          </m:e>
          <m:sub>
            <m: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oMath>
      <w:r w:rsidR="00951781" w:rsidRPr="00951781">
        <w:t xml:space="preserve"> – общая установленная мощность источников тепловой энергии в году, соответствующем году реализации инвестиционной программы, Гкал/час;</w:t>
      </w:r>
    </w:p>
    <w:p w14:paraId="40699ACB" w14:textId="77777777" w:rsidR="00951781" w:rsidRPr="00951781" w:rsidRDefault="00612D72" w:rsidP="00951781">
      <w:pPr>
        <w:pStyle w:val="a1"/>
      </w:pPr>
      <m:oMath>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w:rPr>
                    <w:rFonts w:ascii="Cambria Math" w:hAnsi="Cambria Math"/>
                  </w:rPr>
                  <m:t xml:space="preserve"> </m:t>
                </m:r>
                <m:sSub>
                  <m:sSubPr>
                    <m:ctrlPr>
                      <w:rPr>
                        <w:rFonts w:ascii="Cambria Math" w:hAnsi="Cambria Math"/>
                      </w:rPr>
                    </m:ctrlPr>
                  </m:sSubPr>
                  <m:e>
                    <m:r>
                      <w:rPr>
                        <w:rFonts w:ascii="Cambria Math" w:hAnsi="Cambria Math"/>
                      </w:rPr>
                      <m:t>зам t</m:t>
                    </m:r>
                  </m:e>
                  <m:sub>
                    <m:r>
                      <w:rPr>
                        <w:rFonts w:ascii="Cambria Math" w:hAnsi="Cambria Math"/>
                      </w:rPr>
                      <m:t>n</m:t>
                    </m:r>
                  </m:sub>
                </m:sSub>
              </m:sub>
            </m:sSub>
          </m:e>
        </m:nary>
      </m:oMath>
      <w:r w:rsidR="00951781" w:rsidRPr="00951781">
        <w:t xml:space="preserve"> – суммарная установленная мощность строящихся, реконструируемых и модернизируемых источников тепловой энергии, вводимых в эксплуатацию в соответствующем году реализации инвестиционной программы, Гкал/час.</w:t>
      </w:r>
    </w:p>
    <w:p w14:paraId="2E643F27" w14:textId="77777777" w:rsidR="00951781" w:rsidRPr="00951781" w:rsidRDefault="00951781" w:rsidP="00951781">
      <w:pPr>
        <w:pStyle w:val="a1"/>
      </w:pPr>
      <w:r w:rsidRPr="00951781">
        <w:t xml:space="preserve">В связи с отсутствием данных по количеству прекращений подачи тепловой энергии, причиной которых явились технологические нарушения на источниках тепловой энергии, плановые значения показателей надежности с 2018 по 2038 годы Pп ист = 0 </w:t>
      </w:r>
      <m:oMath>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4A04D5D4" w14:textId="77777777" w:rsidR="00EF76DC" w:rsidRPr="00EF76DC" w:rsidRDefault="00EF76DC" w:rsidP="00EF76DC">
      <w:pPr>
        <w:pStyle w:val="a1"/>
      </w:pPr>
    </w:p>
    <w:p w14:paraId="09DC3BD7" w14:textId="77777777" w:rsidR="0080215E" w:rsidRDefault="0080215E" w:rsidP="00B54E93">
      <w:pPr>
        <w:pStyle w:val="11"/>
      </w:pPr>
      <w:r>
        <w:lastRenderedPageBreak/>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6DBB67C9" w14:textId="564B1267" w:rsidR="00D86010" w:rsidRPr="00D86010" w:rsidRDefault="00D86010" w:rsidP="00D86010">
      <w:pPr>
        <w:pStyle w:val="a1"/>
      </w:pPr>
      <w:r w:rsidRPr="00D86010">
        <w:t xml:space="preserve">Источники тепловой энергии, функционирующие в режиме комбинированной выработки электрической и тепловой энергии, в поселении отсутствуют. Удельный расход условного топлива (УРУТ) на отпуск тепловой энергии с коллекторов котельных представлен в таблице </w:t>
      </w:r>
      <w:r w:rsidRPr="00D86010">
        <w:fldChar w:fldCharType="begin"/>
      </w:r>
      <w:r w:rsidRPr="00D86010">
        <w:instrText xml:space="preserve"> REF _Ref529289927 \h </w:instrText>
      </w:r>
      <w:r w:rsidRPr="00D86010">
        <w:fldChar w:fldCharType="separate"/>
      </w:r>
      <w:r w:rsidR="00D01E94">
        <w:rPr>
          <w:noProof/>
        </w:rPr>
        <w:t>60</w:t>
      </w:r>
      <w:r w:rsidRPr="00D86010">
        <w:fldChar w:fldCharType="end"/>
      </w:r>
      <w:r w:rsidRPr="00D86010">
        <w:t xml:space="preserve">. УРУТ </w:t>
      </w:r>
      <w:r w:rsidR="00370261" w:rsidRPr="00370261">
        <w:t>остается неизменным, так как мероприятия</w:t>
      </w:r>
      <w:r w:rsidR="00C774C6">
        <w:t xml:space="preserve"> на источниках и тепловых сетях, а также</w:t>
      </w:r>
      <w:r w:rsidR="00370261">
        <w:t xml:space="preserve"> подключение перспективных потребителей</w:t>
      </w:r>
      <w:r w:rsidR="00370261" w:rsidRPr="00370261">
        <w:t xml:space="preserve"> не предусмотрены.</w:t>
      </w:r>
      <w:r w:rsidRPr="00D86010">
        <w:t xml:space="preserve"> </w:t>
      </w:r>
    </w:p>
    <w:p w14:paraId="498984FA" w14:textId="77777777" w:rsidR="00D86010" w:rsidRPr="00D86010" w:rsidRDefault="00D86010" w:rsidP="00D86010">
      <w:pPr>
        <w:pStyle w:val="a1"/>
      </w:pPr>
    </w:p>
    <w:p w14:paraId="3BBF4782" w14:textId="77777777" w:rsidR="00D86010" w:rsidRPr="00D86010" w:rsidRDefault="00D86010" w:rsidP="00D86010">
      <w:pPr>
        <w:pStyle w:val="a1"/>
        <w:sectPr w:rsidR="00D86010" w:rsidRPr="00D86010" w:rsidSect="00894799">
          <w:pgSz w:w="11906" w:h="16838"/>
          <w:pgMar w:top="1134" w:right="850" w:bottom="1134" w:left="1701" w:header="708" w:footer="708" w:gutter="0"/>
          <w:cols w:space="708"/>
          <w:docGrid w:linePitch="360"/>
        </w:sectPr>
      </w:pPr>
    </w:p>
    <w:p w14:paraId="34271427" w14:textId="77777777" w:rsidR="00D86010" w:rsidRPr="00D86010" w:rsidRDefault="00D86010" w:rsidP="00D86010">
      <w:pPr>
        <w:pStyle w:val="af8"/>
      </w:pPr>
      <w:r w:rsidRPr="00D86010">
        <w:lastRenderedPageBreak/>
        <w:t xml:space="preserve">Таблица </w:t>
      </w:r>
      <w:fldSimple w:instr=" SEQ Таблица \* ARABIC ">
        <w:bookmarkStart w:id="143" w:name="_Ref529289927"/>
        <w:r w:rsidR="00D01E94">
          <w:rPr>
            <w:noProof/>
          </w:rPr>
          <w:t>60</w:t>
        </w:r>
        <w:bookmarkEnd w:id="143"/>
      </w:fldSimple>
      <w:r w:rsidRPr="00D86010">
        <w:t xml:space="preserve"> – Удельный расход условного топлива на отпуск тепловой энергии с коллекторов котельных, кг у.т./Гкал</w:t>
      </w:r>
    </w:p>
    <w:tbl>
      <w:tblPr>
        <w:tblStyle w:val="af0"/>
        <w:tblW w:w="5000" w:type="pct"/>
        <w:tblLook w:val="04A0" w:firstRow="1" w:lastRow="0" w:firstColumn="1" w:lastColumn="0" w:noHBand="0" w:noVBand="1"/>
      </w:tblPr>
      <w:tblGrid>
        <w:gridCol w:w="872"/>
        <w:gridCol w:w="857"/>
        <w:gridCol w:w="856"/>
        <w:gridCol w:w="856"/>
        <w:gridCol w:w="856"/>
        <w:gridCol w:w="856"/>
        <w:gridCol w:w="856"/>
        <w:gridCol w:w="856"/>
        <w:gridCol w:w="856"/>
        <w:gridCol w:w="856"/>
        <w:gridCol w:w="856"/>
        <w:gridCol w:w="856"/>
        <w:gridCol w:w="856"/>
        <w:gridCol w:w="856"/>
        <w:gridCol w:w="856"/>
        <w:gridCol w:w="856"/>
        <w:gridCol w:w="847"/>
      </w:tblGrid>
      <w:tr w:rsidR="00D86010" w:rsidRPr="001447CB" w14:paraId="2E436293" w14:textId="77777777" w:rsidTr="00D86010">
        <w:trPr>
          <w:trHeight w:val="460"/>
        </w:trPr>
        <w:tc>
          <w:tcPr>
            <w:tcW w:w="299" w:type="pct"/>
            <w:noWrap/>
          </w:tcPr>
          <w:p w14:paraId="5A3CF269" w14:textId="77777777" w:rsidR="00D86010" w:rsidRPr="00D86010" w:rsidRDefault="00D86010" w:rsidP="00D86010">
            <w:pPr>
              <w:pStyle w:val="103"/>
            </w:pPr>
            <w:r w:rsidRPr="00D86010">
              <w:t>Год</w:t>
            </w:r>
          </w:p>
        </w:tc>
        <w:tc>
          <w:tcPr>
            <w:tcW w:w="294" w:type="pct"/>
          </w:tcPr>
          <w:p w14:paraId="6F2C829A" w14:textId="77777777" w:rsidR="00D86010" w:rsidRPr="00D86010" w:rsidRDefault="00D86010" w:rsidP="00D86010">
            <w:pPr>
              <w:pStyle w:val="103"/>
            </w:pPr>
            <w:r w:rsidRPr="00D86010">
              <w:t>2018</w:t>
            </w:r>
          </w:p>
        </w:tc>
        <w:tc>
          <w:tcPr>
            <w:tcW w:w="294" w:type="pct"/>
            <w:noWrap/>
            <w:hideMark/>
          </w:tcPr>
          <w:p w14:paraId="199B53B2" w14:textId="77777777" w:rsidR="00D86010" w:rsidRPr="00D86010" w:rsidRDefault="00D86010" w:rsidP="00D86010">
            <w:pPr>
              <w:pStyle w:val="103"/>
            </w:pPr>
            <w:r w:rsidRPr="00D86010">
              <w:t>2019</w:t>
            </w:r>
          </w:p>
        </w:tc>
        <w:tc>
          <w:tcPr>
            <w:tcW w:w="294" w:type="pct"/>
            <w:noWrap/>
            <w:hideMark/>
          </w:tcPr>
          <w:p w14:paraId="76E68FFA" w14:textId="77777777" w:rsidR="00D86010" w:rsidRPr="00D86010" w:rsidRDefault="00D86010" w:rsidP="00D86010">
            <w:pPr>
              <w:pStyle w:val="103"/>
            </w:pPr>
            <w:r w:rsidRPr="00D86010">
              <w:t>2020</w:t>
            </w:r>
          </w:p>
        </w:tc>
        <w:tc>
          <w:tcPr>
            <w:tcW w:w="294" w:type="pct"/>
            <w:noWrap/>
            <w:hideMark/>
          </w:tcPr>
          <w:p w14:paraId="062E727E" w14:textId="77777777" w:rsidR="00D86010" w:rsidRPr="00D86010" w:rsidRDefault="00D86010" w:rsidP="00D86010">
            <w:pPr>
              <w:pStyle w:val="103"/>
            </w:pPr>
            <w:r w:rsidRPr="00D86010">
              <w:t>2021</w:t>
            </w:r>
          </w:p>
        </w:tc>
        <w:tc>
          <w:tcPr>
            <w:tcW w:w="294" w:type="pct"/>
            <w:noWrap/>
            <w:hideMark/>
          </w:tcPr>
          <w:p w14:paraId="3EEB0B3D" w14:textId="77777777" w:rsidR="00D86010" w:rsidRPr="00D86010" w:rsidRDefault="00D86010" w:rsidP="00D86010">
            <w:pPr>
              <w:pStyle w:val="103"/>
            </w:pPr>
            <w:r w:rsidRPr="00D86010">
              <w:t>2022</w:t>
            </w:r>
          </w:p>
        </w:tc>
        <w:tc>
          <w:tcPr>
            <w:tcW w:w="294" w:type="pct"/>
            <w:noWrap/>
            <w:hideMark/>
          </w:tcPr>
          <w:p w14:paraId="5A1AF73A" w14:textId="77777777" w:rsidR="00D86010" w:rsidRPr="00D86010" w:rsidRDefault="00D86010" w:rsidP="00D86010">
            <w:pPr>
              <w:pStyle w:val="103"/>
            </w:pPr>
            <w:r w:rsidRPr="00D86010">
              <w:t>2023</w:t>
            </w:r>
          </w:p>
        </w:tc>
        <w:tc>
          <w:tcPr>
            <w:tcW w:w="294" w:type="pct"/>
            <w:noWrap/>
            <w:hideMark/>
          </w:tcPr>
          <w:p w14:paraId="578B64A1" w14:textId="77777777" w:rsidR="00D86010" w:rsidRPr="00D86010" w:rsidRDefault="00D86010" w:rsidP="00D86010">
            <w:pPr>
              <w:pStyle w:val="103"/>
            </w:pPr>
            <w:r w:rsidRPr="00D86010">
              <w:t>2024</w:t>
            </w:r>
          </w:p>
        </w:tc>
        <w:tc>
          <w:tcPr>
            <w:tcW w:w="294" w:type="pct"/>
            <w:noWrap/>
            <w:hideMark/>
          </w:tcPr>
          <w:p w14:paraId="19A0584C" w14:textId="77777777" w:rsidR="00D86010" w:rsidRPr="00D86010" w:rsidRDefault="00D86010" w:rsidP="00D86010">
            <w:pPr>
              <w:pStyle w:val="103"/>
            </w:pPr>
            <w:r w:rsidRPr="00D86010">
              <w:t>2025</w:t>
            </w:r>
          </w:p>
        </w:tc>
        <w:tc>
          <w:tcPr>
            <w:tcW w:w="294" w:type="pct"/>
            <w:noWrap/>
            <w:hideMark/>
          </w:tcPr>
          <w:p w14:paraId="37680CFD" w14:textId="77777777" w:rsidR="00D86010" w:rsidRPr="00D86010" w:rsidRDefault="00D86010" w:rsidP="00D86010">
            <w:pPr>
              <w:pStyle w:val="103"/>
            </w:pPr>
            <w:r w:rsidRPr="00D86010">
              <w:t>2026</w:t>
            </w:r>
          </w:p>
        </w:tc>
        <w:tc>
          <w:tcPr>
            <w:tcW w:w="294" w:type="pct"/>
            <w:noWrap/>
            <w:hideMark/>
          </w:tcPr>
          <w:p w14:paraId="2DC71449" w14:textId="77777777" w:rsidR="00D86010" w:rsidRPr="00D86010" w:rsidRDefault="00D86010" w:rsidP="00D86010">
            <w:pPr>
              <w:pStyle w:val="103"/>
            </w:pPr>
            <w:r w:rsidRPr="00D86010">
              <w:t>2027</w:t>
            </w:r>
          </w:p>
        </w:tc>
        <w:tc>
          <w:tcPr>
            <w:tcW w:w="294" w:type="pct"/>
            <w:noWrap/>
            <w:hideMark/>
          </w:tcPr>
          <w:p w14:paraId="49620E35" w14:textId="77777777" w:rsidR="00D86010" w:rsidRPr="00D86010" w:rsidRDefault="00D86010" w:rsidP="00D86010">
            <w:pPr>
              <w:pStyle w:val="103"/>
            </w:pPr>
            <w:r w:rsidRPr="00D86010">
              <w:t>2028</w:t>
            </w:r>
          </w:p>
        </w:tc>
        <w:tc>
          <w:tcPr>
            <w:tcW w:w="294" w:type="pct"/>
            <w:noWrap/>
            <w:hideMark/>
          </w:tcPr>
          <w:p w14:paraId="51C7F15A" w14:textId="77777777" w:rsidR="00D86010" w:rsidRPr="00D86010" w:rsidRDefault="00D86010" w:rsidP="00D86010">
            <w:pPr>
              <w:pStyle w:val="103"/>
            </w:pPr>
            <w:r w:rsidRPr="00D86010">
              <w:t>2029</w:t>
            </w:r>
          </w:p>
        </w:tc>
        <w:tc>
          <w:tcPr>
            <w:tcW w:w="294" w:type="pct"/>
            <w:noWrap/>
            <w:hideMark/>
          </w:tcPr>
          <w:p w14:paraId="7E82EB53" w14:textId="77777777" w:rsidR="00D86010" w:rsidRPr="00D86010" w:rsidRDefault="00D86010" w:rsidP="00D86010">
            <w:pPr>
              <w:pStyle w:val="103"/>
            </w:pPr>
            <w:r w:rsidRPr="00D86010">
              <w:t>2030</w:t>
            </w:r>
          </w:p>
        </w:tc>
        <w:tc>
          <w:tcPr>
            <w:tcW w:w="294" w:type="pct"/>
            <w:noWrap/>
            <w:hideMark/>
          </w:tcPr>
          <w:p w14:paraId="7F8AC2FD" w14:textId="77777777" w:rsidR="00D86010" w:rsidRPr="00D86010" w:rsidRDefault="00D86010" w:rsidP="00D86010">
            <w:pPr>
              <w:pStyle w:val="103"/>
            </w:pPr>
            <w:r w:rsidRPr="00D86010">
              <w:t>2031</w:t>
            </w:r>
          </w:p>
        </w:tc>
        <w:tc>
          <w:tcPr>
            <w:tcW w:w="294" w:type="pct"/>
            <w:noWrap/>
            <w:hideMark/>
          </w:tcPr>
          <w:p w14:paraId="09675D39" w14:textId="77777777" w:rsidR="00D86010" w:rsidRPr="00D86010" w:rsidRDefault="00D86010" w:rsidP="00D86010">
            <w:pPr>
              <w:pStyle w:val="103"/>
            </w:pPr>
            <w:r w:rsidRPr="00D86010">
              <w:t>2032</w:t>
            </w:r>
          </w:p>
        </w:tc>
        <w:tc>
          <w:tcPr>
            <w:tcW w:w="291" w:type="pct"/>
            <w:noWrap/>
            <w:hideMark/>
          </w:tcPr>
          <w:p w14:paraId="5D700A2E" w14:textId="77777777" w:rsidR="00D86010" w:rsidRPr="00D86010" w:rsidRDefault="00D86010" w:rsidP="00D86010">
            <w:pPr>
              <w:pStyle w:val="103"/>
            </w:pPr>
            <w:r w:rsidRPr="00D86010">
              <w:t>2033</w:t>
            </w:r>
          </w:p>
        </w:tc>
      </w:tr>
      <w:tr w:rsidR="00D86010" w:rsidRPr="001447CB" w14:paraId="68FA950F" w14:textId="77777777" w:rsidTr="00D86010">
        <w:trPr>
          <w:trHeight w:val="460"/>
        </w:trPr>
        <w:tc>
          <w:tcPr>
            <w:tcW w:w="299" w:type="pct"/>
            <w:noWrap/>
          </w:tcPr>
          <w:p w14:paraId="6A296F67" w14:textId="77777777" w:rsidR="00D86010" w:rsidRPr="00D86010" w:rsidRDefault="00D86010" w:rsidP="00D86010">
            <w:pPr>
              <w:pStyle w:val="103"/>
            </w:pPr>
            <w:r w:rsidRPr="00D86010">
              <w:t>УРУТ</w:t>
            </w:r>
          </w:p>
        </w:tc>
        <w:tc>
          <w:tcPr>
            <w:tcW w:w="294" w:type="pct"/>
          </w:tcPr>
          <w:p w14:paraId="52A39FA1" w14:textId="478C1026" w:rsidR="00D86010" w:rsidRPr="00D86010" w:rsidRDefault="00D86010" w:rsidP="00D86010">
            <w:pPr>
              <w:pStyle w:val="103"/>
            </w:pPr>
            <w:r w:rsidRPr="00D86010">
              <w:t>188,4</w:t>
            </w:r>
          </w:p>
        </w:tc>
        <w:tc>
          <w:tcPr>
            <w:tcW w:w="294" w:type="pct"/>
            <w:noWrap/>
            <w:hideMark/>
          </w:tcPr>
          <w:p w14:paraId="6A2FBBD4" w14:textId="36AB7659" w:rsidR="00D86010" w:rsidRPr="00D86010" w:rsidRDefault="00D86010" w:rsidP="00D86010">
            <w:pPr>
              <w:pStyle w:val="103"/>
            </w:pPr>
            <w:r w:rsidRPr="00D86010">
              <w:t>188,4</w:t>
            </w:r>
          </w:p>
        </w:tc>
        <w:tc>
          <w:tcPr>
            <w:tcW w:w="294" w:type="pct"/>
            <w:noWrap/>
            <w:hideMark/>
          </w:tcPr>
          <w:p w14:paraId="444593C6" w14:textId="60414483" w:rsidR="00D86010" w:rsidRPr="00D86010" w:rsidRDefault="00D86010" w:rsidP="00D86010">
            <w:pPr>
              <w:pStyle w:val="103"/>
            </w:pPr>
            <w:r w:rsidRPr="00D86010">
              <w:t>188,4</w:t>
            </w:r>
          </w:p>
        </w:tc>
        <w:tc>
          <w:tcPr>
            <w:tcW w:w="294" w:type="pct"/>
            <w:noWrap/>
            <w:hideMark/>
          </w:tcPr>
          <w:p w14:paraId="3C42F204" w14:textId="4A19788B" w:rsidR="00D86010" w:rsidRPr="00D86010" w:rsidRDefault="00D86010" w:rsidP="00D86010">
            <w:pPr>
              <w:pStyle w:val="103"/>
            </w:pPr>
            <w:r w:rsidRPr="00D86010">
              <w:t>188,4</w:t>
            </w:r>
          </w:p>
        </w:tc>
        <w:tc>
          <w:tcPr>
            <w:tcW w:w="294" w:type="pct"/>
            <w:noWrap/>
            <w:hideMark/>
          </w:tcPr>
          <w:p w14:paraId="6F4B4A2F" w14:textId="77F5379A" w:rsidR="00D86010" w:rsidRPr="00D86010" w:rsidRDefault="00D86010" w:rsidP="00D86010">
            <w:pPr>
              <w:pStyle w:val="103"/>
            </w:pPr>
            <w:r w:rsidRPr="00D86010">
              <w:t>188,4</w:t>
            </w:r>
          </w:p>
        </w:tc>
        <w:tc>
          <w:tcPr>
            <w:tcW w:w="294" w:type="pct"/>
            <w:noWrap/>
            <w:hideMark/>
          </w:tcPr>
          <w:p w14:paraId="3669D8E6" w14:textId="154BAAEA" w:rsidR="00D86010" w:rsidRPr="00D86010" w:rsidRDefault="00D86010" w:rsidP="00D86010">
            <w:pPr>
              <w:pStyle w:val="103"/>
            </w:pPr>
            <w:r w:rsidRPr="00D86010">
              <w:t>188,4</w:t>
            </w:r>
          </w:p>
        </w:tc>
        <w:tc>
          <w:tcPr>
            <w:tcW w:w="294" w:type="pct"/>
            <w:noWrap/>
            <w:hideMark/>
          </w:tcPr>
          <w:p w14:paraId="15B2B1B8" w14:textId="005ED37C" w:rsidR="00D86010" w:rsidRPr="00D86010" w:rsidRDefault="00D86010" w:rsidP="00D86010">
            <w:pPr>
              <w:pStyle w:val="103"/>
            </w:pPr>
            <w:r w:rsidRPr="00D86010">
              <w:t>188,4</w:t>
            </w:r>
          </w:p>
        </w:tc>
        <w:tc>
          <w:tcPr>
            <w:tcW w:w="294" w:type="pct"/>
            <w:noWrap/>
            <w:hideMark/>
          </w:tcPr>
          <w:p w14:paraId="0358A23C" w14:textId="55994022" w:rsidR="00D86010" w:rsidRPr="00D86010" w:rsidRDefault="00D86010" w:rsidP="00D86010">
            <w:pPr>
              <w:pStyle w:val="103"/>
            </w:pPr>
            <w:r w:rsidRPr="00D86010">
              <w:t>188,4</w:t>
            </w:r>
          </w:p>
        </w:tc>
        <w:tc>
          <w:tcPr>
            <w:tcW w:w="294" w:type="pct"/>
            <w:noWrap/>
            <w:hideMark/>
          </w:tcPr>
          <w:p w14:paraId="7A5488B9" w14:textId="367C97ED" w:rsidR="00D86010" w:rsidRPr="00D86010" w:rsidRDefault="00D86010" w:rsidP="00D86010">
            <w:pPr>
              <w:pStyle w:val="103"/>
            </w:pPr>
            <w:r w:rsidRPr="00D86010">
              <w:t>188,4</w:t>
            </w:r>
          </w:p>
        </w:tc>
        <w:tc>
          <w:tcPr>
            <w:tcW w:w="294" w:type="pct"/>
            <w:noWrap/>
            <w:hideMark/>
          </w:tcPr>
          <w:p w14:paraId="180E1280" w14:textId="167F199F" w:rsidR="00D86010" w:rsidRPr="00D86010" w:rsidRDefault="00D86010" w:rsidP="00D86010">
            <w:pPr>
              <w:pStyle w:val="103"/>
            </w:pPr>
            <w:r w:rsidRPr="00D86010">
              <w:t>188,4</w:t>
            </w:r>
          </w:p>
        </w:tc>
        <w:tc>
          <w:tcPr>
            <w:tcW w:w="294" w:type="pct"/>
            <w:noWrap/>
            <w:hideMark/>
          </w:tcPr>
          <w:p w14:paraId="6EE8848D" w14:textId="097C63A5" w:rsidR="00D86010" w:rsidRPr="00D86010" w:rsidRDefault="00D86010" w:rsidP="00D86010">
            <w:pPr>
              <w:pStyle w:val="103"/>
            </w:pPr>
            <w:r w:rsidRPr="00D86010">
              <w:t>188,4</w:t>
            </w:r>
          </w:p>
        </w:tc>
        <w:tc>
          <w:tcPr>
            <w:tcW w:w="294" w:type="pct"/>
            <w:noWrap/>
            <w:hideMark/>
          </w:tcPr>
          <w:p w14:paraId="6931FD12" w14:textId="2D788DF4" w:rsidR="00D86010" w:rsidRPr="00D86010" w:rsidRDefault="00D86010" w:rsidP="00D86010">
            <w:pPr>
              <w:pStyle w:val="103"/>
            </w:pPr>
            <w:r w:rsidRPr="00D86010">
              <w:t>188,4</w:t>
            </w:r>
          </w:p>
        </w:tc>
        <w:tc>
          <w:tcPr>
            <w:tcW w:w="294" w:type="pct"/>
            <w:noWrap/>
            <w:hideMark/>
          </w:tcPr>
          <w:p w14:paraId="3DC69273" w14:textId="3815BCCA" w:rsidR="00D86010" w:rsidRPr="00D86010" w:rsidRDefault="00D86010" w:rsidP="00D86010">
            <w:pPr>
              <w:pStyle w:val="103"/>
            </w:pPr>
            <w:r w:rsidRPr="00D86010">
              <w:t>188,4</w:t>
            </w:r>
          </w:p>
        </w:tc>
        <w:tc>
          <w:tcPr>
            <w:tcW w:w="294" w:type="pct"/>
            <w:noWrap/>
            <w:hideMark/>
          </w:tcPr>
          <w:p w14:paraId="05ED29BC" w14:textId="36565C7D" w:rsidR="00D86010" w:rsidRPr="00D86010" w:rsidRDefault="00D86010" w:rsidP="00D86010">
            <w:pPr>
              <w:pStyle w:val="103"/>
            </w:pPr>
            <w:r w:rsidRPr="00D86010">
              <w:t>188,4</w:t>
            </w:r>
          </w:p>
        </w:tc>
        <w:tc>
          <w:tcPr>
            <w:tcW w:w="294" w:type="pct"/>
            <w:noWrap/>
            <w:hideMark/>
          </w:tcPr>
          <w:p w14:paraId="7666D09C" w14:textId="3276A7CE" w:rsidR="00D86010" w:rsidRPr="00D86010" w:rsidRDefault="00D86010" w:rsidP="00D86010">
            <w:pPr>
              <w:pStyle w:val="103"/>
            </w:pPr>
            <w:r w:rsidRPr="00D86010">
              <w:t>188,4</w:t>
            </w:r>
          </w:p>
        </w:tc>
        <w:tc>
          <w:tcPr>
            <w:tcW w:w="291" w:type="pct"/>
            <w:noWrap/>
            <w:hideMark/>
          </w:tcPr>
          <w:p w14:paraId="615DDD2B" w14:textId="49902CBA" w:rsidR="00D86010" w:rsidRPr="00D86010" w:rsidRDefault="00D86010" w:rsidP="00D86010">
            <w:pPr>
              <w:pStyle w:val="103"/>
            </w:pPr>
            <w:r w:rsidRPr="00D86010">
              <w:t>188,4</w:t>
            </w:r>
          </w:p>
        </w:tc>
      </w:tr>
    </w:tbl>
    <w:p w14:paraId="4A6D03D7" w14:textId="77777777" w:rsidR="00D86010" w:rsidRPr="00D86010" w:rsidRDefault="00D86010" w:rsidP="00D86010">
      <w:pPr>
        <w:pStyle w:val="a1"/>
        <w:sectPr w:rsidR="00D86010" w:rsidRPr="00D86010" w:rsidSect="00D86010">
          <w:pgSz w:w="16838" w:h="11906" w:orient="landscape"/>
          <w:pgMar w:top="1701" w:right="1134" w:bottom="850" w:left="1134" w:header="708" w:footer="708" w:gutter="0"/>
          <w:cols w:space="708"/>
          <w:docGrid w:linePitch="360"/>
        </w:sectPr>
      </w:pPr>
    </w:p>
    <w:p w14:paraId="09DC3BD8" w14:textId="77777777" w:rsidR="0080215E" w:rsidRDefault="0080215E" w:rsidP="00B54E93">
      <w:pPr>
        <w:pStyle w:val="11"/>
      </w:pPr>
      <w:r>
        <w:lastRenderedPageBreak/>
        <w:t>Отношение величины технологических потерь тепловой энергии, теплоносителя к материальной характеристике тепловой сети.</w:t>
      </w:r>
    </w:p>
    <w:p w14:paraId="79D40454" w14:textId="77777777" w:rsidR="00A67B5E" w:rsidRPr="00A67B5E" w:rsidRDefault="00A67B5E" w:rsidP="00A67B5E">
      <w:pPr>
        <w:pStyle w:val="a1"/>
      </w:pPr>
      <w:r w:rsidRPr="00A67B5E">
        <w:t xml:space="preserve">Отношение величины технологических потерь тепловой энергии к материальной характеристике тепловой сети представлено в таблице </w:t>
      </w:r>
      <w:r w:rsidRPr="00A67B5E">
        <w:fldChar w:fldCharType="begin"/>
      </w:r>
      <w:r w:rsidRPr="00A67B5E">
        <w:instrText xml:space="preserve"> REF _Ref529451464 \h </w:instrText>
      </w:r>
      <w:r w:rsidRPr="00A67B5E">
        <w:fldChar w:fldCharType="separate"/>
      </w:r>
      <w:r w:rsidR="00D01E94">
        <w:rPr>
          <w:noProof/>
        </w:rPr>
        <w:t>61</w:t>
      </w:r>
      <w:r w:rsidRPr="00A67B5E">
        <w:fldChar w:fldCharType="end"/>
      </w:r>
      <w:r w:rsidRPr="00A67B5E">
        <w:t>. Сведения о фактических объемах подпитки тепловой сети не предоставлены.</w:t>
      </w:r>
    </w:p>
    <w:p w14:paraId="55B70DB7" w14:textId="77777777" w:rsidR="00A67B5E" w:rsidRPr="00A67B5E" w:rsidRDefault="00A67B5E" w:rsidP="00A67B5E">
      <w:pPr>
        <w:pStyle w:val="a1"/>
      </w:pPr>
    </w:p>
    <w:p w14:paraId="6A96016A" w14:textId="77777777" w:rsidR="00A67B5E" w:rsidRPr="00A67B5E" w:rsidRDefault="00A67B5E" w:rsidP="00A67B5E">
      <w:pPr>
        <w:pStyle w:val="af8"/>
      </w:pPr>
      <w:r w:rsidRPr="00A67B5E">
        <w:t xml:space="preserve">Таблица </w:t>
      </w:r>
      <w:fldSimple w:instr=" SEQ Таблица \* ARABIC ">
        <w:bookmarkStart w:id="144" w:name="_Ref529451464"/>
        <w:r w:rsidR="00D01E94">
          <w:rPr>
            <w:noProof/>
          </w:rPr>
          <w:t>61</w:t>
        </w:r>
        <w:bookmarkEnd w:id="144"/>
      </w:fldSimple>
      <w:r w:rsidRPr="00A67B5E">
        <w:t xml:space="preserve"> – Отношение величины технологических потерь тепловой энергии к материальной характеристике тепловой сети</w:t>
      </w:r>
    </w:p>
    <w:tbl>
      <w:tblPr>
        <w:tblStyle w:val="TableGridReport1"/>
        <w:tblW w:w="5000" w:type="pct"/>
        <w:tblLook w:val="04A0" w:firstRow="1" w:lastRow="0" w:firstColumn="1" w:lastColumn="0" w:noHBand="0" w:noVBand="1"/>
      </w:tblPr>
      <w:tblGrid>
        <w:gridCol w:w="765"/>
        <w:gridCol w:w="539"/>
        <w:gridCol w:w="539"/>
        <w:gridCol w:w="539"/>
        <w:gridCol w:w="539"/>
        <w:gridCol w:w="539"/>
        <w:gridCol w:w="538"/>
        <w:gridCol w:w="538"/>
        <w:gridCol w:w="538"/>
        <w:gridCol w:w="538"/>
        <w:gridCol w:w="538"/>
        <w:gridCol w:w="538"/>
        <w:gridCol w:w="538"/>
        <w:gridCol w:w="538"/>
        <w:gridCol w:w="538"/>
        <w:gridCol w:w="538"/>
        <w:gridCol w:w="505"/>
      </w:tblGrid>
      <w:tr w:rsidR="00A67B5E" w:rsidRPr="00A67B5E" w14:paraId="6A3D4271" w14:textId="77777777" w:rsidTr="00CA544C">
        <w:trPr>
          <w:trHeight w:val="349"/>
        </w:trPr>
        <w:tc>
          <w:tcPr>
            <w:tcW w:w="409" w:type="pct"/>
          </w:tcPr>
          <w:p w14:paraId="17C13AD8" w14:textId="77777777" w:rsidR="00A67B5E" w:rsidRPr="00A67B5E" w:rsidRDefault="00A67B5E" w:rsidP="00A67B5E">
            <w:pPr>
              <w:pStyle w:val="103"/>
            </w:pPr>
            <w:r w:rsidRPr="00A67B5E">
              <w:t>Год</w:t>
            </w:r>
          </w:p>
        </w:tc>
        <w:tc>
          <w:tcPr>
            <w:tcW w:w="288" w:type="pct"/>
            <w:noWrap/>
            <w:hideMark/>
          </w:tcPr>
          <w:p w14:paraId="6AFB2331" w14:textId="77777777" w:rsidR="00A67B5E" w:rsidRPr="00A67B5E" w:rsidRDefault="00A67B5E" w:rsidP="00A67B5E">
            <w:pPr>
              <w:pStyle w:val="103"/>
            </w:pPr>
            <w:r w:rsidRPr="00A67B5E">
              <w:t>2018</w:t>
            </w:r>
          </w:p>
        </w:tc>
        <w:tc>
          <w:tcPr>
            <w:tcW w:w="288" w:type="pct"/>
            <w:noWrap/>
            <w:hideMark/>
          </w:tcPr>
          <w:p w14:paraId="3F820DE1" w14:textId="77777777" w:rsidR="00A67B5E" w:rsidRPr="00A67B5E" w:rsidRDefault="00A67B5E" w:rsidP="00A67B5E">
            <w:pPr>
              <w:pStyle w:val="103"/>
            </w:pPr>
            <w:r w:rsidRPr="00A67B5E">
              <w:t>2019</w:t>
            </w:r>
          </w:p>
        </w:tc>
        <w:tc>
          <w:tcPr>
            <w:tcW w:w="288" w:type="pct"/>
            <w:noWrap/>
            <w:hideMark/>
          </w:tcPr>
          <w:p w14:paraId="7B5B4CF9" w14:textId="77777777" w:rsidR="00A67B5E" w:rsidRPr="00A67B5E" w:rsidRDefault="00A67B5E" w:rsidP="00A67B5E">
            <w:pPr>
              <w:pStyle w:val="103"/>
            </w:pPr>
            <w:r w:rsidRPr="00A67B5E">
              <w:t>2020</w:t>
            </w:r>
          </w:p>
        </w:tc>
        <w:tc>
          <w:tcPr>
            <w:tcW w:w="288" w:type="pct"/>
            <w:noWrap/>
            <w:hideMark/>
          </w:tcPr>
          <w:p w14:paraId="78A4DD4C" w14:textId="77777777" w:rsidR="00A67B5E" w:rsidRPr="00A67B5E" w:rsidRDefault="00A67B5E" w:rsidP="00A67B5E">
            <w:pPr>
              <w:pStyle w:val="103"/>
            </w:pPr>
            <w:r w:rsidRPr="00A67B5E">
              <w:t>2021</w:t>
            </w:r>
          </w:p>
        </w:tc>
        <w:tc>
          <w:tcPr>
            <w:tcW w:w="288" w:type="pct"/>
            <w:noWrap/>
            <w:hideMark/>
          </w:tcPr>
          <w:p w14:paraId="67CA9BBA" w14:textId="77777777" w:rsidR="00A67B5E" w:rsidRPr="00A67B5E" w:rsidRDefault="00A67B5E" w:rsidP="00A67B5E">
            <w:pPr>
              <w:pStyle w:val="103"/>
            </w:pPr>
            <w:r w:rsidRPr="00A67B5E">
              <w:t>2022</w:t>
            </w:r>
          </w:p>
        </w:tc>
        <w:tc>
          <w:tcPr>
            <w:tcW w:w="288" w:type="pct"/>
            <w:noWrap/>
            <w:hideMark/>
          </w:tcPr>
          <w:p w14:paraId="62C516CB" w14:textId="77777777" w:rsidR="00A67B5E" w:rsidRPr="00A67B5E" w:rsidRDefault="00A67B5E" w:rsidP="00A67B5E">
            <w:pPr>
              <w:pStyle w:val="103"/>
            </w:pPr>
            <w:r w:rsidRPr="00A67B5E">
              <w:t>2023</w:t>
            </w:r>
          </w:p>
        </w:tc>
        <w:tc>
          <w:tcPr>
            <w:tcW w:w="288" w:type="pct"/>
            <w:noWrap/>
            <w:hideMark/>
          </w:tcPr>
          <w:p w14:paraId="3E085CFC" w14:textId="77777777" w:rsidR="00A67B5E" w:rsidRPr="00A67B5E" w:rsidRDefault="00A67B5E" w:rsidP="00A67B5E">
            <w:pPr>
              <w:pStyle w:val="103"/>
            </w:pPr>
            <w:r w:rsidRPr="00A67B5E">
              <w:t>2024</w:t>
            </w:r>
          </w:p>
        </w:tc>
        <w:tc>
          <w:tcPr>
            <w:tcW w:w="288" w:type="pct"/>
            <w:noWrap/>
            <w:hideMark/>
          </w:tcPr>
          <w:p w14:paraId="61E41752" w14:textId="77777777" w:rsidR="00A67B5E" w:rsidRPr="00A67B5E" w:rsidRDefault="00A67B5E" w:rsidP="00A67B5E">
            <w:pPr>
              <w:pStyle w:val="103"/>
            </w:pPr>
            <w:r w:rsidRPr="00A67B5E">
              <w:t>2025</w:t>
            </w:r>
          </w:p>
        </w:tc>
        <w:tc>
          <w:tcPr>
            <w:tcW w:w="288" w:type="pct"/>
            <w:noWrap/>
            <w:hideMark/>
          </w:tcPr>
          <w:p w14:paraId="065F9496" w14:textId="77777777" w:rsidR="00A67B5E" w:rsidRPr="00A67B5E" w:rsidRDefault="00A67B5E" w:rsidP="00A67B5E">
            <w:pPr>
              <w:pStyle w:val="103"/>
            </w:pPr>
            <w:r w:rsidRPr="00A67B5E">
              <w:t>2026</w:t>
            </w:r>
          </w:p>
        </w:tc>
        <w:tc>
          <w:tcPr>
            <w:tcW w:w="288" w:type="pct"/>
            <w:noWrap/>
            <w:hideMark/>
          </w:tcPr>
          <w:p w14:paraId="1BD3F245" w14:textId="77777777" w:rsidR="00A67B5E" w:rsidRPr="00A67B5E" w:rsidRDefault="00A67B5E" w:rsidP="00A67B5E">
            <w:pPr>
              <w:pStyle w:val="103"/>
            </w:pPr>
            <w:r w:rsidRPr="00A67B5E">
              <w:t>2027</w:t>
            </w:r>
          </w:p>
        </w:tc>
        <w:tc>
          <w:tcPr>
            <w:tcW w:w="288" w:type="pct"/>
            <w:noWrap/>
            <w:hideMark/>
          </w:tcPr>
          <w:p w14:paraId="2D020840" w14:textId="77777777" w:rsidR="00A67B5E" w:rsidRPr="00A67B5E" w:rsidRDefault="00A67B5E" w:rsidP="00A67B5E">
            <w:pPr>
              <w:pStyle w:val="103"/>
            </w:pPr>
            <w:r w:rsidRPr="00A67B5E">
              <w:t>2028</w:t>
            </w:r>
          </w:p>
        </w:tc>
        <w:tc>
          <w:tcPr>
            <w:tcW w:w="288" w:type="pct"/>
            <w:noWrap/>
            <w:hideMark/>
          </w:tcPr>
          <w:p w14:paraId="42034828" w14:textId="77777777" w:rsidR="00A67B5E" w:rsidRPr="00A67B5E" w:rsidRDefault="00A67B5E" w:rsidP="00A67B5E">
            <w:pPr>
              <w:pStyle w:val="103"/>
            </w:pPr>
            <w:r w:rsidRPr="00A67B5E">
              <w:t>2029</w:t>
            </w:r>
          </w:p>
        </w:tc>
        <w:tc>
          <w:tcPr>
            <w:tcW w:w="288" w:type="pct"/>
            <w:noWrap/>
            <w:hideMark/>
          </w:tcPr>
          <w:p w14:paraId="12F3F642" w14:textId="77777777" w:rsidR="00A67B5E" w:rsidRPr="00A67B5E" w:rsidRDefault="00A67B5E" w:rsidP="00A67B5E">
            <w:pPr>
              <w:pStyle w:val="103"/>
            </w:pPr>
            <w:r w:rsidRPr="00A67B5E">
              <w:t>2030</w:t>
            </w:r>
          </w:p>
        </w:tc>
        <w:tc>
          <w:tcPr>
            <w:tcW w:w="288" w:type="pct"/>
            <w:noWrap/>
            <w:hideMark/>
          </w:tcPr>
          <w:p w14:paraId="343AFFA5" w14:textId="77777777" w:rsidR="00A67B5E" w:rsidRPr="00A67B5E" w:rsidRDefault="00A67B5E" w:rsidP="00A67B5E">
            <w:pPr>
              <w:pStyle w:val="103"/>
            </w:pPr>
            <w:r w:rsidRPr="00A67B5E">
              <w:t>2031</w:t>
            </w:r>
          </w:p>
        </w:tc>
        <w:tc>
          <w:tcPr>
            <w:tcW w:w="288" w:type="pct"/>
            <w:noWrap/>
            <w:hideMark/>
          </w:tcPr>
          <w:p w14:paraId="566E2339" w14:textId="77777777" w:rsidR="00A67B5E" w:rsidRPr="00A67B5E" w:rsidRDefault="00A67B5E" w:rsidP="00A67B5E">
            <w:pPr>
              <w:pStyle w:val="103"/>
            </w:pPr>
            <w:r w:rsidRPr="00A67B5E">
              <w:t>2032</w:t>
            </w:r>
          </w:p>
        </w:tc>
        <w:tc>
          <w:tcPr>
            <w:tcW w:w="270" w:type="pct"/>
            <w:noWrap/>
            <w:hideMark/>
          </w:tcPr>
          <w:p w14:paraId="5A4A2A15" w14:textId="77777777" w:rsidR="00A67B5E" w:rsidRPr="00A67B5E" w:rsidRDefault="00A67B5E" w:rsidP="00A67B5E">
            <w:pPr>
              <w:pStyle w:val="103"/>
            </w:pPr>
            <w:r w:rsidRPr="00A67B5E">
              <w:t>2033</w:t>
            </w:r>
          </w:p>
        </w:tc>
      </w:tr>
      <w:tr w:rsidR="00CA544C" w:rsidRPr="00A67B5E" w14:paraId="450E5B7A" w14:textId="77777777" w:rsidTr="00CA544C">
        <w:trPr>
          <w:trHeight w:val="385"/>
        </w:trPr>
        <w:tc>
          <w:tcPr>
            <w:tcW w:w="409" w:type="pct"/>
          </w:tcPr>
          <w:p w14:paraId="4B2AC896" w14:textId="77777777" w:rsidR="00CA544C" w:rsidRPr="00CA544C" w:rsidRDefault="00CA544C" w:rsidP="00CA544C">
            <w:pPr>
              <w:pStyle w:val="103"/>
            </w:pPr>
            <w:r w:rsidRPr="00CA544C">
              <w:t>Гкал/м</w:t>
            </w:r>
            <w:r w:rsidRPr="00CA544C">
              <w:rPr>
                <w:rStyle w:val="aff3"/>
              </w:rPr>
              <w:t>2</w:t>
            </w:r>
          </w:p>
        </w:tc>
        <w:tc>
          <w:tcPr>
            <w:tcW w:w="288" w:type="pct"/>
            <w:noWrap/>
          </w:tcPr>
          <w:p w14:paraId="435DECAC" w14:textId="625E2DAF" w:rsidR="00CA544C" w:rsidRPr="00CA544C" w:rsidRDefault="00CA544C" w:rsidP="00CA544C">
            <w:pPr>
              <w:pStyle w:val="103"/>
            </w:pPr>
            <w:r w:rsidRPr="00CA544C">
              <w:t>0.91</w:t>
            </w:r>
          </w:p>
        </w:tc>
        <w:tc>
          <w:tcPr>
            <w:tcW w:w="288" w:type="pct"/>
            <w:noWrap/>
          </w:tcPr>
          <w:p w14:paraId="054D5595" w14:textId="1FA07E43" w:rsidR="00CA544C" w:rsidRPr="00CA544C" w:rsidRDefault="00CA544C" w:rsidP="00CA544C">
            <w:pPr>
              <w:pStyle w:val="103"/>
            </w:pPr>
            <w:r w:rsidRPr="00CA544C">
              <w:t>0.91</w:t>
            </w:r>
          </w:p>
        </w:tc>
        <w:tc>
          <w:tcPr>
            <w:tcW w:w="288" w:type="pct"/>
            <w:noWrap/>
          </w:tcPr>
          <w:p w14:paraId="02D8F978" w14:textId="298817F1" w:rsidR="00CA544C" w:rsidRPr="00CA544C" w:rsidRDefault="00CA544C" w:rsidP="00CA544C">
            <w:pPr>
              <w:pStyle w:val="103"/>
            </w:pPr>
            <w:r w:rsidRPr="00CA544C">
              <w:t>0.91</w:t>
            </w:r>
          </w:p>
        </w:tc>
        <w:tc>
          <w:tcPr>
            <w:tcW w:w="288" w:type="pct"/>
            <w:noWrap/>
          </w:tcPr>
          <w:p w14:paraId="58E716E2" w14:textId="79CFCCC3" w:rsidR="00CA544C" w:rsidRPr="00CA544C" w:rsidRDefault="00CA544C" w:rsidP="00CA544C">
            <w:pPr>
              <w:pStyle w:val="103"/>
            </w:pPr>
            <w:r w:rsidRPr="00CA544C">
              <w:t>0.91</w:t>
            </w:r>
          </w:p>
        </w:tc>
        <w:tc>
          <w:tcPr>
            <w:tcW w:w="288" w:type="pct"/>
            <w:noWrap/>
          </w:tcPr>
          <w:p w14:paraId="3465AEFA" w14:textId="7E9024E5" w:rsidR="00CA544C" w:rsidRPr="00CA544C" w:rsidRDefault="00CA544C" w:rsidP="00CA544C">
            <w:pPr>
              <w:pStyle w:val="103"/>
            </w:pPr>
            <w:r w:rsidRPr="00CA544C">
              <w:t>0.91</w:t>
            </w:r>
          </w:p>
        </w:tc>
        <w:tc>
          <w:tcPr>
            <w:tcW w:w="288" w:type="pct"/>
            <w:noWrap/>
          </w:tcPr>
          <w:p w14:paraId="3BF67341" w14:textId="289C73A6" w:rsidR="00CA544C" w:rsidRPr="00CA544C" w:rsidRDefault="00CA544C" w:rsidP="00CA544C">
            <w:pPr>
              <w:pStyle w:val="103"/>
            </w:pPr>
            <w:r w:rsidRPr="00CA544C">
              <w:t>0.91</w:t>
            </w:r>
          </w:p>
        </w:tc>
        <w:tc>
          <w:tcPr>
            <w:tcW w:w="288" w:type="pct"/>
            <w:noWrap/>
          </w:tcPr>
          <w:p w14:paraId="78B0548F" w14:textId="3DF2EA39" w:rsidR="00CA544C" w:rsidRPr="00CA544C" w:rsidRDefault="00CA544C" w:rsidP="00CA544C">
            <w:pPr>
              <w:pStyle w:val="103"/>
            </w:pPr>
            <w:r w:rsidRPr="00CA544C">
              <w:t>0.91</w:t>
            </w:r>
          </w:p>
        </w:tc>
        <w:tc>
          <w:tcPr>
            <w:tcW w:w="288" w:type="pct"/>
            <w:noWrap/>
          </w:tcPr>
          <w:p w14:paraId="1FA8EAE3" w14:textId="2EF01DE5" w:rsidR="00CA544C" w:rsidRPr="00CA544C" w:rsidRDefault="00CA544C" w:rsidP="00CA544C">
            <w:pPr>
              <w:pStyle w:val="103"/>
            </w:pPr>
            <w:r w:rsidRPr="00CA544C">
              <w:t>0.91</w:t>
            </w:r>
          </w:p>
        </w:tc>
        <w:tc>
          <w:tcPr>
            <w:tcW w:w="288" w:type="pct"/>
            <w:noWrap/>
          </w:tcPr>
          <w:p w14:paraId="2E47C089" w14:textId="3D407710" w:rsidR="00CA544C" w:rsidRPr="00CA544C" w:rsidRDefault="00CA544C" w:rsidP="00CA544C">
            <w:pPr>
              <w:pStyle w:val="103"/>
            </w:pPr>
            <w:r w:rsidRPr="00CA544C">
              <w:t>0.91</w:t>
            </w:r>
          </w:p>
        </w:tc>
        <w:tc>
          <w:tcPr>
            <w:tcW w:w="288" w:type="pct"/>
            <w:noWrap/>
          </w:tcPr>
          <w:p w14:paraId="11B218D8" w14:textId="2B9EE90C" w:rsidR="00CA544C" w:rsidRPr="00CA544C" w:rsidRDefault="00CA544C" w:rsidP="00CA544C">
            <w:pPr>
              <w:pStyle w:val="103"/>
            </w:pPr>
            <w:r w:rsidRPr="00CA544C">
              <w:t>0.91</w:t>
            </w:r>
          </w:p>
        </w:tc>
        <w:tc>
          <w:tcPr>
            <w:tcW w:w="288" w:type="pct"/>
            <w:noWrap/>
          </w:tcPr>
          <w:p w14:paraId="786FDE79" w14:textId="04563AE5" w:rsidR="00CA544C" w:rsidRPr="00CA544C" w:rsidRDefault="00CA544C" w:rsidP="00CA544C">
            <w:pPr>
              <w:pStyle w:val="103"/>
            </w:pPr>
            <w:r w:rsidRPr="00CA544C">
              <w:t>0.91</w:t>
            </w:r>
          </w:p>
        </w:tc>
        <w:tc>
          <w:tcPr>
            <w:tcW w:w="288" w:type="pct"/>
            <w:noWrap/>
          </w:tcPr>
          <w:p w14:paraId="76B6B726" w14:textId="4AB4C2AD" w:rsidR="00CA544C" w:rsidRPr="00CA544C" w:rsidRDefault="00CA544C" w:rsidP="00CA544C">
            <w:pPr>
              <w:pStyle w:val="103"/>
            </w:pPr>
            <w:r w:rsidRPr="00CA544C">
              <w:t>0.91</w:t>
            </w:r>
          </w:p>
        </w:tc>
        <w:tc>
          <w:tcPr>
            <w:tcW w:w="288" w:type="pct"/>
            <w:noWrap/>
          </w:tcPr>
          <w:p w14:paraId="5A9D1BEC" w14:textId="10E48757" w:rsidR="00CA544C" w:rsidRPr="00CA544C" w:rsidRDefault="00CA544C" w:rsidP="00CA544C">
            <w:pPr>
              <w:pStyle w:val="103"/>
            </w:pPr>
            <w:r w:rsidRPr="00CA544C">
              <w:t>0.91</w:t>
            </w:r>
          </w:p>
        </w:tc>
        <w:tc>
          <w:tcPr>
            <w:tcW w:w="288" w:type="pct"/>
            <w:noWrap/>
          </w:tcPr>
          <w:p w14:paraId="584514F5" w14:textId="79C45CF8" w:rsidR="00CA544C" w:rsidRPr="00CA544C" w:rsidRDefault="00CA544C" w:rsidP="00CA544C">
            <w:pPr>
              <w:pStyle w:val="103"/>
            </w:pPr>
            <w:r w:rsidRPr="00CA544C">
              <w:t>0.91</w:t>
            </w:r>
          </w:p>
        </w:tc>
        <w:tc>
          <w:tcPr>
            <w:tcW w:w="288" w:type="pct"/>
            <w:noWrap/>
          </w:tcPr>
          <w:p w14:paraId="6D41EE3E" w14:textId="25F62FBD" w:rsidR="00CA544C" w:rsidRPr="00CA544C" w:rsidRDefault="00CA544C" w:rsidP="00CA544C">
            <w:pPr>
              <w:pStyle w:val="103"/>
            </w:pPr>
            <w:r w:rsidRPr="00CA544C">
              <w:t>0.91</w:t>
            </w:r>
          </w:p>
        </w:tc>
        <w:tc>
          <w:tcPr>
            <w:tcW w:w="270" w:type="pct"/>
            <w:noWrap/>
          </w:tcPr>
          <w:p w14:paraId="155DA84D" w14:textId="30CC9A86" w:rsidR="00CA544C" w:rsidRPr="00CA544C" w:rsidRDefault="00CA544C" w:rsidP="00CA544C">
            <w:pPr>
              <w:pStyle w:val="103"/>
            </w:pPr>
            <w:r w:rsidRPr="00CA544C">
              <w:t>0.91</w:t>
            </w:r>
          </w:p>
        </w:tc>
      </w:tr>
    </w:tbl>
    <w:p w14:paraId="3DC04F4D" w14:textId="77777777" w:rsidR="00A67B5E" w:rsidRPr="00EF76DC" w:rsidRDefault="00A67B5E" w:rsidP="00EF76DC">
      <w:pPr>
        <w:pStyle w:val="a1"/>
      </w:pPr>
    </w:p>
    <w:p w14:paraId="09DC3BD9" w14:textId="77777777" w:rsidR="0080215E" w:rsidRDefault="0080215E" w:rsidP="00B54E93">
      <w:pPr>
        <w:pStyle w:val="11"/>
      </w:pPr>
      <w:r>
        <w:t>Коэффициент использования установленной тепловой мощности.</w:t>
      </w:r>
    </w:p>
    <w:p w14:paraId="6996BDCF" w14:textId="60CCBFB9" w:rsidR="004F5D07" w:rsidRPr="004F5D07" w:rsidRDefault="004F5D07" w:rsidP="004F5D07">
      <w:pPr>
        <w:pStyle w:val="a1"/>
      </w:pPr>
      <w:r w:rsidRPr="004F5D07">
        <w:t>Коэффициент использования установленной тепловой мощности (КИУТМ) представлен в таблице</w:t>
      </w:r>
      <w:r w:rsidR="006C61D0">
        <w:t xml:space="preserve"> </w:t>
      </w:r>
      <w:r w:rsidR="006C61D0">
        <w:fldChar w:fldCharType="begin"/>
      </w:r>
      <w:r w:rsidR="006C61D0">
        <w:instrText xml:space="preserve"> REF _Ref529518829 \h </w:instrText>
      </w:r>
      <w:r w:rsidR="006C61D0">
        <w:fldChar w:fldCharType="separate"/>
      </w:r>
      <w:r w:rsidR="00D01E94">
        <w:rPr>
          <w:noProof/>
        </w:rPr>
        <w:t>62</w:t>
      </w:r>
      <w:r w:rsidR="006C61D0">
        <w:fldChar w:fldCharType="end"/>
      </w:r>
      <w:r w:rsidRPr="004F5D07">
        <w:t xml:space="preserve">. Коэффициент остается неизменным, так как </w:t>
      </w:r>
      <w:r w:rsidR="00F5206B" w:rsidRPr="00F5206B">
        <w:t>мероприятия на источниках и тепловых сетях, а также подключение перспективных потребителей не предусмотрены</w:t>
      </w:r>
      <w:r w:rsidRPr="004F5D07">
        <w:t>.</w:t>
      </w:r>
    </w:p>
    <w:p w14:paraId="56FC966C" w14:textId="77777777" w:rsidR="004F5D07" w:rsidRPr="004F5D07" w:rsidRDefault="004F5D07" w:rsidP="004F5D07">
      <w:pPr>
        <w:pStyle w:val="a1"/>
      </w:pPr>
    </w:p>
    <w:p w14:paraId="3323A07A" w14:textId="29E3FAC5" w:rsidR="004F5D07" w:rsidRPr="004F5D07" w:rsidRDefault="004F5D07" w:rsidP="004F5D07">
      <w:pPr>
        <w:pStyle w:val="af8"/>
      </w:pPr>
      <w:r w:rsidRPr="004F5D07">
        <w:t xml:space="preserve">Таблица </w:t>
      </w:r>
      <w:fldSimple w:instr=" SEQ Таблица \* ARABIC ">
        <w:bookmarkStart w:id="145" w:name="_Ref529518829"/>
        <w:r w:rsidR="00D01E94">
          <w:rPr>
            <w:noProof/>
          </w:rPr>
          <w:t>62</w:t>
        </w:r>
        <w:bookmarkEnd w:id="145"/>
      </w:fldSimple>
      <w:r w:rsidRPr="004F5D07">
        <w:t xml:space="preserve"> – Коэффициент использования установленной тепловой мощности</w:t>
      </w:r>
    </w:p>
    <w:tbl>
      <w:tblPr>
        <w:tblStyle w:val="TableGridReport1"/>
        <w:tblW w:w="5000" w:type="pct"/>
        <w:tblLook w:val="04A0" w:firstRow="1" w:lastRow="0" w:firstColumn="1" w:lastColumn="0" w:noHBand="0" w:noVBand="1"/>
      </w:tblPr>
      <w:tblGrid>
        <w:gridCol w:w="737"/>
        <w:gridCol w:w="541"/>
        <w:gridCol w:w="541"/>
        <w:gridCol w:w="540"/>
        <w:gridCol w:w="540"/>
        <w:gridCol w:w="540"/>
        <w:gridCol w:w="540"/>
        <w:gridCol w:w="540"/>
        <w:gridCol w:w="540"/>
        <w:gridCol w:w="540"/>
        <w:gridCol w:w="540"/>
        <w:gridCol w:w="540"/>
        <w:gridCol w:w="540"/>
        <w:gridCol w:w="540"/>
        <w:gridCol w:w="540"/>
        <w:gridCol w:w="540"/>
        <w:gridCol w:w="506"/>
      </w:tblGrid>
      <w:tr w:rsidR="004F5D07" w:rsidRPr="005216B0" w14:paraId="6DEC3CA2" w14:textId="77777777" w:rsidTr="00894799">
        <w:trPr>
          <w:trHeight w:val="349"/>
        </w:trPr>
        <w:tc>
          <w:tcPr>
            <w:tcW w:w="394" w:type="pct"/>
          </w:tcPr>
          <w:p w14:paraId="78D029BB" w14:textId="77777777" w:rsidR="004F5D07" w:rsidRPr="004F5D07" w:rsidRDefault="004F5D07" w:rsidP="004F5D07">
            <w:pPr>
              <w:pStyle w:val="103"/>
            </w:pPr>
            <w:r w:rsidRPr="004F5D07">
              <w:t>Год</w:t>
            </w:r>
          </w:p>
        </w:tc>
        <w:tc>
          <w:tcPr>
            <w:tcW w:w="289" w:type="pct"/>
            <w:noWrap/>
            <w:hideMark/>
          </w:tcPr>
          <w:p w14:paraId="64DDDABA" w14:textId="77777777" w:rsidR="004F5D07" w:rsidRPr="004F5D07" w:rsidRDefault="004F5D07" w:rsidP="004F5D07">
            <w:pPr>
              <w:pStyle w:val="103"/>
            </w:pPr>
            <w:r w:rsidRPr="004F5D07">
              <w:t>2018</w:t>
            </w:r>
          </w:p>
        </w:tc>
        <w:tc>
          <w:tcPr>
            <w:tcW w:w="289" w:type="pct"/>
            <w:noWrap/>
            <w:hideMark/>
          </w:tcPr>
          <w:p w14:paraId="2E1CEBB6" w14:textId="77777777" w:rsidR="004F5D07" w:rsidRPr="004F5D07" w:rsidRDefault="004F5D07" w:rsidP="004F5D07">
            <w:pPr>
              <w:pStyle w:val="103"/>
            </w:pPr>
            <w:r w:rsidRPr="004F5D07">
              <w:t>2019</w:t>
            </w:r>
          </w:p>
        </w:tc>
        <w:tc>
          <w:tcPr>
            <w:tcW w:w="289" w:type="pct"/>
            <w:noWrap/>
            <w:hideMark/>
          </w:tcPr>
          <w:p w14:paraId="268B6C4D" w14:textId="77777777" w:rsidR="004F5D07" w:rsidRPr="004F5D07" w:rsidRDefault="004F5D07" w:rsidP="004F5D07">
            <w:pPr>
              <w:pStyle w:val="103"/>
            </w:pPr>
            <w:r w:rsidRPr="004F5D07">
              <w:t>2020</w:t>
            </w:r>
          </w:p>
        </w:tc>
        <w:tc>
          <w:tcPr>
            <w:tcW w:w="289" w:type="pct"/>
            <w:noWrap/>
            <w:hideMark/>
          </w:tcPr>
          <w:p w14:paraId="4DC68EE1" w14:textId="77777777" w:rsidR="004F5D07" w:rsidRPr="004F5D07" w:rsidRDefault="004F5D07" w:rsidP="004F5D07">
            <w:pPr>
              <w:pStyle w:val="103"/>
            </w:pPr>
            <w:r w:rsidRPr="004F5D07">
              <w:t>2021</w:t>
            </w:r>
          </w:p>
        </w:tc>
        <w:tc>
          <w:tcPr>
            <w:tcW w:w="289" w:type="pct"/>
            <w:noWrap/>
            <w:hideMark/>
          </w:tcPr>
          <w:p w14:paraId="55641D76" w14:textId="77777777" w:rsidR="004F5D07" w:rsidRPr="004F5D07" w:rsidRDefault="004F5D07" w:rsidP="004F5D07">
            <w:pPr>
              <w:pStyle w:val="103"/>
            </w:pPr>
            <w:r w:rsidRPr="004F5D07">
              <w:t>2022</w:t>
            </w:r>
          </w:p>
        </w:tc>
        <w:tc>
          <w:tcPr>
            <w:tcW w:w="289" w:type="pct"/>
            <w:noWrap/>
            <w:hideMark/>
          </w:tcPr>
          <w:p w14:paraId="7CCB1BE5" w14:textId="77777777" w:rsidR="004F5D07" w:rsidRPr="004F5D07" w:rsidRDefault="004F5D07" w:rsidP="004F5D07">
            <w:pPr>
              <w:pStyle w:val="103"/>
            </w:pPr>
            <w:r w:rsidRPr="004F5D07">
              <w:t>2023</w:t>
            </w:r>
          </w:p>
        </w:tc>
        <w:tc>
          <w:tcPr>
            <w:tcW w:w="289" w:type="pct"/>
            <w:noWrap/>
            <w:hideMark/>
          </w:tcPr>
          <w:p w14:paraId="16FA0CD7" w14:textId="77777777" w:rsidR="004F5D07" w:rsidRPr="004F5D07" w:rsidRDefault="004F5D07" w:rsidP="004F5D07">
            <w:pPr>
              <w:pStyle w:val="103"/>
            </w:pPr>
            <w:r w:rsidRPr="004F5D07">
              <w:t>2024</w:t>
            </w:r>
          </w:p>
        </w:tc>
        <w:tc>
          <w:tcPr>
            <w:tcW w:w="289" w:type="pct"/>
            <w:noWrap/>
            <w:hideMark/>
          </w:tcPr>
          <w:p w14:paraId="11CB5645" w14:textId="77777777" w:rsidR="004F5D07" w:rsidRPr="004F5D07" w:rsidRDefault="004F5D07" w:rsidP="004F5D07">
            <w:pPr>
              <w:pStyle w:val="103"/>
            </w:pPr>
            <w:r w:rsidRPr="004F5D07">
              <w:t>2025</w:t>
            </w:r>
          </w:p>
        </w:tc>
        <w:tc>
          <w:tcPr>
            <w:tcW w:w="289" w:type="pct"/>
            <w:noWrap/>
            <w:hideMark/>
          </w:tcPr>
          <w:p w14:paraId="40B95774" w14:textId="77777777" w:rsidR="004F5D07" w:rsidRPr="004F5D07" w:rsidRDefault="004F5D07" w:rsidP="004F5D07">
            <w:pPr>
              <w:pStyle w:val="103"/>
            </w:pPr>
            <w:r w:rsidRPr="004F5D07">
              <w:t>2026</w:t>
            </w:r>
          </w:p>
        </w:tc>
        <w:tc>
          <w:tcPr>
            <w:tcW w:w="289" w:type="pct"/>
            <w:noWrap/>
            <w:hideMark/>
          </w:tcPr>
          <w:p w14:paraId="215CD46F" w14:textId="77777777" w:rsidR="004F5D07" w:rsidRPr="004F5D07" w:rsidRDefault="004F5D07" w:rsidP="004F5D07">
            <w:pPr>
              <w:pStyle w:val="103"/>
            </w:pPr>
            <w:r w:rsidRPr="004F5D07">
              <w:t>2027</w:t>
            </w:r>
          </w:p>
        </w:tc>
        <w:tc>
          <w:tcPr>
            <w:tcW w:w="289" w:type="pct"/>
            <w:noWrap/>
            <w:hideMark/>
          </w:tcPr>
          <w:p w14:paraId="014E7142" w14:textId="77777777" w:rsidR="004F5D07" w:rsidRPr="004F5D07" w:rsidRDefault="004F5D07" w:rsidP="004F5D07">
            <w:pPr>
              <w:pStyle w:val="103"/>
            </w:pPr>
            <w:r w:rsidRPr="004F5D07">
              <w:t>2028</w:t>
            </w:r>
          </w:p>
        </w:tc>
        <w:tc>
          <w:tcPr>
            <w:tcW w:w="289" w:type="pct"/>
            <w:noWrap/>
            <w:hideMark/>
          </w:tcPr>
          <w:p w14:paraId="395B96AB" w14:textId="77777777" w:rsidR="004F5D07" w:rsidRPr="004F5D07" w:rsidRDefault="004F5D07" w:rsidP="004F5D07">
            <w:pPr>
              <w:pStyle w:val="103"/>
            </w:pPr>
            <w:r w:rsidRPr="004F5D07">
              <w:t>2029</w:t>
            </w:r>
          </w:p>
        </w:tc>
        <w:tc>
          <w:tcPr>
            <w:tcW w:w="289" w:type="pct"/>
            <w:noWrap/>
            <w:hideMark/>
          </w:tcPr>
          <w:p w14:paraId="09AFDF9D" w14:textId="77777777" w:rsidR="004F5D07" w:rsidRPr="004F5D07" w:rsidRDefault="004F5D07" w:rsidP="004F5D07">
            <w:pPr>
              <w:pStyle w:val="103"/>
            </w:pPr>
            <w:r w:rsidRPr="004F5D07">
              <w:t>2030</w:t>
            </w:r>
          </w:p>
        </w:tc>
        <w:tc>
          <w:tcPr>
            <w:tcW w:w="289" w:type="pct"/>
            <w:noWrap/>
            <w:hideMark/>
          </w:tcPr>
          <w:p w14:paraId="3B223F89" w14:textId="77777777" w:rsidR="004F5D07" w:rsidRPr="004F5D07" w:rsidRDefault="004F5D07" w:rsidP="004F5D07">
            <w:pPr>
              <w:pStyle w:val="103"/>
            </w:pPr>
            <w:r w:rsidRPr="004F5D07">
              <w:t>2031</w:t>
            </w:r>
          </w:p>
        </w:tc>
        <w:tc>
          <w:tcPr>
            <w:tcW w:w="289" w:type="pct"/>
            <w:noWrap/>
            <w:hideMark/>
          </w:tcPr>
          <w:p w14:paraId="2BEC38C5" w14:textId="77777777" w:rsidR="004F5D07" w:rsidRPr="004F5D07" w:rsidRDefault="004F5D07" w:rsidP="004F5D07">
            <w:pPr>
              <w:pStyle w:val="103"/>
            </w:pPr>
            <w:r w:rsidRPr="004F5D07">
              <w:t>2032</w:t>
            </w:r>
          </w:p>
        </w:tc>
        <w:tc>
          <w:tcPr>
            <w:tcW w:w="271" w:type="pct"/>
            <w:noWrap/>
            <w:hideMark/>
          </w:tcPr>
          <w:p w14:paraId="204ABAC8" w14:textId="77777777" w:rsidR="004F5D07" w:rsidRPr="004F5D07" w:rsidRDefault="004F5D07" w:rsidP="004F5D07">
            <w:pPr>
              <w:pStyle w:val="103"/>
            </w:pPr>
            <w:r w:rsidRPr="004F5D07">
              <w:t>2033</w:t>
            </w:r>
          </w:p>
        </w:tc>
      </w:tr>
      <w:tr w:rsidR="004F5D07" w:rsidRPr="005216B0" w14:paraId="3140385F" w14:textId="77777777" w:rsidTr="00894799">
        <w:trPr>
          <w:trHeight w:val="385"/>
        </w:trPr>
        <w:tc>
          <w:tcPr>
            <w:tcW w:w="394" w:type="pct"/>
          </w:tcPr>
          <w:p w14:paraId="1ADEF29D" w14:textId="77777777" w:rsidR="004F5D07" w:rsidRPr="004F5D07" w:rsidRDefault="004F5D07" w:rsidP="004F5D07">
            <w:pPr>
              <w:pStyle w:val="103"/>
            </w:pPr>
            <w:r w:rsidRPr="004F5D07">
              <w:t>КИУТМ</w:t>
            </w:r>
          </w:p>
        </w:tc>
        <w:tc>
          <w:tcPr>
            <w:tcW w:w="289" w:type="pct"/>
            <w:noWrap/>
            <w:hideMark/>
          </w:tcPr>
          <w:p w14:paraId="760E29E7" w14:textId="5DB8CD85" w:rsidR="004F5D07" w:rsidRPr="004F5D07" w:rsidRDefault="004F5D07" w:rsidP="004F5D07">
            <w:pPr>
              <w:pStyle w:val="103"/>
            </w:pPr>
            <w:r w:rsidRPr="004F5D07">
              <w:t>0,03</w:t>
            </w:r>
          </w:p>
        </w:tc>
        <w:tc>
          <w:tcPr>
            <w:tcW w:w="289" w:type="pct"/>
            <w:noWrap/>
            <w:hideMark/>
          </w:tcPr>
          <w:p w14:paraId="186A7DF4" w14:textId="4D1781F4" w:rsidR="004F5D07" w:rsidRPr="004F5D07" w:rsidRDefault="004F5D07" w:rsidP="004F5D07">
            <w:pPr>
              <w:pStyle w:val="103"/>
            </w:pPr>
            <w:r w:rsidRPr="004F5D07">
              <w:t>0,03</w:t>
            </w:r>
          </w:p>
        </w:tc>
        <w:tc>
          <w:tcPr>
            <w:tcW w:w="289" w:type="pct"/>
            <w:noWrap/>
            <w:hideMark/>
          </w:tcPr>
          <w:p w14:paraId="486EB702" w14:textId="70720305" w:rsidR="004F5D07" w:rsidRPr="004F5D07" w:rsidRDefault="004F5D07" w:rsidP="004F5D07">
            <w:pPr>
              <w:pStyle w:val="103"/>
            </w:pPr>
            <w:r w:rsidRPr="004F5D07">
              <w:t>0,03</w:t>
            </w:r>
          </w:p>
        </w:tc>
        <w:tc>
          <w:tcPr>
            <w:tcW w:w="289" w:type="pct"/>
            <w:noWrap/>
            <w:hideMark/>
          </w:tcPr>
          <w:p w14:paraId="5A6F987F" w14:textId="2A3F640C" w:rsidR="004F5D07" w:rsidRPr="004F5D07" w:rsidRDefault="004F5D07" w:rsidP="004F5D07">
            <w:pPr>
              <w:pStyle w:val="103"/>
            </w:pPr>
            <w:r w:rsidRPr="004F5D07">
              <w:t>0,03</w:t>
            </w:r>
          </w:p>
        </w:tc>
        <w:tc>
          <w:tcPr>
            <w:tcW w:w="289" w:type="pct"/>
            <w:noWrap/>
            <w:hideMark/>
          </w:tcPr>
          <w:p w14:paraId="063A3900" w14:textId="2F7675C8" w:rsidR="004F5D07" w:rsidRPr="004F5D07" w:rsidRDefault="004F5D07" w:rsidP="004F5D07">
            <w:pPr>
              <w:pStyle w:val="103"/>
            </w:pPr>
            <w:r w:rsidRPr="004F5D07">
              <w:t>0,03</w:t>
            </w:r>
          </w:p>
        </w:tc>
        <w:tc>
          <w:tcPr>
            <w:tcW w:w="289" w:type="pct"/>
            <w:noWrap/>
            <w:hideMark/>
          </w:tcPr>
          <w:p w14:paraId="02A967F5" w14:textId="5407114E" w:rsidR="004F5D07" w:rsidRPr="004F5D07" w:rsidRDefault="004F5D07" w:rsidP="004F5D07">
            <w:pPr>
              <w:pStyle w:val="103"/>
            </w:pPr>
            <w:r w:rsidRPr="004F5D07">
              <w:t>0,03</w:t>
            </w:r>
          </w:p>
        </w:tc>
        <w:tc>
          <w:tcPr>
            <w:tcW w:w="289" w:type="pct"/>
            <w:noWrap/>
            <w:hideMark/>
          </w:tcPr>
          <w:p w14:paraId="3805C2E6" w14:textId="792578E9" w:rsidR="004F5D07" w:rsidRPr="004F5D07" w:rsidRDefault="004F5D07" w:rsidP="004F5D07">
            <w:pPr>
              <w:pStyle w:val="103"/>
            </w:pPr>
            <w:r w:rsidRPr="004F5D07">
              <w:t>0,03</w:t>
            </w:r>
          </w:p>
        </w:tc>
        <w:tc>
          <w:tcPr>
            <w:tcW w:w="289" w:type="pct"/>
            <w:noWrap/>
            <w:hideMark/>
          </w:tcPr>
          <w:p w14:paraId="5012C16E" w14:textId="6809D3F0" w:rsidR="004F5D07" w:rsidRPr="004F5D07" w:rsidRDefault="004F5D07" w:rsidP="004F5D07">
            <w:pPr>
              <w:pStyle w:val="103"/>
            </w:pPr>
            <w:r w:rsidRPr="004F5D07">
              <w:t>0,03</w:t>
            </w:r>
          </w:p>
        </w:tc>
        <w:tc>
          <w:tcPr>
            <w:tcW w:w="289" w:type="pct"/>
            <w:noWrap/>
            <w:hideMark/>
          </w:tcPr>
          <w:p w14:paraId="7A937B90" w14:textId="1DD69676" w:rsidR="004F5D07" w:rsidRPr="004F5D07" w:rsidRDefault="004F5D07" w:rsidP="004F5D07">
            <w:pPr>
              <w:pStyle w:val="103"/>
            </w:pPr>
            <w:r w:rsidRPr="004F5D07">
              <w:t>0,03</w:t>
            </w:r>
          </w:p>
        </w:tc>
        <w:tc>
          <w:tcPr>
            <w:tcW w:w="289" w:type="pct"/>
            <w:noWrap/>
            <w:hideMark/>
          </w:tcPr>
          <w:p w14:paraId="06F84504" w14:textId="3C147FB4" w:rsidR="004F5D07" w:rsidRPr="004F5D07" w:rsidRDefault="004F5D07" w:rsidP="004F5D07">
            <w:pPr>
              <w:pStyle w:val="103"/>
            </w:pPr>
            <w:r w:rsidRPr="004F5D07">
              <w:t>0,03</w:t>
            </w:r>
          </w:p>
        </w:tc>
        <w:tc>
          <w:tcPr>
            <w:tcW w:w="289" w:type="pct"/>
            <w:noWrap/>
            <w:hideMark/>
          </w:tcPr>
          <w:p w14:paraId="7D7C6E1C" w14:textId="6D25105C" w:rsidR="004F5D07" w:rsidRPr="004F5D07" w:rsidRDefault="004F5D07" w:rsidP="004F5D07">
            <w:pPr>
              <w:pStyle w:val="103"/>
            </w:pPr>
            <w:r w:rsidRPr="004F5D07">
              <w:t>0,03</w:t>
            </w:r>
          </w:p>
        </w:tc>
        <w:tc>
          <w:tcPr>
            <w:tcW w:w="289" w:type="pct"/>
            <w:noWrap/>
            <w:hideMark/>
          </w:tcPr>
          <w:p w14:paraId="29992933" w14:textId="685B1203" w:rsidR="004F5D07" w:rsidRPr="004F5D07" w:rsidRDefault="004F5D07" w:rsidP="004F5D07">
            <w:pPr>
              <w:pStyle w:val="103"/>
            </w:pPr>
            <w:r w:rsidRPr="004F5D07">
              <w:t>0,03</w:t>
            </w:r>
          </w:p>
        </w:tc>
        <w:tc>
          <w:tcPr>
            <w:tcW w:w="289" w:type="pct"/>
            <w:noWrap/>
            <w:hideMark/>
          </w:tcPr>
          <w:p w14:paraId="73CE5B45" w14:textId="07C99891" w:rsidR="004F5D07" w:rsidRPr="004F5D07" w:rsidRDefault="004F5D07" w:rsidP="004F5D07">
            <w:pPr>
              <w:pStyle w:val="103"/>
            </w:pPr>
            <w:r w:rsidRPr="004F5D07">
              <w:t>0,03</w:t>
            </w:r>
          </w:p>
        </w:tc>
        <w:tc>
          <w:tcPr>
            <w:tcW w:w="289" w:type="pct"/>
            <w:noWrap/>
            <w:hideMark/>
          </w:tcPr>
          <w:p w14:paraId="4E906CC9" w14:textId="706E350C" w:rsidR="004F5D07" w:rsidRPr="004F5D07" w:rsidRDefault="004F5D07" w:rsidP="004F5D07">
            <w:pPr>
              <w:pStyle w:val="103"/>
            </w:pPr>
            <w:r w:rsidRPr="004F5D07">
              <w:t>0,03</w:t>
            </w:r>
          </w:p>
        </w:tc>
        <w:tc>
          <w:tcPr>
            <w:tcW w:w="289" w:type="pct"/>
            <w:noWrap/>
            <w:hideMark/>
          </w:tcPr>
          <w:p w14:paraId="15AA4BA4" w14:textId="50FA390E" w:rsidR="004F5D07" w:rsidRPr="004F5D07" w:rsidRDefault="004F5D07" w:rsidP="004F5D07">
            <w:pPr>
              <w:pStyle w:val="103"/>
            </w:pPr>
            <w:r w:rsidRPr="004F5D07">
              <w:t>0,03</w:t>
            </w:r>
          </w:p>
        </w:tc>
        <w:tc>
          <w:tcPr>
            <w:tcW w:w="271" w:type="pct"/>
            <w:noWrap/>
            <w:hideMark/>
          </w:tcPr>
          <w:p w14:paraId="41248647" w14:textId="00D38CBA" w:rsidR="004F5D07" w:rsidRPr="004F5D07" w:rsidRDefault="004F5D07" w:rsidP="004F5D07">
            <w:pPr>
              <w:pStyle w:val="103"/>
            </w:pPr>
            <w:r w:rsidRPr="004F5D07">
              <w:t>0,03</w:t>
            </w:r>
          </w:p>
        </w:tc>
      </w:tr>
    </w:tbl>
    <w:p w14:paraId="19DFE572" w14:textId="77777777" w:rsidR="004F5D07" w:rsidRPr="00EF76DC" w:rsidRDefault="004F5D07" w:rsidP="00EF76DC">
      <w:pPr>
        <w:pStyle w:val="a1"/>
      </w:pPr>
    </w:p>
    <w:p w14:paraId="09DC3BDA" w14:textId="77777777" w:rsidR="0080215E" w:rsidRDefault="0080215E" w:rsidP="00B54E93">
      <w:pPr>
        <w:pStyle w:val="11"/>
      </w:pPr>
      <w:r>
        <w:t>Удельная материальная характеристика тепловых сетей, приведенная к расчетной тепловой нагрузке.</w:t>
      </w:r>
    </w:p>
    <w:p w14:paraId="78A3E6E4" w14:textId="77777777" w:rsidR="003C3A8B" w:rsidRPr="00B9128F" w:rsidRDefault="00B9128F" w:rsidP="00B9128F">
      <w:pPr>
        <w:pStyle w:val="a1"/>
      </w:pPr>
      <w:r w:rsidRPr="00B9128F">
        <w:t xml:space="preserve">Удельная материальная характеристика тепловых сетей, приведенная к расчетной тепловой нагрузке представлена в таблице </w:t>
      </w:r>
      <w:r w:rsidRPr="00B9128F">
        <w:fldChar w:fldCharType="begin"/>
      </w:r>
      <w:r w:rsidRPr="00B9128F">
        <w:instrText xml:space="preserve"> REF _Ref529520546 \h  \* MERGEFORMAT </w:instrText>
      </w:r>
      <w:r w:rsidRPr="00B9128F">
        <w:fldChar w:fldCharType="separate"/>
      </w:r>
      <w:r w:rsidR="00D01E94">
        <w:t>63</w:t>
      </w:r>
      <w:r w:rsidRPr="00B9128F">
        <w:fldChar w:fldCharType="end"/>
      </w:r>
      <w:r w:rsidRPr="00B9128F">
        <w:t>.</w:t>
      </w:r>
    </w:p>
    <w:p w14:paraId="42DDB5A9" w14:textId="77777777" w:rsidR="003C3A8B" w:rsidRPr="00B9128F" w:rsidRDefault="003C3A8B" w:rsidP="00B9128F">
      <w:pPr>
        <w:pStyle w:val="a1"/>
      </w:pPr>
    </w:p>
    <w:p w14:paraId="4EE76A5D" w14:textId="77777777" w:rsidR="00BE509E" w:rsidRDefault="00BE509E" w:rsidP="00B9128F">
      <w:pPr>
        <w:pStyle w:val="af8"/>
        <w:sectPr w:rsidR="00BE509E">
          <w:pgSz w:w="11906" w:h="16838"/>
          <w:pgMar w:top="1134" w:right="850" w:bottom="1134" w:left="1701" w:header="708" w:footer="708" w:gutter="0"/>
          <w:cols w:space="708"/>
          <w:docGrid w:linePitch="360"/>
        </w:sectPr>
      </w:pPr>
    </w:p>
    <w:p w14:paraId="4E8EDF8C" w14:textId="18109316" w:rsidR="003C3A8B" w:rsidRPr="00B9128F" w:rsidRDefault="00B9128F" w:rsidP="00B9128F">
      <w:pPr>
        <w:pStyle w:val="af8"/>
      </w:pPr>
      <w:r w:rsidRPr="00B9128F">
        <w:lastRenderedPageBreak/>
        <w:t xml:space="preserve">Таблица </w:t>
      </w:r>
      <w:fldSimple w:instr=" SEQ Таблица \* ARABIC ">
        <w:bookmarkStart w:id="146" w:name="_Ref529520546"/>
        <w:r w:rsidR="00D01E94">
          <w:rPr>
            <w:noProof/>
          </w:rPr>
          <w:t>63</w:t>
        </w:r>
        <w:bookmarkEnd w:id="146"/>
      </w:fldSimple>
      <w:r w:rsidRPr="00B9128F">
        <w:t xml:space="preserve"> – Удельная материальная характеристика тепловых сетей, приведенная к расчетной тепловой нагрузке</w:t>
      </w:r>
    </w:p>
    <w:tbl>
      <w:tblPr>
        <w:tblStyle w:val="TableGridReport1"/>
        <w:tblW w:w="5000" w:type="pct"/>
        <w:tblLook w:val="04A0" w:firstRow="1" w:lastRow="0" w:firstColumn="1" w:lastColumn="0" w:noHBand="0" w:noVBand="1"/>
      </w:tblPr>
      <w:tblGrid>
        <w:gridCol w:w="1437"/>
        <w:gridCol w:w="821"/>
        <w:gridCol w:w="821"/>
        <w:gridCol w:w="821"/>
        <w:gridCol w:w="821"/>
        <w:gridCol w:w="821"/>
        <w:gridCol w:w="824"/>
        <w:gridCol w:w="824"/>
        <w:gridCol w:w="824"/>
        <w:gridCol w:w="824"/>
        <w:gridCol w:w="824"/>
        <w:gridCol w:w="824"/>
        <w:gridCol w:w="824"/>
        <w:gridCol w:w="824"/>
        <w:gridCol w:w="824"/>
        <w:gridCol w:w="824"/>
        <w:gridCol w:w="778"/>
      </w:tblGrid>
      <w:tr w:rsidR="00B9128F" w:rsidRPr="00B9128F" w14:paraId="154A348F" w14:textId="77777777" w:rsidTr="00BE509E">
        <w:trPr>
          <w:trHeight w:val="349"/>
        </w:trPr>
        <w:tc>
          <w:tcPr>
            <w:tcW w:w="493" w:type="pct"/>
          </w:tcPr>
          <w:p w14:paraId="5A22DED1" w14:textId="77777777" w:rsidR="003C3A8B" w:rsidRPr="00B9128F" w:rsidRDefault="00B9128F" w:rsidP="00B9128F">
            <w:pPr>
              <w:pStyle w:val="103"/>
            </w:pPr>
            <w:r w:rsidRPr="00B9128F">
              <w:t>Год</w:t>
            </w:r>
          </w:p>
        </w:tc>
        <w:tc>
          <w:tcPr>
            <w:tcW w:w="282" w:type="pct"/>
            <w:noWrap/>
            <w:hideMark/>
          </w:tcPr>
          <w:p w14:paraId="06CAD36B" w14:textId="77777777" w:rsidR="003C3A8B" w:rsidRPr="00B9128F" w:rsidRDefault="00B9128F" w:rsidP="00B9128F">
            <w:pPr>
              <w:pStyle w:val="103"/>
            </w:pPr>
            <w:r w:rsidRPr="00B9128F">
              <w:t>2018</w:t>
            </w:r>
          </w:p>
        </w:tc>
        <w:tc>
          <w:tcPr>
            <w:tcW w:w="282" w:type="pct"/>
            <w:noWrap/>
            <w:hideMark/>
          </w:tcPr>
          <w:p w14:paraId="2E1D5B08" w14:textId="77777777" w:rsidR="003C3A8B" w:rsidRPr="00B9128F" w:rsidRDefault="00B9128F" w:rsidP="00B9128F">
            <w:pPr>
              <w:pStyle w:val="103"/>
            </w:pPr>
            <w:r w:rsidRPr="00B9128F">
              <w:t>2019</w:t>
            </w:r>
          </w:p>
        </w:tc>
        <w:tc>
          <w:tcPr>
            <w:tcW w:w="282" w:type="pct"/>
            <w:noWrap/>
            <w:hideMark/>
          </w:tcPr>
          <w:p w14:paraId="373A0D5C" w14:textId="77777777" w:rsidR="003C3A8B" w:rsidRPr="00B9128F" w:rsidRDefault="00B9128F" w:rsidP="00B9128F">
            <w:pPr>
              <w:pStyle w:val="103"/>
            </w:pPr>
            <w:r w:rsidRPr="00B9128F">
              <w:t>2020</w:t>
            </w:r>
          </w:p>
        </w:tc>
        <w:tc>
          <w:tcPr>
            <w:tcW w:w="282" w:type="pct"/>
            <w:noWrap/>
            <w:hideMark/>
          </w:tcPr>
          <w:p w14:paraId="491F58E4" w14:textId="77777777" w:rsidR="003C3A8B" w:rsidRPr="00B9128F" w:rsidRDefault="00B9128F" w:rsidP="00B9128F">
            <w:pPr>
              <w:pStyle w:val="103"/>
            </w:pPr>
            <w:r w:rsidRPr="00B9128F">
              <w:t>2021</w:t>
            </w:r>
          </w:p>
        </w:tc>
        <w:tc>
          <w:tcPr>
            <w:tcW w:w="282" w:type="pct"/>
            <w:noWrap/>
            <w:hideMark/>
          </w:tcPr>
          <w:p w14:paraId="52A1EDD5" w14:textId="77777777" w:rsidR="003C3A8B" w:rsidRPr="00B9128F" w:rsidRDefault="00B9128F" w:rsidP="00B9128F">
            <w:pPr>
              <w:pStyle w:val="103"/>
            </w:pPr>
            <w:r w:rsidRPr="00B9128F">
              <w:t>2022</w:t>
            </w:r>
          </w:p>
        </w:tc>
        <w:tc>
          <w:tcPr>
            <w:tcW w:w="283" w:type="pct"/>
            <w:noWrap/>
            <w:hideMark/>
          </w:tcPr>
          <w:p w14:paraId="292DD767" w14:textId="77777777" w:rsidR="003C3A8B" w:rsidRPr="00B9128F" w:rsidRDefault="00B9128F" w:rsidP="00B9128F">
            <w:pPr>
              <w:pStyle w:val="103"/>
            </w:pPr>
            <w:r w:rsidRPr="00B9128F">
              <w:t>2023</w:t>
            </w:r>
          </w:p>
        </w:tc>
        <w:tc>
          <w:tcPr>
            <w:tcW w:w="283" w:type="pct"/>
            <w:noWrap/>
            <w:hideMark/>
          </w:tcPr>
          <w:p w14:paraId="5EAD47C8" w14:textId="77777777" w:rsidR="003C3A8B" w:rsidRPr="00B9128F" w:rsidRDefault="00B9128F" w:rsidP="00B9128F">
            <w:pPr>
              <w:pStyle w:val="103"/>
            </w:pPr>
            <w:r w:rsidRPr="00B9128F">
              <w:t>2024</w:t>
            </w:r>
          </w:p>
        </w:tc>
        <w:tc>
          <w:tcPr>
            <w:tcW w:w="283" w:type="pct"/>
            <w:noWrap/>
            <w:hideMark/>
          </w:tcPr>
          <w:p w14:paraId="38A7BACB" w14:textId="77777777" w:rsidR="003C3A8B" w:rsidRPr="00B9128F" w:rsidRDefault="00B9128F" w:rsidP="00B9128F">
            <w:pPr>
              <w:pStyle w:val="103"/>
            </w:pPr>
            <w:r w:rsidRPr="00B9128F">
              <w:t>2025</w:t>
            </w:r>
          </w:p>
        </w:tc>
        <w:tc>
          <w:tcPr>
            <w:tcW w:w="283" w:type="pct"/>
            <w:noWrap/>
            <w:hideMark/>
          </w:tcPr>
          <w:p w14:paraId="15B5D03F" w14:textId="77777777" w:rsidR="003C3A8B" w:rsidRPr="00B9128F" w:rsidRDefault="00B9128F" w:rsidP="00B9128F">
            <w:pPr>
              <w:pStyle w:val="103"/>
            </w:pPr>
            <w:r w:rsidRPr="00B9128F">
              <w:t>2026</w:t>
            </w:r>
          </w:p>
        </w:tc>
        <w:tc>
          <w:tcPr>
            <w:tcW w:w="283" w:type="pct"/>
            <w:noWrap/>
            <w:hideMark/>
          </w:tcPr>
          <w:p w14:paraId="7B02B3D6" w14:textId="77777777" w:rsidR="003C3A8B" w:rsidRPr="00B9128F" w:rsidRDefault="00B9128F" w:rsidP="00B9128F">
            <w:pPr>
              <w:pStyle w:val="103"/>
            </w:pPr>
            <w:r w:rsidRPr="00B9128F">
              <w:t>2027</w:t>
            </w:r>
          </w:p>
        </w:tc>
        <w:tc>
          <w:tcPr>
            <w:tcW w:w="283" w:type="pct"/>
            <w:noWrap/>
            <w:hideMark/>
          </w:tcPr>
          <w:p w14:paraId="31BA065D" w14:textId="77777777" w:rsidR="003C3A8B" w:rsidRPr="00B9128F" w:rsidRDefault="00B9128F" w:rsidP="00B9128F">
            <w:pPr>
              <w:pStyle w:val="103"/>
            </w:pPr>
            <w:r w:rsidRPr="00B9128F">
              <w:t>2028</w:t>
            </w:r>
          </w:p>
        </w:tc>
        <w:tc>
          <w:tcPr>
            <w:tcW w:w="283" w:type="pct"/>
            <w:noWrap/>
            <w:hideMark/>
          </w:tcPr>
          <w:p w14:paraId="4892EDBC" w14:textId="77777777" w:rsidR="003C3A8B" w:rsidRPr="00B9128F" w:rsidRDefault="00B9128F" w:rsidP="00B9128F">
            <w:pPr>
              <w:pStyle w:val="103"/>
            </w:pPr>
            <w:r w:rsidRPr="00B9128F">
              <w:t>2029</w:t>
            </w:r>
          </w:p>
        </w:tc>
        <w:tc>
          <w:tcPr>
            <w:tcW w:w="283" w:type="pct"/>
            <w:noWrap/>
            <w:hideMark/>
          </w:tcPr>
          <w:p w14:paraId="47B717DE" w14:textId="77777777" w:rsidR="003C3A8B" w:rsidRPr="00B9128F" w:rsidRDefault="00B9128F" w:rsidP="00B9128F">
            <w:pPr>
              <w:pStyle w:val="103"/>
            </w:pPr>
            <w:r w:rsidRPr="00B9128F">
              <w:t>2030</w:t>
            </w:r>
          </w:p>
        </w:tc>
        <w:tc>
          <w:tcPr>
            <w:tcW w:w="283" w:type="pct"/>
            <w:noWrap/>
            <w:hideMark/>
          </w:tcPr>
          <w:p w14:paraId="561B7FEE" w14:textId="77777777" w:rsidR="003C3A8B" w:rsidRPr="00B9128F" w:rsidRDefault="00B9128F" w:rsidP="00B9128F">
            <w:pPr>
              <w:pStyle w:val="103"/>
            </w:pPr>
            <w:r w:rsidRPr="00B9128F">
              <w:t>2031</w:t>
            </w:r>
          </w:p>
        </w:tc>
        <w:tc>
          <w:tcPr>
            <w:tcW w:w="283" w:type="pct"/>
            <w:noWrap/>
            <w:hideMark/>
          </w:tcPr>
          <w:p w14:paraId="7807B6F5" w14:textId="77777777" w:rsidR="003C3A8B" w:rsidRPr="00B9128F" w:rsidRDefault="00B9128F" w:rsidP="00B9128F">
            <w:pPr>
              <w:pStyle w:val="103"/>
            </w:pPr>
            <w:r w:rsidRPr="00B9128F">
              <w:t>2032</w:t>
            </w:r>
          </w:p>
        </w:tc>
        <w:tc>
          <w:tcPr>
            <w:tcW w:w="268" w:type="pct"/>
            <w:noWrap/>
            <w:hideMark/>
          </w:tcPr>
          <w:p w14:paraId="5B02CB9D" w14:textId="77777777" w:rsidR="003C3A8B" w:rsidRPr="00B9128F" w:rsidRDefault="00B9128F" w:rsidP="00B9128F">
            <w:pPr>
              <w:pStyle w:val="103"/>
            </w:pPr>
            <w:r w:rsidRPr="00B9128F">
              <w:t>2033</w:t>
            </w:r>
          </w:p>
        </w:tc>
      </w:tr>
      <w:tr w:rsidR="00BE509E" w:rsidRPr="00B9128F" w14:paraId="02BEE954" w14:textId="77777777" w:rsidTr="00BE509E">
        <w:trPr>
          <w:trHeight w:val="385"/>
        </w:trPr>
        <w:tc>
          <w:tcPr>
            <w:tcW w:w="493" w:type="pct"/>
          </w:tcPr>
          <w:p w14:paraId="5ACF025A" w14:textId="77777777" w:rsidR="00BE509E" w:rsidRPr="00BE509E" w:rsidRDefault="00BE509E" w:rsidP="00BE509E">
            <w:pPr>
              <w:pStyle w:val="103"/>
            </w:pPr>
            <w:r w:rsidRPr="00BE509E">
              <w:t>м</w:t>
            </w:r>
            <w:r w:rsidRPr="00BE509E">
              <w:rPr>
                <w:rStyle w:val="aff3"/>
              </w:rPr>
              <w:t>2</w:t>
            </w:r>
            <w:r w:rsidRPr="00BE509E">
              <w:t>/Гкал/ч</w:t>
            </w:r>
          </w:p>
        </w:tc>
        <w:tc>
          <w:tcPr>
            <w:tcW w:w="282" w:type="pct"/>
            <w:noWrap/>
          </w:tcPr>
          <w:p w14:paraId="529A1D92" w14:textId="15619CCC" w:rsidR="00BE509E" w:rsidRPr="00BE509E" w:rsidRDefault="00BE509E" w:rsidP="00BE509E">
            <w:pPr>
              <w:pStyle w:val="103"/>
            </w:pPr>
            <w:r w:rsidRPr="00BE509E">
              <w:t>600.48</w:t>
            </w:r>
          </w:p>
        </w:tc>
        <w:tc>
          <w:tcPr>
            <w:tcW w:w="282" w:type="pct"/>
            <w:noWrap/>
          </w:tcPr>
          <w:p w14:paraId="7D6D52EF" w14:textId="5CC8E8F8" w:rsidR="00BE509E" w:rsidRPr="00BE509E" w:rsidRDefault="00BE509E" w:rsidP="00BE509E">
            <w:pPr>
              <w:pStyle w:val="103"/>
            </w:pPr>
            <w:r w:rsidRPr="00BE509E">
              <w:t>600.48</w:t>
            </w:r>
          </w:p>
        </w:tc>
        <w:tc>
          <w:tcPr>
            <w:tcW w:w="282" w:type="pct"/>
            <w:noWrap/>
          </w:tcPr>
          <w:p w14:paraId="6613A66A" w14:textId="229E480A" w:rsidR="00BE509E" w:rsidRPr="00BE509E" w:rsidRDefault="00BE509E" w:rsidP="00BE509E">
            <w:pPr>
              <w:pStyle w:val="103"/>
            </w:pPr>
            <w:r w:rsidRPr="00BE509E">
              <w:t>600.48</w:t>
            </w:r>
          </w:p>
        </w:tc>
        <w:tc>
          <w:tcPr>
            <w:tcW w:w="282" w:type="pct"/>
            <w:noWrap/>
          </w:tcPr>
          <w:p w14:paraId="1AE419A3" w14:textId="2D3E6839" w:rsidR="00BE509E" w:rsidRPr="00BE509E" w:rsidRDefault="00BE509E" w:rsidP="00BE509E">
            <w:pPr>
              <w:pStyle w:val="103"/>
            </w:pPr>
            <w:r w:rsidRPr="00BE509E">
              <w:t>600.48</w:t>
            </w:r>
          </w:p>
        </w:tc>
        <w:tc>
          <w:tcPr>
            <w:tcW w:w="282" w:type="pct"/>
            <w:noWrap/>
          </w:tcPr>
          <w:p w14:paraId="3BB82F9F" w14:textId="4E311C36" w:rsidR="00BE509E" w:rsidRPr="00BE509E" w:rsidRDefault="00BE509E" w:rsidP="00BE509E">
            <w:pPr>
              <w:pStyle w:val="103"/>
            </w:pPr>
            <w:r w:rsidRPr="00BE509E">
              <w:t>600.48</w:t>
            </w:r>
          </w:p>
        </w:tc>
        <w:tc>
          <w:tcPr>
            <w:tcW w:w="283" w:type="pct"/>
            <w:noWrap/>
          </w:tcPr>
          <w:p w14:paraId="2407C373" w14:textId="4D1424B9" w:rsidR="00BE509E" w:rsidRPr="00BE509E" w:rsidRDefault="00BE509E" w:rsidP="00BE509E">
            <w:pPr>
              <w:pStyle w:val="103"/>
            </w:pPr>
            <w:r w:rsidRPr="00BE509E">
              <w:t>600.48</w:t>
            </w:r>
          </w:p>
        </w:tc>
        <w:tc>
          <w:tcPr>
            <w:tcW w:w="283" w:type="pct"/>
            <w:noWrap/>
          </w:tcPr>
          <w:p w14:paraId="58E1E0B4" w14:textId="18D1B6A2" w:rsidR="00BE509E" w:rsidRPr="00BE509E" w:rsidRDefault="00BE509E" w:rsidP="00BE509E">
            <w:pPr>
              <w:pStyle w:val="103"/>
            </w:pPr>
            <w:r w:rsidRPr="00BE509E">
              <w:t>600.48</w:t>
            </w:r>
          </w:p>
        </w:tc>
        <w:tc>
          <w:tcPr>
            <w:tcW w:w="283" w:type="pct"/>
            <w:noWrap/>
          </w:tcPr>
          <w:p w14:paraId="6C762FA1" w14:textId="40582E22" w:rsidR="00BE509E" w:rsidRPr="00BE509E" w:rsidRDefault="00BE509E" w:rsidP="00BE509E">
            <w:pPr>
              <w:pStyle w:val="103"/>
            </w:pPr>
            <w:r w:rsidRPr="00BE509E">
              <w:t>600.48</w:t>
            </w:r>
          </w:p>
        </w:tc>
        <w:tc>
          <w:tcPr>
            <w:tcW w:w="283" w:type="pct"/>
            <w:noWrap/>
          </w:tcPr>
          <w:p w14:paraId="0D0E3651" w14:textId="11EE9A8F" w:rsidR="00BE509E" w:rsidRPr="00BE509E" w:rsidRDefault="00BE509E" w:rsidP="00BE509E">
            <w:pPr>
              <w:pStyle w:val="103"/>
            </w:pPr>
            <w:r w:rsidRPr="00BE509E">
              <w:t>600.48</w:t>
            </w:r>
          </w:p>
        </w:tc>
        <w:tc>
          <w:tcPr>
            <w:tcW w:w="283" w:type="pct"/>
            <w:noWrap/>
          </w:tcPr>
          <w:p w14:paraId="75467A98" w14:textId="09AC0903" w:rsidR="00BE509E" w:rsidRPr="00BE509E" w:rsidRDefault="00BE509E" w:rsidP="00BE509E">
            <w:pPr>
              <w:pStyle w:val="103"/>
            </w:pPr>
            <w:r w:rsidRPr="00BE509E">
              <w:t>600.48</w:t>
            </w:r>
          </w:p>
        </w:tc>
        <w:tc>
          <w:tcPr>
            <w:tcW w:w="283" w:type="pct"/>
            <w:noWrap/>
          </w:tcPr>
          <w:p w14:paraId="2BDA09C3" w14:textId="27E2803F" w:rsidR="00BE509E" w:rsidRPr="00BE509E" w:rsidRDefault="00BE509E" w:rsidP="00BE509E">
            <w:pPr>
              <w:pStyle w:val="103"/>
            </w:pPr>
            <w:r w:rsidRPr="00BE509E">
              <w:t>600.48</w:t>
            </w:r>
          </w:p>
        </w:tc>
        <w:tc>
          <w:tcPr>
            <w:tcW w:w="283" w:type="pct"/>
            <w:noWrap/>
          </w:tcPr>
          <w:p w14:paraId="66B55115" w14:textId="375EC7A8" w:rsidR="00BE509E" w:rsidRPr="00BE509E" w:rsidRDefault="00BE509E" w:rsidP="00BE509E">
            <w:pPr>
              <w:pStyle w:val="103"/>
            </w:pPr>
            <w:r w:rsidRPr="00BE509E">
              <w:t>600.48</w:t>
            </w:r>
          </w:p>
        </w:tc>
        <w:tc>
          <w:tcPr>
            <w:tcW w:w="283" w:type="pct"/>
            <w:noWrap/>
          </w:tcPr>
          <w:p w14:paraId="54F48B43" w14:textId="4A1E388B" w:rsidR="00BE509E" w:rsidRPr="00BE509E" w:rsidRDefault="00BE509E" w:rsidP="00BE509E">
            <w:pPr>
              <w:pStyle w:val="103"/>
            </w:pPr>
            <w:r w:rsidRPr="00BE509E">
              <w:t>600.48</w:t>
            </w:r>
          </w:p>
        </w:tc>
        <w:tc>
          <w:tcPr>
            <w:tcW w:w="283" w:type="pct"/>
            <w:noWrap/>
          </w:tcPr>
          <w:p w14:paraId="448F741D" w14:textId="046C1566" w:rsidR="00BE509E" w:rsidRPr="00BE509E" w:rsidRDefault="00BE509E" w:rsidP="00BE509E">
            <w:pPr>
              <w:pStyle w:val="103"/>
            </w:pPr>
            <w:r w:rsidRPr="00BE509E">
              <w:t>600.48</w:t>
            </w:r>
          </w:p>
        </w:tc>
        <w:tc>
          <w:tcPr>
            <w:tcW w:w="283" w:type="pct"/>
            <w:noWrap/>
          </w:tcPr>
          <w:p w14:paraId="4E665028" w14:textId="417DA8EB" w:rsidR="00BE509E" w:rsidRPr="00BE509E" w:rsidRDefault="00BE509E" w:rsidP="00BE509E">
            <w:pPr>
              <w:pStyle w:val="103"/>
            </w:pPr>
            <w:r w:rsidRPr="00BE509E">
              <w:t>600.48</w:t>
            </w:r>
          </w:p>
        </w:tc>
        <w:tc>
          <w:tcPr>
            <w:tcW w:w="268" w:type="pct"/>
            <w:noWrap/>
          </w:tcPr>
          <w:p w14:paraId="461DDD48" w14:textId="0CC6286D" w:rsidR="00BE509E" w:rsidRPr="00BE509E" w:rsidRDefault="00BE509E" w:rsidP="00BE509E">
            <w:pPr>
              <w:pStyle w:val="103"/>
            </w:pPr>
            <w:r w:rsidRPr="00BE509E">
              <w:t>600.48</w:t>
            </w:r>
          </w:p>
        </w:tc>
      </w:tr>
    </w:tbl>
    <w:p w14:paraId="52001B68" w14:textId="77777777" w:rsidR="00BE509E" w:rsidRDefault="00BE509E" w:rsidP="00EF76DC">
      <w:pPr>
        <w:pStyle w:val="a1"/>
        <w:sectPr w:rsidR="00BE509E" w:rsidSect="00BE509E">
          <w:pgSz w:w="16838" w:h="11906" w:orient="landscape"/>
          <w:pgMar w:top="1701" w:right="1134" w:bottom="851" w:left="1134" w:header="709" w:footer="709" w:gutter="0"/>
          <w:cols w:space="708"/>
          <w:docGrid w:linePitch="360"/>
        </w:sectPr>
      </w:pPr>
    </w:p>
    <w:p w14:paraId="09DC3BDB" w14:textId="77777777" w:rsidR="0080215E" w:rsidRDefault="0080215E" w:rsidP="00B54E93">
      <w:pPr>
        <w:pStyle w:val="11"/>
      </w:pPr>
      <w:r>
        <w:lastRenderedPageBreak/>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14:paraId="3BB62629" w14:textId="55E2C337" w:rsidR="00F5206B" w:rsidRPr="00F5206B" w:rsidRDefault="00F5206B" w:rsidP="00F5206B">
      <w:pPr>
        <w:pStyle w:val="a1"/>
      </w:pPr>
      <w:r w:rsidRPr="00F5206B">
        <w:t>Источники тепловой энергии, функционирующие в режиме комбинированной выработки электрической и тепловой энергии, в поселении отсутствуют. Вся тепловая энергия вырабатывается на котельных.</w:t>
      </w:r>
    </w:p>
    <w:p w14:paraId="29AF47E5" w14:textId="77777777" w:rsidR="00F5206B" w:rsidRPr="00EF76DC" w:rsidRDefault="00F5206B" w:rsidP="00EF76DC">
      <w:pPr>
        <w:pStyle w:val="a1"/>
      </w:pPr>
    </w:p>
    <w:p w14:paraId="09DC3BDC" w14:textId="77777777" w:rsidR="0080215E" w:rsidRDefault="0080215E" w:rsidP="00B54E93">
      <w:pPr>
        <w:pStyle w:val="11"/>
      </w:pPr>
      <w:r>
        <w:t>Удельный расход условного топлива на отпуск электрической энергии.</w:t>
      </w:r>
    </w:p>
    <w:p w14:paraId="3543D44B" w14:textId="16EBF915" w:rsidR="00F5206B" w:rsidRPr="00F5206B" w:rsidRDefault="00F5206B" w:rsidP="00F5206B">
      <w:pPr>
        <w:pStyle w:val="a1"/>
      </w:pPr>
      <w:r w:rsidRPr="00F5206B">
        <w:t>Источники тепловой энергии, функционирующие в режиме комбинированной выработки электрической и тепловой энергии, в поселении отсутствуют.</w:t>
      </w:r>
    </w:p>
    <w:p w14:paraId="411F8384" w14:textId="77777777" w:rsidR="00F5206B" w:rsidRPr="00EF76DC" w:rsidRDefault="00F5206B" w:rsidP="00EF76DC">
      <w:pPr>
        <w:pStyle w:val="a1"/>
      </w:pPr>
    </w:p>
    <w:p w14:paraId="09DC3BDD" w14:textId="77777777" w:rsidR="0080215E" w:rsidRDefault="0080215E" w:rsidP="00B54E93">
      <w:pPr>
        <w:pStyle w:val="11"/>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01297FDC" w14:textId="1107FE3D" w:rsidR="00F5206B" w:rsidRPr="00F5206B" w:rsidRDefault="00F5206B" w:rsidP="00F5206B">
      <w:pPr>
        <w:pStyle w:val="a1"/>
      </w:pPr>
      <w:r w:rsidRPr="00F5206B">
        <w:t>Источники тепловой энергии, функционирующие в режиме комбинированной выработки электрической и тепловой энергии, в поселении отсутствуют.</w:t>
      </w:r>
    </w:p>
    <w:p w14:paraId="5BB15797" w14:textId="77777777" w:rsidR="00F5206B" w:rsidRPr="00EF76DC" w:rsidRDefault="00F5206B" w:rsidP="00EF76DC">
      <w:pPr>
        <w:pStyle w:val="a1"/>
      </w:pPr>
    </w:p>
    <w:p w14:paraId="09DC3BDE" w14:textId="77777777" w:rsidR="0080215E" w:rsidRDefault="0080215E" w:rsidP="00B54E93">
      <w:pPr>
        <w:pStyle w:val="11"/>
      </w:pPr>
      <w:r>
        <w:t>Доля отпуска тепловой энергии, осуществляемого потребителям по приборам учета, в общем объеме отпущенной тепловой энергии.</w:t>
      </w:r>
    </w:p>
    <w:p w14:paraId="1DBA3738" w14:textId="77777777" w:rsidR="00B713A2" w:rsidRPr="00B713A2" w:rsidRDefault="00B713A2" w:rsidP="00B713A2">
      <w:pPr>
        <w:pStyle w:val="a1"/>
        <w:rPr>
          <w:rStyle w:val="120"/>
          <w:iCs/>
          <w:color w:val="auto"/>
        </w:rPr>
      </w:pPr>
      <w:r w:rsidRPr="00B713A2">
        <w:rPr>
          <w:rStyle w:val="120"/>
          <w:iCs/>
          <w:color w:val="auto"/>
        </w:rPr>
        <w:t xml:space="preserve">Доля отпуска тепловой энергии, осуществляемого потребителям по приборам учета, в общем объеме отпущенной тепловой энергии представлена в таблице </w:t>
      </w:r>
      <w:r w:rsidRPr="00B713A2">
        <w:rPr>
          <w:rStyle w:val="120"/>
          <w:iCs/>
          <w:color w:val="auto"/>
        </w:rPr>
        <w:fldChar w:fldCharType="begin"/>
      </w:r>
      <w:r w:rsidRPr="00B713A2">
        <w:rPr>
          <w:rStyle w:val="120"/>
          <w:iCs/>
          <w:color w:val="auto"/>
        </w:rPr>
        <w:instrText xml:space="preserve"> REF _Ref530410360 \h  \* MERGEFORMAT </w:instrText>
      </w:r>
      <w:r w:rsidRPr="00B713A2">
        <w:rPr>
          <w:rStyle w:val="120"/>
          <w:iCs/>
          <w:color w:val="auto"/>
        </w:rPr>
      </w:r>
      <w:r w:rsidRPr="00B713A2">
        <w:rPr>
          <w:rStyle w:val="120"/>
          <w:iCs/>
          <w:color w:val="auto"/>
        </w:rPr>
        <w:fldChar w:fldCharType="separate"/>
      </w:r>
      <w:r w:rsidR="00D01E94">
        <w:t>64</w:t>
      </w:r>
      <w:r w:rsidRPr="00B713A2">
        <w:rPr>
          <w:rStyle w:val="120"/>
          <w:iCs/>
          <w:color w:val="auto"/>
        </w:rPr>
        <w:fldChar w:fldCharType="end"/>
      </w:r>
      <w:r w:rsidRPr="00B713A2">
        <w:rPr>
          <w:rStyle w:val="120"/>
          <w:iCs/>
          <w:color w:val="auto"/>
        </w:rPr>
        <w:t>. Данный показатель приведен в целом по теплоснабжающей организации МУП ТГП ТР «Тихорецктепло», осуществляющей деятельность в нескольких муниципальных образованиях Тихорецкого муниципального района.</w:t>
      </w:r>
    </w:p>
    <w:p w14:paraId="0BE526AE" w14:textId="77777777" w:rsidR="00B713A2" w:rsidRPr="00B713A2" w:rsidRDefault="00B713A2" w:rsidP="00B713A2">
      <w:pPr>
        <w:pStyle w:val="a1"/>
        <w:rPr>
          <w:rStyle w:val="120"/>
          <w:iCs/>
          <w:color w:val="auto"/>
        </w:rPr>
        <w:sectPr w:rsidR="00B713A2" w:rsidRPr="00B713A2">
          <w:pgSz w:w="11906" w:h="16838"/>
          <w:pgMar w:top="1134" w:right="850" w:bottom="1134" w:left="1701" w:header="708" w:footer="708" w:gutter="0"/>
          <w:cols w:space="708"/>
          <w:docGrid w:linePitch="360"/>
        </w:sectPr>
      </w:pPr>
    </w:p>
    <w:p w14:paraId="710991B0" w14:textId="77777777" w:rsidR="00B713A2" w:rsidRPr="00EF3418" w:rsidRDefault="00B713A2" w:rsidP="00B713A2">
      <w:pPr>
        <w:pStyle w:val="af8"/>
      </w:pPr>
      <w:r w:rsidRPr="00EF3418">
        <w:lastRenderedPageBreak/>
        <w:t xml:space="preserve">Таблица </w:t>
      </w:r>
      <w:fldSimple w:instr=" SEQ Таблица \* ARABIC ">
        <w:bookmarkStart w:id="147" w:name="_Ref530410360"/>
        <w:r w:rsidR="00D01E94">
          <w:rPr>
            <w:noProof/>
          </w:rPr>
          <w:t>64</w:t>
        </w:r>
        <w:bookmarkEnd w:id="147"/>
      </w:fldSimple>
      <w:r w:rsidRPr="00EF3418">
        <w:t xml:space="preserve"> – Доля отпуска тепловой энергии, осуществляемого потребителям по приборам учета, в общем объеме отпущенной тепловой энергии</w:t>
      </w:r>
    </w:p>
    <w:tbl>
      <w:tblPr>
        <w:tblStyle w:val="af0"/>
        <w:tblW w:w="5000" w:type="pct"/>
        <w:tblLook w:val="04A0" w:firstRow="1" w:lastRow="0" w:firstColumn="1" w:lastColumn="0" w:noHBand="0" w:noVBand="1"/>
      </w:tblPr>
      <w:tblGrid>
        <w:gridCol w:w="1712"/>
        <w:gridCol w:w="805"/>
        <w:gridCol w:w="805"/>
        <w:gridCol w:w="805"/>
        <w:gridCol w:w="805"/>
        <w:gridCol w:w="805"/>
        <w:gridCol w:w="805"/>
        <w:gridCol w:w="805"/>
        <w:gridCol w:w="805"/>
        <w:gridCol w:w="805"/>
        <w:gridCol w:w="805"/>
        <w:gridCol w:w="805"/>
        <w:gridCol w:w="806"/>
        <w:gridCol w:w="806"/>
        <w:gridCol w:w="806"/>
        <w:gridCol w:w="806"/>
        <w:gridCol w:w="769"/>
      </w:tblGrid>
      <w:tr w:rsidR="00B713A2" w:rsidRPr="00BF337C" w14:paraId="42AB55A1" w14:textId="77777777" w:rsidTr="00A573DF">
        <w:trPr>
          <w:trHeight w:val="198"/>
        </w:trPr>
        <w:tc>
          <w:tcPr>
            <w:tcW w:w="549" w:type="pct"/>
            <w:noWrap/>
          </w:tcPr>
          <w:p w14:paraId="1726FAC9" w14:textId="77777777" w:rsidR="00B713A2" w:rsidRPr="00B713A2" w:rsidRDefault="00B713A2" w:rsidP="00B713A2">
            <w:pPr>
              <w:pStyle w:val="103"/>
            </w:pPr>
            <w:r>
              <w:t>Год</w:t>
            </w:r>
          </w:p>
        </w:tc>
        <w:tc>
          <w:tcPr>
            <w:tcW w:w="279" w:type="pct"/>
          </w:tcPr>
          <w:p w14:paraId="4D6FAF96" w14:textId="77777777" w:rsidR="00B713A2" w:rsidRPr="00B713A2" w:rsidRDefault="00B713A2" w:rsidP="00B713A2">
            <w:pPr>
              <w:pStyle w:val="103"/>
            </w:pPr>
            <w:r>
              <w:t>2018</w:t>
            </w:r>
          </w:p>
        </w:tc>
        <w:tc>
          <w:tcPr>
            <w:tcW w:w="279" w:type="pct"/>
            <w:noWrap/>
            <w:hideMark/>
          </w:tcPr>
          <w:p w14:paraId="50AFDAAB" w14:textId="77777777" w:rsidR="00B713A2" w:rsidRPr="00B713A2" w:rsidRDefault="00B713A2" w:rsidP="00B713A2">
            <w:pPr>
              <w:pStyle w:val="103"/>
            </w:pPr>
            <w:r w:rsidRPr="00B713A2">
              <w:t>2019</w:t>
            </w:r>
          </w:p>
        </w:tc>
        <w:tc>
          <w:tcPr>
            <w:tcW w:w="279" w:type="pct"/>
            <w:noWrap/>
            <w:hideMark/>
          </w:tcPr>
          <w:p w14:paraId="0564AF69" w14:textId="77777777" w:rsidR="00B713A2" w:rsidRPr="00B713A2" w:rsidRDefault="00B713A2" w:rsidP="00B713A2">
            <w:pPr>
              <w:pStyle w:val="103"/>
            </w:pPr>
            <w:r w:rsidRPr="00B713A2">
              <w:t>2020</w:t>
            </w:r>
          </w:p>
        </w:tc>
        <w:tc>
          <w:tcPr>
            <w:tcW w:w="279" w:type="pct"/>
            <w:noWrap/>
            <w:hideMark/>
          </w:tcPr>
          <w:p w14:paraId="02AA0818" w14:textId="77777777" w:rsidR="00B713A2" w:rsidRPr="00B713A2" w:rsidRDefault="00B713A2" w:rsidP="00B713A2">
            <w:pPr>
              <w:pStyle w:val="103"/>
            </w:pPr>
            <w:r w:rsidRPr="00B713A2">
              <w:t>2021</w:t>
            </w:r>
          </w:p>
        </w:tc>
        <w:tc>
          <w:tcPr>
            <w:tcW w:w="279" w:type="pct"/>
            <w:noWrap/>
            <w:hideMark/>
          </w:tcPr>
          <w:p w14:paraId="500535FE" w14:textId="77777777" w:rsidR="00B713A2" w:rsidRPr="00B713A2" w:rsidRDefault="00B713A2" w:rsidP="00B713A2">
            <w:pPr>
              <w:pStyle w:val="103"/>
            </w:pPr>
            <w:r w:rsidRPr="00B713A2">
              <w:t>2022</w:t>
            </w:r>
          </w:p>
        </w:tc>
        <w:tc>
          <w:tcPr>
            <w:tcW w:w="279" w:type="pct"/>
            <w:noWrap/>
            <w:hideMark/>
          </w:tcPr>
          <w:p w14:paraId="72F530BB" w14:textId="77777777" w:rsidR="00B713A2" w:rsidRPr="00B713A2" w:rsidRDefault="00B713A2" w:rsidP="00B713A2">
            <w:pPr>
              <w:pStyle w:val="103"/>
            </w:pPr>
            <w:r w:rsidRPr="00B713A2">
              <w:t>2023</w:t>
            </w:r>
          </w:p>
        </w:tc>
        <w:tc>
          <w:tcPr>
            <w:tcW w:w="279" w:type="pct"/>
            <w:noWrap/>
            <w:hideMark/>
          </w:tcPr>
          <w:p w14:paraId="435B7683" w14:textId="77777777" w:rsidR="00B713A2" w:rsidRPr="00B713A2" w:rsidRDefault="00B713A2" w:rsidP="00B713A2">
            <w:pPr>
              <w:pStyle w:val="103"/>
            </w:pPr>
            <w:r w:rsidRPr="00B713A2">
              <w:t>2024</w:t>
            </w:r>
          </w:p>
        </w:tc>
        <w:tc>
          <w:tcPr>
            <w:tcW w:w="279" w:type="pct"/>
            <w:noWrap/>
            <w:hideMark/>
          </w:tcPr>
          <w:p w14:paraId="26DE4DBE" w14:textId="77777777" w:rsidR="00B713A2" w:rsidRPr="00B713A2" w:rsidRDefault="00B713A2" w:rsidP="00B713A2">
            <w:pPr>
              <w:pStyle w:val="103"/>
            </w:pPr>
            <w:r w:rsidRPr="00B713A2">
              <w:t>2025</w:t>
            </w:r>
          </w:p>
        </w:tc>
        <w:tc>
          <w:tcPr>
            <w:tcW w:w="279" w:type="pct"/>
            <w:noWrap/>
            <w:hideMark/>
          </w:tcPr>
          <w:p w14:paraId="395936CF" w14:textId="77777777" w:rsidR="00B713A2" w:rsidRPr="00B713A2" w:rsidRDefault="00B713A2" w:rsidP="00B713A2">
            <w:pPr>
              <w:pStyle w:val="103"/>
            </w:pPr>
            <w:r w:rsidRPr="00B713A2">
              <w:t>2026</w:t>
            </w:r>
          </w:p>
        </w:tc>
        <w:tc>
          <w:tcPr>
            <w:tcW w:w="279" w:type="pct"/>
            <w:noWrap/>
            <w:hideMark/>
          </w:tcPr>
          <w:p w14:paraId="2E98734D" w14:textId="77777777" w:rsidR="00B713A2" w:rsidRPr="00B713A2" w:rsidRDefault="00B713A2" w:rsidP="00B713A2">
            <w:pPr>
              <w:pStyle w:val="103"/>
            </w:pPr>
            <w:r w:rsidRPr="00B713A2">
              <w:t>2027</w:t>
            </w:r>
          </w:p>
        </w:tc>
        <w:tc>
          <w:tcPr>
            <w:tcW w:w="279" w:type="pct"/>
            <w:noWrap/>
            <w:hideMark/>
          </w:tcPr>
          <w:p w14:paraId="298C0B1E" w14:textId="77777777" w:rsidR="00B713A2" w:rsidRPr="00B713A2" w:rsidRDefault="00B713A2" w:rsidP="00B713A2">
            <w:pPr>
              <w:pStyle w:val="103"/>
            </w:pPr>
            <w:r w:rsidRPr="00B713A2">
              <w:t>2028</w:t>
            </w:r>
          </w:p>
        </w:tc>
        <w:tc>
          <w:tcPr>
            <w:tcW w:w="279" w:type="pct"/>
            <w:noWrap/>
            <w:hideMark/>
          </w:tcPr>
          <w:p w14:paraId="7C9355F0" w14:textId="77777777" w:rsidR="00B713A2" w:rsidRPr="00B713A2" w:rsidRDefault="00B713A2" w:rsidP="00B713A2">
            <w:pPr>
              <w:pStyle w:val="103"/>
            </w:pPr>
            <w:r w:rsidRPr="00B713A2">
              <w:t>2029</w:t>
            </w:r>
          </w:p>
        </w:tc>
        <w:tc>
          <w:tcPr>
            <w:tcW w:w="279" w:type="pct"/>
            <w:noWrap/>
            <w:hideMark/>
          </w:tcPr>
          <w:p w14:paraId="3B54C270" w14:textId="77777777" w:rsidR="00B713A2" w:rsidRPr="00B713A2" w:rsidRDefault="00B713A2" w:rsidP="00B713A2">
            <w:pPr>
              <w:pStyle w:val="103"/>
            </w:pPr>
            <w:r w:rsidRPr="00B713A2">
              <w:t>2030</w:t>
            </w:r>
          </w:p>
        </w:tc>
        <w:tc>
          <w:tcPr>
            <w:tcW w:w="279" w:type="pct"/>
            <w:noWrap/>
            <w:hideMark/>
          </w:tcPr>
          <w:p w14:paraId="3DB40C0B" w14:textId="77777777" w:rsidR="00B713A2" w:rsidRPr="00B713A2" w:rsidRDefault="00B713A2" w:rsidP="00B713A2">
            <w:pPr>
              <w:pStyle w:val="103"/>
            </w:pPr>
            <w:r w:rsidRPr="00B713A2">
              <w:t>2031</w:t>
            </w:r>
          </w:p>
        </w:tc>
        <w:tc>
          <w:tcPr>
            <w:tcW w:w="279" w:type="pct"/>
            <w:noWrap/>
            <w:hideMark/>
          </w:tcPr>
          <w:p w14:paraId="3F3ED52B" w14:textId="77777777" w:rsidR="00B713A2" w:rsidRPr="00B713A2" w:rsidRDefault="00B713A2" w:rsidP="00B713A2">
            <w:pPr>
              <w:pStyle w:val="103"/>
            </w:pPr>
            <w:r w:rsidRPr="00B713A2">
              <w:t>2032</w:t>
            </w:r>
          </w:p>
        </w:tc>
        <w:tc>
          <w:tcPr>
            <w:tcW w:w="271" w:type="pct"/>
            <w:noWrap/>
            <w:hideMark/>
          </w:tcPr>
          <w:p w14:paraId="68849DEC" w14:textId="77777777" w:rsidR="00B713A2" w:rsidRPr="00B713A2" w:rsidRDefault="00B713A2" w:rsidP="00B713A2">
            <w:pPr>
              <w:pStyle w:val="103"/>
            </w:pPr>
            <w:r w:rsidRPr="00B713A2">
              <w:t>2033</w:t>
            </w:r>
          </w:p>
        </w:tc>
      </w:tr>
      <w:tr w:rsidR="00B713A2" w:rsidRPr="00BF337C" w14:paraId="475D1C8A" w14:textId="77777777" w:rsidTr="00A573DF">
        <w:trPr>
          <w:trHeight w:val="77"/>
        </w:trPr>
        <w:tc>
          <w:tcPr>
            <w:tcW w:w="549" w:type="pct"/>
            <w:noWrap/>
          </w:tcPr>
          <w:p w14:paraId="4200D4BC" w14:textId="77777777" w:rsidR="00B713A2" w:rsidRPr="00B713A2" w:rsidRDefault="00B713A2" w:rsidP="00B713A2">
            <w:pPr>
              <w:pStyle w:val="103"/>
            </w:pPr>
            <w:r>
              <w:t>Доля отпуска</w:t>
            </w:r>
            <w:r w:rsidRPr="00B713A2">
              <w:t xml:space="preserve"> </w:t>
            </w:r>
            <w:r w:rsidRPr="00B713A2">
              <w:br/>
              <w:t>тепловой энергии</w:t>
            </w:r>
          </w:p>
        </w:tc>
        <w:tc>
          <w:tcPr>
            <w:tcW w:w="279" w:type="pct"/>
          </w:tcPr>
          <w:p w14:paraId="34EE0292" w14:textId="77777777" w:rsidR="00B713A2" w:rsidRPr="00B713A2" w:rsidRDefault="00B713A2" w:rsidP="00B713A2">
            <w:pPr>
              <w:pStyle w:val="103"/>
            </w:pPr>
            <w:r>
              <w:t>0,64</w:t>
            </w:r>
          </w:p>
        </w:tc>
        <w:tc>
          <w:tcPr>
            <w:tcW w:w="279" w:type="pct"/>
            <w:noWrap/>
            <w:hideMark/>
          </w:tcPr>
          <w:p w14:paraId="29E55F73" w14:textId="77777777" w:rsidR="00B713A2" w:rsidRPr="00B713A2" w:rsidRDefault="00B713A2" w:rsidP="00B713A2">
            <w:pPr>
              <w:pStyle w:val="103"/>
            </w:pPr>
            <w:r w:rsidRPr="00B713A2">
              <w:t>0,64</w:t>
            </w:r>
          </w:p>
        </w:tc>
        <w:tc>
          <w:tcPr>
            <w:tcW w:w="279" w:type="pct"/>
            <w:noWrap/>
            <w:hideMark/>
          </w:tcPr>
          <w:p w14:paraId="5F8B9265" w14:textId="77777777" w:rsidR="00B713A2" w:rsidRPr="00B713A2" w:rsidRDefault="00B713A2" w:rsidP="00B713A2">
            <w:pPr>
              <w:pStyle w:val="103"/>
            </w:pPr>
            <w:r w:rsidRPr="00B713A2">
              <w:t>0,64</w:t>
            </w:r>
          </w:p>
        </w:tc>
        <w:tc>
          <w:tcPr>
            <w:tcW w:w="279" w:type="pct"/>
            <w:noWrap/>
            <w:hideMark/>
          </w:tcPr>
          <w:p w14:paraId="087C21CF" w14:textId="77777777" w:rsidR="00B713A2" w:rsidRPr="00B713A2" w:rsidRDefault="00B713A2" w:rsidP="00B713A2">
            <w:pPr>
              <w:pStyle w:val="103"/>
            </w:pPr>
            <w:r w:rsidRPr="00B713A2">
              <w:t>0,64</w:t>
            </w:r>
          </w:p>
        </w:tc>
        <w:tc>
          <w:tcPr>
            <w:tcW w:w="279" w:type="pct"/>
            <w:noWrap/>
            <w:hideMark/>
          </w:tcPr>
          <w:p w14:paraId="1D29B202" w14:textId="77777777" w:rsidR="00B713A2" w:rsidRPr="00B713A2" w:rsidRDefault="00B713A2" w:rsidP="00B713A2">
            <w:pPr>
              <w:pStyle w:val="103"/>
            </w:pPr>
            <w:r w:rsidRPr="00B713A2">
              <w:t>0,64</w:t>
            </w:r>
          </w:p>
        </w:tc>
        <w:tc>
          <w:tcPr>
            <w:tcW w:w="279" w:type="pct"/>
            <w:noWrap/>
            <w:hideMark/>
          </w:tcPr>
          <w:p w14:paraId="639EA5DB" w14:textId="77777777" w:rsidR="00B713A2" w:rsidRPr="00B713A2" w:rsidRDefault="00B713A2" w:rsidP="00B713A2">
            <w:pPr>
              <w:pStyle w:val="103"/>
            </w:pPr>
            <w:r w:rsidRPr="00B713A2">
              <w:t>0,64</w:t>
            </w:r>
          </w:p>
        </w:tc>
        <w:tc>
          <w:tcPr>
            <w:tcW w:w="279" w:type="pct"/>
            <w:noWrap/>
            <w:hideMark/>
          </w:tcPr>
          <w:p w14:paraId="584DA610" w14:textId="77777777" w:rsidR="00B713A2" w:rsidRPr="00B713A2" w:rsidRDefault="00B713A2" w:rsidP="00B713A2">
            <w:pPr>
              <w:pStyle w:val="103"/>
            </w:pPr>
            <w:r w:rsidRPr="00B713A2">
              <w:t>0,64</w:t>
            </w:r>
          </w:p>
        </w:tc>
        <w:tc>
          <w:tcPr>
            <w:tcW w:w="279" w:type="pct"/>
            <w:noWrap/>
            <w:hideMark/>
          </w:tcPr>
          <w:p w14:paraId="35E8960B" w14:textId="77777777" w:rsidR="00B713A2" w:rsidRPr="00B713A2" w:rsidRDefault="00B713A2" w:rsidP="00B713A2">
            <w:pPr>
              <w:pStyle w:val="103"/>
            </w:pPr>
            <w:r w:rsidRPr="00B713A2">
              <w:t>0,64</w:t>
            </w:r>
          </w:p>
        </w:tc>
        <w:tc>
          <w:tcPr>
            <w:tcW w:w="279" w:type="pct"/>
            <w:noWrap/>
            <w:hideMark/>
          </w:tcPr>
          <w:p w14:paraId="36D102DB" w14:textId="77777777" w:rsidR="00B713A2" w:rsidRPr="00B713A2" w:rsidRDefault="00B713A2" w:rsidP="00B713A2">
            <w:pPr>
              <w:pStyle w:val="103"/>
            </w:pPr>
            <w:r w:rsidRPr="00B713A2">
              <w:t>0,64</w:t>
            </w:r>
          </w:p>
        </w:tc>
        <w:tc>
          <w:tcPr>
            <w:tcW w:w="279" w:type="pct"/>
            <w:noWrap/>
            <w:hideMark/>
          </w:tcPr>
          <w:p w14:paraId="0B6763C1" w14:textId="77777777" w:rsidR="00B713A2" w:rsidRPr="00B713A2" w:rsidRDefault="00B713A2" w:rsidP="00B713A2">
            <w:pPr>
              <w:pStyle w:val="103"/>
            </w:pPr>
            <w:r w:rsidRPr="00B713A2">
              <w:t>0,64</w:t>
            </w:r>
          </w:p>
        </w:tc>
        <w:tc>
          <w:tcPr>
            <w:tcW w:w="279" w:type="pct"/>
            <w:noWrap/>
            <w:hideMark/>
          </w:tcPr>
          <w:p w14:paraId="186A8E93" w14:textId="77777777" w:rsidR="00B713A2" w:rsidRPr="00B713A2" w:rsidRDefault="00B713A2" w:rsidP="00B713A2">
            <w:pPr>
              <w:pStyle w:val="103"/>
            </w:pPr>
            <w:r w:rsidRPr="00B713A2">
              <w:t>0,64</w:t>
            </w:r>
          </w:p>
        </w:tc>
        <w:tc>
          <w:tcPr>
            <w:tcW w:w="279" w:type="pct"/>
            <w:noWrap/>
            <w:hideMark/>
          </w:tcPr>
          <w:p w14:paraId="4AEC5E5D" w14:textId="77777777" w:rsidR="00B713A2" w:rsidRPr="00B713A2" w:rsidRDefault="00B713A2" w:rsidP="00B713A2">
            <w:pPr>
              <w:pStyle w:val="103"/>
            </w:pPr>
            <w:r w:rsidRPr="00B713A2">
              <w:t>0,64</w:t>
            </w:r>
          </w:p>
        </w:tc>
        <w:tc>
          <w:tcPr>
            <w:tcW w:w="279" w:type="pct"/>
            <w:noWrap/>
            <w:hideMark/>
          </w:tcPr>
          <w:p w14:paraId="68ED0221" w14:textId="77777777" w:rsidR="00B713A2" w:rsidRPr="00B713A2" w:rsidRDefault="00B713A2" w:rsidP="00B713A2">
            <w:pPr>
              <w:pStyle w:val="103"/>
            </w:pPr>
            <w:r w:rsidRPr="00B713A2">
              <w:t>0,64</w:t>
            </w:r>
          </w:p>
        </w:tc>
        <w:tc>
          <w:tcPr>
            <w:tcW w:w="279" w:type="pct"/>
            <w:noWrap/>
            <w:hideMark/>
          </w:tcPr>
          <w:p w14:paraId="67779EDA" w14:textId="77777777" w:rsidR="00B713A2" w:rsidRPr="00B713A2" w:rsidRDefault="00B713A2" w:rsidP="00B713A2">
            <w:pPr>
              <w:pStyle w:val="103"/>
            </w:pPr>
            <w:r w:rsidRPr="00B713A2">
              <w:t>0,65</w:t>
            </w:r>
          </w:p>
        </w:tc>
        <w:tc>
          <w:tcPr>
            <w:tcW w:w="279" w:type="pct"/>
            <w:noWrap/>
            <w:hideMark/>
          </w:tcPr>
          <w:p w14:paraId="7315FC7D" w14:textId="77777777" w:rsidR="00B713A2" w:rsidRPr="00B713A2" w:rsidRDefault="00B713A2" w:rsidP="00B713A2">
            <w:pPr>
              <w:pStyle w:val="103"/>
            </w:pPr>
            <w:r w:rsidRPr="00B713A2">
              <w:t>0,65</w:t>
            </w:r>
          </w:p>
        </w:tc>
        <w:tc>
          <w:tcPr>
            <w:tcW w:w="271" w:type="pct"/>
            <w:noWrap/>
            <w:hideMark/>
          </w:tcPr>
          <w:p w14:paraId="2D844BCF" w14:textId="77777777" w:rsidR="00B713A2" w:rsidRPr="00B713A2" w:rsidRDefault="00B713A2" w:rsidP="00B713A2">
            <w:pPr>
              <w:pStyle w:val="103"/>
            </w:pPr>
            <w:r w:rsidRPr="00B713A2">
              <w:t>0,65</w:t>
            </w:r>
          </w:p>
        </w:tc>
      </w:tr>
    </w:tbl>
    <w:p w14:paraId="35334C96" w14:textId="77777777" w:rsidR="00B713A2" w:rsidRDefault="00B713A2" w:rsidP="00B713A2">
      <w:pPr>
        <w:pStyle w:val="a1"/>
        <w:sectPr w:rsidR="00B713A2" w:rsidSect="00B713A2">
          <w:pgSz w:w="16838" w:h="11906" w:orient="landscape"/>
          <w:pgMar w:top="1701" w:right="1134" w:bottom="851" w:left="1134" w:header="709" w:footer="709" w:gutter="0"/>
          <w:cols w:space="708"/>
          <w:docGrid w:linePitch="360"/>
        </w:sectPr>
      </w:pPr>
    </w:p>
    <w:p w14:paraId="09DC3BDF" w14:textId="77777777" w:rsidR="0080215E" w:rsidRDefault="0080215E" w:rsidP="00B54E93">
      <w:pPr>
        <w:pStyle w:val="11"/>
      </w:pPr>
      <w:r>
        <w:lastRenderedPageBreak/>
        <w:t>Средневзвешенный (по материальной характеристике) срок эксплуатации тепловых сетей (для каждой системы теплоснабжения).</w:t>
      </w:r>
    </w:p>
    <w:p w14:paraId="1DC308AD" w14:textId="77777777" w:rsidR="007F0246" w:rsidRPr="007F0246" w:rsidRDefault="007F0246" w:rsidP="007F0246">
      <w:pPr>
        <w:pStyle w:val="a1"/>
      </w:pPr>
      <w:r w:rsidRPr="007F0246">
        <w:t xml:space="preserve">Средневзвешенный (по материальной характеристике) срок эксплуатации тепловых сетей по каждой котельной МУП ТГП ТР «Тихорецктепло» не рассчитать так как точные сведения по году прокладки тепловых сетей у организации отсутствуют. Имеющиеся сведения представлены в таблице </w:t>
      </w:r>
      <w:r w:rsidRPr="007F0246">
        <w:fldChar w:fldCharType="begin"/>
      </w:r>
      <w:r w:rsidRPr="007F0246">
        <w:instrText xml:space="preserve"> REF _Ref529524811 \h  \* MERGEFORMAT </w:instrText>
      </w:r>
      <w:r w:rsidRPr="007F0246">
        <w:fldChar w:fldCharType="separate"/>
      </w:r>
      <w:r w:rsidR="00D01E94">
        <w:t>65</w:t>
      </w:r>
      <w:r w:rsidRPr="007F0246">
        <w:fldChar w:fldCharType="end"/>
      </w:r>
      <w:r w:rsidRPr="007F0246">
        <w:t>.</w:t>
      </w:r>
    </w:p>
    <w:p w14:paraId="5E3091B0" w14:textId="77777777" w:rsidR="007F0246" w:rsidRPr="007F0246" w:rsidRDefault="007F0246" w:rsidP="007F0246">
      <w:pPr>
        <w:pStyle w:val="a1"/>
      </w:pPr>
    </w:p>
    <w:p w14:paraId="0851F9AA" w14:textId="63CC9E05" w:rsidR="007F0246" w:rsidRPr="007F0246" w:rsidRDefault="007F0246" w:rsidP="007F0246">
      <w:pPr>
        <w:pStyle w:val="af8"/>
      </w:pPr>
      <w:r w:rsidRPr="007F0246">
        <w:t xml:space="preserve">Таблица </w:t>
      </w:r>
      <w:fldSimple w:instr=" SEQ Таблица \* ARABIC ">
        <w:bookmarkStart w:id="148" w:name="_Ref529524811"/>
        <w:r w:rsidR="00D01E94">
          <w:rPr>
            <w:noProof/>
          </w:rPr>
          <w:t>65</w:t>
        </w:r>
        <w:bookmarkEnd w:id="148"/>
      </w:fldSimple>
      <w:r w:rsidRPr="007F0246">
        <w:t xml:space="preserve"> – Сведения по году прокладки тепловых сетей МУП ТГП ТР «Тихорецктепло» на территории </w:t>
      </w:r>
      <w:r>
        <w:t>Еремизино-Борисовского</w:t>
      </w:r>
      <w:r w:rsidRPr="007F0246">
        <w:t xml:space="preserve"> сельского поселения</w:t>
      </w:r>
    </w:p>
    <w:tbl>
      <w:tblPr>
        <w:tblStyle w:val="TableGridReport1"/>
        <w:tblW w:w="5000" w:type="pct"/>
        <w:tblLook w:val="04A0" w:firstRow="1" w:lastRow="0" w:firstColumn="1" w:lastColumn="0" w:noHBand="0" w:noVBand="1"/>
      </w:tblPr>
      <w:tblGrid>
        <w:gridCol w:w="4530"/>
        <w:gridCol w:w="4815"/>
      </w:tblGrid>
      <w:tr w:rsidR="007F0246" w:rsidRPr="007F0246" w14:paraId="45362896" w14:textId="77777777" w:rsidTr="007F0246">
        <w:trPr>
          <w:trHeight w:val="300"/>
          <w:tblHeader/>
        </w:trPr>
        <w:tc>
          <w:tcPr>
            <w:tcW w:w="2424" w:type="pct"/>
          </w:tcPr>
          <w:p w14:paraId="4BE39160" w14:textId="77777777" w:rsidR="007F0246" w:rsidRPr="007F0246" w:rsidRDefault="007F0246" w:rsidP="007F0246">
            <w:pPr>
              <w:pStyle w:val="103"/>
            </w:pPr>
            <w:r w:rsidRPr="007F0246">
              <w:t>Наименование котельной</w:t>
            </w:r>
          </w:p>
        </w:tc>
        <w:tc>
          <w:tcPr>
            <w:tcW w:w="2576" w:type="pct"/>
            <w:noWrap/>
          </w:tcPr>
          <w:p w14:paraId="744CE690" w14:textId="77777777" w:rsidR="007F0246" w:rsidRPr="007F0246" w:rsidRDefault="007F0246" w:rsidP="007F0246">
            <w:pPr>
              <w:pStyle w:val="103"/>
            </w:pPr>
            <w:r w:rsidRPr="007F0246">
              <w:t>Год прокладки</w:t>
            </w:r>
          </w:p>
        </w:tc>
      </w:tr>
      <w:tr w:rsidR="004D2C83" w:rsidRPr="007F0246" w14:paraId="23A9C84F" w14:textId="77777777" w:rsidTr="007F0246">
        <w:trPr>
          <w:trHeight w:val="300"/>
        </w:trPr>
        <w:tc>
          <w:tcPr>
            <w:tcW w:w="2424" w:type="pct"/>
          </w:tcPr>
          <w:p w14:paraId="476793A0" w14:textId="7CFC5338" w:rsidR="004D2C83" w:rsidRPr="004D2C83" w:rsidRDefault="004D2C83" w:rsidP="004D2C83">
            <w:pPr>
              <w:pStyle w:val="103"/>
            </w:pPr>
            <w:r w:rsidRPr="004D2C83">
              <w:t>Котельная № 107</w:t>
            </w:r>
          </w:p>
        </w:tc>
        <w:tc>
          <w:tcPr>
            <w:tcW w:w="2576" w:type="pct"/>
            <w:noWrap/>
            <w:hideMark/>
          </w:tcPr>
          <w:p w14:paraId="6B973A70" w14:textId="77777777" w:rsidR="004D2C83" w:rsidRPr="004D2C83" w:rsidRDefault="004D2C83" w:rsidP="004D2C83">
            <w:pPr>
              <w:pStyle w:val="103"/>
            </w:pPr>
            <w:r w:rsidRPr="004D2C83">
              <w:t>до1990г</w:t>
            </w:r>
          </w:p>
        </w:tc>
      </w:tr>
      <w:tr w:rsidR="004D2C83" w:rsidRPr="007F0246" w14:paraId="11C559A9" w14:textId="77777777" w:rsidTr="007F0246">
        <w:trPr>
          <w:trHeight w:val="300"/>
        </w:trPr>
        <w:tc>
          <w:tcPr>
            <w:tcW w:w="2424" w:type="pct"/>
          </w:tcPr>
          <w:p w14:paraId="43764EA6" w14:textId="77117956" w:rsidR="004D2C83" w:rsidRPr="004D2C83" w:rsidRDefault="004D2C83" w:rsidP="004D2C83">
            <w:pPr>
              <w:pStyle w:val="103"/>
            </w:pPr>
            <w:r w:rsidRPr="004D2C83">
              <w:t>Котельная № 118</w:t>
            </w:r>
          </w:p>
        </w:tc>
        <w:tc>
          <w:tcPr>
            <w:tcW w:w="2576" w:type="pct"/>
            <w:noWrap/>
            <w:hideMark/>
          </w:tcPr>
          <w:p w14:paraId="2CB408E1" w14:textId="04A41BCB" w:rsidR="004D2C83" w:rsidRPr="004D2C83" w:rsidRDefault="004D2C83" w:rsidP="004D2C83">
            <w:pPr>
              <w:pStyle w:val="103"/>
            </w:pPr>
            <w:r w:rsidRPr="004D2C83">
              <w:t>до1990г</w:t>
            </w:r>
          </w:p>
        </w:tc>
      </w:tr>
    </w:tbl>
    <w:p w14:paraId="610E7991" w14:textId="77777777" w:rsidR="007F0246" w:rsidRPr="00EF76DC" w:rsidRDefault="007F0246" w:rsidP="00EF76DC">
      <w:pPr>
        <w:pStyle w:val="a1"/>
      </w:pPr>
    </w:p>
    <w:p w14:paraId="09DC3BE0" w14:textId="77777777" w:rsidR="0080215E" w:rsidRDefault="0080215E" w:rsidP="00B54E93">
      <w:pPr>
        <w:pStyle w:val="11"/>
      </w:pPr>
      <w: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p w14:paraId="3C4B4E61" w14:textId="49DB824C" w:rsidR="001241AF" w:rsidRPr="001241AF" w:rsidRDefault="001241AF" w:rsidP="001241AF">
      <w:pPr>
        <w:pStyle w:val="a1"/>
      </w:pPr>
      <w:r w:rsidRPr="001241AF">
        <w:t xml:space="preserve">Реконструкция тепловых сетей на территории </w:t>
      </w:r>
      <w:r>
        <w:t>Еремизино-Борисовского</w:t>
      </w:r>
      <w:r w:rsidRPr="001241AF">
        <w:t xml:space="preserve"> сельского поселения не предусматривается. В связи с этим индикатор: отношение материальной характеристики тепловых сетей, реконструированных за год, к общей материальной характеристике тепловых сетей равен 0.</w:t>
      </w:r>
    </w:p>
    <w:p w14:paraId="4095130D" w14:textId="77777777" w:rsidR="001241AF" w:rsidRPr="00EF76DC" w:rsidRDefault="001241AF" w:rsidP="00EF76DC">
      <w:pPr>
        <w:pStyle w:val="a1"/>
      </w:pPr>
    </w:p>
    <w:p w14:paraId="09DC3BE1" w14:textId="77777777" w:rsidR="0080215E" w:rsidRDefault="0080215E" w:rsidP="00B54E93">
      <w:pPr>
        <w:pStyle w:val="11"/>
      </w:pPr>
      <w: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p w14:paraId="4857133E" w14:textId="77777777" w:rsidR="009C47A0" w:rsidRPr="009C47A0" w:rsidRDefault="009C47A0" w:rsidP="009C47A0">
      <w:pPr>
        <w:pStyle w:val="a1"/>
      </w:pPr>
      <w:r w:rsidRPr="009C47A0">
        <w:t xml:space="preserve">За отчетный период и период планирования отношение установленной тепловой мощности оборудования источников тепловой энергии, </w:t>
      </w:r>
      <w:r w:rsidRPr="009C47A0">
        <w:lastRenderedPageBreak/>
        <w:t>реконструированного за год, к общей установленной тепловой мощности источников тепловой энергии равно 0, так как отсутствуют мероприятия на оборудовании.</w:t>
      </w:r>
    </w:p>
    <w:p w14:paraId="169D544B" w14:textId="77777777" w:rsidR="009C47A0" w:rsidRDefault="009C47A0" w:rsidP="009C47A0">
      <w:pPr>
        <w:pStyle w:val="a1"/>
      </w:pPr>
    </w:p>
    <w:p w14:paraId="143BB8E5" w14:textId="77777777" w:rsidR="00EF76DC" w:rsidRDefault="00EF76DC">
      <w:pPr>
        <w:spacing w:after="160"/>
        <w:ind w:firstLine="709"/>
        <w:jc w:val="left"/>
      </w:pPr>
      <w:r>
        <w:br w:type="page"/>
      </w:r>
    </w:p>
    <w:p w14:paraId="09DC3BE2" w14:textId="77777777" w:rsidR="0080215E" w:rsidRDefault="0080215E" w:rsidP="00B54E93">
      <w:pPr>
        <w:pStyle w:val="1"/>
      </w:pPr>
      <w:bookmarkStart w:id="149" w:name="_Toc531252655"/>
      <w:r>
        <w:lastRenderedPageBreak/>
        <w:t>Ценовые (тарифные) пос</w:t>
      </w:r>
      <w:r w:rsidR="00B54E93">
        <w:t>ледствия.</w:t>
      </w:r>
      <w:bookmarkEnd w:id="149"/>
    </w:p>
    <w:p w14:paraId="09DC3BE4" w14:textId="3368A181" w:rsidR="0080215E" w:rsidRDefault="0080215E" w:rsidP="00EF76DC">
      <w:pPr>
        <w:pStyle w:val="11"/>
      </w:pPr>
      <w:r>
        <w:t>Тарифно-балансовые расчетные модели теплоснабжения потребителей по каждой системе теплоснабжения.</w:t>
      </w:r>
      <w:r w:rsidR="00ED5CAF">
        <w:t xml:space="preserve"> </w:t>
      </w:r>
      <w:r>
        <w:t>Тарифно-балансовые расчетные модели теплоснабжения потребителей по каждой единой теплоснабжающей организации.</w:t>
      </w:r>
    </w:p>
    <w:p w14:paraId="05C52B5E" w14:textId="77777777" w:rsidR="00ED5CAF" w:rsidRPr="00ED5CAF" w:rsidRDefault="00ED5CAF" w:rsidP="00ED5CAF">
      <w:pPr>
        <w:pStyle w:val="a1"/>
      </w:pPr>
      <w:r w:rsidRPr="00ED5CAF">
        <w:t>Разработана модель финансово-хозяйственной деятельности ТСО муниципального образования «Тихорецкий муниципальный район». Модель представляет собой комплекс взаимосвязанных таблиц Microsoft Excel, в которых на основе расчетных зависимостей, отражающих объективные взаимосвязи натуральных и финансовых показателей работы концессионера, возможно выполнять финансовое моделирование его деятельности. Суть финансового моделирования заключается в определении ежегодных потоков натуральных и финансовых показателей работы концессионера для прогнозируемых условий осуществления их финансово-хозяйственной деятельности (</w:t>
      </w:r>
      <w:r w:rsidRPr="00ED5CAF">
        <w:fldChar w:fldCharType="begin"/>
      </w:r>
      <w:r w:rsidRPr="00ED5CAF">
        <w:instrText xml:space="preserve"> REF _Ref526866861 \h </w:instrText>
      </w:r>
      <w:r w:rsidRPr="00ED5CAF">
        <w:fldChar w:fldCharType="separate"/>
      </w:r>
      <w:r w:rsidR="00D01E94" w:rsidRPr="00ED5CAF">
        <w:t xml:space="preserve">Рисунок </w:t>
      </w:r>
      <w:r w:rsidR="00D01E94">
        <w:rPr>
          <w:noProof/>
        </w:rPr>
        <w:t>14</w:t>
      </w:r>
      <w:r w:rsidRPr="00ED5CAF">
        <w:fldChar w:fldCharType="end"/>
      </w:r>
      <w:r w:rsidRPr="00ED5CAF">
        <w:t>).</w:t>
      </w:r>
    </w:p>
    <w:p w14:paraId="781D5B22" w14:textId="77777777" w:rsidR="00ED5CAF" w:rsidRPr="00ED5CAF" w:rsidRDefault="00ED5CAF" w:rsidP="00ED5CAF">
      <w:pPr>
        <w:pStyle w:val="a1"/>
      </w:pPr>
      <w:r w:rsidRPr="00ED5CAF">
        <w:t>Разработанная модель финансово-хозяйственной деятельности концессионера состоит из трех функциональных блоков:</w:t>
      </w:r>
    </w:p>
    <w:p w14:paraId="193E2B14" w14:textId="77777777" w:rsidR="00ED5CAF" w:rsidRPr="00ED5CAF" w:rsidRDefault="00ED5CAF" w:rsidP="00ED5CAF">
      <w:pPr>
        <w:pStyle w:val="a"/>
      </w:pPr>
      <w:r w:rsidRPr="00ED5CAF">
        <w:t>блок исходных данных;</w:t>
      </w:r>
    </w:p>
    <w:p w14:paraId="01075E55" w14:textId="77777777" w:rsidR="00ED5CAF" w:rsidRPr="00ED5CAF" w:rsidRDefault="00ED5CAF" w:rsidP="00ED5CAF">
      <w:pPr>
        <w:pStyle w:val="a"/>
      </w:pPr>
      <w:r w:rsidRPr="00ED5CAF">
        <w:t>расчетный блок финансовой модели;</w:t>
      </w:r>
    </w:p>
    <w:p w14:paraId="12BAA1F9" w14:textId="77777777" w:rsidR="00ED5CAF" w:rsidRPr="00ED5CAF" w:rsidRDefault="00ED5CAF" w:rsidP="00ED5CAF">
      <w:pPr>
        <w:pStyle w:val="a"/>
      </w:pPr>
      <w:r w:rsidRPr="00ED5CAF">
        <w:t>блок выходных данных.</w:t>
      </w:r>
    </w:p>
    <w:p w14:paraId="1CE47EB0" w14:textId="77777777" w:rsidR="00ED5CAF" w:rsidRPr="00ED5CAF" w:rsidRDefault="00ED5CAF" w:rsidP="00ED5CAF">
      <w:pPr>
        <w:pStyle w:val="a1"/>
      </w:pPr>
      <w:r w:rsidRPr="00ED5CAF">
        <w:t>Блок исходных данных представляет собой систему принимаемых показателей, отражающих существующее и прогнозируемое технико-экономическое окружение деятельности концессионера. Структура блока исходных данных была принята следующей:</w:t>
      </w:r>
    </w:p>
    <w:p w14:paraId="04DCF1E2" w14:textId="77777777" w:rsidR="00ED5CAF" w:rsidRPr="00ED5CAF" w:rsidRDefault="00ED5CAF" w:rsidP="00ED5CAF">
      <w:pPr>
        <w:pStyle w:val="a"/>
      </w:pPr>
      <w:r w:rsidRPr="00ED5CAF">
        <w:t>сценарные условия, представляющие собой основные параметры прогноза социально–экономического развития Российской Федерации: динамика изменения стоимости топлива, электроэнергии, воды, индекс потребительских цен;</w:t>
      </w:r>
    </w:p>
    <w:p w14:paraId="2B380EF5" w14:textId="77777777" w:rsidR="00ED5CAF" w:rsidRPr="00ED5CAF" w:rsidRDefault="00ED5CAF" w:rsidP="00ED5CAF">
      <w:pPr>
        <w:pStyle w:val="a"/>
      </w:pPr>
      <w:r w:rsidRPr="00ED5CAF">
        <w:t>финансовые потребности мероприятий по развитию на период моделирования;</w:t>
      </w:r>
    </w:p>
    <w:p w14:paraId="20A29067" w14:textId="77777777" w:rsidR="00ED5CAF" w:rsidRPr="00ED5CAF" w:rsidRDefault="00ED5CAF" w:rsidP="00ED5CAF">
      <w:pPr>
        <w:pStyle w:val="a"/>
      </w:pPr>
      <w:r w:rsidRPr="00ED5CAF">
        <w:t>производственная программа концессионера на период моделирования по годам;</w:t>
      </w:r>
    </w:p>
    <w:p w14:paraId="178A94E0" w14:textId="77777777" w:rsidR="00ED5CAF" w:rsidRPr="00ED5CAF" w:rsidRDefault="00ED5CAF" w:rsidP="00ED5CAF">
      <w:pPr>
        <w:pStyle w:val="a"/>
      </w:pPr>
      <w:r w:rsidRPr="00ED5CAF">
        <w:lastRenderedPageBreak/>
        <w:t>показатели энергоэффективности на период моделирования по годам: удельные показатели расхода ресурсов на производство (отпуска с коллекторов) тепловой энергии;</w:t>
      </w:r>
    </w:p>
    <w:p w14:paraId="3A7E2237" w14:textId="77777777" w:rsidR="00ED5CAF" w:rsidRPr="00ED5CAF" w:rsidRDefault="00ED5CAF" w:rsidP="00ED5CAF">
      <w:pPr>
        <w:pStyle w:val="a"/>
      </w:pPr>
      <w:r w:rsidRPr="00ED5CAF">
        <w:t>показатели финансово-хозяйственной деятельности в базовом периоде, задающие структуру затрат по производству тепловой энергии, с учетом структурных и технологических особенностей объектов Проекта.</w:t>
      </w:r>
    </w:p>
    <w:p w14:paraId="13F36918" w14:textId="77777777" w:rsidR="00ED5CAF" w:rsidRPr="00ED5CAF" w:rsidRDefault="00ED5CAF" w:rsidP="00ED5CAF">
      <w:pPr>
        <w:pStyle w:val="a1"/>
      </w:pPr>
      <w:r w:rsidRPr="00ED5CAF">
        <w:t>Расчетный блок финансовой модели содержит прогноз изменения затрат и выручки концессионера на период моделирования по годам.</w:t>
      </w:r>
    </w:p>
    <w:p w14:paraId="7C137610" w14:textId="77777777" w:rsidR="00ED5CAF" w:rsidRPr="00ED5CAF" w:rsidRDefault="00ED5CAF" w:rsidP="00ED5CAF">
      <w:pPr>
        <w:pStyle w:val="a1"/>
      </w:pPr>
      <w:r w:rsidRPr="00ED5CAF">
        <w:t>Затраты на покупку ресурсов рассчитываются на основании прогноза расхода ресурса, необходимого для выработки (отпуска с коллекторов) тепловой энергии. Прогноз расхода ресурсов рассчитывается путем произведения удельных показателей расхода ресурсов на объем производства тепловой энергии. Затраты на покупку ресурсов рассчитываются путем произведения расхода ресурса на его стоимость. На период моделирования стоимость ресурсов прогнозируется в соответствии с принятыми сценарными условиями, а также их стоимостями в базовом году.</w:t>
      </w:r>
    </w:p>
    <w:p w14:paraId="11A5346F" w14:textId="77777777" w:rsidR="00ED5CAF" w:rsidRPr="00ED5CAF" w:rsidRDefault="00ED5CAF" w:rsidP="00ED5CAF">
      <w:pPr>
        <w:pStyle w:val="a1"/>
      </w:pPr>
      <w:r w:rsidRPr="00ED5CAF">
        <w:t>Затраты на оплату труда, ремонты, эксплуатационные и прочие расходы индексируются в соответствии с принятыми сценарными условиями, а также их размером в базовом году с учетом изменения активов концессионера.</w:t>
      </w:r>
    </w:p>
    <w:p w14:paraId="09D93A1A" w14:textId="77777777" w:rsidR="00ED5CAF" w:rsidRPr="00ED5CAF" w:rsidRDefault="00ED5CAF" w:rsidP="00ED5CAF">
      <w:pPr>
        <w:pStyle w:val="a1"/>
      </w:pPr>
      <w:r w:rsidRPr="00ED5CAF">
        <w:t>Расчет амортизации по существующим на конец базового года основным средствам производится исходя из суммы начисленной амортизации. Расчет амортизации по вновь вводимым основным средствам производится исходя из срока полной амортизации с учетом следующих допущений:</w:t>
      </w:r>
    </w:p>
    <w:p w14:paraId="6D96BEA0" w14:textId="77777777" w:rsidR="00ED5CAF" w:rsidRPr="00ED5CAF" w:rsidRDefault="00ED5CAF" w:rsidP="00ED5CAF">
      <w:pPr>
        <w:pStyle w:val="a"/>
      </w:pPr>
      <w:r w:rsidRPr="00ED5CAF">
        <w:t>способ начисления амортизации: линейный;</w:t>
      </w:r>
    </w:p>
    <w:p w14:paraId="4B1BEF65" w14:textId="77777777" w:rsidR="00ED5CAF" w:rsidRPr="00ED5CAF" w:rsidRDefault="00ED5CAF" w:rsidP="00ED5CAF">
      <w:pPr>
        <w:pStyle w:val="a"/>
      </w:pPr>
      <w:r w:rsidRPr="00ED5CAF">
        <w:t>период начисления амортизации: 1 год;</w:t>
      </w:r>
    </w:p>
    <w:p w14:paraId="09BBC57E" w14:textId="77777777" w:rsidR="00ED5CAF" w:rsidRPr="00ED5CAF" w:rsidRDefault="00ED5CAF" w:rsidP="00ED5CAF">
      <w:pPr>
        <w:pStyle w:val="a"/>
      </w:pPr>
      <w:r w:rsidRPr="00ED5CAF">
        <w:t>амортизация начисляется с года, следующего за годом ввода объектов строительства.</w:t>
      </w:r>
    </w:p>
    <w:p w14:paraId="03943769" w14:textId="77777777" w:rsidR="00ED5CAF" w:rsidRPr="00ED5CAF" w:rsidRDefault="00ED5CAF" w:rsidP="00ED5CAF">
      <w:pPr>
        <w:pStyle w:val="a1"/>
      </w:pPr>
      <w:r w:rsidRPr="00ED5CAF">
        <w:t>Расчет налога на имущество на вновь вводимые основные средства производится с учетом следующих допущений:</w:t>
      </w:r>
    </w:p>
    <w:p w14:paraId="681E794E" w14:textId="77777777" w:rsidR="00ED5CAF" w:rsidRPr="00ED5CAF" w:rsidRDefault="00ED5CAF" w:rsidP="00ED5CAF">
      <w:pPr>
        <w:pStyle w:val="a"/>
      </w:pPr>
      <w:r w:rsidRPr="00ED5CAF">
        <w:t>налоговый период: 1 год;</w:t>
      </w:r>
    </w:p>
    <w:p w14:paraId="74208E15" w14:textId="77777777" w:rsidR="00ED5CAF" w:rsidRPr="00ED5CAF" w:rsidRDefault="00ED5CAF" w:rsidP="00ED5CAF">
      <w:pPr>
        <w:pStyle w:val="a"/>
      </w:pPr>
      <w:r w:rsidRPr="00ED5CAF">
        <w:t>ставка налога на недвижимое имущество: 2,2%.</w:t>
      </w:r>
    </w:p>
    <w:p w14:paraId="1FF7B949" w14:textId="77777777" w:rsidR="00ED5CAF" w:rsidRPr="00ED5CAF" w:rsidRDefault="00ED5CAF" w:rsidP="00ED5CAF">
      <w:pPr>
        <w:pStyle w:val="a1"/>
      </w:pPr>
      <w:r w:rsidRPr="00ED5CAF">
        <w:t>При определении налоговой базы имущество, признаваемое объектом налогообложения, учитывается по его остаточной стоимости, сформированной в соответствии с установленным порядком ведения бухгалтерского учета.</w:t>
      </w:r>
    </w:p>
    <w:p w14:paraId="7D8BF085" w14:textId="77777777" w:rsidR="00ED5CAF" w:rsidRPr="00ED5CAF" w:rsidRDefault="00ED5CAF" w:rsidP="00ED5CAF">
      <w:pPr>
        <w:pStyle w:val="a1"/>
      </w:pPr>
      <w:r w:rsidRPr="00ED5CAF">
        <w:lastRenderedPageBreak/>
        <w:t>Расчет необходимой валовой выручки и тарифа на тепловую энергию производится в соответствии с Основами ценообразования в сфере теплоснабжения, утвержденными Постановлением Правительства Российской Федерации от 22 октября 2012 г. N 1075 и Методическими указаниями по расчету регулируемых цен (тарифов) в сфере теплоснабжения, утвержденными приказом ФСТ от 13 июня 2013 г. N 760-э по методу индексации установленных тарифов.</w:t>
      </w:r>
    </w:p>
    <w:p w14:paraId="7C9717B2" w14:textId="77777777" w:rsidR="00ED5CAF" w:rsidRPr="00ED5CAF" w:rsidRDefault="00ED5CAF" w:rsidP="00ED5CAF">
      <w:pPr>
        <w:pStyle w:val="a1"/>
      </w:pPr>
      <w:r w:rsidRPr="00ED5CAF">
        <w:t>Прогноз выручки концессионера проводится на основе принятой производственной программы и прогноза тарифа на тепловую энергию.</w:t>
      </w:r>
    </w:p>
    <w:p w14:paraId="4B7511C2" w14:textId="77777777" w:rsidR="00ED5CAF" w:rsidRPr="00ED5CAF" w:rsidRDefault="00ED5CAF" w:rsidP="00ED5CAF">
      <w:pPr>
        <w:pStyle w:val="a1"/>
      </w:pPr>
      <w:r w:rsidRPr="00ED5CAF">
        <w:t>Блок выходных данных содержит прогнозные значения тарифов (цен) на тепловую энергию, прогноз финансового результата, механизм возмещения затрат и показатели эффективности Проекта.</w:t>
      </w:r>
    </w:p>
    <w:p w14:paraId="0F48E7D8" w14:textId="77777777" w:rsidR="00ED5CAF" w:rsidRDefault="00ED5CAF" w:rsidP="00ED5CAF">
      <w:pPr>
        <w:pStyle w:val="a1"/>
      </w:pPr>
    </w:p>
    <w:p w14:paraId="2F5F095E" w14:textId="77777777" w:rsidR="00ED5CAF" w:rsidRDefault="00ED5CAF" w:rsidP="00ED5CAF">
      <w:pPr>
        <w:pStyle w:val="a1"/>
        <w:sectPr w:rsidR="00ED5CAF">
          <w:pgSz w:w="11906" w:h="16838"/>
          <w:pgMar w:top="1134" w:right="850" w:bottom="1134" w:left="1701" w:header="708" w:footer="708" w:gutter="0"/>
          <w:cols w:space="708"/>
          <w:docGrid w:linePitch="360"/>
        </w:sectPr>
      </w:pPr>
    </w:p>
    <w:p w14:paraId="65D822E0" w14:textId="77777777" w:rsidR="00ED5CAF" w:rsidRPr="00ED5CAF" w:rsidRDefault="00ED5CAF" w:rsidP="00ED5CAF">
      <w:pPr>
        <w:pStyle w:val="a9"/>
      </w:pPr>
      <w:r w:rsidRPr="00ED5CAF">
        <w:rPr>
          <w:noProof/>
          <w:lang w:eastAsia="ru-RU"/>
        </w:rPr>
        <w:lastRenderedPageBreak/>
        <w:drawing>
          <wp:inline distT="0" distB="0" distL="0" distR="0" wp14:anchorId="3D6F7C85" wp14:editId="7908C59E">
            <wp:extent cx="9188450" cy="4630782"/>
            <wp:effectExtent l="0" t="0" r="0" b="0"/>
            <wp:docPr id="17043" name="Рисунок 17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9198138" cy="4635664"/>
                    </a:xfrm>
                    <a:prstGeom prst="rect">
                      <a:avLst/>
                    </a:prstGeom>
                    <a:noFill/>
                  </pic:spPr>
                </pic:pic>
              </a:graphicData>
            </a:graphic>
          </wp:inline>
        </w:drawing>
      </w:r>
    </w:p>
    <w:p w14:paraId="46D6E72D" w14:textId="77777777" w:rsidR="00ED5CAF" w:rsidRPr="00ED5CAF" w:rsidRDefault="00ED5CAF" w:rsidP="00ED5CAF">
      <w:pPr>
        <w:pStyle w:val="a9"/>
      </w:pPr>
      <w:bookmarkStart w:id="150" w:name="_Ref526866861"/>
      <w:r w:rsidRPr="00ED5CAF">
        <w:t xml:space="preserve">Рисунок </w:t>
      </w:r>
      <w:fldSimple w:instr=" SEQ Рисунок \* ARABIC ">
        <w:r w:rsidR="00D01E94">
          <w:rPr>
            <w:noProof/>
          </w:rPr>
          <w:t>14</w:t>
        </w:r>
      </w:fldSimple>
      <w:bookmarkEnd w:id="150"/>
      <w:r w:rsidRPr="00ED5CAF">
        <w:t xml:space="preserve"> - Общая схема моделирования</w:t>
      </w:r>
    </w:p>
    <w:p w14:paraId="42D46F9B" w14:textId="77777777" w:rsidR="00ED5CAF" w:rsidRDefault="00ED5CAF" w:rsidP="00ED5CAF">
      <w:pPr>
        <w:pStyle w:val="a1"/>
      </w:pPr>
    </w:p>
    <w:p w14:paraId="0445D045" w14:textId="77777777" w:rsidR="00ED5CAF" w:rsidRDefault="00ED5CAF" w:rsidP="00ED5CAF">
      <w:pPr>
        <w:pStyle w:val="a1"/>
        <w:sectPr w:rsidR="00ED5CAF" w:rsidSect="00ED5CAF">
          <w:pgSz w:w="16840" w:h="11907" w:orient="landscape" w:code="9"/>
          <w:pgMar w:top="1701" w:right="1134" w:bottom="851" w:left="1134" w:header="709" w:footer="709" w:gutter="0"/>
          <w:cols w:space="708"/>
          <w:docGrid w:linePitch="360"/>
        </w:sectPr>
      </w:pPr>
    </w:p>
    <w:p w14:paraId="231BCCF4" w14:textId="05E7245F" w:rsidR="00ED5CAF" w:rsidRPr="00ED5CAF" w:rsidRDefault="00ED5CAF" w:rsidP="00ED5CAF">
      <w:pPr>
        <w:pStyle w:val="a1"/>
      </w:pPr>
      <w:r w:rsidRPr="00ED5CAF">
        <w:lastRenderedPageBreak/>
        <w:t xml:space="preserve">Тарифно-балансовые расчетные модели теплоснабжения потребителей представлены в рамках определенного федеральным законодательством порядка установления тарифов в рамках муниципальных образований и включают финансово-хозяйственную деятельность по каждой системе теплоснабжения </w:t>
      </w:r>
      <w:r>
        <w:t>Еремизино-Борисовского</w:t>
      </w:r>
      <w:r w:rsidRPr="00ED5CAF">
        <w:t xml:space="preserve"> сельского поселения. </w:t>
      </w:r>
    </w:p>
    <w:p w14:paraId="7C9277B7" w14:textId="77777777" w:rsidR="00ED5CAF" w:rsidRPr="00ED5CAF" w:rsidRDefault="00ED5CAF" w:rsidP="00ED5CAF">
      <w:pPr>
        <w:pStyle w:val="a1"/>
      </w:pPr>
      <w:r w:rsidRPr="00ED5CAF">
        <w:t>Разработанная тарифно-балансовая модель представлена ниже (таблица </w:t>
      </w:r>
      <w:r w:rsidRPr="00ED5CAF">
        <w:fldChar w:fldCharType="begin"/>
      </w:r>
      <w:r w:rsidRPr="00ED5CAF">
        <w:instrText xml:space="preserve"> REF _Ref529284106 \h </w:instrText>
      </w:r>
      <w:r w:rsidRPr="00ED5CAF">
        <w:fldChar w:fldCharType="separate"/>
      </w:r>
      <w:r w:rsidR="00D01E94">
        <w:rPr>
          <w:noProof/>
        </w:rPr>
        <w:t>66</w:t>
      </w:r>
      <w:r w:rsidRPr="00ED5CAF">
        <w:fldChar w:fldCharType="end"/>
      </w:r>
      <w:r w:rsidRPr="00ED5CAF">
        <w:t>).</w:t>
      </w:r>
    </w:p>
    <w:p w14:paraId="1E303B6A" w14:textId="77777777" w:rsidR="00ED5CAF" w:rsidRDefault="00ED5CAF" w:rsidP="00ED5CAF">
      <w:pPr>
        <w:pStyle w:val="a1"/>
      </w:pPr>
    </w:p>
    <w:p w14:paraId="121BCD52" w14:textId="77777777" w:rsidR="00ED5CAF" w:rsidRDefault="00ED5CAF" w:rsidP="00ED5CAF">
      <w:pPr>
        <w:pStyle w:val="a1"/>
        <w:sectPr w:rsidR="00ED5CAF">
          <w:pgSz w:w="11906" w:h="16838"/>
          <w:pgMar w:top="1134" w:right="850" w:bottom="1134" w:left="1701" w:header="708" w:footer="708" w:gutter="0"/>
          <w:cols w:space="708"/>
          <w:docGrid w:linePitch="360"/>
        </w:sectPr>
      </w:pPr>
    </w:p>
    <w:p w14:paraId="59A2E201" w14:textId="77777777" w:rsidR="00ED5CAF" w:rsidRPr="00ED5CAF" w:rsidRDefault="00ED5CAF" w:rsidP="00ED5CAF">
      <w:pPr>
        <w:pStyle w:val="af8"/>
      </w:pPr>
      <w:r w:rsidRPr="00ED5CAF">
        <w:lastRenderedPageBreak/>
        <w:t xml:space="preserve">Таблица </w:t>
      </w:r>
      <w:fldSimple w:instr=" SEQ Таблица \* ARABIC ">
        <w:bookmarkStart w:id="151" w:name="_Ref529284106"/>
        <w:r w:rsidR="00D01E94">
          <w:rPr>
            <w:noProof/>
          </w:rPr>
          <w:t>66</w:t>
        </w:r>
        <w:bookmarkEnd w:id="151"/>
      </w:fldSimple>
      <w:r w:rsidRPr="00ED5CAF">
        <w:t xml:space="preserve"> - Разработанная тарифно-балансовая расчетная модель теплоснабжения потребителей по системе теплоснабжения МУП "Тихорецктепло"</w:t>
      </w:r>
    </w:p>
    <w:tbl>
      <w:tblPr>
        <w:tblStyle w:val="TableGridReport1"/>
        <w:tblW w:w="5000" w:type="pct"/>
        <w:tblLayout w:type="fixed"/>
        <w:tblLook w:val="04A0" w:firstRow="1" w:lastRow="0" w:firstColumn="1" w:lastColumn="0" w:noHBand="0" w:noVBand="1"/>
      </w:tblPr>
      <w:tblGrid>
        <w:gridCol w:w="572"/>
        <w:gridCol w:w="2118"/>
        <w:gridCol w:w="702"/>
        <w:gridCol w:w="861"/>
        <w:gridCol w:w="866"/>
        <w:gridCol w:w="866"/>
        <w:gridCol w:w="866"/>
        <w:gridCol w:w="861"/>
        <w:gridCol w:w="866"/>
        <w:gridCol w:w="866"/>
        <w:gridCol w:w="866"/>
        <w:gridCol w:w="861"/>
        <w:gridCol w:w="866"/>
        <w:gridCol w:w="866"/>
        <w:gridCol w:w="866"/>
        <w:gridCol w:w="861"/>
        <w:gridCol w:w="866"/>
        <w:gridCol w:w="866"/>
        <w:gridCol w:w="866"/>
        <w:gridCol w:w="861"/>
        <w:gridCol w:w="866"/>
        <w:gridCol w:w="866"/>
        <w:gridCol w:w="866"/>
        <w:gridCol w:w="849"/>
      </w:tblGrid>
      <w:tr w:rsidR="00E42444" w:rsidRPr="00E42444" w14:paraId="048E8580" w14:textId="77777777" w:rsidTr="00612D72">
        <w:trPr>
          <w:trHeight w:val="20"/>
          <w:tblHeader/>
        </w:trPr>
        <w:tc>
          <w:tcPr>
            <w:tcW w:w="133" w:type="pct"/>
            <w:hideMark/>
          </w:tcPr>
          <w:p w14:paraId="79E61863" w14:textId="77777777" w:rsidR="00F56ED7" w:rsidRPr="00E42444" w:rsidRDefault="00E42444" w:rsidP="00E42444">
            <w:pPr>
              <w:pStyle w:val="103"/>
              <w:rPr>
                <w:lang w:eastAsia="ru-RU"/>
              </w:rPr>
            </w:pPr>
            <w:r w:rsidRPr="00E42444">
              <w:rPr>
                <w:lang w:eastAsia="ru-RU"/>
              </w:rPr>
              <w:t> </w:t>
            </w:r>
          </w:p>
        </w:tc>
        <w:tc>
          <w:tcPr>
            <w:tcW w:w="492" w:type="pct"/>
            <w:hideMark/>
          </w:tcPr>
          <w:p w14:paraId="0B428AB9" w14:textId="77777777" w:rsidR="00F56ED7" w:rsidRPr="00E42444" w:rsidRDefault="00E42444" w:rsidP="00E42444">
            <w:pPr>
              <w:pStyle w:val="103"/>
              <w:rPr>
                <w:lang w:eastAsia="ru-RU"/>
              </w:rPr>
            </w:pPr>
            <w:r w:rsidRPr="00E42444">
              <w:rPr>
                <w:lang w:eastAsia="ru-RU"/>
              </w:rPr>
              <w:t>Наименование показателя</w:t>
            </w:r>
          </w:p>
        </w:tc>
        <w:tc>
          <w:tcPr>
            <w:tcW w:w="163" w:type="pct"/>
            <w:hideMark/>
          </w:tcPr>
          <w:p w14:paraId="12D09F52" w14:textId="77777777" w:rsidR="00F56ED7" w:rsidRPr="00E42444" w:rsidRDefault="00E42444" w:rsidP="00E42444">
            <w:pPr>
              <w:pStyle w:val="103"/>
              <w:rPr>
                <w:lang w:eastAsia="ru-RU"/>
              </w:rPr>
            </w:pPr>
            <w:r w:rsidRPr="00E42444">
              <w:rPr>
                <w:lang w:eastAsia="ru-RU"/>
              </w:rPr>
              <w:t>Ед. измер.</w:t>
            </w:r>
          </w:p>
        </w:tc>
        <w:tc>
          <w:tcPr>
            <w:tcW w:w="200" w:type="pct"/>
            <w:hideMark/>
          </w:tcPr>
          <w:p w14:paraId="687CC489" w14:textId="77777777" w:rsidR="00F56ED7" w:rsidRPr="00E42444" w:rsidRDefault="00E42444" w:rsidP="00E42444">
            <w:pPr>
              <w:pStyle w:val="103"/>
              <w:rPr>
                <w:lang w:eastAsia="ru-RU"/>
              </w:rPr>
            </w:pPr>
            <w:r w:rsidRPr="00E42444">
              <w:rPr>
                <w:lang w:eastAsia="ru-RU"/>
              </w:rPr>
              <w:t>2017</w:t>
            </w:r>
          </w:p>
        </w:tc>
        <w:tc>
          <w:tcPr>
            <w:tcW w:w="201" w:type="pct"/>
            <w:hideMark/>
          </w:tcPr>
          <w:p w14:paraId="158C9B02" w14:textId="77777777" w:rsidR="00F56ED7" w:rsidRPr="00E42444" w:rsidRDefault="00E42444" w:rsidP="00E42444">
            <w:pPr>
              <w:pStyle w:val="103"/>
              <w:rPr>
                <w:lang w:eastAsia="ru-RU"/>
              </w:rPr>
            </w:pPr>
            <w:r w:rsidRPr="00E42444">
              <w:rPr>
                <w:lang w:eastAsia="ru-RU"/>
              </w:rPr>
              <w:t>2019</w:t>
            </w:r>
          </w:p>
        </w:tc>
        <w:tc>
          <w:tcPr>
            <w:tcW w:w="201" w:type="pct"/>
            <w:hideMark/>
          </w:tcPr>
          <w:p w14:paraId="4E234A08" w14:textId="77777777" w:rsidR="00F56ED7" w:rsidRPr="00E42444" w:rsidRDefault="00E42444" w:rsidP="00E42444">
            <w:pPr>
              <w:pStyle w:val="103"/>
              <w:rPr>
                <w:lang w:eastAsia="ru-RU"/>
              </w:rPr>
            </w:pPr>
            <w:r w:rsidRPr="00E42444">
              <w:rPr>
                <w:lang w:eastAsia="ru-RU"/>
              </w:rPr>
              <w:t>2020</w:t>
            </w:r>
          </w:p>
        </w:tc>
        <w:tc>
          <w:tcPr>
            <w:tcW w:w="201" w:type="pct"/>
            <w:hideMark/>
          </w:tcPr>
          <w:p w14:paraId="3ADBF87D" w14:textId="77777777" w:rsidR="00F56ED7" w:rsidRPr="00E42444" w:rsidRDefault="00E42444" w:rsidP="00E42444">
            <w:pPr>
              <w:pStyle w:val="103"/>
              <w:rPr>
                <w:lang w:eastAsia="ru-RU"/>
              </w:rPr>
            </w:pPr>
            <w:r w:rsidRPr="00E42444">
              <w:rPr>
                <w:lang w:eastAsia="ru-RU"/>
              </w:rPr>
              <w:t>2021</w:t>
            </w:r>
          </w:p>
        </w:tc>
        <w:tc>
          <w:tcPr>
            <w:tcW w:w="200" w:type="pct"/>
            <w:hideMark/>
          </w:tcPr>
          <w:p w14:paraId="23D89640" w14:textId="77777777" w:rsidR="00F56ED7" w:rsidRPr="00E42444" w:rsidRDefault="00E42444" w:rsidP="00E42444">
            <w:pPr>
              <w:pStyle w:val="103"/>
              <w:rPr>
                <w:lang w:eastAsia="ru-RU"/>
              </w:rPr>
            </w:pPr>
            <w:r w:rsidRPr="00E42444">
              <w:rPr>
                <w:lang w:eastAsia="ru-RU"/>
              </w:rPr>
              <w:t>2022</w:t>
            </w:r>
          </w:p>
        </w:tc>
        <w:tc>
          <w:tcPr>
            <w:tcW w:w="201" w:type="pct"/>
            <w:hideMark/>
          </w:tcPr>
          <w:p w14:paraId="4708C9A0" w14:textId="77777777" w:rsidR="00F56ED7" w:rsidRPr="00E42444" w:rsidRDefault="00E42444" w:rsidP="00E42444">
            <w:pPr>
              <w:pStyle w:val="103"/>
              <w:rPr>
                <w:lang w:eastAsia="ru-RU"/>
              </w:rPr>
            </w:pPr>
            <w:r w:rsidRPr="00E42444">
              <w:rPr>
                <w:lang w:eastAsia="ru-RU"/>
              </w:rPr>
              <w:t>2023</w:t>
            </w:r>
          </w:p>
        </w:tc>
        <w:tc>
          <w:tcPr>
            <w:tcW w:w="201" w:type="pct"/>
            <w:hideMark/>
          </w:tcPr>
          <w:p w14:paraId="372BD7B1" w14:textId="77777777" w:rsidR="00F56ED7" w:rsidRPr="00E42444" w:rsidRDefault="00E42444" w:rsidP="00E42444">
            <w:pPr>
              <w:pStyle w:val="103"/>
              <w:rPr>
                <w:lang w:eastAsia="ru-RU"/>
              </w:rPr>
            </w:pPr>
            <w:r w:rsidRPr="00E42444">
              <w:rPr>
                <w:lang w:eastAsia="ru-RU"/>
              </w:rPr>
              <w:t>2024</w:t>
            </w:r>
          </w:p>
        </w:tc>
        <w:tc>
          <w:tcPr>
            <w:tcW w:w="201" w:type="pct"/>
            <w:hideMark/>
          </w:tcPr>
          <w:p w14:paraId="27FE6F9A" w14:textId="77777777" w:rsidR="00F56ED7" w:rsidRPr="00E42444" w:rsidRDefault="00E42444" w:rsidP="00E42444">
            <w:pPr>
              <w:pStyle w:val="103"/>
              <w:rPr>
                <w:lang w:eastAsia="ru-RU"/>
              </w:rPr>
            </w:pPr>
            <w:r w:rsidRPr="00E42444">
              <w:rPr>
                <w:lang w:eastAsia="ru-RU"/>
              </w:rPr>
              <w:t>2025</w:t>
            </w:r>
          </w:p>
        </w:tc>
        <w:tc>
          <w:tcPr>
            <w:tcW w:w="200" w:type="pct"/>
            <w:hideMark/>
          </w:tcPr>
          <w:p w14:paraId="670C39AA" w14:textId="77777777" w:rsidR="00F56ED7" w:rsidRPr="00E42444" w:rsidRDefault="00E42444" w:rsidP="00E42444">
            <w:pPr>
              <w:pStyle w:val="103"/>
              <w:rPr>
                <w:lang w:eastAsia="ru-RU"/>
              </w:rPr>
            </w:pPr>
            <w:r w:rsidRPr="00E42444">
              <w:rPr>
                <w:lang w:eastAsia="ru-RU"/>
              </w:rPr>
              <w:t>2026</w:t>
            </w:r>
          </w:p>
        </w:tc>
        <w:tc>
          <w:tcPr>
            <w:tcW w:w="201" w:type="pct"/>
            <w:hideMark/>
          </w:tcPr>
          <w:p w14:paraId="5B0D1CFA" w14:textId="77777777" w:rsidR="00F56ED7" w:rsidRPr="00E42444" w:rsidRDefault="00E42444" w:rsidP="00E42444">
            <w:pPr>
              <w:pStyle w:val="103"/>
              <w:rPr>
                <w:lang w:eastAsia="ru-RU"/>
              </w:rPr>
            </w:pPr>
            <w:r w:rsidRPr="00E42444">
              <w:rPr>
                <w:lang w:eastAsia="ru-RU"/>
              </w:rPr>
              <w:t>2027</w:t>
            </w:r>
          </w:p>
        </w:tc>
        <w:tc>
          <w:tcPr>
            <w:tcW w:w="201" w:type="pct"/>
            <w:hideMark/>
          </w:tcPr>
          <w:p w14:paraId="211D8414" w14:textId="77777777" w:rsidR="00F56ED7" w:rsidRPr="00E42444" w:rsidRDefault="00E42444" w:rsidP="00E42444">
            <w:pPr>
              <w:pStyle w:val="103"/>
              <w:rPr>
                <w:lang w:eastAsia="ru-RU"/>
              </w:rPr>
            </w:pPr>
            <w:r w:rsidRPr="00E42444">
              <w:rPr>
                <w:lang w:eastAsia="ru-RU"/>
              </w:rPr>
              <w:t>2028</w:t>
            </w:r>
          </w:p>
        </w:tc>
        <w:tc>
          <w:tcPr>
            <w:tcW w:w="201" w:type="pct"/>
            <w:hideMark/>
          </w:tcPr>
          <w:p w14:paraId="0460C444" w14:textId="77777777" w:rsidR="00F56ED7" w:rsidRPr="00E42444" w:rsidRDefault="00E42444" w:rsidP="00E42444">
            <w:pPr>
              <w:pStyle w:val="103"/>
              <w:rPr>
                <w:lang w:eastAsia="ru-RU"/>
              </w:rPr>
            </w:pPr>
            <w:r w:rsidRPr="00E42444">
              <w:rPr>
                <w:lang w:eastAsia="ru-RU"/>
              </w:rPr>
              <w:t>2029</w:t>
            </w:r>
          </w:p>
        </w:tc>
        <w:tc>
          <w:tcPr>
            <w:tcW w:w="200" w:type="pct"/>
            <w:hideMark/>
          </w:tcPr>
          <w:p w14:paraId="0F5625BF" w14:textId="77777777" w:rsidR="00F56ED7" w:rsidRPr="00E42444" w:rsidRDefault="00E42444" w:rsidP="00E42444">
            <w:pPr>
              <w:pStyle w:val="103"/>
              <w:rPr>
                <w:lang w:eastAsia="ru-RU"/>
              </w:rPr>
            </w:pPr>
            <w:r w:rsidRPr="00E42444">
              <w:rPr>
                <w:lang w:eastAsia="ru-RU"/>
              </w:rPr>
              <w:t>2030</w:t>
            </w:r>
          </w:p>
        </w:tc>
        <w:tc>
          <w:tcPr>
            <w:tcW w:w="201" w:type="pct"/>
            <w:hideMark/>
          </w:tcPr>
          <w:p w14:paraId="76F2B6F9" w14:textId="77777777" w:rsidR="00F56ED7" w:rsidRPr="00E42444" w:rsidRDefault="00E42444" w:rsidP="00E42444">
            <w:pPr>
              <w:pStyle w:val="103"/>
              <w:rPr>
                <w:lang w:eastAsia="ru-RU"/>
              </w:rPr>
            </w:pPr>
            <w:r w:rsidRPr="00E42444">
              <w:rPr>
                <w:lang w:eastAsia="ru-RU"/>
              </w:rPr>
              <w:t>2031</w:t>
            </w:r>
          </w:p>
        </w:tc>
        <w:tc>
          <w:tcPr>
            <w:tcW w:w="201" w:type="pct"/>
            <w:hideMark/>
          </w:tcPr>
          <w:p w14:paraId="58625D33" w14:textId="77777777" w:rsidR="00F56ED7" w:rsidRPr="00E42444" w:rsidRDefault="00E42444" w:rsidP="00E42444">
            <w:pPr>
              <w:pStyle w:val="103"/>
              <w:rPr>
                <w:lang w:eastAsia="ru-RU"/>
              </w:rPr>
            </w:pPr>
            <w:r w:rsidRPr="00E42444">
              <w:rPr>
                <w:lang w:eastAsia="ru-RU"/>
              </w:rPr>
              <w:t>2032</w:t>
            </w:r>
          </w:p>
        </w:tc>
        <w:tc>
          <w:tcPr>
            <w:tcW w:w="201" w:type="pct"/>
            <w:hideMark/>
          </w:tcPr>
          <w:p w14:paraId="509E5959" w14:textId="77777777" w:rsidR="00F56ED7" w:rsidRPr="00E42444" w:rsidRDefault="00E42444" w:rsidP="00E42444">
            <w:pPr>
              <w:pStyle w:val="103"/>
              <w:rPr>
                <w:lang w:eastAsia="ru-RU"/>
              </w:rPr>
            </w:pPr>
            <w:r w:rsidRPr="00E42444">
              <w:rPr>
                <w:lang w:eastAsia="ru-RU"/>
              </w:rPr>
              <w:t>2033</w:t>
            </w:r>
          </w:p>
        </w:tc>
        <w:tc>
          <w:tcPr>
            <w:tcW w:w="200" w:type="pct"/>
            <w:hideMark/>
          </w:tcPr>
          <w:p w14:paraId="65D693C8" w14:textId="77777777" w:rsidR="00F56ED7" w:rsidRPr="00E42444" w:rsidRDefault="00E42444" w:rsidP="00E42444">
            <w:pPr>
              <w:pStyle w:val="103"/>
              <w:rPr>
                <w:lang w:eastAsia="ru-RU"/>
              </w:rPr>
            </w:pPr>
            <w:r w:rsidRPr="00E42444">
              <w:rPr>
                <w:lang w:eastAsia="ru-RU"/>
              </w:rPr>
              <w:t>2034</w:t>
            </w:r>
          </w:p>
        </w:tc>
        <w:tc>
          <w:tcPr>
            <w:tcW w:w="201" w:type="pct"/>
            <w:hideMark/>
          </w:tcPr>
          <w:p w14:paraId="73F0416F" w14:textId="77777777" w:rsidR="00F56ED7" w:rsidRPr="00E42444" w:rsidRDefault="00E42444" w:rsidP="00E42444">
            <w:pPr>
              <w:pStyle w:val="103"/>
              <w:rPr>
                <w:lang w:eastAsia="ru-RU"/>
              </w:rPr>
            </w:pPr>
            <w:r w:rsidRPr="00E42444">
              <w:rPr>
                <w:lang w:eastAsia="ru-RU"/>
              </w:rPr>
              <w:t>2035</w:t>
            </w:r>
          </w:p>
        </w:tc>
        <w:tc>
          <w:tcPr>
            <w:tcW w:w="201" w:type="pct"/>
            <w:hideMark/>
          </w:tcPr>
          <w:p w14:paraId="630B4119" w14:textId="77777777" w:rsidR="00F56ED7" w:rsidRPr="00E42444" w:rsidRDefault="00E42444" w:rsidP="00E42444">
            <w:pPr>
              <w:pStyle w:val="103"/>
              <w:rPr>
                <w:lang w:eastAsia="ru-RU"/>
              </w:rPr>
            </w:pPr>
            <w:r w:rsidRPr="00E42444">
              <w:rPr>
                <w:lang w:eastAsia="ru-RU"/>
              </w:rPr>
              <w:t>2036</w:t>
            </w:r>
          </w:p>
        </w:tc>
        <w:tc>
          <w:tcPr>
            <w:tcW w:w="201" w:type="pct"/>
            <w:hideMark/>
          </w:tcPr>
          <w:p w14:paraId="41CD4D00" w14:textId="77777777" w:rsidR="00F56ED7" w:rsidRPr="00E42444" w:rsidRDefault="00E42444" w:rsidP="00E42444">
            <w:pPr>
              <w:pStyle w:val="103"/>
              <w:rPr>
                <w:lang w:eastAsia="ru-RU"/>
              </w:rPr>
            </w:pPr>
            <w:r w:rsidRPr="00E42444">
              <w:rPr>
                <w:lang w:eastAsia="ru-RU"/>
              </w:rPr>
              <w:t>2037</w:t>
            </w:r>
          </w:p>
        </w:tc>
        <w:tc>
          <w:tcPr>
            <w:tcW w:w="201" w:type="pct"/>
            <w:hideMark/>
          </w:tcPr>
          <w:p w14:paraId="7C0FC892" w14:textId="77777777" w:rsidR="00F56ED7" w:rsidRPr="00E42444" w:rsidRDefault="00E42444" w:rsidP="00E42444">
            <w:pPr>
              <w:pStyle w:val="103"/>
              <w:rPr>
                <w:lang w:eastAsia="ru-RU"/>
              </w:rPr>
            </w:pPr>
            <w:r w:rsidRPr="00E42444">
              <w:rPr>
                <w:lang w:eastAsia="ru-RU"/>
              </w:rPr>
              <w:t>2038</w:t>
            </w:r>
          </w:p>
        </w:tc>
      </w:tr>
      <w:tr w:rsidR="00E42444" w:rsidRPr="00E42444" w14:paraId="4FF1AC0C" w14:textId="77777777" w:rsidTr="00612D72">
        <w:trPr>
          <w:trHeight w:val="20"/>
        </w:trPr>
        <w:tc>
          <w:tcPr>
            <w:tcW w:w="133" w:type="pct"/>
            <w:noWrap/>
            <w:hideMark/>
          </w:tcPr>
          <w:p w14:paraId="6AA427BC" w14:textId="77777777" w:rsidR="00F56ED7" w:rsidRPr="00E42444" w:rsidRDefault="00E42444" w:rsidP="00E42444">
            <w:pPr>
              <w:pStyle w:val="103"/>
              <w:rPr>
                <w:lang w:eastAsia="ru-RU"/>
              </w:rPr>
            </w:pPr>
            <w:r w:rsidRPr="00E42444">
              <w:rPr>
                <w:lang w:eastAsia="ru-RU"/>
              </w:rPr>
              <w:t> </w:t>
            </w:r>
          </w:p>
        </w:tc>
        <w:tc>
          <w:tcPr>
            <w:tcW w:w="492" w:type="pct"/>
            <w:noWrap/>
            <w:hideMark/>
          </w:tcPr>
          <w:p w14:paraId="369545E4" w14:textId="77777777" w:rsidR="00F56ED7" w:rsidRPr="00E42444" w:rsidRDefault="00E42444" w:rsidP="00E42444">
            <w:pPr>
              <w:pStyle w:val="103"/>
              <w:rPr>
                <w:lang w:eastAsia="ru-RU"/>
              </w:rPr>
            </w:pPr>
            <w:r w:rsidRPr="00E42444">
              <w:rPr>
                <w:lang w:eastAsia="ru-RU"/>
              </w:rPr>
              <w:t> </w:t>
            </w:r>
          </w:p>
        </w:tc>
        <w:tc>
          <w:tcPr>
            <w:tcW w:w="163" w:type="pct"/>
            <w:noWrap/>
            <w:hideMark/>
          </w:tcPr>
          <w:p w14:paraId="17A71991" w14:textId="77777777" w:rsidR="00F56ED7" w:rsidRPr="00E42444" w:rsidRDefault="00E42444" w:rsidP="00E42444">
            <w:pPr>
              <w:pStyle w:val="103"/>
              <w:rPr>
                <w:lang w:eastAsia="ru-RU"/>
              </w:rPr>
            </w:pPr>
            <w:r w:rsidRPr="00E42444">
              <w:rPr>
                <w:lang w:eastAsia="ru-RU"/>
              </w:rPr>
              <w:t> </w:t>
            </w:r>
          </w:p>
        </w:tc>
        <w:tc>
          <w:tcPr>
            <w:tcW w:w="200" w:type="pct"/>
            <w:noWrap/>
            <w:hideMark/>
          </w:tcPr>
          <w:p w14:paraId="008C8C12" w14:textId="77777777" w:rsidR="00F56ED7" w:rsidRPr="00E42444" w:rsidRDefault="00E42444" w:rsidP="00E42444">
            <w:pPr>
              <w:pStyle w:val="103"/>
              <w:rPr>
                <w:lang w:eastAsia="ru-RU"/>
              </w:rPr>
            </w:pPr>
            <w:r w:rsidRPr="00E42444">
              <w:rPr>
                <w:lang w:eastAsia="ru-RU"/>
              </w:rPr>
              <w:t> </w:t>
            </w:r>
          </w:p>
        </w:tc>
        <w:tc>
          <w:tcPr>
            <w:tcW w:w="201" w:type="pct"/>
            <w:noWrap/>
            <w:hideMark/>
          </w:tcPr>
          <w:p w14:paraId="2AE65174" w14:textId="77777777" w:rsidR="00F56ED7" w:rsidRPr="00E42444" w:rsidRDefault="00E42444" w:rsidP="00E42444">
            <w:pPr>
              <w:pStyle w:val="103"/>
              <w:rPr>
                <w:lang w:eastAsia="ru-RU"/>
              </w:rPr>
            </w:pPr>
            <w:r w:rsidRPr="00E42444">
              <w:rPr>
                <w:lang w:eastAsia="ru-RU"/>
              </w:rPr>
              <w:t> </w:t>
            </w:r>
          </w:p>
        </w:tc>
        <w:tc>
          <w:tcPr>
            <w:tcW w:w="201" w:type="pct"/>
            <w:noWrap/>
            <w:hideMark/>
          </w:tcPr>
          <w:p w14:paraId="60CF8A7C" w14:textId="77777777" w:rsidR="00F56ED7" w:rsidRPr="00E42444" w:rsidRDefault="00E42444" w:rsidP="00E42444">
            <w:pPr>
              <w:pStyle w:val="103"/>
              <w:rPr>
                <w:lang w:eastAsia="ru-RU"/>
              </w:rPr>
            </w:pPr>
            <w:r w:rsidRPr="00E42444">
              <w:rPr>
                <w:lang w:eastAsia="ru-RU"/>
              </w:rPr>
              <w:t> </w:t>
            </w:r>
          </w:p>
        </w:tc>
        <w:tc>
          <w:tcPr>
            <w:tcW w:w="201" w:type="pct"/>
            <w:noWrap/>
            <w:hideMark/>
          </w:tcPr>
          <w:p w14:paraId="150096FF" w14:textId="77777777" w:rsidR="00F56ED7" w:rsidRPr="00E42444" w:rsidRDefault="00E42444" w:rsidP="00E42444">
            <w:pPr>
              <w:pStyle w:val="103"/>
              <w:rPr>
                <w:lang w:eastAsia="ru-RU"/>
              </w:rPr>
            </w:pPr>
            <w:r w:rsidRPr="00E42444">
              <w:rPr>
                <w:lang w:eastAsia="ru-RU"/>
              </w:rPr>
              <w:t> </w:t>
            </w:r>
          </w:p>
        </w:tc>
        <w:tc>
          <w:tcPr>
            <w:tcW w:w="200" w:type="pct"/>
            <w:noWrap/>
            <w:hideMark/>
          </w:tcPr>
          <w:p w14:paraId="52AD6BA2" w14:textId="77777777" w:rsidR="00F56ED7" w:rsidRPr="00E42444" w:rsidRDefault="00E42444" w:rsidP="00E42444">
            <w:pPr>
              <w:pStyle w:val="103"/>
              <w:rPr>
                <w:lang w:eastAsia="ru-RU"/>
              </w:rPr>
            </w:pPr>
            <w:r w:rsidRPr="00E42444">
              <w:rPr>
                <w:lang w:eastAsia="ru-RU"/>
              </w:rPr>
              <w:t> </w:t>
            </w:r>
          </w:p>
        </w:tc>
        <w:tc>
          <w:tcPr>
            <w:tcW w:w="201" w:type="pct"/>
            <w:noWrap/>
            <w:hideMark/>
          </w:tcPr>
          <w:p w14:paraId="62070C20" w14:textId="77777777" w:rsidR="00F56ED7" w:rsidRPr="00E42444" w:rsidRDefault="00E42444" w:rsidP="00E42444">
            <w:pPr>
              <w:pStyle w:val="103"/>
              <w:rPr>
                <w:lang w:eastAsia="ru-RU"/>
              </w:rPr>
            </w:pPr>
            <w:r w:rsidRPr="00E42444">
              <w:rPr>
                <w:lang w:eastAsia="ru-RU"/>
              </w:rPr>
              <w:t> </w:t>
            </w:r>
          </w:p>
        </w:tc>
        <w:tc>
          <w:tcPr>
            <w:tcW w:w="201" w:type="pct"/>
            <w:noWrap/>
            <w:hideMark/>
          </w:tcPr>
          <w:p w14:paraId="43692581" w14:textId="77777777" w:rsidR="00F56ED7" w:rsidRPr="00E42444" w:rsidRDefault="00E42444" w:rsidP="00E42444">
            <w:pPr>
              <w:pStyle w:val="103"/>
              <w:rPr>
                <w:lang w:eastAsia="ru-RU"/>
              </w:rPr>
            </w:pPr>
            <w:r w:rsidRPr="00E42444">
              <w:rPr>
                <w:lang w:eastAsia="ru-RU"/>
              </w:rPr>
              <w:t> </w:t>
            </w:r>
          </w:p>
        </w:tc>
        <w:tc>
          <w:tcPr>
            <w:tcW w:w="201" w:type="pct"/>
            <w:noWrap/>
            <w:hideMark/>
          </w:tcPr>
          <w:p w14:paraId="33D0A5B3" w14:textId="77777777" w:rsidR="00F56ED7" w:rsidRPr="00E42444" w:rsidRDefault="00E42444" w:rsidP="00E42444">
            <w:pPr>
              <w:pStyle w:val="103"/>
              <w:rPr>
                <w:lang w:eastAsia="ru-RU"/>
              </w:rPr>
            </w:pPr>
            <w:r w:rsidRPr="00E42444">
              <w:rPr>
                <w:lang w:eastAsia="ru-RU"/>
              </w:rPr>
              <w:t> </w:t>
            </w:r>
          </w:p>
        </w:tc>
        <w:tc>
          <w:tcPr>
            <w:tcW w:w="200" w:type="pct"/>
            <w:noWrap/>
            <w:hideMark/>
          </w:tcPr>
          <w:p w14:paraId="667183B7" w14:textId="77777777" w:rsidR="00F56ED7" w:rsidRPr="00E42444" w:rsidRDefault="00E42444" w:rsidP="00E42444">
            <w:pPr>
              <w:pStyle w:val="103"/>
              <w:rPr>
                <w:lang w:eastAsia="ru-RU"/>
              </w:rPr>
            </w:pPr>
            <w:r w:rsidRPr="00E42444">
              <w:rPr>
                <w:lang w:eastAsia="ru-RU"/>
              </w:rPr>
              <w:t> </w:t>
            </w:r>
          </w:p>
        </w:tc>
        <w:tc>
          <w:tcPr>
            <w:tcW w:w="201" w:type="pct"/>
            <w:noWrap/>
            <w:hideMark/>
          </w:tcPr>
          <w:p w14:paraId="2BD6EC75" w14:textId="77777777" w:rsidR="00F56ED7" w:rsidRPr="00E42444" w:rsidRDefault="00E42444" w:rsidP="00E42444">
            <w:pPr>
              <w:pStyle w:val="103"/>
              <w:rPr>
                <w:lang w:eastAsia="ru-RU"/>
              </w:rPr>
            </w:pPr>
            <w:r w:rsidRPr="00E42444">
              <w:rPr>
                <w:lang w:eastAsia="ru-RU"/>
              </w:rPr>
              <w:t> </w:t>
            </w:r>
          </w:p>
        </w:tc>
        <w:tc>
          <w:tcPr>
            <w:tcW w:w="201" w:type="pct"/>
            <w:noWrap/>
            <w:hideMark/>
          </w:tcPr>
          <w:p w14:paraId="6F3A0A56" w14:textId="77777777" w:rsidR="00F56ED7" w:rsidRPr="00E42444" w:rsidRDefault="00E42444" w:rsidP="00E42444">
            <w:pPr>
              <w:pStyle w:val="103"/>
              <w:rPr>
                <w:lang w:eastAsia="ru-RU"/>
              </w:rPr>
            </w:pPr>
            <w:r w:rsidRPr="00E42444">
              <w:rPr>
                <w:lang w:eastAsia="ru-RU"/>
              </w:rPr>
              <w:t> </w:t>
            </w:r>
          </w:p>
        </w:tc>
        <w:tc>
          <w:tcPr>
            <w:tcW w:w="201" w:type="pct"/>
            <w:noWrap/>
            <w:hideMark/>
          </w:tcPr>
          <w:p w14:paraId="20AB6A2C" w14:textId="77777777" w:rsidR="00F56ED7" w:rsidRPr="00E42444" w:rsidRDefault="00E42444" w:rsidP="00E42444">
            <w:pPr>
              <w:pStyle w:val="103"/>
              <w:rPr>
                <w:lang w:eastAsia="ru-RU"/>
              </w:rPr>
            </w:pPr>
            <w:r w:rsidRPr="00E42444">
              <w:rPr>
                <w:lang w:eastAsia="ru-RU"/>
              </w:rPr>
              <w:t> </w:t>
            </w:r>
          </w:p>
        </w:tc>
        <w:tc>
          <w:tcPr>
            <w:tcW w:w="200" w:type="pct"/>
            <w:noWrap/>
            <w:hideMark/>
          </w:tcPr>
          <w:p w14:paraId="6B14E73C" w14:textId="77777777" w:rsidR="00F56ED7" w:rsidRPr="00E42444" w:rsidRDefault="00E42444" w:rsidP="00E42444">
            <w:pPr>
              <w:pStyle w:val="103"/>
              <w:rPr>
                <w:lang w:eastAsia="ru-RU"/>
              </w:rPr>
            </w:pPr>
            <w:r w:rsidRPr="00E42444">
              <w:rPr>
                <w:lang w:eastAsia="ru-RU"/>
              </w:rPr>
              <w:t> </w:t>
            </w:r>
          </w:p>
        </w:tc>
        <w:tc>
          <w:tcPr>
            <w:tcW w:w="201" w:type="pct"/>
            <w:noWrap/>
            <w:hideMark/>
          </w:tcPr>
          <w:p w14:paraId="1BF7CD0E" w14:textId="77777777" w:rsidR="00F56ED7" w:rsidRPr="00E42444" w:rsidRDefault="00E42444" w:rsidP="00E42444">
            <w:pPr>
              <w:pStyle w:val="103"/>
              <w:rPr>
                <w:lang w:eastAsia="ru-RU"/>
              </w:rPr>
            </w:pPr>
            <w:r w:rsidRPr="00E42444">
              <w:rPr>
                <w:lang w:eastAsia="ru-RU"/>
              </w:rPr>
              <w:t> </w:t>
            </w:r>
          </w:p>
        </w:tc>
        <w:tc>
          <w:tcPr>
            <w:tcW w:w="201" w:type="pct"/>
            <w:noWrap/>
            <w:hideMark/>
          </w:tcPr>
          <w:p w14:paraId="0C824710" w14:textId="77777777" w:rsidR="00F56ED7" w:rsidRPr="00E42444" w:rsidRDefault="00E42444" w:rsidP="00E42444">
            <w:pPr>
              <w:pStyle w:val="103"/>
              <w:rPr>
                <w:lang w:eastAsia="ru-RU"/>
              </w:rPr>
            </w:pPr>
            <w:r w:rsidRPr="00E42444">
              <w:rPr>
                <w:lang w:eastAsia="ru-RU"/>
              </w:rPr>
              <w:t> </w:t>
            </w:r>
          </w:p>
        </w:tc>
        <w:tc>
          <w:tcPr>
            <w:tcW w:w="201" w:type="pct"/>
            <w:noWrap/>
            <w:hideMark/>
          </w:tcPr>
          <w:p w14:paraId="7CECF465" w14:textId="77777777" w:rsidR="00F56ED7" w:rsidRPr="00E42444" w:rsidRDefault="00E42444" w:rsidP="00E42444">
            <w:pPr>
              <w:pStyle w:val="103"/>
              <w:rPr>
                <w:lang w:eastAsia="ru-RU"/>
              </w:rPr>
            </w:pPr>
            <w:r w:rsidRPr="00E42444">
              <w:rPr>
                <w:lang w:eastAsia="ru-RU"/>
              </w:rPr>
              <w:t> </w:t>
            </w:r>
          </w:p>
        </w:tc>
        <w:tc>
          <w:tcPr>
            <w:tcW w:w="200" w:type="pct"/>
            <w:noWrap/>
            <w:hideMark/>
          </w:tcPr>
          <w:p w14:paraId="2968C0C0" w14:textId="77777777" w:rsidR="00F56ED7" w:rsidRPr="00E42444" w:rsidRDefault="00E42444" w:rsidP="00E42444">
            <w:pPr>
              <w:pStyle w:val="103"/>
              <w:rPr>
                <w:lang w:eastAsia="ru-RU"/>
              </w:rPr>
            </w:pPr>
            <w:r w:rsidRPr="00E42444">
              <w:rPr>
                <w:lang w:eastAsia="ru-RU"/>
              </w:rPr>
              <w:t> </w:t>
            </w:r>
          </w:p>
        </w:tc>
        <w:tc>
          <w:tcPr>
            <w:tcW w:w="201" w:type="pct"/>
            <w:noWrap/>
            <w:hideMark/>
          </w:tcPr>
          <w:p w14:paraId="32B75B8B" w14:textId="77777777" w:rsidR="00F56ED7" w:rsidRPr="00E42444" w:rsidRDefault="00E42444" w:rsidP="00E42444">
            <w:pPr>
              <w:pStyle w:val="103"/>
              <w:rPr>
                <w:lang w:eastAsia="ru-RU"/>
              </w:rPr>
            </w:pPr>
            <w:r w:rsidRPr="00E42444">
              <w:rPr>
                <w:lang w:eastAsia="ru-RU"/>
              </w:rPr>
              <w:t> </w:t>
            </w:r>
          </w:p>
        </w:tc>
        <w:tc>
          <w:tcPr>
            <w:tcW w:w="201" w:type="pct"/>
            <w:noWrap/>
            <w:hideMark/>
          </w:tcPr>
          <w:p w14:paraId="3F3FBC83" w14:textId="77777777" w:rsidR="00F56ED7" w:rsidRPr="00E42444" w:rsidRDefault="00E42444" w:rsidP="00E42444">
            <w:pPr>
              <w:pStyle w:val="103"/>
              <w:rPr>
                <w:lang w:eastAsia="ru-RU"/>
              </w:rPr>
            </w:pPr>
            <w:r w:rsidRPr="00E42444">
              <w:rPr>
                <w:lang w:eastAsia="ru-RU"/>
              </w:rPr>
              <w:t> </w:t>
            </w:r>
          </w:p>
        </w:tc>
        <w:tc>
          <w:tcPr>
            <w:tcW w:w="201" w:type="pct"/>
            <w:noWrap/>
            <w:hideMark/>
          </w:tcPr>
          <w:p w14:paraId="0B2FBF57" w14:textId="77777777" w:rsidR="00F56ED7" w:rsidRPr="00E42444" w:rsidRDefault="00E42444" w:rsidP="00E42444">
            <w:pPr>
              <w:pStyle w:val="103"/>
              <w:rPr>
                <w:lang w:eastAsia="ru-RU"/>
              </w:rPr>
            </w:pPr>
            <w:r w:rsidRPr="00E42444">
              <w:rPr>
                <w:lang w:eastAsia="ru-RU"/>
              </w:rPr>
              <w:t> </w:t>
            </w:r>
          </w:p>
        </w:tc>
        <w:tc>
          <w:tcPr>
            <w:tcW w:w="201" w:type="pct"/>
            <w:noWrap/>
            <w:hideMark/>
          </w:tcPr>
          <w:p w14:paraId="41CC269A" w14:textId="77777777" w:rsidR="00F56ED7" w:rsidRPr="00E42444" w:rsidRDefault="00E42444" w:rsidP="00E42444">
            <w:pPr>
              <w:pStyle w:val="103"/>
              <w:rPr>
                <w:lang w:eastAsia="ru-RU"/>
              </w:rPr>
            </w:pPr>
            <w:r w:rsidRPr="00E42444">
              <w:rPr>
                <w:lang w:eastAsia="ru-RU"/>
              </w:rPr>
              <w:t> </w:t>
            </w:r>
          </w:p>
        </w:tc>
      </w:tr>
      <w:tr w:rsidR="00E42444" w:rsidRPr="00E42444" w14:paraId="14F8ED27" w14:textId="77777777" w:rsidTr="00612D72">
        <w:trPr>
          <w:trHeight w:val="20"/>
        </w:trPr>
        <w:tc>
          <w:tcPr>
            <w:tcW w:w="133" w:type="pct"/>
            <w:hideMark/>
          </w:tcPr>
          <w:p w14:paraId="05623ADB" w14:textId="77777777" w:rsidR="00F56ED7" w:rsidRPr="00E42444" w:rsidRDefault="00E42444" w:rsidP="00E42444">
            <w:pPr>
              <w:pStyle w:val="103"/>
              <w:rPr>
                <w:lang w:eastAsia="ru-RU"/>
              </w:rPr>
            </w:pPr>
            <w:r w:rsidRPr="00E42444">
              <w:rPr>
                <w:lang w:eastAsia="ru-RU"/>
              </w:rPr>
              <w:t> </w:t>
            </w:r>
          </w:p>
        </w:tc>
        <w:tc>
          <w:tcPr>
            <w:tcW w:w="492" w:type="pct"/>
            <w:noWrap/>
            <w:hideMark/>
          </w:tcPr>
          <w:p w14:paraId="247885A7" w14:textId="77777777" w:rsidR="00F56ED7" w:rsidRPr="00E42444" w:rsidRDefault="00E42444" w:rsidP="00E42444">
            <w:pPr>
              <w:pStyle w:val="103"/>
              <w:rPr>
                <w:lang w:eastAsia="ru-RU"/>
              </w:rPr>
            </w:pPr>
            <w:r w:rsidRPr="00E42444">
              <w:rPr>
                <w:lang w:eastAsia="ru-RU"/>
              </w:rPr>
              <w:t>Макроэкономические показатели</w:t>
            </w:r>
          </w:p>
        </w:tc>
        <w:tc>
          <w:tcPr>
            <w:tcW w:w="163" w:type="pct"/>
            <w:hideMark/>
          </w:tcPr>
          <w:p w14:paraId="3EAC23F2" w14:textId="77777777" w:rsidR="00F56ED7" w:rsidRPr="00E42444" w:rsidRDefault="00E42444" w:rsidP="00E42444">
            <w:pPr>
              <w:pStyle w:val="103"/>
              <w:rPr>
                <w:lang w:eastAsia="ru-RU"/>
              </w:rPr>
            </w:pPr>
            <w:r w:rsidRPr="00E42444">
              <w:rPr>
                <w:lang w:eastAsia="ru-RU"/>
              </w:rPr>
              <w:t> </w:t>
            </w:r>
          </w:p>
        </w:tc>
        <w:tc>
          <w:tcPr>
            <w:tcW w:w="200" w:type="pct"/>
            <w:hideMark/>
          </w:tcPr>
          <w:p w14:paraId="6CEBD14E" w14:textId="77777777" w:rsidR="00F56ED7" w:rsidRPr="00E42444" w:rsidRDefault="00E42444" w:rsidP="00E42444">
            <w:pPr>
              <w:pStyle w:val="103"/>
              <w:rPr>
                <w:lang w:eastAsia="ru-RU"/>
              </w:rPr>
            </w:pPr>
            <w:r w:rsidRPr="00E42444">
              <w:rPr>
                <w:lang w:eastAsia="ru-RU"/>
              </w:rPr>
              <w:t> </w:t>
            </w:r>
          </w:p>
        </w:tc>
        <w:tc>
          <w:tcPr>
            <w:tcW w:w="201" w:type="pct"/>
            <w:hideMark/>
          </w:tcPr>
          <w:p w14:paraId="2DC987BC" w14:textId="77777777" w:rsidR="00F56ED7" w:rsidRPr="00E42444" w:rsidRDefault="00E42444" w:rsidP="00E42444">
            <w:pPr>
              <w:pStyle w:val="103"/>
              <w:rPr>
                <w:lang w:eastAsia="ru-RU"/>
              </w:rPr>
            </w:pPr>
            <w:r w:rsidRPr="00E42444">
              <w:rPr>
                <w:lang w:eastAsia="ru-RU"/>
              </w:rPr>
              <w:t> </w:t>
            </w:r>
          </w:p>
        </w:tc>
        <w:tc>
          <w:tcPr>
            <w:tcW w:w="201" w:type="pct"/>
            <w:hideMark/>
          </w:tcPr>
          <w:p w14:paraId="27690E71" w14:textId="77777777" w:rsidR="00F56ED7" w:rsidRPr="00E42444" w:rsidRDefault="00E42444" w:rsidP="00E42444">
            <w:pPr>
              <w:pStyle w:val="103"/>
              <w:rPr>
                <w:lang w:eastAsia="ru-RU"/>
              </w:rPr>
            </w:pPr>
            <w:r w:rsidRPr="00E42444">
              <w:rPr>
                <w:lang w:eastAsia="ru-RU"/>
              </w:rPr>
              <w:t> </w:t>
            </w:r>
          </w:p>
        </w:tc>
        <w:tc>
          <w:tcPr>
            <w:tcW w:w="201" w:type="pct"/>
            <w:hideMark/>
          </w:tcPr>
          <w:p w14:paraId="045BC20C" w14:textId="77777777" w:rsidR="00F56ED7" w:rsidRPr="00E42444" w:rsidRDefault="00E42444" w:rsidP="00E42444">
            <w:pPr>
              <w:pStyle w:val="103"/>
              <w:rPr>
                <w:lang w:eastAsia="ru-RU"/>
              </w:rPr>
            </w:pPr>
            <w:r w:rsidRPr="00E42444">
              <w:rPr>
                <w:lang w:eastAsia="ru-RU"/>
              </w:rPr>
              <w:t> </w:t>
            </w:r>
          </w:p>
        </w:tc>
        <w:tc>
          <w:tcPr>
            <w:tcW w:w="200" w:type="pct"/>
            <w:hideMark/>
          </w:tcPr>
          <w:p w14:paraId="4F2FF44A" w14:textId="77777777" w:rsidR="00F56ED7" w:rsidRPr="00E42444" w:rsidRDefault="00E42444" w:rsidP="00E42444">
            <w:pPr>
              <w:pStyle w:val="103"/>
              <w:rPr>
                <w:lang w:eastAsia="ru-RU"/>
              </w:rPr>
            </w:pPr>
            <w:r w:rsidRPr="00E42444">
              <w:rPr>
                <w:lang w:eastAsia="ru-RU"/>
              </w:rPr>
              <w:t> </w:t>
            </w:r>
          </w:p>
        </w:tc>
        <w:tc>
          <w:tcPr>
            <w:tcW w:w="201" w:type="pct"/>
            <w:hideMark/>
          </w:tcPr>
          <w:p w14:paraId="7DBBA1FB" w14:textId="77777777" w:rsidR="00F56ED7" w:rsidRPr="00E42444" w:rsidRDefault="00E42444" w:rsidP="00E42444">
            <w:pPr>
              <w:pStyle w:val="103"/>
              <w:rPr>
                <w:lang w:eastAsia="ru-RU"/>
              </w:rPr>
            </w:pPr>
            <w:r w:rsidRPr="00E42444">
              <w:rPr>
                <w:lang w:eastAsia="ru-RU"/>
              </w:rPr>
              <w:t> </w:t>
            </w:r>
          </w:p>
        </w:tc>
        <w:tc>
          <w:tcPr>
            <w:tcW w:w="201" w:type="pct"/>
            <w:hideMark/>
          </w:tcPr>
          <w:p w14:paraId="224217FE" w14:textId="77777777" w:rsidR="00F56ED7" w:rsidRPr="00E42444" w:rsidRDefault="00E42444" w:rsidP="00E42444">
            <w:pPr>
              <w:pStyle w:val="103"/>
              <w:rPr>
                <w:lang w:eastAsia="ru-RU"/>
              </w:rPr>
            </w:pPr>
            <w:r w:rsidRPr="00E42444">
              <w:rPr>
                <w:lang w:eastAsia="ru-RU"/>
              </w:rPr>
              <w:t> </w:t>
            </w:r>
          </w:p>
        </w:tc>
        <w:tc>
          <w:tcPr>
            <w:tcW w:w="201" w:type="pct"/>
            <w:hideMark/>
          </w:tcPr>
          <w:p w14:paraId="5C9F1DD9" w14:textId="77777777" w:rsidR="00F56ED7" w:rsidRPr="00E42444" w:rsidRDefault="00E42444" w:rsidP="00E42444">
            <w:pPr>
              <w:pStyle w:val="103"/>
              <w:rPr>
                <w:lang w:eastAsia="ru-RU"/>
              </w:rPr>
            </w:pPr>
            <w:r w:rsidRPr="00E42444">
              <w:rPr>
                <w:lang w:eastAsia="ru-RU"/>
              </w:rPr>
              <w:t> </w:t>
            </w:r>
          </w:p>
        </w:tc>
        <w:tc>
          <w:tcPr>
            <w:tcW w:w="200" w:type="pct"/>
            <w:hideMark/>
          </w:tcPr>
          <w:p w14:paraId="5F48FEF9" w14:textId="77777777" w:rsidR="00F56ED7" w:rsidRPr="00E42444" w:rsidRDefault="00E42444" w:rsidP="00E42444">
            <w:pPr>
              <w:pStyle w:val="103"/>
              <w:rPr>
                <w:lang w:eastAsia="ru-RU"/>
              </w:rPr>
            </w:pPr>
            <w:r w:rsidRPr="00E42444">
              <w:rPr>
                <w:lang w:eastAsia="ru-RU"/>
              </w:rPr>
              <w:t> </w:t>
            </w:r>
          </w:p>
        </w:tc>
        <w:tc>
          <w:tcPr>
            <w:tcW w:w="201" w:type="pct"/>
            <w:hideMark/>
          </w:tcPr>
          <w:p w14:paraId="0E6A7AF0" w14:textId="77777777" w:rsidR="00F56ED7" w:rsidRPr="00E42444" w:rsidRDefault="00E42444" w:rsidP="00E42444">
            <w:pPr>
              <w:pStyle w:val="103"/>
              <w:rPr>
                <w:lang w:eastAsia="ru-RU"/>
              </w:rPr>
            </w:pPr>
            <w:r w:rsidRPr="00E42444">
              <w:rPr>
                <w:lang w:eastAsia="ru-RU"/>
              </w:rPr>
              <w:t> </w:t>
            </w:r>
          </w:p>
        </w:tc>
        <w:tc>
          <w:tcPr>
            <w:tcW w:w="201" w:type="pct"/>
            <w:hideMark/>
          </w:tcPr>
          <w:p w14:paraId="25FB12EB" w14:textId="77777777" w:rsidR="00F56ED7" w:rsidRPr="00E42444" w:rsidRDefault="00E42444" w:rsidP="00E42444">
            <w:pPr>
              <w:pStyle w:val="103"/>
              <w:rPr>
                <w:lang w:eastAsia="ru-RU"/>
              </w:rPr>
            </w:pPr>
            <w:r w:rsidRPr="00E42444">
              <w:rPr>
                <w:lang w:eastAsia="ru-RU"/>
              </w:rPr>
              <w:t> </w:t>
            </w:r>
          </w:p>
        </w:tc>
        <w:tc>
          <w:tcPr>
            <w:tcW w:w="201" w:type="pct"/>
            <w:hideMark/>
          </w:tcPr>
          <w:p w14:paraId="2C119105" w14:textId="77777777" w:rsidR="00F56ED7" w:rsidRPr="00E42444" w:rsidRDefault="00E42444" w:rsidP="00E42444">
            <w:pPr>
              <w:pStyle w:val="103"/>
              <w:rPr>
                <w:lang w:eastAsia="ru-RU"/>
              </w:rPr>
            </w:pPr>
            <w:r w:rsidRPr="00E42444">
              <w:rPr>
                <w:lang w:eastAsia="ru-RU"/>
              </w:rPr>
              <w:t> </w:t>
            </w:r>
          </w:p>
        </w:tc>
        <w:tc>
          <w:tcPr>
            <w:tcW w:w="200" w:type="pct"/>
            <w:hideMark/>
          </w:tcPr>
          <w:p w14:paraId="38F549E1" w14:textId="77777777" w:rsidR="00F56ED7" w:rsidRPr="00E42444" w:rsidRDefault="00E42444" w:rsidP="00E42444">
            <w:pPr>
              <w:pStyle w:val="103"/>
              <w:rPr>
                <w:lang w:eastAsia="ru-RU"/>
              </w:rPr>
            </w:pPr>
            <w:r w:rsidRPr="00E42444">
              <w:rPr>
                <w:lang w:eastAsia="ru-RU"/>
              </w:rPr>
              <w:t> </w:t>
            </w:r>
          </w:p>
        </w:tc>
        <w:tc>
          <w:tcPr>
            <w:tcW w:w="201" w:type="pct"/>
            <w:hideMark/>
          </w:tcPr>
          <w:p w14:paraId="35200725" w14:textId="77777777" w:rsidR="00F56ED7" w:rsidRPr="00E42444" w:rsidRDefault="00E42444" w:rsidP="00E42444">
            <w:pPr>
              <w:pStyle w:val="103"/>
              <w:rPr>
                <w:lang w:eastAsia="ru-RU"/>
              </w:rPr>
            </w:pPr>
            <w:r w:rsidRPr="00E42444">
              <w:rPr>
                <w:lang w:eastAsia="ru-RU"/>
              </w:rPr>
              <w:t> </w:t>
            </w:r>
          </w:p>
        </w:tc>
        <w:tc>
          <w:tcPr>
            <w:tcW w:w="201" w:type="pct"/>
            <w:hideMark/>
          </w:tcPr>
          <w:p w14:paraId="28BED815" w14:textId="77777777" w:rsidR="00F56ED7" w:rsidRPr="00E42444" w:rsidRDefault="00E42444" w:rsidP="00E42444">
            <w:pPr>
              <w:pStyle w:val="103"/>
              <w:rPr>
                <w:lang w:eastAsia="ru-RU"/>
              </w:rPr>
            </w:pPr>
            <w:r w:rsidRPr="00E42444">
              <w:rPr>
                <w:lang w:eastAsia="ru-RU"/>
              </w:rPr>
              <w:t> </w:t>
            </w:r>
          </w:p>
        </w:tc>
        <w:tc>
          <w:tcPr>
            <w:tcW w:w="201" w:type="pct"/>
            <w:hideMark/>
          </w:tcPr>
          <w:p w14:paraId="3C74559A" w14:textId="77777777" w:rsidR="00F56ED7" w:rsidRPr="00E42444" w:rsidRDefault="00E42444" w:rsidP="00E42444">
            <w:pPr>
              <w:pStyle w:val="103"/>
              <w:rPr>
                <w:lang w:eastAsia="ru-RU"/>
              </w:rPr>
            </w:pPr>
            <w:r w:rsidRPr="00E42444">
              <w:rPr>
                <w:lang w:eastAsia="ru-RU"/>
              </w:rPr>
              <w:t> </w:t>
            </w:r>
          </w:p>
        </w:tc>
        <w:tc>
          <w:tcPr>
            <w:tcW w:w="200" w:type="pct"/>
            <w:hideMark/>
          </w:tcPr>
          <w:p w14:paraId="5604C2B8" w14:textId="77777777" w:rsidR="00F56ED7" w:rsidRPr="00E42444" w:rsidRDefault="00E42444" w:rsidP="00E42444">
            <w:pPr>
              <w:pStyle w:val="103"/>
              <w:rPr>
                <w:lang w:eastAsia="ru-RU"/>
              </w:rPr>
            </w:pPr>
            <w:r w:rsidRPr="00E42444">
              <w:rPr>
                <w:lang w:eastAsia="ru-RU"/>
              </w:rPr>
              <w:t> </w:t>
            </w:r>
          </w:p>
        </w:tc>
        <w:tc>
          <w:tcPr>
            <w:tcW w:w="201" w:type="pct"/>
            <w:hideMark/>
          </w:tcPr>
          <w:p w14:paraId="0FAEFB84" w14:textId="77777777" w:rsidR="00F56ED7" w:rsidRPr="00E42444" w:rsidRDefault="00E42444" w:rsidP="00E42444">
            <w:pPr>
              <w:pStyle w:val="103"/>
              <w:rPr>
                <w:lang w:eastAsia="ru-RU"/>
              </w:rPr>
            </w:pPr>
            <w:r w:rsidRPr="00E42444">
              <w:rPr>
                <w:lang w:eastAsia="ru-RU"/>
              </w:rPr>
              <w:t> </w:t>
            </w:r>
          </w:p>
        </w:tc>
        <w:tc>
          <w:tcPr>
            <w:tcW w:w="201" w:type="pct"/>
            <w:hideMark/>
          </w:tcPr>
          <w:p w14:paraId="46F3B54B" w14:textId="77777777" w:rsidR="00F56ED7" w:rsidRPr="00E42444" w:rsidRDefault="00E42444" w:rsidP="00E42444">
            <w:pPr>
              <w:pStyle w:val="103"/>
              <w:rPr>
                <w:lang w:eastAsia="ru-RU"/>
              </w:rPr>
            </w:pPr>
            <w:r w:rsidRPr="00E42444">
              <w:rPr>
                <w:lang w:eastAsia="ru-RU"/>
              </w:rPr>
              <w:t> </w:t>
            </w:r>
          </w:p>
        </w:tc>
        <w:tc>
          <w:tcPr>
            <w:tcW w:w="201" w:type="pct"/>
            <w:hideMark/>
          </w:tcPr>
          <w:p w14:paraId="0E7EDCE2" w14:textId="77777777" w:rsidR="00F56ED7" w:rsidRPr="00E42444" w:rsidRDefault="00E42444" w:rsidP="00E42444">
            <w:pPr>
              <w:pStyle w:val="103"/>
              <w:rPr>
                <w:lang w:eastAsia="ru-RU"/>
              </w:rPr>
            </w:pPr>
            <w:r w:rsidRPr="00E42444">
              <w:rPr>
                <w:lang w:eastAsia="ru-RU"/>
              </w:rPr>
              <w:t> </w:t>
            </w:r>
          </w:p>
        </w:tc>
        <w:tc>
          <w:tcPr>
            <w:tcW w:w="201" w:type="pct"/>
            <w:hideMark/>
          </w:tcPr>
          <w:p w14:paraId="33EC8D63" w14:textId="77777777" w:rsidR="00F56ED7" w:rsidRPr="00E42444" w:rsidRDefault="00E42444" w:rsidP="00E42444">
            <w:pPr>
              <w:pStyle w:val="103"/>
              <w:rPr>
                <w:lang w:eastAsia="ru-RU"/>
              </w:rPr>
            </w:pPr>
            <w:r w:rsidRPr="00E42444">
              <w:rPr>
                <w:lang w:eastAsia="ru-RU"/>
              </w:rPr>
              <w:t> </w:t>
            </w:r>
          </w:p>
        </w:tc>
      </w:tr>
      <w:tr w:rsidR="00E42444" w:rsidRPr="00E42444" w14:paraId="4F2DC929" w14:textId="77777777" w:rsidTr="00612D72">
        <w:trPr>
          <w:trHeight w:val="20"/>
        </w:trPr>
        <w:tc>
          <w:tcPr>
            <w:tcW w:w="133" w:type="pct"/>
            <w:noWrap/>
            <w:hideMark/>
          </w:tcPr>
          <w:p w14:paraId="2CAEB102" w14:textId="77777777" w:rsidR="00F56ED7" w:rsidRPr="00E42444" w:rsidRDefault="00E42444" w:rsidP="00E42444">
            <w:pPr>
              <w:pStyle w:val="103"/>
              <w:rPr>
                <w:lang w:eastAsia="ru-RU"/>
              </w:rPr>
            </w:pPr>
            <w:r w:rsidRPr="00E42444">
              <w:rPr>
                <w:lang w:eastAsia="ru-RU"/>
              </w:rPr>
              <w:t> </w:t>
            </w:r>
          </w:p>
        </w:tc>
        <w:tc>
          <w:tcPr>
            <w:tcW w:w="492" w:type="pct"/>
            <w:hideMark/>
          </w:tcPr>
          <w:p w14:paraId="44C96A46" w14:textId="77777777" w:rsidR="00F56ED7" w:rsidRPr="00E42444" w:rsidRDefault="00E42444" w:rsidP="00E42444">
            <w:pPr>
              <w:pStyle w:val="103"/>
              <w:rPr>
                <w:lang w:eastAsia="ru-RU"/>
              </w:rPr>
            </w:pPr>
            <w:r w:rsidRPr="00E42444">
              <w:rPr>
                <w:lang w:eastAsia="ru-RU"/>
              </w:rPr>
              <w:t>Инфляция</w:t>
            </w:r>
          </w:p>
        </w:tc>
        <w:tc>
          <w:tcPr>
            <w:tcW w:w="163" w:type="pct"/>
            <w:hideMark/>
          </w:tcPr>
          <w:p w14:paraId="7DFEE361" w14:textId="77777777" w:rsidR="00F56ED7" w:rsidRPr="00E42444" w:rsidRDefault="00E42444" w:rsidP="00E42444">
            <w:pPr>
              <w:pStyle w:val="103"/>
              <w:rPr>
                <w:lang w:eastAsia="ru-RU"/>
              </w:rPr>
            </w:pPr>
            <w:r w:rsidRPr="00E42444">
              <w:rPr>
                <w:lang w:eastAsia="ru-RU"/>
              </w:rPr>
              <w:t>%</w:t>
            </w:r>
          </w:p>
        </w:tc>
        <w:tc>
          <w:tcPr>
            <w:tcW w:w="200" w:type="pct"/>
            <w:noWrap/>
            <w:hideMark/>
          </w:tcPr>
          <w:p w14:paraId="36660C48" w14:textId="77777777" w:rsidR="00F56ED7" w:rsidRPr="00E42444" w:rsidRDefault="00E42444" w:rsidP="00E42444">
            <w:pPr>
              <w:pStyle w:val="103"/>
              <w:rPr>
                <w:lang w:eastAsia="ru-RU"/>
              </w:rPr>
            </w:pPr>
            <w:r w:rsidRPr="00E42444">
              <w:rPr>
                <w:lang w:eastAsia="ru-RU"/>
              </w:rPr>
              <w:t> </w:t>
            </w:r>
          </w:p>
        </w:tc>
        <w:tc>
          <w:tcPr>
            <w:tcW w:w="201" w:type="pct"/>
            <w:noWrap/>
            <w:hideMark/>
          </w:tcPr>
          <w:p w14:paraId="03F1EC5E" w14:textId="77777777" w:rsidR="00F56ED7" w:rsidRPr="00E42444" w:rsidRDefault="00E42444" w:rsidP="00E42444">
            <w:pPr>
              <w:pStyle w:val="103"/>
              <w:rPr>
                <w:lang w:eastAsia="ru-RU"/>
              </w:rPr>
            </w:pPr>
            <w:r w:rsidRPr="00E42444">
              <w:rPr>
                <w:lang w:eastAsia="ru-RU"/>
              </w:rPr>
              <w:t>104,0%</w:t>
            </w:r>
          </w:p>
        </w:tc>
        <w:tc>
          <w:tcPr>
            <w:tcW w:w="201" w:type="pct"/>
            <w:noWrap/>
            <w:hideMark/>
          </w:tcPr>
          <w:p w14:paraId="73058D30" w14:textId="77777777" w:rsidR="00F56ED7" w:rsidRPr="00E42444" w:rsidRDefault="00E42444" w:rsidP="00E42444">
            <w:pPr>
              <w:pStyle w:val="103"/>
              <w:rPr>
                <w:lang w:eastAsia="ru-RU"/>
              </w:rPr>
            </w:pPr>
            <w:r w:rsidRPr="00E42444">
              <w:rPr>
                <w:lang w:eastAsia="ru-RU"/>
              </w:rPr>
              <w:t>104,0%</w:t>
            </w:r>
          </w:p>
        </w:tc>
        <w:tc>
          <w:tcPr>
            <w:tcW w:w="201" w:type="pct"/>
            <w:noWrap/>
            <w:hideMark/>
          </w:tcPr>
          <w:p w14:paraId="37066FBC" w14:textId="77777777" w:rsidR="00F56ED7" w:rsidRPr="00E42444" w:rsidRDefault="00E42444" w:rsidP="00E42444">
            <w:pPr>
              <w:pStyle w:val="103"/>
              <w:rPr>
                <w:lang w:eastAsia="ru-RU"/>
              </w:rPr>
            </w:pPr>
            <w:r w:rsidRPr="00E42444">
              <w:rPr>
                <w:lang w:eastAsia="ru-RU"/>
              </w:rPr>
              <w:t>103,5%</w:t>
            </w:r>
          </w:p>
        </w:tc>
        <w:tc>
          <w:tcPr>
            <w:tcW w:w="200" w:type="pct"/>
            <w:noWrap/>
            <w:hideMark/>
          </w:tcPr>
          <w:p w14:paraId="0CF95E89" w14:textId="77777777" w:rsidR="00F56ED7" w:rsidRPr="00E42444" w:rsidRDefault="00E42444" w:rsidP="00E42444">
            <w:pPr>
              <w:pStyle w:val="103"/>
              <w:rPr>
                <w:lang w:eastAsia="ru-RU"/>
              </w:rPr>
            </w:pPr>
            <w:r w:rsidRPr="00E42444">
              <w:rPr>
                <w:lang w:eastAsia="ru-RU"/>
              </w:rPr>
              <w:t>103,3%</w:t>
            </w:r>
          </w:p>
        </w:tc>
        <w:tc>
          <w:tcPr>
            <w:tcW w:w="201" w:type="pct"/>
            <w:noWrap/>
            <w:hideMark/>
          </w:tcPr>
          <w:p w14:paraId="55AC5C13" w14:textId="77777777" w:rsidR="00F56ED7" w:rsidRPr="00E42444" w:rsidRDefault="00E42444" w:rsidP="00E42444">
            <w:pPr>
              <w:pStyle w:val="103"/>
              <w:rPr>
                <w:lang w:eastAsia="ru-RU"/>
              </w:rPr>
            </w:pPr>
            <w:r w:rsidRPr="00E42444">
              <w:rPr>
                <w:lang w:eastAsia="ru-RU"/>
              </w:rPr>
              <w:t>103,1%</w:t>
            </w:r>
          </w:p>
        </w:tc>
        <w:tc>
          <w:tcPr>
            <w:tcW w:w="201" w:type="pct"/>
            <w:noWrap/>
            <w:hideMark/>
          </w:tcPr>
          <w:p w14:paraId="5055287B" w14:textId="77777777" w:rsidR="00F56ED7" w:rsidRPr="00E42444" w:rsidRDefault="00E42444" w:rsidP="00E42444">
            <w:pPr>
              <w:pStyle w:val="103"/>
              <w:rPr>
                <w:lang w:eastAsia="ru-RU"/>
              </w:rPr>
            </w:pPr>
            <w:r w:rsidRPr="00E42444">
              <w:rPr>
                <w:lang w:eastAsia="ru-RU"/>
              </w:rPr>
              <w:t>102,9%</w:t>
            </w:r>
          </w:p>
        </w:tc>
        <w:tc>
          <w:tcPr>
            <w:tcW w:w="201" w:type="pct"/>
            <w:noWrap/>
            <w:hideMark/>
          </w:tcPr>
          <w:p w14:paraId="6DFEDFE1" w14:textId="77777777" w:rsidR="00F56ED7" w:rsidRPr="00E42444" w:rsidRDefault="00E42444" w:rsidP="00E42444">
            <w:pPr>
              <w:pStyle w:val="103"/>
              <w:rPr>
                <w:lang w:eastAsia="ru-RU"/>
              </w:rPr>
            </w:pPr>
            <w:r w:rsidRPr="00E42444">
              <w:rPr>
                <w:lang w:eastAsia="ru-RU"/>
              </w:rPr>
              <w:t>102,8%</w:t>
            </w:r>
          </w:p>
        </w:tc>
        <w:tc>
          <w:tcPr>
            <w:tcW w:w="200" w:type="pct"/>
            <w:noWrap/>
            <w:hideMark/>
          </w:tcPr>
          <w:p w14:paraId="65DFBBD6" w14:textId="77777777" w:rsidR="00F56ED7" w:rsidRPr="00E42444" w:rsidRDefault="00E42444" w:rsidP="00E42444">
            <w:pPr>
              <w:pStyle w:val="103"/>
              <w:rPr>
                <w:lang w:eastAsia="ru-RU"/>
              </w:rPr>
            </w:pPr>
            <w:r w:rsidRPr="00E42444">
              <w:rPr>
                <w:lang w:eastAsia="ru-RU"/>
              </w:rPr>
              <w:t>102,6%</w:t>
            </w:r>
          </w:p>
        </w:tc>
        <w:tc>
          <w:tcPr>
            <w:tcW w:w="201" w:type="pct"/>
            <w:noWrap/>
            <w:hideMark/>
          </w:tcPr>
          <w:p w14:paraId="5335FFBF" w14:textId="77777777" w:rsidR="00F56ED7" w:rsidRPr="00E42444" w:rsidRDefault="00E42444" w:rsidP="00E42444">
            <w:pPr>
              <w:pStyle w:val="103"/>
              <w:rPr>
                <w:lang w:eastAsia="ru-RU"/>
              </w:rPr>
            </w:pPr>
            <w:r w:rsidRPr="00E42444">
              <w:rPr>
                <w:lang w:eastAsia="ru-RU"/>
              </w:rPr>
              <w:t>102,5%</w:t>
            </w:r>
          </w:p>
        </w:tc>
        <w:tc>
          <w:tcPr>
            <w:tcW w:w="201" w:type="pct"/>
            <w:noWrap/>
            <w:hideMark/>
          </w:tcPr>
          <w:p w14:paraId="59A117A7" w14:textId="77777777" w:rsidR="00F56ED7" w:rsidRPr="00E42444" w:rsidRDefault="00E42444" w:rsidP="00E42444">
            <w:pPr>
              <w:pStyle w:val="103"/>
              <w:rPr>
                <w:lang w:eastAsia="ru-RU"/>
              </w:rPr>
            </w:pPr>
            <w:r w:rsidRPr="00E42444">
              <w:rPr>
                <w:lang w:eastAsia="ru-RU"/>
              </w:rPr>
              <w:t>102,3%</w:t>
            </w:r>
          </w:p>
        </w:tc>
        <w:tc>
          <w:tcPr>
            <w:tcW w:w="201" w:type="pct"/>
            <w:noWrap/>
            <w:hideMark/>
          </w:tcPr>
          <w:p w14:paraId="141556A2" w14:textId="77777777" w:rsidR="00F56ED7" w:rsidRPr="00E42444" w:rsidRDefault="00E42444" w:rsidP="00E42444">
            <w:pPr>
              <w:pStyle w:val="103"/>
              <w:rPr>
                <w:lang w:eastAsia="ru-RU"/>
              </w:rPr>
            </w:pPr>
            <w:r w:rsidRPr="00E42444">
              <w:rPr>
                <w:lang w:eastAsia="ru-RU"/>
              </w:rPr>
              <w:t>102,1%</w:t>
            </w:r>
          </w:p>
        </w:tc>
        <w:tc>
          <w:tcPr>
            <w:tcW w:w="200" w:type="pct"/>
            <w:noWrap/>
            <w:hideMark/>
          </w:tcPr>
          <w:p w14:paraId="11A94D16" w14:textId="77777777" w:rsidR="00F56ED7" w:rsidRPr="00E42444" w:rsidRDefault="00E42444" w:rsidP="00E42444">
            <w:pPr>
              <w:pStyle w:val="103"/>
              <w:rPr>
                <w:lang w:eastAsia="ru-RU"/>
              </w:rPr>
            </w:pPr>
            <w:r w:rsidRPr="00E42444">
              <w:rPr>
                <w:lang w:eastAsia="ru-RU"/>
              </w:rPr>
              <w:t>102,0%</w:t>
            </w:r>
          </w:p>
        </w:tc>
        <w:tc>
          <w:tcPr>
            <w:tcW w:w="201" w:type="pct"/>
            <w:noWrap/>
            <w:hideMark/>
          </w:tcPr>
          <w:p w14:paraId="26FEFC5E" w14:textId="77777777" w:rsidR="00F56ED7" w:rsidRPr="00E42444" w:rsidRDefault="00E42444" w:rsidP="00E42444">
            <w:pPr>
              <w:pStyle w:val="103"/>
              <w:rPr>
                <w:lang w:eastAsia="ru-RU"/>
              </w:rPr>
            </w:pPr>
            <w:r w:rsidRPr="00E42444">
              <w:rPr>
                <w:lang w:eastAsia="ru-RU"/>
              </w:rPr>
              <w:t>102,0%</w:t>
            </w:r>
          </w:p>
        </w:tc>
        <w:tc>
          <w:tcPr>
            <w:tcW w:w="201" w:type="pct"/>
            <w:noWrap/>
            <w:hideMark/>
          </w:tcPr>
          <w:p w14:paraId="1F245E8B" w14:textId="77777777" w:rsidR="00F56ED7" w:rsidRPr="00E42444" w:rsidRDefault="00E42444" w:rsidP="00E42444">
            <w:pPr>
              <w:pStyle w:val="103"/>
              <w:rPr>
                <w:lang w:eastAsia="ru-RU"/>
              </w:rPr>
            </w:pPr>
            <w:r w:rsidRPr="00E42444">
              <w:rPr>
                <w:lang w:eastAsia="ru-RU"/>
              </w:rPr>
              <w:t>102,0%</w:t>
            </w:r>
          </w:p>
        </w:tc>
        <w:tc>
          <w:tcPr>
            <w:tcW w:w="201" w:type="pct"/>
            <w:noWrap/>
            <w:hideMark/>
          </w:tcPr>
          <w:p w14:paraId="514BBD68" w14:textId="77777777" w:rsidR="00F56ED7" w:rsidRPr="00E42444" w:rsidRDefault="00E42444" w:rsidP="00E42444">
            <w:pPr>
              <w:pStyle w:val="103"/>
              <w:rPr>
                <w:lang w:eastAsia="ru-RU"/>
              </w:rPr>
            </w:pPr>
            <w:r w:rsidRPr="00E42444">
              <w:rPr>
                <w:lang w:eastAsia="ru-RU"/>
              </w:rPr>
              <w:t>102,0%</w:t>
            </w:r>
          </w:p>
        </w:tc>
        <w:tc>
          <w:tcPr>
            <w:tcW w:w="200" w:type="pct"/>
            <w:noWrap/>
            <w:hideMark/>
          </w:tcPr>
          <w:p w14:paraId="61AE207C" w14:textId="77777777" w:rsidR="00F56ED7" w:rsidRPr="00E42444" w:rsidRDefault="00E42444" w:rsidP="00E42444">
            <w:pPr>
              <w:pStyle w:val="103"/>
              <w:rPr>
                <w:lang w:eastAsia="ru-RU"/>
              </w:rPr>
            </w:pPr>
            <w:r w:rsidRPr="00E42444">
              <w:rPr>
                <w:lang w:eastAsia="ru-RU"/>
              </w:rPr>
              <w:t>102,0%</w:t>
            </w:r>
          </w:p>
        </w:tc>
        <w:tc>
          <w:tcPr>
            <w:tcW w:w="201" w:type="pct"/>
            <w:noWrap/>
            <w:hideMark/>
          </w:tcPr>
          <w:p w14:paraId="70212FDA" w14:textId="77777777" w:rsidR="00F56ED7" w:rsidRPr="00E42444" w:rsidRDefault="00E42444" w:rsidP="00E42444">
            <w:pPr>
              <w:pStyle w:val="103"/>
              <w:rPr>
                <w:lang w:eastAsia="ru-RU"/>
              </w:rPr>
            </w:pPr>
            <w:r w:rsidRPr="00E42444">
              <w:rPr>
                <w:lang w:eastAsia="ru-RU"/>
              </w:rPr>
              <w:t>102,0%</w:t>
            </w:r>
          </w:p>
        </w:tc>
        <w:tc>
          <w:tcPr>
            <w:tcW w:w="201" w:type="pct"/>
            <w:noWrap/>
            <w:hideMark/>
          </w:tcPr>
          <w:p w14:paraId="4435B33C" w14:textId="77777777" w:rsidR="00F56ED7" w:rsidRPr="00E42444" w:rsidRDefault="00E42444" w:rsidP="00E42444">
            <w:pPr>
              <w:pStyle w:val="103"/>
              <w:rPr>
                <w:lang w:eastAsia="ru-RU"/>
              </w:rPr>
            </w:pPr>
            <w:r w:rsidRPr="00E42444">
              <w:rPr>
                <w:lang w:eastAsia="ru-RU"/>
              </w:rPr>
              <w:t>102,0%</w:t>
            </w:r>
          </w:p>
        </w:tc>
        <w:tc>
          <w:tcPr>
            <w:tcW w:w="201" w:type="pct"/>
            <w:noWrap/>
            <w:hideMark/>
          </w:tcPr>
          <w:p w14:paraId="5B29D425" w14:textId="77777777" w:rsidR="00F56ED7" w:rsidRPr="00E42444" w:rsidRDefault="00E42444" w:rsidP="00E42444">
            <w:pPr>
              <w:pStyle w:val="103"/>
              <w:rPr>
                <w:lang w:eastAsia="ru-RU"/>
              </w:rPr>
            </w:pPr>
            <w:r w:rsidRPr="00E42444">
              <w:rPr>
                <w:lang w:eastAsia="ru-RU"/>
              </w:rPr>
              <w:t>102,0%</w:t>
            </w:r>
          </w:p>
        </w:tc>
        <w:tc>
          <w:tcPr>
            <w:tcW w:w="201" w:type="pct"/>
            <w:noWrap/>
            <w:hideMark/>
          </w:tcPr>
          <w:p w14:paraId="6EBC76FD" w14:textId="77777777" w:rsidR="00F56ED7" w:rsidRPr="00E42444" w:rsidRDefault="00E42444" w:rsidP="00E42444">
            <w:pPr>
              <w:pStyle w:val="103"/>
              <w:rPr>
                <w:lang w:eastAsia="ru-RU"/>
              </w:rPr>
            </w:pPr>
            <w:r w:rsidRPr="00E42444">
              <w:rPr>
                <w:lang w:eastAsia="ru-RU"/>
              </w:rPr>
              <w:t>102,0%</w:t>
            </w:r>
          </w:p>
        </w:tc>
      </w:tr>
      <w:tr w:rsidR="00E42444" w:rsidRPr="00E42444" w14:paraId="2D8EC7DC" w14:textId="77777777" w:rsidTr="00612D72">
        <w:trPr>
          <w:trHeight w:val="20"/>
        </w:trPr>
        <w:tc>
          <w:tcPr>
            <w:tcW w:w="133" w:type="pct"/>
            <w:noWrap/>
            <w:hideMark/>
          </w:tcPr>
          <w:p w14:paraId="2A8B1079" w14:textId="77777777" w:rsidR="00F56ED7" w:rsidRPr="00E42444" w:rsidRDefault="00E42444" w:rsidP="00E42444">
            <w:pPr>
              <w:pStyle w:val="103"/>
              <w:rPr>
                <w:lang w:eastAsia="ru-RU"/>
              </w:rPr>
            </w:pPr>
            <w:r w:rsidRPr="00E42444">
              <w:rPr>
                <w:lang w:eastAsia="ru-RU"/>
              </w:rPr>
              <w:t> </w:t>
            </w:r>
          </w:p>
        </w:tc>
        <w:tc>
          <w:tcPr>
            <w:tcW w:w="492" w:type="pct"/>
            <w:hideMark/>
          </w:tcPr>
          <w:p w14:paraId="3403BEFC" w14:textId="77777777" w:rsidR="00F56ED7" w:rsidRPr="00E42444" w:rsidRDefault="00E42444" w:rsidP="00E42444">
            <w:pPr>
              <w:pStyle w:val="103"/>
              <w:rPr>
                <w:lang w:eastAsia="ru-RU"/>
              </w:rPr>
            </w:pPr>
            <w:r w:rsidRPr="00E42444">
              <w:rPr>
                <w:lang w:eastAsia="ru-RU"/>
              </w:rPr>
              <w:t>Индекс цен на энергоносители (газ)</w:t>
            </w:r>
          </w:p>
        </w:tc>
        <w:tc>
          <w:tcPr>
            <w:tcW w:w="163" w:type="pct"/>
            <w:hideMark/>
          </w:tcPr>
          <w:p w14:paraId="0EC298E6" w14:textId="77777777" w:rsidR="00F56ED7" w:rsidRPr="00E42444" w:rsidRDefault="00E42444" w:rsidP="00E42444">
            <w:pPr>
              <w:pStyle w:val="103"/>
              <w:rPr>
                <w:lang w:eastAsia="ru-RU"/>
              </w:rPr>
            </w:pPr>
            <w:r w:rsidRPr="00E42444">
              <w:rPr>
                <w:lang w:eastAsia="ru-RU"/>
              </w:rPr>
              <w:t>%</w:t>
            </w:r>
          </w:p>
        </w:tc>
        <w:tc>
          <w:tcPr>
            <w:tcW w:w="200" w:type="pct"/>
            <w:noWrap/>
            <w:hideMark/>
          </w:tcPr>
          <w:p w14:paraId="5A7070BE" w14:textId="77777777" w:rsidR="00F56ED7" w:rsidRPr="00E42444" w:rsidRDefault="00E42444" w:rsidP="00E42444">
            <w:pPr>
              <w:pStyle w:val="103"/>
              <w:rPr>
                <w:lang w:eastAsia="ru-RU"/>
              </w:rPr>
            </w:pPr>
            <w:r w:rsidRPr="00E42444">
              <w:rPr>
                <w:lang w:eastAsia="ru-RU"/>
              </w:rPr>
              <w:t> </w:t>
            </w:r>
          </w:p>
        </w:tc>
        <w:tc>
          <w:tcPr>
            <w:tcW w:w="201" w:type="pct"/>
            <w:noWrap/>
            <w:hideMark/>
          </w:tcPr>
          <w:p w14:paraId="26A203EA" w14:textId="77777777" w:rsidR="00F56ED7" w:rsidRPr="00E42444" w:rsidRDefault="00E42444" w:rsidP="00E42444">
            <w:pPr>
              <w:pStyle w:val="103"/>
              <w:rPr>
                <w:lang w:eastAsia="ru-RU"/>
              </w:rPr>
            </w:pPr>
            <w:r w:rsidRPr="00E42444">
              <w:rPr>
                <w:lang w:eastAsia="ru-RU"/>
              </w:rPr>
              <w:t>103,4%</w:t>
            </w:r>
          </w:p>
        </w:tc>
        <w:tc>
          <w:tcPr>
            <w:tcW w:w="201" w:type="pct"/>
            <w:noWrap/>
            <w:hideMark/>
          </w:tcPr>
          <w:p w14:paraId="307CE826" w14:textId="77777777" w:rsidR="00F56ED7" w:rsidRPr="00E42444" w:rsidRDefault="00E42444" w:rsidP="00E42444">
            <w:pPr>
              <w:pStyle w:val="103"/>
              <w:rPr>
                <w:lang w:eastAsia="ru-RU"/>
              </w:rPr>
            </w:pPr>
            <w:r w:rsidRPr="00E42444">
              <w:rPr>
                <w:lang w:eastAsia="ru-RU"/>
              </w:rPr>
              <w:t>103,1%</w:t>
            </w:r>
          </w:p>
        </w:tc>
        <w:tc>
          <w:tcPr>
            <w:tcW w:w="201" w:type="pct"/>
            <w:noWrap/>
            <w:hideMark/>
          </w:tcPr>
          <w:p w14:paraId="42E2BFDD" w14:textId="77777777" w:rsidR="00F56ED7" w:rsidRPr="00E42444" w:rsidRDefault="00E42444" w:rsidP="00E42444">
            <w:pPr>
              <w:pStyle w:val="103"/>
              <w:rPr>
                <w:lang w:eastAsia="ru-RU"/>
              </w:rPr>
            </w:pPr>
            <w:r w:rsidRPr="00E42444">
              <w:rPr>
                <w:lang w:eastAsia="ru-RU"/>
              </w:rPr>
              <w:t>103,5%</w:t>
            </w:r>
          </w:p>
        </w:tc>
        <w:tc>
          <w:tcPr>
            <w:tcW w:w="200" w:type="pct"/>
            <w:noWrap/>
            <w:hideMark/>
          </w:tcPr>
          <w:p w14:paraId="0FE754C2" w14:textId="77777777" w:rsidR="00F56ED7" w:rsidRPr="00E42444" w:rsidRDefault="00E42444" w:rsidP="00E42444">
            <w:pPr>
              <w:pStyle w:val="103"/>
              <w:rPr>
                <w:lang w:eastAsia="ru-RU"/>
              </w:rPr>
            </w:pPr>
            <w:r w:rsidRPr="00E42444">
              <w:rPr>
                <w:lang w:eastAsia="ru-RU"/>
              </w:rPr>
              <w:t>103,3%</w:t>
            </w:r>
          </w:p>
        </w:tc>
        <w:tc>
          <w:tcPr>
            <w:tcW w:w="201" w:type="pct"/>
            <w:noWrap/>
            <w:hideMark/>
          </w:tcPr>
          <w:p w14:paraId="38AB574A" w14:textId="77777777" w:rsidR="00F56ED7" w:rsidRPr="00E42444" w:rsidRDefault="00E42444" w:rsidP="00E42444">
            <w:pPr>
              <w:pStyle w:val="103"/>
              <w:rPr>
                <w:lang w:eastAsia="ru-RU"/>
              </w:rPr>
            </w:pPr>
            <w:r w:rsidRPr="00E42444">
              <w:rPr>
                <w:lang w:eastAsia="ru-RU"/>
              </w:rPr>
              <w:t>103,1%</w:t>
            </w:r>
          </w:p>
        </w:tc>
        <w:tc>
          <w:tcPr>
            <w:tcW w:w="201" w:type="pct"/>
            <w:noWrap/>
            <w:hideMark/>
          </w:tcPr>
          <w:p w14:paraId="2040904B" w14:textId="77777777" w:rsidR="00F56ED7" w:rsidRPr="00E42444" w:rsidRDefault="00E42444" w:rsidP="00E42444">
            <w:pPr>
              <w:pStyle w:val="103"/>
              <w:rPr>
                <w:lang w:eastAsia="ru-RU"/>
              </w:rPr>
            </w:pPr>
            <w:r w:rsidRPr="00E42444">
              <w:rPr>
                <w:lang w:eastAsia="ru-RU"/>
              </w:rPr>
              <w:t>102,9%</w:t>
            </w:r>
          </w:p>
        </w:tc>
        <w:tc>
          <w:tcPr>
            <w:tcW w:w="201" w:type="pct"/>
            <w:noWrap/>
            <w:hideMark/>
          </w:tcPr>
          <w:p w14:paraId="67EC61FD" w14:textId="77777777" w:rsidR="00F56ED7" w:rsidRPr="00E42444" w:rsidRDefault="00E42444" w:rsidP="00E42444">
            <w:pPr>
              <w:pStyle w:val="103"/>
              <w:rPr>
                <w:lang w:eastAsia="ru-RU"/>
              </w:rPr>
            </w:pPr>
            <w:r w:rsidRPr="00E42444">
              <w:rPr>
                <w:lang w:eastAsia="ru-RU"/>
              </w:rPr>
              <w:t>102,8%</w:t>
            </w:r>
          </w:p>
        </w:tc>
        <w:tc>
          <w:tcPr>
            <w:tcW w:w="200" w:type="pct"/>
            <w:noWrap/>
            <w:hideMark/>
          </w:tcPr>
          <w:p w14:paraId="72781175" w14:textId="77777777" w:rsidR="00F56ED7" w:rsidRPr="00E42444" w:rsidRDefault="00E42444" w:rsidP="00E42444">
            <w:pPr>
              <w:pStyle w:val="103"/>
              <w:rPr>
                <w:lang w:eastAsia="ru-RU"/>
              </w:rPr>
            </w:pPr>
            <w:r w:rsidRPr="00E42444">
              <w:rPr>
                <w:lang w:eastAsia="ru-RU"/>
              </w:rPr>
              <w:t>102,6%</w:t>
            </w:r>
          </w:p>
        </w:tc>
        <w:tc>
          <w:tcPr>
            <w:tcW w:w="201" w:type="pct"/>
            <w:noWrap/>
            <w:hideMark/>
          </w:tcPr>
          <w:p w14:paraId="03429A96" w14:textId="77777777" w:rsidR="00F56ED7" w:rsidRPr="00E42444" w:rsidRDefault="00E42444" w:rsidP="00E42444">
            <w:pPr>
              <w:pStyle w:val="103"/>
              <w:rPr>
                <w:lang w:eastAsia="ru-RU"/>
              </w:rPr>
            </w:pPr>
            <w:r w:rsidRPr="00E42444">
              <w:rPr>
                <w:lang w:eastAsia="ru-RU"/>
              </w:rPr>
              <w:t>102,5%</w:t>
            </w:r>
          </w:p>
        </w:tc>
        <w:tc>
          <w:tcPr>
            <w:tcW w:w="201" w:type="pct"/>
            <w:noWrap/>
            <w:hideMark/>
          </w:tcPr>
          <w:p w14:paraId="2D312151" w14:textId="77777777" w:rsidR="00F56ED7" w:rsidRPr="00E42444" w:rsidRDefault="00E42444" w:rsidP="00E42444">
            <w:pPr>
              <w:pStyle w:val="103"/>
              <w:rPr>
                <w:lang w:eastAsia="ru-RU"/>
              </w:rPr>
            </w:pPr>
            <w:r w:rsidRPr="00E42444">
              <w:rPr>
                <w:lang w:eastAsia="ru-RU"/>
              </w:rPr>
              <w:t>102,3%</w:t>
            </w:r>
          </w:p>
        </w:tc>
        <w:tc>
          <w:tcPr>
            <w:tcW w:w="201" w:type="pct"/>
            <w:noWrap/>
            <w:hideMark/>
          </w:tcPr>
          <w:p w14:paraId="50D7FC70" w14:textId="77777777" w:rsidR="00F56ED7" w:rsidRPr="00E42444" w:rsidRDefault="00E42444" w:rsidP="00E42444">
            <w:pPr>
              <w:pStyle w:val="103"/>
              <w:rPr>
                <w:lang w:eastAsia="ru-RU"/>
              </w:rPr>
            </w:pPr>
            <w:r w:rsidRPr="00E42444">
              <w:rPr>
                <w:lang w:eastAsia="ru-RU"/>
              </w:rPr>
              <w:t>102,1%</w:t>
            </w:r>
          </w:p>
        </w:tc>
        <w:tc>
          <w:tcPr>
            <w:tcW w:w="200" w:type="pct"/>
            <w:noWrap/>
            <w:hideMark/>
          </w:tcPr>
          <w:p w14:paraId="08FC47A2" w14:textId="77777777" w:rsidR="00F56ED7" w:rsidRPr="00E42444" w:rsidRDefault="00E42444" w:rsidP="00E42444">
            <w:pPr>
              <w:pStyle w:val="103"/>
              <w:rPr>
                <w:lang w:eastAsia="ru-RU"/>
              </w:rPr>
            </w:pPr>
            <w:r w:rsidRPr="00E42444">
              <w:rPr>
                <w:lang w:eastAsia="ru-RU"/>
              </w:rPr>
              <w:t>102,0%</w:t>
            </w:r>
          </w:p>
        </w:tc>
        <w:tc>
          <w:tcPr>
            <w:tcW w:w="201" w:type="pct"/>
            <w:noWrap/>
            <w:hideMark/>
          </w:tcPr>
          <w:p w14:paraId="5154B764" w14:textId="77777777" w:rsidR="00F56ED7" w:rsidRPr="00E42444" w:rsidRDefault="00E42444" w:rsidP="00E42444">
            <w:pPr>
              <w:pStyle w:val="103"/>
              <w:rPr>
                <w:lang w:eastAsia="ru-RU"/>
              </w:rPr>
            </w:pPr>
            <w:r w:rsidRPr="00E42444">
              <w:rPr>
                <w:lang w:eastAsia="ru-RU"/>
              </w:rPr>
              <w:t>102,0%</w:t>
            </w:r>
          </w:p>
        </w:tc>
        <w:tc>
          <w:tcPr>
            <w:tcW w:w="201" w:type="pct"/>
            <w:noWrap/>
            <w:hideMark/>
          </w:tcPr>
          <w:p w14:paraId="3A0C513E" w14:textId="77777777" w:rsidR="00F56ED7" w:rsidRPr="00E42444" w:rsidRDefault="00E42444" w:rsidP="00E42444">
            <w:pPr>
              <w:pStyle w:val="103"/>
              <w:rPr>
                <w:lang w:eastAsia="ru-RU"/>
              </w:rPr>
            </w:pPr>
            <w:r w:rsidRPr="00E42444">
              <w:rPr>
                <w:lang w:eastAsia="ru-RU"/>
              </w:rPr>
              <w:t>102,0%</w:t>
            </w:r>
          </w:p>
        </w:tc>
        <w:tc>
          <w:tcPr>
            <w:tcW w:w="201" w:type="pct"/>
            <w:noWrap/>
            <w:hideMark/>
          </w:tcPr>
          <w:p w14:paraId="0595902B" w14:textId="77777777" w:rsidR="00F56ED7" w:rsidRPr="00E42444" w:rsidRDefault="00E42444" w:rsidP="00E42444">
            <w:pPr>
              <w:pStyle w:val="103"/>
              <w:rPr>
                <w:lang w:eastAsia="ru-RU"/>
              </w:rPr>
            </w:pPr>
            <w:r w:rsidRPr="00E42444">
              <w:rPr>
                <w:lang w:eastAsia="ru-RU"/>
              </w:rPr>
              <w:t>102,0%</w:t>
            </w:r>
          </w:p>
        </w:tc>
        <w:tc>
          <w:tcPr>
            <w:tcW w:w="200" w:type="pct"/>
            <w:noWrap/>
            <w:hideMark/>
          </w:tcPr>
          <w:p w14:paraId="55C87086" w14:textId="77777777" w:rsidR="00F56ED7" w:rsidRPr="00E42444" w:rsidRDefault="00E42444" w:rsidP="00E42444">
            <w:pPr>
              <w:pStyle w:val="103"/>
              <w:rPr>
                <w:lang w:eastAsia="ru-RU"/>
              </w:rPr>
            </w:pPr>
            <w:r w:rsidRPr="00E42444">
              <w:rPr>
                <w:lang w:eastAsia="ru-RU"/>
              </w:rPr>
              <w:t>102,0%</w:t>
            </w:r>
          </w:p>
        </w:tc>
        <w:tc>
          <w:tcPr>
            <w:tcW w:w="201" w:type="pct"/>
            <w:noWrap/>
            <w:hideMark/>
          </w:tcPr>
          <w:p w14:paraId="0591B9A6" w14:textId="77777777" w:rsidR="00F56ED7" w:rsidRPr="00E42444" w:rsidRDefault="00E42444" w:rsidP="00E42444">
            <w:pPr>
              <w:pStyle w:val="103"/>
              <w:rPr>
                <w:lang w:eastAsia="ru-RU"/>
              </w:rPr>
            </w:pPr>
            <w:r w:rsidRPr="00E42444">
              <w:rPr>
                <w:lang w:eastAsia="ru-RU"/>
              </w:rPr>
              <w:t>102,0%</w:t>
            </w:r>
          </w:p>
        </w:tc>
        <w:tc>
          <w:tcPr>
            <w:tcW w:w="201" w:type="pct"/>
            <w:noWrap/>
            <w:hideMark/>
          </w:tcPr>
          <w:p w14:paraId="428BB72C" w14:textId="77777777" w:rsidR="00F56ED7" w:rsidRPr="00E42444" w:rsidRDefault="00E42444" w:rsidP="00E42444">
            <w:pPr>
              <w:pStyle w:val="103"/>
              <w:rPr>
                <w:lang w:eastAsia="ru-RU"/>
              </w:rPr>
            </w:pPr>
            <w:r w:rsidRPr="00E42444">
              <w:rPr>
                <w:lang w:eastAsia="ru-RU"/>
              </w:rPr>
              <w:t>102,0%</w:t>
            </w:r>
          </w:p>
        </w:tc>
        <w:tc>
          <w:tcPr>
            <w:tcW w:w="201" w:type="pct"/>
            <w:noWrap/>
            <w:hideMark/>
          </w:tcPr>
          <w:p w14:paraId="04FEF0B9" w14:textId="77777777" w:rsidR="00F56ED7" w:rsidRPr="00E42444" w:rsidRDefault="00E42444" w:rsidP="00E42444">
            <w:pPr>
              <w:pStyle w:val="103"/>
              <w:rPr>
                <w:lang w:eastAsia="ru-RU"/>
              </w:rPr>
            </w:pPr>
            <w:r w:rsidRPr="00E42444">
              <w:rPr>
                <w:lang w:eastAsia="ru-RU"/>
              </w:rPr>
              <w:t>102,0%</w:t>
            </w:r>
          </w:p>
        </w:tc>
        <w:tc>
          <w:tcPr>
            <w:tcW w:w="201" w:type="pct"/>
            <w:noWrap/>
            <w:hideMark/>
          </w:tcPr>
          <w:p w14:paraId="4365A599" w14:textId="77777777" w:rsidR="00F56ED7" w:rsidRPr="00E42444" w:rsidRDefault="00E42444" w:rsidP="00E42444">
            <w:pPr>
              <w:pStyle w:val="103"/>
              <w:rPr>
                <w:lang w:eastAsia="ru-RU"/>
              </w:rPr>
            </w:pPr>
            <w:r w:rsidRPr="00E42444">
              <w:rPr>
                <w:lang w:eastAsia="ru-RU"/>
              </w:rPr>
              <w:t>102,0%</w:t>
            </w:r>
          </w:p>
        </w:tc>
      </w:tr>
      <w:tr w:rsidR="00E42444" w:rsidRPr="00E42444" w14:paraId="36A4F4C5" w14:textId="77777777" w:rsidTr="00612D72">
        <w:trPr>
          <w:trHeight w:val="20"/>
        </w:trPr>
        <w:tc>
          <w:tcPr>
            <w:tcW w:w="133" w:type="pct"/>
            <w:noWrap/>
            <w:hideMark/>
          </w:tcPr>
          <w:p w14:paraId="5995FE44" w14:textId="77777777" w:rsidR="00F56ED7" w:rsidRPr="00E42444" w:rsidRDefault="00E42444" w:rsidP="00E42444">
            <w:pPr>
              <w:pStyle w:val="103"/>
              <w:rPr>
                <w:lang w:eastAsia="ru-RU"/>
              </w:rPr>
            </w:pPr>
            <w:r w:rsidRPr="00E42444">
              <w:rPr>
                <w:lang w:eastAsia="ru-RU"/>
              </w:rPr>
              <w:t> </w:t>
            </w:r>
          </w:p>
        </w:tc>
        <w:tc>
          <w:tcPr>
            <w:tcW w:w="492" w:type="pct"/>
            <w:hideMark/>
          </w:tcPr>
          <w:p w14:paraId="6A484B25" w14:textId="77777777" w:rsidR="00F56ED7" w:rsidRPr="00E42444" w:rsidRDefault="00E42444" w:rsidP="00E42444">
            <w:pPr>
              <w:pStyle w:val="103"/>
              <w:rPr>
                <w:lang w:eastAsia="ru-RU"/>
              </w:rPr>
            </w:pPr>
            <w:r w:rsidRPr="00E42444">
              <w:rPr>
                <w:lang w:eastAsia="ru-RU"/>
              </w:rPr>
              <w:t>Индекс цен на энергоносители (электроэнергия)</w:t>
            </w:r>
          </w:p>
        </w:tc>
        <w:tc>
          <w:tcPr>
            <w:tcW w:w="163" w:type="pct"/>
            <w:hideMark/>
          </w:tcPr>
          <w:p w14:paraId="7277BF7A" w14:textId="77777777" w:rsidR="00F56ED7" w:rsidRPr="00E42444" w:rsidRDefault="00E42444" w:rsidP="00E42444">
            <w:pPr>
              <w:pStyle w:val="103"/>
              <w:rPr>
                <w:lang w:eastAsia="ru-RU"/>
              </w:rPr>
            </w:pPr>
            <w:r w:rsidRPr="00E42444">
              <w:rPr>
                <w:lang w:eastAsia="ru-RU"/>
              </w:rPr>
              <w:t>%</w:t>
            </w:r>
          </w:p>
        </w:tc>
        <w:tc>
          <w:tcPr>
            <w:tcW w:w="200" w:type="pct"/>
            <w:noWrap/>
            <w:hideMark/>
          </w:tcPr>
          <w:p w14:paraId="76F9A0E1" w14:textId="77777777" w:rsidR="00F56ED7" w:rsidRPr="00E42444" w:rsidRDefault="00E42444" w:rsidP="00E42444">
            <w:pPr>
              <w:pStyle w:val="103"/>
              <w:rPr>
                <w:lang w:eastAsia="ru-RU"/>
              </w:rPr>
            </w:pPr>
            <w:r w:rsidRPr="00E42444">
              <w:rPr>
                <w:lang w:eastAsia="ru-RU"/>
              </w:rPr>
              <w:t> </w:t>
            </w:r>
          </w:p>
        </w:tc>
        <w:tc>
          <w:tcPr>
            <w:tcW w:w="201" w:type="pct"/>
            <w:noWrap/>
            <w:hideMark/>
          </w:tcPr>
          <w:p w14:paraId="619DD7CA" w14:textId="77777777" w:rsidR="00F56ED7" w:rsidRPr="00E42444" w:rsidRDefault="00E42444" w:rsidP="00E42444">
            <w:pPr>
              <w:pStyle w:val="103"/>
              <w:rPr>
                <w:lang w:eastAsia="ru-RU"/>
              </w:rPr>
            </w:pPr>
            <w:r w:rsidRPr="00E42444">
              <w:rPr>
                <w:lang w:eastAsia="ru-RU"/>
              </w:rPr>
              <w:t>105,0%</w:t>
            </w:r>
          </w:p>
        </w:tc>
        <w:tc>
          <w:tcPr>
            <w:tcW w:w="201" w:type="pct"/>
            <w:noWrap/>
            <w:hideMark/>
          </w:tcPr>
          <w:p w14:paraId="7F6C4A8D" w14:textId="77777777" w:rsidR="00F56ED7" w:rsidRPr="00E42444" w:rsidRDefault="00E42444" w:rsidP="00E42444">
            <w:pPr>
              <w:pStyle w:val="103"/>
              <w:rPr>
                <w:lang w:eastAsia="ru-RU"/>
              </w:rPr>
            </w:pPr>
            <w:r w:rsidRPr="00E42444">
              <w:rPr>
                <w:lang w:eastAsia="ru-RU"/>
              </w:rPr>
              <w:t>105,0%</w:t>
            </w:r>
          </w:p>
        </w:tc>
        <w:tc>
          <w:tcPr>
            <w:tcW w:w="201" w:type="pct"/>
            <w:noWrap/>
            <w:hideMark/>
          </w:tcPr>
          <w:p w14:paraId="7875122F" w14:textId="77777777" w:rsidR="00F56ED7" w:rsidRPr="00E42444" w:rsidRDefault="00E42444" w:rsidP="00E42444">
            <w:pPr>
              <w:pStyle w:val="103"/>
              <w:rPr>
                <w:lang w:eastAsia="ru-RU"/>
              </w:rPr>
            </w:pPr>
            <w:r w:rsidRPr="00E42444">
              <w:rPr>
                <w:lang w:eastAsia="ru-RU"/>
              </w:rPr>
              <w:t>103,5%</w:t>
            </w:r>
          </w:p>
        </w:tc>
        <w:tc>
          <w:tcPr>
            <w:tcW w:w="200" w:type="pct"/>
            <w:noWrap/>
            <w:hideMark/>
          </w:tcPr>
          <w:p w14:paraId="3E4784CB" w14:textId="77777777" w:rsidR="00F56ED7" w:rsidRPr="00E42444" w:rsidRDefault="00E42444" w:rsidP="00E42444">
            <w:pPr>
              <w:pStyle w:val="103"/>
              <w:rPr>
                <w:lang w:eastAsia="ru-RU"/>
              </w:rPr>
            </w:pPr>
            <w:r w:rsidRPr="00E42444">
              <w:rPr>
                <w:lang w:eastAsia="ru-RU"/>
              </w:rPr>
              <w:t>103,3%</w:t>
            </w:r>
          </w:p>
        </w:tc>
        <w:tc>
          <w:tcPr>
            <w:tcW w:w="201" w:type="pct"/>
            <w:noWrap/>
            <w:hideMark/>
          </w:tcPr>
          <w:p w14:paraId="58BE32FE" w14:textId="77777777" w:rsidR="00F56ED7" w:rsidRPr="00E42444" w:rsidRDefault="00E42444" w:rsidP="00E42444">
            <w:pPr>
              <w:pStyle w:val="103"/>
              <w:rPr>
                <w:lang w:eastAsia="ru-RU"/>
              </w:rPr>
            </w:pPr>
            <w:r w:rsidRPr="00E42444">
              <w:rPr>
                <w:lang w:eastAsia="ru-RU"/>
              </w:rPr>
              <w:t>103,1%</w:t>
            </w:r>
          </w:p>
        </w:tc>
        <w:tc>
          <w:tcPr>
            <w:tcW w:w="201" w:type="pct"/>
            <w:noWrap/>
            <w:hideMark/>
          </w:tcPr>
          <w:p w14:paraId="13B70C8C" w14:textId="77777777" w:rsidR="00F56ED7" w:rsidRPr="00E42444" w:rsidRDefault="00E42444" w:rsidP="00E42444">
            <w:pPr>
              <w:pStyle w:val="103"/>
              <w:rPr>
                <w:lang w:eastAsia="ru-RU"/>
              </w:rPr>
            </w:pPr>
            <w:r w:rsidRPr="00E42444">
              <w:rPr>
                <w:lang w:eastAsia="ru-RU"/>
              </w:rPr>
              <w:t>102,9%</w:t>
            </w:r>
          </w:p>
        </w:tc>
        <w:tc>
          <w:tcPr>
            <w:tcW w:w="201" w:type="pct"/>
            <w:noWrap/>
            <w:hideMark/>
          </w:tcPr>
          <w:p w14:paraId="70691B44" w14:textId="77777777" w:rsidR="00F56ED7" w:rsidRPr="00E42444" w:rsidRDefault="00E42444" w:rsidP="00E42444">
            <w:pPr>
              <w:pStyle w:val="103"/>
              <w:rPr>
                <w:lang w:eastAsia="ru-RU"/>
              </w:rPr>
            </w:pPr>
            <w:r w:rsidRPr="00E42444">
              <w:rPr>
                <w:lang w:eastAsia="ru-RU"/>
              </w:rPr>
              <w:t>102,8%</w:t>
            </w:r>
          </w:p>
        </w:tc>
        <w:tc>
          <w:tcPr>
            <w:tcW w:w="200" w:type="pct"/>
            <w:noWrap/>
            <w:hideMark/>
          </w:tcPr>
          <w:p w14:paraId="0B47F9B1" w14:textId="77777777" w:rsidR="00F56ED7" w:rsidRPr="00E42444" w:rsidRDefault="00E42444" w:rsidP="00E42444">
            <w:pPr>
              <w:pStyle w:val="103"/>
              <w:rPr>
                <w:lang w:eastAsia="ru-RU"/>
              </w:rPr>
            </w:pPr>
            <w:r w:rsidRPr="00E42444">
              <w:rPr>
                <w:lang w:eastAsia="ru-RU"/>
              </w:rPr>
              <w:t>102,6%</w:t>
            </w:r>
          </w:p>
        </w:tc>
        <w:tc>
          <w:tcPr>
            <w:tcW w:w="201" w:type="pct"/>
            <w:noWrap/>
            <w:hideMark/>
          </w:tcPr>
          <w:p w14:paraId="6342A3AF" w14:textId="77777777" w:rsidR="00F56ED7" w:rsidRPr="00E42444" w:rsidRDefault="00E42444" w:rsidP="00E42444">
            <w:pPr>
              <w:pStyle w:val="103"/>
              <w:rPr>
                <w:lang w:eastAsia="ru-RU"/>
              </w:rPr>
            </w:pPr>
            <w:r w:rsidRPr="00E42444">
              <w:rPr>
                <w:lang w:eastAsia="ru-RU"/>
              </w:rPr>
              <w:t>102,5%</w:t>
            </w:r>
          </w:p>
        </w:tc>
        <w:tc>
          <w:tcPr>
            <w:tcW w:w="201" w:type="pct"/>
            <w:noWrap/>
            <w:hideMark/>
          </w:tcPr>
          <w:p w14:paraId="0E8E6D1C" w14:textId="77777777" w:rsidR="00F56ED7" w:rsidRPr="00E42444" w:rsidRDefault="00E42444" w:rsidP="00E42444">
            <w:pPr>
              <w:pStyle w:val="103"/>
              <w:rPr>
                <w:lang w:eastAsia="ru-RU"/>
              </w:rPr>
            </w:pPr>
            <w:r w:rsidRPr="00E42444">
              <w:rPr>
                <w:lang w:eastAsia="ru-RU"/>
              </w:rPr>
              <w:t>102,3%</w:t>
            </w:r>
          </w:p>
        </w:tc>
        <w:tc>
          <w:tcPr>
            <w:tcW w:w="201" w:type="pct"/>
            <w:noWrap/>
            <w:hideMark/>
          </w:tcPr>
          <w:p w14:paraId="08FC7A4E" w14:textId="77777777" w:rsidR="00F56ED7" w:rsidRPr="00E42444" w:rsidRDefault="00E42444" w:rsidP="00E42444">
            <w:pPr>
              <w:pStyle w:val="103"/>
              <w:rPr>
                <w:lang w:eastAsia="ru-RU"/>
              </w:rPr>
            </w:pPr>
            <w:r w:rsidRPr="00E42444">
              <w:rPr>
                <w:lang w:eastAsia="ru-RU"/>
              </w:rPr>
              <w:t>102,1%</w:t>
            </w:r>
          </w:p>
        </w:tc>
        <w:tc>
          <w:tcPr>
            <w:tcW w:w="200" w:type="pct"/>
            <w:noWrap/>
            <w:hideMark/>
          </w:tcPr>
          <w:p w14:paraId="58ECBF7A" w14:textId="77777777" w:rsidR="00F56ED7" w:rsidRPr="00E42444" w:rsidRDefault="00E42444" w:rsidP="00E42444">
            <w:pPr>
              <w:pStyle w:val="103"/>
              <w:rPr>
                <w:lang w:eastAsia="ru-RU"/>
              </w:rPr>
            </w:pPr>
            <w:r w:rsidRPr="00E42444">
              <w:rPr>
                <w:lang w:eastAsia="ru-RU"/>
              </w:rPr>
              <w:t>102,0%</w:t>
            </w:r>
          </w:p>
        </w:tc>
        <w:tc>
          <w:tcPr>
            <w:tcW w:w="201" w:type="pct"/>
            <w:noWrap/>
            <w:hideMark/>
          </w:tcPr>
          <w:p w14:paraId="0D7A8D8E" w14:textId="77777777" w:rsidR="00F56ED7" w:rsidRPr="00E42444" w:rsidRDefault="00E42444" w:rsidP="00E42444">
            <w:pPr>
              <w:pStyle w:val="103"/>
              <w:rPr>
                <w:lang w:eastAsia="ru-RU"/>
              </w:rPr>
            </w:pPr>
            <w:r w:rsidRPr="00E42444">
              <w:rPr>
                <w:lang w:eastAsia="ru-RU"/>
              </w:rPr>
              <w:t>102,0%</w:t>
            </w:r>
          </w:p>
        </w:tc>
        <w:tc>
          <w:tcPr>
            <w:tcW w:w="201" w:type="pct"/>
            <w:noWrap/>
            <w:hideMark/>
          </w:tcPr>
          <w:p w14:paraId="31953915" w14:textId="77777777" w:rsidR="00F56ED7" w:rsidRPr="00E42444" w:rsidRDefault="00E42444" w:rsidP="00E42444">
            <w:pPr>
              <w:pStyle w:val="103"/>
              <w:rPr>
                <w:lang w:eastAsia="ru-RU"/>
              </w:rPr>
            </w:pPr>
            <w:r w:rsidRPr="00E42444">
              <w:rPr>
                <w:lang w:eastAsia="ru-RU"/>
              </w:rPr>
              <w:t>102,0%</w:t>
            </w:r>
          </w:p>
        </w:tc>
        <w:tc>
          <w:tcPr>
            <w:tcW w:w="201" w:type="pct"/>
            <w:noWrap/>
            <w:hideMark/>
          </w:tcPr>
          <w:p w14:paraId="44BBB2D2" w14:textId="77777777" w:rsidR="00F56ED7" w:rsidRPr="00E42444" w:rsidRDefault="00E42444" w:rsidP="00E42444">
            <w:pPr>
              <w:pStyle w:val="103"/>
              <w:rPr>
                <w:lang w:eastAsia="ru-RU"/>
              </w:rPr>
            </w:pPr>
            <w:r w:rsidRPr="00E42444">
              <w:rPr>
                <w:lang w:eastAsia="ru-RU"/>
              </w:rPr>
              <w:t>102,0%</w:t>
            </w:r>
          </w:p>
        </w:tc>
        <w:tc>
          <w:tcPr>
            <w:tcW w:w="200" w:type="pct"/>
            <w:noWrap/>
            <w:hideMark/>
          </w:tcPr>
          <w:p w14:paraId="6FC7F41C" w14:textId="77777777" w:rsidR="00F56ED7" w:rsidRPr="00E42444" w:rsidRDefault="00E42444" w:rsidP="00E42444">
            <w:pPr>
              <w:pStyle w:val="103"/>
              <w:rPr>
                <w:lang w:eastAsia="ru-RU"/>
              </w:rPr>
            </w:pPr>
            <w:r w:rsidRPr="00E42444">
              <w:rPr>
                <w:lang w:eastAsia="ru-RU"/>
              </w:rPr>
              <w:t>102,0%</w:t>
            </w:r>
          </w:p>
        </w:tc>
        <w:tc>
          <w:tcPr>
            <w:tcW w:w="201" w:type="pct"/>
            <w:noWrap/>
            <w:hideMark/>
          </w:tcPr>
          <w:p w14:paraId="64ECBD7F" w14:textId="77777777" w:rsidR="00F56ED7" w:rsidRPr="00E42444" w:rsidRDefault="00E42444" w:rsidP="00E42444">
            <w:pPr>
              <w:pStyle w:val="103"/>
              <w:rPr>
                <w:lang w:eastAsia="ru-RU"/>
              </w:rPr>
            </w:pPr>
            <w:r w:rsidRPr="00E42444">
              <w:rPr>
                <w:lang w:eastAsia="ru-RU"/>
              </w:rPr>
              <w:t>102,0%</w:t>
            </w:r>
          </w:p>
        </w:tc>
        <w:tc>
          <w:tcPr>
            <w:tcW w:w="201" w:type="pct"/>
            <w:noWrap/>
            <w:hideMark/>
          </w:tcPr>
          <w:p w14:paraId="692E9D8E" w14:textId="77777777" w:rsidR="00F56ED7" w:rsidRPr="00E42444" w:rsidRDefault="00E42444" w:rsidP="00E42444">
            <w:pPr>
              <w:pStyle w:val="103"/>
              <w:rPr>
                <w:lang w:eastAsia="ru-RU"/>
              </w:rPr>
            </w:pPr>
            <w:r w:rsidRPr="00E42444">
              <w:rPr>
                <w:lang w:eastAsia="ru-RU"/>
              </w:rPr>
              <w:t>102,0%</w:t>
            </w:r>
          </w:p>
        </w:tc>
        <w:tc>
          <w:tcPr>
            <w:tcW w:w="201" w:type="pct"/>
            <w:noWrap/>
            <w:hideMark/>
          </w:tcPr>
          <w:p w14:paraId="3C5F4A6B" w14:textId="77777777" w:rsidR="00F56ED7" w:rsidRPr="00E42444" w:rsidRDefault="00E42444" w:rsidP="00E42444">
            <w:pPr>
              <w:pStyle w:val="103"/>
              <w:rPr>
                <w:lang w:eastAsia="ru-RU"/>
              </w:rPr>
            </w:pPr>
            <w:r w:rsidRPr="00E42444">
              <w:rPr>
                <w:lang w:eastAsia="ru-RU"/>
              </w:rPr>
              <w:t>102,0%</w:t>
            </w:r>
          </w:p>
        </w:tc>
        <w:tc>
          <w:tcPr>
            <w:tcW w:w="201" w:type="pct"/>
            <w:noWrap/>
            <w:hideMark/>
          </w:tcPr>
          <w:p w14:paraId="2EB6D20C" w14:textId="77777777" w:rsidR="00F56ED7" w:rsidRPr="00E42444" w:rsidRDefault="00E42444" w:rsidP="00E42444">
            <w:pPr>
              <w:pStyle w:val="103"/>
              <w:rPr>
                <w:lang w:eastAsia="ru-RU"/>
              </w:rPr>
            </w:pPr>
            <w:r w:rsidRPr="00E42444">
              <w:rPr>
                <w:lang w:eastAsia="ru-RU"/>
              </w:rPr>
              <w:t>102,0%</w:t>
            </w:r>
          </w:p>
        </w:tc>
      </w:tr>
      <w:tr w:rsidR="00E42444" w:rsidRPr="00E42444" w14:paraId="0C760F33" w14:textId="77777777" w:rsidTr="00612D72">
        <w:trPr>
          <w:trHeight w:val="20"/>
        </w:trPr>
        <w:tc>
          <w:tcPr>
            <w:tcW w:w="133" w:type="pct"/>
            <w:noWrap/>
            <w:hideMark/>
          </w:tcPr>
          <w:p w14:paraId="714EFE4F" w14:textId="77777777" w:rsidR="00F56ED7" w:rsidRPr="00E42444" w:rsidRDefault="00E42444" w:rsidP="00E42444">
            <w:pPr>
              <w:pStyle w:val="103"/>
              <w:rPr>
                <w:lang w:eastAsia="ru-RU"/>
              </w:rPr>
            </w:pPr>
            <w:r w:rsidRPr="00E42444">
              <w:rPr>
                <w:lang w:eastAsia="ru-RU"/>
              </w:rPr>
              <w:t> </w:t>
            </w:r>
          </w:p>
        </w:tc>
        <w:tc>
          <w:tcPr>
            <w:tcW w:w="492" w:type="pct"/>
            <w:hideMark/>
          </w:tcPr>
          <w:p w14:paraId="7E7F073E" w14:textId="77777777" w:rsidR="00F56ED7" w:rsidRPr="00E42444" w:rsidRDefault="00E42444" w:rsidP="00E42444">
            <w:pPr>
              <w:pStyle w:val="103"/>
              <w:rPr>
                <w:lang w:eastAsia="ru-RU"/>
              </w:rPr>
            </w:pPr>
            <w:r w:rsidRPr="00E42444">
              <w:rPr>
                <w:lang w:eastAsia="ru-RU"/>
              </w:rPr>
              <w:t>Темп роста тарифа</w:t>
            </w:r>
          </w:p>
        </w:tc>
        <w:tc>
          <w:tcPr>
            <w:tcW w:w="163" w:type="pct"/>
            <w:hideMark/>
          </w:tcPr>
          <w:p w14:paraId="6A45E11D" w14:textId="77777777" w:rsidR="00F56ED7" w:rsidRPr="00E42444" w:rsidRDefault="00E42444" w:rsidP="00E42444">
            <w:pPr>
              <w:pStyle w:val="103"/>
              <w:rPr>
                <w:lang w:eastAsia="ru-RU"/>
              </w:rPr>
            </w:pPr>
            <w:r w:rsidRPr="00E42444">
              <w:rPr>
                <w:lang w:eastAsia="ru-RU"/>
              </w:rPr>
              <w:t>%</w:t>
            </w:r>
          </w:p>
        </w:tc>
        <w:tc>
          <w:tcPr>
            <w:tcW w:w="200" w:type="pct"/>
            <w:noWrap/>
            <w:hideMark/>
          </w:tcPr>
          <w:p w14:paraId="15D9FEAA" w14:textId="77777777" w:rsidR="00F56ED7" w:rsidRPr="00E42444" w:rsidRDefault="00E42444" w:rsidP="00E42444">
            <w:pPr>
              <w:pStyle w:val="103"/>
              <w:rPr>
                <w:lang w:eastAsia="ru-RU"/>
              </w:rPr>
            </w:pPr>
            <w:r w:rsidRPr="00E42444">
              <w:rPr>
                <w:lang w:eastAsia="ru-RU"/>
              </w:rPr>
              <w:t> </w:t>
            </w:r>
          </w:p>
        </w:tc>
        <w:tc>
          <w:tcPr>
            <w:tcW w:w="201" w:type="pct"/>
            <w:noWrap/>
            <w:hideMark/>
          </w:tcPr>
          <w:p w14:paraId="670B6D2A" w14:textId="77777777" w:rsidR="00F56ED7" w:rsidRPr="00E42444" w:rsidRDefault="00E42444" w:rsidP="00E42444">
            <w:pPr>
              <w:pStyle w:val="103"/>
              <w:rPr>
                <w:lang w:eastAsia="ru-RU"/>
              </w:rPr>
            </w:pPr>
            <w:r w:rsidRPr="00E42444">
              <w:rPr>
                <w:lang w:eastAsia="ru-RU"/>
              </w:rPr>
              <w:t>120,0%</w:t>
            </w:r>
          </w:p>
        </w:tc>
        <w:tc>
          <w:tcPr>
            <w:tcW w:w="201" w:type="pct"/>
            <w:noWrap/>
            <w:hideMark/>
          </w:tcPr>
          <w:p w14:paraId="3C67C0F2" w14:textId="77777777" w:rsidR="00F56ED7" w:rsidRPr="00E42444" w:rsidRDefault="00E42444" w:rsidP="00E42444">
            <w:pPr>
              <w:pStyle w:val="103"/>
              <w:rPr>
                <w:lang w:eastAsia="ru-RU"/>
              </w:rPr>
            </w:pPr>
            <w:r w:rsidRPr="00E42444">
              <w:rPr>
                <w:lang w:eastAsia="ru-RU"/>
              </w:rPr>
              <w:t>120,0%</w:t>
            </w:r>
          </w:p>
        </w:tc>
        <w:tc>
          <w:tcPr>
            <w:tcW w:w="201" w:type="pct"/>
            <w:noWrap/>
            <w:hideMark/>
          </w:tcPr>
          <w:p w14:paraId="7361D1D6" w14:textId="77777777" w:rsidR="00F56ED7" w:rsidRPr="00E42444" w:rsidRDefault="00E42444" w:rsidP="00E42444">
            <w:pPr>
              <w:pStyle w:val="103"/>
              <w:rPr>
                <w:lang w:eastAsia="ru-RU"/>
              </w:rPr>
            </w:pPr>
            <w:r w:rsidRPr="00E42444">
              <w:rPr>
                <w:lang w:eastAsia="ru-RU"/>
              </w:rPr>
              <w:t>119,7%</w:t>
            </w:r>
          </w:p>
        </w:tc>
        <w:tc>
          <w:tcPr>
            <w:tcW w:w="200" w:type="pct"/>
            <w:noWrap/>
            <w:hideMark/>
          </w:tcPr>
          <w:p w14:paraId="0ABBFB5A" w14:textId="77777777" w:rsidR="00F56ED7" w:rsidRPr="00E42444" w:rsidRDefault="00E42444" w:rsidP="00E42444">
            <w:pPr>
              <w:pStyle w:val="103"/>
              <w:rPr>
                <w:lang w:eastAsia="ru-RU"/>
              </w:rPr>
            </w:pPr>
            <w:r w:rsidRPr="00E42444">
              <w:rPr>
                <w:lang w:eastAsia="ru-RU"/>
              </w:rPr>
              <w:t>103,1%</w:t>
            </w:r>
          </w:p>
        </w:tc>
        <w:tc>
          <w:tcPr>
            <w:tcW w:w="201" w:type="pct"/>
            <w:noWrap/>
            <w:hideMark/>
          </w:tcPr>
          <w:p w14:paraId="68A661DE" w14:textId="77777777" w:rsidR="00F56ED7" w:rsidRPr="00E42444" w:rsidRDefault="00E42444" w:rsidP="00E42444">
            <w:pPr>
              <w:pStyle w:val="103"/>
              <w:rPr>
                <w:lang w:eastAsia="ru-RU"/>
              </w:rPr>
            </w:pPr>
            <w:r w:rsidRPr="00E42444">
              <w:rPr>
                <w:lang w:eastAsia="ru-RU"/>
              </w:rPr>
              <w:t>102,9%</w:t>
            </w:r>
          </w:p>
        </w:tc>
        <w:tc>
          <w:tcPr>
            <w:tcW w:w="201" w:type="pct"/>
            <w:noWrap/>
            <w:hideMark/>
          </w:tcPr>
          <w:p w14:paraId="52056800" w14:textId="77777777" w:rsidR="00F56ED7" w:rsidRPr="00E42444" w:rsidRDefault="00E42444" w:rsidP="00E42444">
            <w:pPr>
              <w:pStyle w:val="103"/>
              <w:rPr>
                <w:lang w:eastAsia="ru-RU"/>
              </w:rPr>
            </w:pPr>
            <w:r w:rsidRPr="00E42444">
              <w:rPr>
                <w:lang w:eastAsia="ru-RU"/>
              </w:rPr>
              <w:t>102,8%</w:t>
            </w:r>
          </w:p>
        </w:tc>
        <w:tc>
          <w:tcPr>
            <w:tcW w:w="201" w:type="pct"/>
            <w:noWrap/>
            <w:hideMark/>
          </w:tcPr>
          <w:p w14:paraId="3473A67C" w14:textId="77777777" w:rsidR="00F56ED7" w:rsidRPr="00E42444" w:rsidRDefault="00E42444" w:rsidP="00E42444">
            <w:pPr>
              <w:pStyle w:val="103"/>
              <w:rPr>
                <w:lang w:eastAsia="ru-RU"/>
              </w:rPr>
            </w:pPr>
            <w:r w:rsidRPr="00E42444">
              <w:rPr>
                <w:lang w:eastAsia="ru-RU"/>
              </w:rPr>
              <w:t>102,6%</w:t>
            </w:r>
          </w:p>
        </w:tc>
        <w:tc>
          <w:tcPr>
            <w:tcW w:w="200" w:type="pct"/>
            <w:noWrap/>
            <w:hideMark/>
          </w:tcPr>
          <w:p w14:paraId="53C6BEC2" w14:textId="77777777" w:rsidR="00F56ED7" w:rsidRPr="00E42444" w:rsidRDefault="00E42444" w:rsidP="00E42444">
            <w:pPr>
              <w:pStyle w:val="103"/>
              <w:rPr>
                <w:lang w:eastAsia="ru-RU"/>
              </w:rPr>
            </w:pPr>
            <w:r w:rsidRPr="00E42444">
              <w:rPr>
                <w:lang w:eastAsia="ru-RU"/>
              </w:rPr>
              <w:t>102,5%</w:t>
            </w:r>
          </w:p>
        </w:tc>
        <w:tc>
          <w:tcPr>
            <w:tcW w:w="201" w:type="pct"/>
            <w:noWrap/>
            <w:hideMark/>
          </w:tcPr>
          <w:p w14:paraId="0A90FEE8" w14:textId="77777777" w:rsidR="00F56ED7" w:rsidRPr="00E42444" w:rsidRDefault="00E42444" w:rsidP="00E42444">
            <w:pPr>
              <w:pStyle w:val="103"/>
              <w:rPr>
                <w:lang w:eastAsia="ru-RU"/>
              </w:rPr>
            </w:pPr>
            <w:r w:rsidRPr="00E42444">
              <w:rPr>
                <w:lang w:eastAsia="ru-RU"/>
              </w:rPr>
              <w:t>102,3%</w:t>
            </w:r>
          </w:p>
        </w:tc>
        <w:tc>
          <w:tcPr>
            <w:tcW w:w="201" w:type="pct"/>
            <w:noWrap/>
            <w:hideMark/>
          </w:tcPr>
          <w:p w14:paraId="778FC95E" w14:textId="77777777" w:rsidR="00F56ED7" w:rsidRPr="00E42444" w:rsidRDefault="00E42444" w:rsidP="00E42444">
            <w:pPr>
              <w:pStyle w:val="103"/>
              <w:rPr>
                <w:lang w:eastAsia="ru-RU"/>
              </w:rPr>
            </w:pPr>
            <w:r w:rsidRPr="00E42444">
              <w:rPr>
                <w:lang w:eastAsia="ru-RU"/>
              </w:rPr>
              <w:t>102,1%</w:t>
            </w:r>
          </w:p>
        </w:tc>
        <w:tc>
          <w:tcPr>
            <w:tcW w:w="201" w:type="pct"/>
            <w:noWrap/>
            <w:hideMark/>
          </w:tcPr>
          <w:p w14:paraId="622D191A" w14:textId="77777777" w:rsidR="00F56ED7" w:rsidRPr="00E42444" w:rsidRDefault="00E42444" w:rsidP="00E42444">
            <w:pPr>
              <w:pStyle w:val="103"/>
              <w:rPr>
                <w:lang w:eastAsia="ru-RU"/>
              </w:rPr>
            </w:pPr>
            <w:r w:rsidRPr="00E42444">
              <w:rPr>
                <w:lang w:eastAsia="ru-RU"/>
              </w:rPr>
              <w:t>102,0%</w:t>
            </w:r>
          </w:p>
        </w:tc>
        <w:tc>
          <w:tcPr>
            <w:tcW w:w="200" w:type="pct"/>
            <w:noWrap/>
            <w:hideMark/>
          </w:tcPr>
          <w:p w14:paraId="7728E152" w14:textId="77777777" w:rsidR="00F56ED7" w:rsidRPr="00E42444" w:rsidRDefault="00E42444" w:rsidP="00E42444">
            <w:pPr>
              <w:pStyle w:val="103"/>
              <w:rPr>
                <w:lang w:eastAsia="ru-RU"/>
              </w:rPr>
            </w:pPr>
            <w:r w:rsidRPr="00E42444">
              <w:rPr>
                <w:lang w:eastAsia="ru-RU"/>
              </w:rPr>
              <w:t>102,0%</w:t>
            </w:r>
          </w:p>
        </w:tc>
        <w:tc>
          <w:tcPr>
            <w:tcW w:w="201" w:type="pct"/>
            <w:noWrap/>
            <w:hideMark/>
          </w:tcPr>
          <w:p w14:paraId="7658EFB0" w14:textId="77777777" w:rsidR="00F56ED7" w:rsidRPr="00E42444" w:rsidRDefault="00E42444" w:rsidP="00E42444">
            <w:pPr>
              <w:pStyle w:val="103"/>
              <w:rPr>
                <w:lang w:eastAsia="ru-RU"/>
              </w:rPr>
            </w:pPr>
            <w:r w:rsidRPr="00E42444">
              <w:rPr>
                <w:lang w:eastAsia="ru-RU"/>
              </w:rPr>
              <w:t>102,0%</w:t>
            </w:r>
          </w:p>
        </w:tc>
        <w:tc>
          <w:tcPr>
            <w:tcW w:w="201" w:type="pct"/>
            <w:noWrap/>
            <w:hideMark/>
          </w:tcPr>
          <w:p w14:paraId="4CF0182A" w14:textId="77777777" w:rsidR="00F56ED7" w:rsidRPr="00E42444" w:rsidRDefault="00E42444" w:rsidP="00E42444">
            <w:pPr>
              <w:pStyle w:val="103"/>
              <w:rPr>
                <w:lang w:eastAsia="ru-RU"/>
              </w:rPr>
            </w:pPr>
            <w:r w:rsidRPr="00E42444">
              <w:rPr>
                <w:lang w:eastAsia="ru-RU"/>
              </w:rPr>
              <w:t>102,0%</w:t>
            </w:r>
          </w:p>
        </w:tc>
        <w:tc>
          <w:tcPr>
            <w:tcW w:w="201" w:type="pct"/>
            <w:noWrap/>
            <w:hideMark/>
          </w:tcPr>
          <w:p w14:paraId="31DBEC62" w14:textId="77777777" w:rsidR="00F56ED7" w:rsidRPr="00E42444" w:rsidRDefault="00E42444" w:rsidP="00E42444">
            <w:pPr>
              <w:pStyle w:val="103"/>
              <w:rPr>
                <w:lang w:eastAsia="ru-RU"/>
              </w:rPr>
            </w:pPr>
            <w:r w:rsidRPr="00E42444">
              <w:rPr>
                <w:lang w:eastAsia="ru-RU"/>
              </w:rPr>
              <w:t>102,0%</w:t>
            </w:r>
          </w:p>
        </w:tc>
        <w:tc>
          <w:tcPr>
            <w:tcW w:w="200" w:type="pct"/>
            <w:noWrap/>
            <w:hideMark/>
          </w:tcPr>
          <w:p w14:paraId="5D083F5F" w14:textId="77777777" w:rsidR="00F56ED7" w:rsidRPr="00E42444" w:rsidRDefault="00E42444" w:rsidP="00E42444">
            <w:pPr>
              <w:pStyle w:val="103"/>
              <w:rPr>
                <w:lang w:eastAsia="ru-RU"/>
              </w:rPr>
            </w:pPr>
            <w:r w:rsidRPr="00E42444">
              <w:rPr>
                <w:lang w:eastAsia="ru-RU"/>
              </w:rPr>
              <w:t>102,0%</w:t>
            </w:r>
          </w:p>
        </w:tc>
        <w:tc>
          <w:tcPr>
            <w:tcW w:w="201" w:type="pct"/>
            <w:noWrap/>
            <w:hideMark/>
          </w:tcPr>
          <w:p w14:paraId="2073FC33" w14:textId="77777777" w:rsidR="00F56ED7" w:rsidRPr="00E42444" w:rsidRDefault="00E42444" w:rsidP="00E42444">
            <w:pPr>
              <w:pStyle w:val="103"/>
              <w:rPr>
                <w:lang w:eastAsia="ru-RU"/>
              </w:rPr>
            </w:pPr>
            <w:r w:rsidRPr="00E42444">
              <w:rPr>
                <w:lang w:eastAsia="ru-RU"/>
              </w:rPr>
              <w:t>102,0%</w:t>
            </w:r>
          </w:p>
        </w:tc>
        <w:tc>
          <w:tcPr>
            <w:tcW w:w="201" w:type="pct"/>
            <w:noWrap/>
            <w:hideMark/>
          </w:tcPr>
          <w:p w14:paraId="1C9EFE75" w14:textId="77777777" w:rsidR="00F56ED7" w:rsidRPr="00E42444" w:rsidRDefault="00E42444" w:rsidP="00E42444">
            <w:pPr>
              <w:pStyle w:val="103"/>
              <w:rPr>
                <w:lang w:eastAsia="ru-RU"/>
              </w:rPr>
            </w:pPr>
            <w:r w:rsidRPr="00E42444">
              <w:rPr>
                <w:lang w:eastAsia="ru-RU"/>
              </w:rPr>
              <w:t>102,0%</w:t>
            </w:r>
          </w:p>
        </w:tc>
        <w:tc>
          <w:tcPr>
            <w:tcW w:w="201" w:type="pct"/>
            <w:noWrap/>
            <w:hideMark/>
          </w:tcPr>
          <w:p w14:paraId="1A947E63" w14:textId="77777777" w:rsidR="00F56ED7" w:rsidRPr="00E42444" w:rsidRDefault="00E42444" w:rsidP="00E42444">
            <w:pPr>
              <w:pStyle w:val="103"/>
              <w:rPr>
                <w:lang w:eastAsia="ru-RU"/>
              </w:rPr>
            </w:pPr>
            <w:r w:rsidRPr="00E42444">
              <w:rPr>
                <w:lang w:eastAsia="ru-RU"/>
              </w:rPr>
              <w:t>102,0%</w:t>
            </w:r>
          </w:p>
        </w:tc>
        <w:tc>
          <w:tcPr>
            <w:tcW w:w="201" w:type="pct"/>
            <w:noWrap/>
            <w:hideMark/>
          </w:tcPr>
          <w:p w14:paraId="4DC15210" w14:textId="77777777" w:rsidR="00F56ED7" w:rsidRPr="00E42444" w:rsidRDefault="00E42444" w:rsidP="00E42444">
            <w:pPr>
              <w:pStyle w:val="103"/>
              <w:rPr>
                <w:lang w:eastAsia="ru-RU"/>
              </w:rPr>
            </w:pPr>
            <w:r w:rsidRPr="00E42444">
              <w:rPr>
                <w:lang w:eastAsia="ru-RU"/>
              </w:rPr>
              <w:t>102,0%</w:t>
            </w:r>
          </w:p>
        </w:tc>
      </w:tr>
      <w:tr w:rsidR="00E42444" w:rsidRPr="00E42444" w14:paraId="0D45BB36" w14:textId="77777777" w:rsidTr="00612D72">
        <w:trPr>
          <w:trHeight w:val="20"/>
        </w:trPr>
        <w:tc>
          <w:tcPr>
            <w:tcW w:w="133" w:type="pct"/>
            <w:noWrap/>
            <w:hideMark/>
          </w:tcPr>
          <w:p w14:paraId="2831D3C5" w14:textId="77777777" w:rsidR="00F56ED7" w:rsidRPr="00E42444" w:rsidRDefault="00E42444" w:rsidP="00E42444">
            <w:pPr>
              <w:pStyle w:val="103"/>
              <w:rPr>
                <w:lang w:eastAsia="ru-RU"/>
              </w:rPr>
            </w:pPr>
            <w:r w:rsidRPr="00E42444">
              <w:rPr>
                <w:lang w:eastAsia="ru-RU"/>
              </w:rPr>
              <w:t> </w:t>
            </w:r>
          </w:p>
        </w:tc>
        <w:tc>
          <w:tcPr>
            <w:tcW w:w="492" w:type="pct"/>
            <w:hideMark/>
          </w:tcPr>
          <w:p w14:paraId="1A9607E8" w14:textId="77777777" w:rsidR="00F56ED7" w:rsidRPr="00E42444" w:rsidRDefault="00E42444" w:rsidP="00E42444">
            <w:pPr>
              <w:pStyle w:val="103"/>
              <w:rPr>
                <w:lang w:eastAsia="ru-RU"/>
              </w:rPr>
            </w:pPr>
            <w:r w:rsidRPr="00E42444">
              <w:rPr>
                <w:lang w:eastAsia="ru-RU"/>
              </w:rPr>
              <w:t>Процент собираемости</w:t>
            </w:r>
          </w:p>
        </w:tc>
        <w:tc>
          <w:tcPr>
            <w:tcW w:w="163" w:type="pct"/>
            <w:hideMark/>
          </w:tcPr>
          <w:p w14:paraId="08BA12DF" w14:textId="77777777" w:rsidR="00F56ED7" w:rsidRPr="00E42444" w:rsidRDefault="00E42444" w:rsidP="00E42444">
            <w:pPr>
              <w:pStyle w:val="103"/>
              <w:rPr>
                <w:lang w:eastAsia="ru-RU"/>
              </w:rPr>
            </w:pPr>
            <w:r w:rsidRPr="00E42444">
              <w:rPr>
                <w:lang w:eastAsia="ru-RU"/>
              </w:rPr>
              <w:t>%</w:t>
            </w:r>
          </w:p>
        </w:tc>
        <w:tc>
          <w:tcPr>
            <w:tcW w:w="200" w:type="pct"/>
            <w:noWrap/>
            <w:hideMark/>
          </w:tcPr>
          <w:p w14:paraId="6572A257" w14:textId="77777777" w:rsidR="00F56ED7" w:rsidRPr="00E42444" w:rsidRDefault="00E42444" w:rsidP="00E42444">
            <w:pPr>
              <w:pStyle w:val="103"/>
              <w:rPr>
                <w:lang w:eastAsia="ru-RU"/>
              </w:rPr>
            </w:pPr>
            <w:r w:rsidRPr="00E42444">
              <w:rPr>
                <w:lang w:eastAsia="ru-RU"/>
              </w:rPr>
              <w:t> </w:t>
            </w:r>
          </w:p>
        </w:tc>
        <w:tc>
          <w:tcPr>
            <w:tcW w:w="201" w:type="pct"/>
            <w:noWrap/>
            <w:hideMark/>
          </w:tcPr>
          <w:p w14:paraId="79CADFAF" w14:textId="77777777" w:rsidR="00F56ED7" w:rsidRPr="00E42444" w:rsidRDefault="00E42444" w:rsidP="00E42444">
            <w:pPr>
              <w:pStyle w:val="103"/>
              <w:rPr>
                <w:lang w:eastAsia="ru-RU"/>
              </w:rPr>
            </w:pPr>
            <w:r w:rsidRPr="00E42444">
              <w:rPr>
                <w:lang w:eastAsia="ru-RU"/>
              </w:rPr>
              <w:t>99,3%</w:t>
            </w:r>
          </w:p>
        </w:tc>
        <w:tc>
          <w:tcPr>
            <w:tcW w:w="201" w:type="pct"/>
            <w:noWrap/>
            <w:hideMark/>
          </w:tcPr>
          <w:p w14:paraId="76F434FB" w14:textId="77777777" w:rsidR="00F56ED7" w:rsidRPr="00E42444" w:rsidRDefault="00E42444" w:rsidP="00E42444">
            <w:pPr>
              <w:pStyle w:val="103"/>
              <w:rPr>
                <w:lang w:eastAsia="ru-RU"/>
              </w:rPr>
            </w:pPr>
            <w:r w:rsidRPr="00E42444">
              <w:rPr>
                <w:lang w:eastAsia="ru-RU"/>
              </w:rPr>
              <w:t>99,3%</w:t>
            </w:r>
          </w:p>
        </w:tc>
        <w:tc>
          <w:tcPr>
            <w:tcW w:w="201" w:type="pct"/>
            <w:noWrap/>
            <w:hideMark/>
          </w:tcPr>
          <w:p w14:paraId="11A17D7E" w14:textId="77777777" w:rsidR="00F56ED7" w:rsidRPr="00E42444" w:rsidRDefault="00E42444" w:rsidP="00E42444">
            <w:pPr>
              <w:pStyle w:val="103"/>
              <w:rPr>
                <w:lang w:eastAsia="ru-RU"/>
              </w:rPr>
            </w:pPr>
            <w:r w:rsidRPr="00E42444">
              <w:rPr>
                <w:lang w:eastAsia="ru-RU"/>
              </w:rPr>
              <w:t>99,3%</w:t>
            </w:r>
          </w:p>
        </w:tc>
        <w:tc>
          <w:tcPr>
            <w:tcW w:w="200" w:type="pct"/>
            <w:noWrap/>
            <w:hideMark/>
          </w:tcPr>
          <w:p w14:paraId="7B580B6F" w14:textId="77777777" w:rsidR="00F56ED7" w:rsidRPr="00E42444" w:rsidRDefault="00E42444" w:rsidP="00E42444">
            <w:pPr>
              <w:pStyle w:val="103"/>
              <w:rPr>
                <w:lang w:eastAsia="ru-RU"/>
              </w:rPr>
            </w:pPr>
            <w:r w:rsidRPr="00E42444">
              <w:rPr>
                <w:lang w:eastAsia="ru-RU"/>
              </w:rPr>
              <w:t>99,3%</w:t>
            </w:r>
          </w:p>
        </w:tc>
        <w:tc>
          <w:tcPr>
            <w:tcW w:w="201" w:type="pct"/>
            <w:noWrap/>
            <w:hideMark/>
          </w:tcPr>
          <w:p w14:paraId="7BBB9828" w14:textId="77777777" w:rsidR="00F56ED7" w:rsidRPr="00E42444" w:rsidRDefault="00E42444" w:rsidP="00E42444">
            <w:pPr>
              <w:pStyle w:val="103"/>
              <w:rPr>
                <w:lang w:eastAsia="ru-RU"/>
              </w:rPr>
            </w:pPr>
            <w:r w:rsidRPr="00E42444">
              <w:rPr>
                <w:lang w:eastAsia="ru-RU"/>
              </w:rPr>
              <w:t>99,3%</w:t>
            </w:r>
          </w:p>
        </w:tc>
        <w:tc>
          <w:tcPr>
            <w:tcW w:w="201" w:type="pct"/>
            <w:noWrap/>
            <w:hideMark/>
          </w:tcPr>
          <w:p w14:paraId="66C93A07" w14:textId="77777777" w:rsidR="00F56ED7" w:rsidRPr="00E42444" w:rsidRDefault="00E42444" w:rsidP="00E42444">
            <w:pPr>
              <w:pStyle w:val="103"/>
              <w:rPr>
                <w:lang w:eastAsia="ru-RU"/>
              </w:rPr>
            </w:pPr>
            <w:r w:rsidRPr="00E42444">
              <w:rPr>
                <w:lang w:eastAsia="ru-RU"/>
              </w:rPr>
              <w:t>99,3%</w:t>
            </w:r>
          </w:p>
        </w:tc>
        <w:tc>
          <w:tcPr>
            <w:tcW w:w="201" w:type="pct"/>
            <w:noWrap/>
            <w:hideMark/>
          </w:tcPr>
          <w:p w14:paraId="50C4165A" w14:textId="77777777" w:rsidR="00F56ED7" w:rsidRPr="00E42444" w:rsidRDefault="00E42444" w:rsidP="00E42444">
            <w:pPr>
              <w:pStyle w:val="103"/>
              <w:rPr>
                <w:lang w:eastAsia="ru-RU"/>
              </w:rPr>
            </w:pPr>
            <w:r w:rsidRPr="00E42444">
              <w:rPr>
                <w:lang w:eastAsia="ru-RU"/>
              </w:rPr>
              <w:t>99,3%</w:t>
            </w:r>
          </w:p>
        </w:tc>
        <w:tc>
          <w:tcPr>
            <w:tcW w:w="200" w:type="pct"/>
            <w:noWrap/>
            <w:hideMark/>
          </w:tcPr>
          <w:p w14:paraId="0D9A658C" w14:textId="77777777" w:rsidR="00F56ED7" w:rsidRPr="00E42444" w:rsidRDefault="00E42444" w:rsidP="00E42444">
            <w:pPr>
              <w:pStyle w:val="103"/>
              <w:rPr>
                <w:lang w:eastAsia="ru-RU"/>
              </w:rPr>
            </w:pPr>
            <w:r w:rsidRPr="00E42444">
              <w:rPr>
                <w:lang w:eastAsia="ru-RU"/>
              </w:rPr>
              <w:t>99,3%</w:t>
            </w:r>
          </w:p>
        </w:tc>
        <w:tc>
          <w:tcPr>
            <w:tcW w:w="201" w:type="pct"/>
            <w:noWrap/>
            <w:hideMark/>
          </w:tcPr>
          <w:p w14:paraId="77366015" w14:textId="77777777" w:rsidR="00F56ED7" w:rsidRPr="00E42444" w:rsidRDefault="00E42444" w:rsidP="00E42444">
            <w:pPr>
              <w:pStyle w:val="103"/>
              <w:rPr>
                <w:lang w:eastAsia="ru-RU"/>
              </w:rPr>
            </w:pPr>
            <w:r w:rsidRPr="00E42444">
              <w:rPr>
                <w:lang w:eastAsia="ru-RU"/>
              </w:rPr>
              <w:t>99,3%</w:t>
            </w:r>
          </w:p>
        </w:tc>
        <w:tc>
          <w:tcPr>
            <w:tcW w:w="201" w:type="pct"/>
            <w:noWrap/>
            <w:hideMark/>
          </w:tcPr>
          <w:p w14:paraId="7C10F69E" w14:textId="77777777" w:rsidR="00F56ED7" w:rsidRPr="00E42444" w:rsidRDefault="00E42444" w:rsidP="00E42444">
            <w:pPr>
              <w:pStyle w:val="103"/>
              <w:rPr>
                <w:lang w:eastAsia="ru-RU"/>
              </w:rPr>
            </w:pPr>
            <w:r w:rsidRPr="00E42444">
              <w:rPr>
                <w:lang w:eastAsia="ru-RU"/>
              </w:rPr>
              <w:t>99,3%</w:t>
            </w:r>
          </w:p>
        </w:tc>
        <w:tc>
          <w:tcPr>
            <w:tcW w:w="201" w:type="pct"/>
            <w:noWrap/>
            <w:hideMark/>
          </w:tcPr>
          <w:p w14:paraId="31D2084E" w14:textId="77777777" w:rsidR="00F56ED7" w:rsidRPr="00E42444" w:rsidRDefault="00E42444" w:rsidP="00E42444">
            <w:pPr>
              <w:pStyle w:val="103"/>
              <w:rPr>
                <w:lang w:eastAsia="ru-RU"/>
              </w:rPr>
            </w:pPr>
            <w:r w:rsidRPr="00E42444">
              <w:rPr>
                <w:lang w:eastAsia="ru-RU"/>
              </w:rPr>
              <w:t>99,3%</w:t>
            </w:r>
          </w:p>
        </w:tc>
        <w:tc>
          <w:tcPr>
            <w:tcW w:w="200" w:type="pct"/>
            <w:noWrap/>
            <w:hideMark/>
          </w:tcPr>
          <w:p w14:paraId="61956A61" w14:textId="77777777" w:rsidR="00F56ED7" w:rsidRPr="00E42444" w:rsidRDefault="00E42444" w:rsidP="00E42444">
            <w:pPr>
              <w:pStyle w:val="103"/>
              <w:rPr>
                <w:lang w:eastAsia="ru-RU"/>
              </w:rPr>
            </w:pPr>
            <w:r w:rsidRPr="00E42444">
              <w:rPr>
                <w:lang w:eastAsia="ru-RU"/>
              </w:rPr>
              <w:t>99,3%</w:t>
            </w:r>
          </w:p>
        </w:tc>
        <w:tc>
          <w:tcPr>
            <w:tcW w:w="201" w:type="pct"/>
            <w:noWrap/>
            <w:hideMark/>
          </w:tcPr>
          <w:p w14:paraId="3C1F0778" w14:textId="77777777" w:rsidR="00F56ED7" w:rsidRPr="00E42444" w:rsidRDefault="00E42444" w:rsidP="00E42444">
            <w:pPr>
              <w:pStyle w:val="103"/>
              <w:rPr>
                <w:lang w:eastAsia="ru-RU"/>
              </w:rPr>
            </w:pPr>
            <w:r w:rsidRPr="00E42444">
              <w:rPr>
                <w:lang w:eastAsia="ru-RU"/>
              </w:rPr>
              <w:t>99,3%</w:t>
            </w:r>
          </w:p>
        </w:tc>
        <w:tc>
          <w:tcPr>
            <w:tcW w:w="201" w:type="pct"/>
            <w:noWrap/>
            <w:hideMark/>
          </w:tcPr>
          <w:p w14:paraId="0D6E6695" w14:textId="77777777" w:rsidR="00F56ED7" w:rsidRPr="00E42444" w:rsidRDefault="00E42444" w:rsidP="00E42444">
            <w:pPr>
              <w:pStyle w:val="103"/>
              <w:rPr>
                <w:lang w:eastAsia="ru-RU"/>
              </w:rPr>
            </w:pPr>
            <w:r w:rsidRPr="00E42444">
              <w:rPr>
                <w:lang w:eastAsia="ru-RU"/>
              </w:rPr>
              <w:t>99,3%</w:t>
            </w:r>
          </w:p>
        </w:tc>
        <w:tc>
          <w:tcPr>
            <w:tcW w:w="201" w:type="pct"/>
            <w:noWrap/>
            <w:hideMark/>
          </w:tcPr>
          <w:p w14:paraId="5F620964" w14:textId="77777777" w:rsidR="00F56ED7" w:rsidRPr="00E42444" w:rsidRDefault="00E42444" w:rsidP="00E42444">
            <w:pPr>
              <w:pStyle w:val="103"/>
              <w:rPr>
                <w:lang w:eastAsia="ru-RU"/>
              </w:rPr>
            </w:pPr>
            <w:r w:rsidRPr="00E42444">
              <w:rPr>
                <w:lang w:eastAsia="ru-RU"/>
              </w:rPr>
              <w:t>99,3%</w:t>
            </w:r>
          </w:p>
        </w:tc>
        <w:tc>
          <w:tcPr>
            <w:tcW w:w="200" w:type="pct"/>
            <w:noWrap/>
            <w:hideMark/>
          </w:tcPr>
          <w:p w14:paraId="4F0F220F" w14:textId="77777777" w:rsidR="00F56ED7" w:rsidRPr="00E42444" w:rsidRDefault="00E42444" w:rsidP="00E42444">
            <w:pPr>
              <w:pStyle w:val="103"/>
              <w:rPr>
                <w:lang w:eastAsia="ru-RU"/>
              </w:rPr>
            </w:pPr>
            <w:r w:rsidRPr="00E42444">
              <w:rPr>
                <w:lang w:eastAsia="ru-RU"/>
              </w:rPr>
              <w:t>99,3%</w:t>
            </w:r>
          </w:p>
        </w:tc>
        <w:tc>
          <w:tcPr>
            <w:tcW w:w="201" w:type="pct"/>
            <w:noWrap/>
            <w:hideMark/>
          </w:tcPr>
          <w:p w14:paraId="129A8666" w14:textId="77777777" w:rsidR="00F56ED7" w:rsidRPr="00E42444" w:rsidRDefault="00E42444" w:rsidP="00E42444">
            <w:pPr>
              <w:pStyle w:val="103"/>
              <w:rPr>
                <w:lang w:eastAsia="ru-RU"/>
              </w:rPr>
            </w:pPr>
            <w:r w:rsidRPr="00E42444">
              <w:rPr>
                <w:lang w:eastAsia="ru-RU"/>
              </w:rPr>
              <w:t>99,3%</w:t>
            </w:r>
          </w:p>
        </w:tc>
        <w:tc>
          <w:tcPr>
            <w:tcW w:w="201" w:type="pct"/>
            <w:noWrap/>
            <w:hideMark/>
          </w:tcPr>
          <w:p w14:paraId="4D22AE93" w14:textId="77777777" w:rsidR="00F56ED7" w:rsidRPr="00E42444" w:rsidRDefault="00E42444" w:rsidP="00E42444">
            <w:pPr>
              <w:pStyle w:val="103"/>
              <w:rPr>
                <w:lang w:eastAsia="ru-RU"/>
              </w:rPr>
            </w:pPr>
            <w:r w:rsidRPr="00E42444">
              <w:rPr>
                <w:lang w:eastAsia="ru-RU"/>
              </w:rPr>
              <w:t>99,3%</w:t>
            </w:r>
          </w:p>
        </w:tc>
        <w:tc>
          <w:tcPr>
            <w:tcW w:w="201" w:type="pct"/>
            <w:noWrap/>
            <w:hideMark/>
          </w:tcPr>
          <w:p w14:paraId="46902E18" w14:textId="77777777" w:rsidR="00F56ED7" w:rsidRPr="00E42444" w:rsidRDefault="00E42444" w:rsidP="00E42444">
            <w:pPr>
              <w:pStyle w:val="103"/>
              <w:rPr>
                <w:lang w:eastAsia="ru-RU"/>
              </w:rPr>
            </w:pPr>
            <w:r w:rsidRPr="00E42444">
              <w:rPr>
                <w:lang w:eastAsia="ru-RU"/>
              </w:rPr>
              <w:t>99,3%</w:t>
            </w:r>
          </w:p>
        </w:tc>
        <w:tc>
          <w:tcPr>
            <w:tcW w:w="201" w:type="pct"/>
            <w:noWrap/>
            <w:hideMark/>
          </w:tcPr>
          <w:p w14:paraId="24452FC1" w14:textId="77777777" w:rsidR="00F56ED7" w:rsidRPr="00E42444" w:rsidRDefault="00E42444" w:rsidP="00E42444">
            <w:pPr>
              <w:pStyle w:val="103"/>
              <w:rPr>
                <w:lang w:eastAsia="ru-RU"/>
              </w:rPr>
            </w:pPr>
            <w:r w:rsidRPr="00E42444">
              <w:rPr>
                <w:lang w:eastAsia="ru-RU"/>
              </w:rPr>
              <w:t>99,3%</w:t>
            </w:r>
          </w:p>
        </w:tc>
      </w:tr>
      <w:tr w:rsidR="00E42444" w:rsidRPr="00E42444" w14:paraId="4AA5A189" w14:textId="77777777" w:rsidTr="00612D72">
        <w:trPr>
          <w:trHeight w:val="20"/>
        </w:trPr>
        <w:tc>
          <w:tcPr>
            <w:tcW w:w="133" w:type="pct"/>
            <w:noWrap/>
            <w:hideMark/>
          </w:tcPr>
          <w:p w14:paraId="472BADA8" w14:textId="77777777" w:rsidR="00F56ED7" w:rsidRPr="00E42444" w:rsidRDefault="00E42444" w:rsidP="00E42444">
            <w:pPr>
              <w:pStyle w:val="103"/>
              <w:rPr>
                <w:lang w:eastAsia="ru-RU"/>
              </w:rPr>
            </w:pPr>
            <w:r w:rsidRPr="00E42444">
              <w:rPr>
                <w:lang w:eastAsia="ru-RU"/>
              </w:rPr>
              <w:t> </w:t>
            </w:r>
          </w:p>
        </w:tc>
        <w:tc>
          <w:tcPr>
            <w:tcW w:w="492" w:type="pct"/>
            <w:hideMark/>
          </w:tcPr>
          <w:p w14:paraId="71B1D1DB" w14:textId="77777777" w:rsidR="00F56ED7" w:rsidRPr="00E42444" w:rsidRDefault="00E42444" w:rsidP="00E42444">
            <w:pPr>
              <w:pStyle w:val="103"/>
              <w:rPr>
                <w:lang w:eastAsia="ru-RU"/>
              </w:rPr>
            </w:pPr>
            <w:r w:rsidRPr="00E42444">
              <w:rPr>
                <w:lang w:eastAsia="ru-RU"/>
              </w:rPr>
              <w:t>Индекс роста цен на воду</w:t>
            </w:r>
          </w:p>
        </w:tc>
        <w:tc>
          <w:tcPr>
            <w:tcW w:w="163" w:type="pct"/>
            <w:hideMark/>
          </w:tcPr>
          <w:p w14:paraId="4DCCB7DE" w14:textId="77777777" w:rsidR="00F56ED7" w:rsidRPr="00E42444" w:rsidRDefault="00E42444" w:rsidP="00E42444">
            <w:pPr>
              <w:pStyle w:val="103"/>
              <w:rPr>
                <w:lang w:eastAsia="ru-RU"/>
              </w:rPr>
            </w:pPr>
            <w:r w:rsidRPr="00E42444">
              <w:rPr>
                <w:lang w:eastAsia="ru-RU"/>
              </w:rPr>
              <w:t>%</w:t>
            </w:r>
          </w:p>
        </w:tc>
        <w:tc>
          <w:tcPr>
            <w:tcW w:w="200" w:type="pct"/>
            <w:noWrap/>
            <w:hideMark/>
          </w:tcPr>
          <w:p w14:paraId="41B69C7C" w14:textId="77777777" w:rsidR="00F56ED7" w:rsidRPr="00E42444" w:rsidRDefault="00E42444" w:rsidP="00E42444">
            <w:pPr>
              <w:pStyle w:val="103"/>
              <w:rPr>
                <w:lang w:eastAsia="ru-RU"/>
              </w:rPr>
            </w:pPr>
            <w:r w:rsidRPr="00E42444">
              <w:rPr>
                <w:lang w:eastAsia="ru-RU"/>
              </w:rPr>
              <w:t> </w:t>
            </w:r>
          </w:p>
        </w:tc>
        <w:tc>
          <w:tcPr>
            <w:tcW w:w="201" w:type="pct"/>
            <w:noWrap/>
            <w:hideMark/>
          </w:tcPr>
          <w:p w14:paraId="159E1CE9" w14:textId="77777777" w:rsidR="00F56ED7" w:rsidRPr="00E42444" w:rsidRDefault="00E42444" w:rsidP="00E42444">
            <w:pPr>
              <w:pStyle w:val="103"/>
              <w:rPr>
                <w:lang w:eastAsia="ru-RU"/>
              </w:rPr>
            </w:pPr>
            <w:r w:rsidRPr="00E42444">
              <w:rPr>
                <w:lang w:eastAsia="ru-RU"/>
              </w:rPr>
              <w:t>104,0%</w:t>
            </w:r>
          </w:p>
        </w:tc>
        <w:tc>
          <w:tcPr>
            <w:tcW w:w="201" w:type="pct"/>
            <w:noWrap/>
            <w:hideMark/>
          </w:tcPr>
          <w:p w14:paraId="6DC7E4A4" w14:textId="77777777" w:rsidR="00F56ED7" w:rsidRPr="00E42444" w:rsidRDefault="00E42444" w:rsidP="00E42444">
            <w:pPr>
              <w:pStyle w:val="103"/>
              <w:rPr>
                <w:lang w:eastAsia="ru-RU"/>
              </w:rPr>
            </w:pPr>
            <w:r w:rsidRPr="00E42444">
              <w:rPr>
                <w:lang w:eastAsia="ru-RU"/>
              </w:rPr>
              <w:t>104,0%</w:t>
            </w:r>
          </w:p>
        </w:tc>
        <w:tc>
          <w:tcPr>
            <w:tcW w:w="201" w:type="pct"/>
            <w:noWrap/>
            <w:hideMark/>
          </w:tcPr>
          <w:p w14:paraId="289B6B27" w14:textId="77777777" w:rsidR="00F56ED7" w:rsidRPr="00E42444" w:rsidRDefault="00E42444" w:rsidP="00E42444">
            <w:pPr>
              <w:pStyle w:val="103"/>
              <w:rPr>
                <w:lang w:eastAsia="ru-RU"/>
              </w:rPr>
            </w:pPr>
            <w:r w:rsidRPr="00E42444">
              <w:rPr>
                <w:lang w:eastAsia="ru-RU"/>
              </w:rPr>
              <w:t>103,5%</w:t>
            </w:r>
          </w:p>
        </w:tc>
        <w:tc>
          <w:tcPr>
            <w:tcW w:w="200" w:type="pct"/>
            <w:noWrap/>
            <w:hideMark/>
          </w:tcPr>
          <w:p w14:paraId="6D6A8F82" w14:textId="77777777" w:rsidR="00F56ED7" w:rsidRPr="00E42444" w:rsidRDefault="00E42444" w:rsidP="00E42444">
            <w:pPr>
              <w:pStyle w:val="103"/>
              <w:rPr>
                <w:lang w:eastAsia="ru-RU"/>
              </w:rPr>
            </w:pPr>
            <w:r w:rsidRPr="00E42444">
              <w:rPr>
                <w:lang w:eastAsia="ru-RU"/>
              </w:rPr>
              <w:t>103,3%</w:t>
            </w:r>
          </w:p>
        </w:tc>
        <w:tc>
          <w:tcPr>
            <w:tcW w:w="201" w:type="pct"/>
            <w:noWrap/>
            <w:hideMark/>
          </w:tcPr>
          <w:p w14:paraId="2C104DFD" w14:textId="77777777" w:rsidR="00F56ED7" w:rsidRPr="00E42444" w:rsidRDefault="00E42444" w:rsidP="00E42444">
            <w:pPr>
              <w:pStyle w:val="103"/>
              <w:rPr>
                <w:lang w:eastAsia="ru-RU"/>
              </w:rPr>
            </w:pPr>
            <w:r w:rsidRPr="00E42444">
              <w:rPr>
                <w:lang w:eastAsia="ru-RU"/>
              </w:rPr>
              <w:t>103,1%</w:t>
            </w:r>
          </w:p>
        </w:tc>
        <w:tc>
          <w:tcPr>
            <w:tcW w:w="201" w:type="pct"/>
            <w:noWrap/>
            <w:hideMark/>
          </w:tcPr>
          <w:p w14:paraId="088C9BC9" w14:textId="77777777" w:rsidR="00F56ED7" w:rsidRPr="00E42444" w:rsidRDefault="00E42444" w:rsidP="00E42444">
            <w:pPr>
              <w:pStyle w:val="103"/>
              <w:rPr>
                <w:lang w:eastAsia="ru-RU"/>
              </w:rPr>
            </w:pPr>
            <w:r w:rsidRPr="00E42444">
              <w:rPr>
                <w:lang w:eastAsia="ru-RU"/>
              </w:rPr>
              <w:t>102,9%</w:t>
            </w:r>
          </w:p>
        </w:tc>
        <w:tc>
          <w:tcPr>
            <w:tcW w:w="201" w:type="pct"/>
            <w:noWrap/>
            <w:hideMark/>
          </w:tcPr>
          <w:p w14:paraId="15411C54" w14:textId="77777777" w:rsidR="00F56ED7" w:rsidRPr="00E42444" w:rsidRDefault="00E42444" w:rsidP="00E42444">
            <w:pPr>
              <w:pStyle w:val="103"/>
              <w:rPr>
                <w:lang w:eastAsia="ru-RU"/>
              </w:rPr>
            </w:pPr>
            <w:r w:rsidRPr="00E42444">
              <w:rPr>
                <w:lang w:eastAsia="ru-RU"/>
              </w:rPr>
              <w:t>102,8%</w:t>
            </w:r>
          </w:p>
        </w:tc>
        <w:tc>
          <w:tcPr>
            <w:tcW w:w="200" w:type="pct"/>
            <w:noWrap/>
            <w:hideMark/>
          </w:tcPr>
          <w:p w14:paraId="7DE87FBB" w14:textId="77777777" w:rsidR="00F56ED7" w:rsidRPr="00E42444" w:rsidRDefault="00E42444" w:rsidP="00E42444">
            <w:pPr>
              <w:pStyle w:val="103"/>
              <w:rPr>
                <w:lang w:eastAsia="ru-RU"/>
              </w:rPr>
            </w:pPr>
            <w:r w:rsidRPr="00E42444">
              <w:rPr>
                <w:lang w:eastAsia="ru-RU"/>
              </w:rPr>
              <w:t>102,6%</w:t>
            </w:r>
          </w:p>
        </w:tc>
        <w:tc>
          <w:tcPr>
            <w:tcW w:w="201" w:type="pct"/>
            <w:noWrap/>
            <w:hideMark/>
          </w:tcPr>
          <w:p w14:paraId="5B791222" w14:textId="77777777" w:rsidR="00F56ED7" w:rsidRPr="00E42444" w:rsidRDefault="00E42444" w:rsidP="00E42444">
            <w:pPr>
              <w:pStyle w:val="103"/>
              <w:rPr>
                <w:lang w:eastAsia="ru-RU"/>
              </w:rPr>
            </w:pPr>
            <w:r w:rsidRPr="00E42444">
              <w:rPr>
                <w:lang w:eastAsia="ru-RU"/>
              </w:rPr>
              <w:t>102,5%</w:t>
            </w:r>
          </w:p>
        </w:tc>
        <w:tc>
          <w:tcPr>
            <w:tcW w:w="201" w:type="pct"/>
            <w:noWrap/>
            <w:hideMark/>
          </w:tcPr>
          <w:p w14:paraId="4EB97D17" w14:textId="77777777" w:rsidR="00F56ED7" w:rsidRPr="00E42444" w:rsidRDefault="00E42444" w:rsidP="00E42444">
            <w:pPr>
              <w:pStyle w:val="103"/>
              <w:rPr>
                <w:lang w:eastAsia="ru-RU"/>
              </w:rPr>
            </w:pPr>
            <w:r w:rsidRPr="00E42444">
              <w:rPr>
                <w:lang w:eastAsia="ru-RU"/>
              </w:rPr>
              <w:t>102,3%</w:t>
            </w:r>
          </w:p>
        </w:tc>
        <w:tc>
          <w:tcPr>
            <w:tcW w:w="201" w:type="pct"/>
            <w:noWrap/>
            <w:hideMark/>
          </w:tcPr>
          <w:p w14:paraId="3D00B3EC" w14:textId="77777777" w:rsidR="00F56ED7" w:rsidRPr="00E42444" w:rsidRDefault="00E42444" w:rsidP="00E42444">
            <w:pPr>
              <w:pStyle w:val="103"/>
              <w:rPr>
                <w:lang w:eastAsia="ru-RU"/>
              </w:rPr>
            </w:pPr>
            <w:r w:rsidRPr="00E42444">
              <w:rPr>
                <w:lang w:eastAsia="ru-RU"/>
              </w:rPr>
              <w:t>102,1%</w:t>
            </w:r>
          </w:p>
        </w:tc>
        <w:tc>
          <w:tcPr>
            <w:tcW w:w="200" w:type="pct"/>
            <w:noWrap/>
            <w:hideMark/>
          </w:tcPr>
          <w:p w14:paraId="5F033308" w14:textId="77777777" w:rsidR="00F56ED7" w:rsidRPr="00E42444" w:rsidRDefault="00E42444" w:rsidP="00E42444">
            <w:pPr>
              <w:pStyle w:val="103"/>
              <w:rPr>
                <w:lang w:eastAsia="ru-RU"/>
              </w:rPr>
            </w:pPr>
            <w:r w:rsidRPr="00E42444">
              <w:rPr>
                <w:lang w:eastAsia="ru-RU"/>
              </w:rPr>
              <w:t>102,0%</w:t>
            </w:r>
          </w:p>
        </w:tc>
        <w:tc>
          <w:tcPr>
            <w:tcW w:w="201" w:type="pct"/>
            <w:noWrap/>
            <w:hideMark/>
          </w:tcPr>
          <w:p w14:paraId="18C9B2FE" w14:textId="77777777" w:rsidR="00F56ED7" w:rsidRPr="00E42444" w:rsidRDefault="00E42444" w:rsidP="00E42444">
            <w:pPr>
              <w:pStyle w:val="103"/>
              <w:rPr>
                <w:lang w:eastAsia="ru-RU"/>
              </w:rPr>
            </w:pPr>
            <w:r w:rsidRPr="00E42444">
              <w:rPr>
                <w:lang w:eastAsia="ru-RU"/>
              </w:rPr>
              <w:t>102,0%</w:t>
            </w:r>
          </w:p>
        </w:tc>
        <w:tc>
          <w:tcPr>
            <w:tcW w:w="201" w:type="pct"/>
            <w:noWrap/>
            <w:hideMark/>
          </w:tcPr>
          <w:p w14:paraId="0CE48222" w14:textId="77777777" w:rsidR="00F56ED7" w:rsidRPr="00E42444" w:rsidRDefault="00E42444" w:rsidP="00E42444">
            <w:pPr>
              <w:pStyle w:val="103"/>
              <w:rPr>
                <w:lang w:eastAsia="ru-RU"/>
              </w:rPr>
            </w:pPr>
            <w:r w:rsidRPr="00E42444">
              <w:rPr>
                <w:lang w:eastAsia="ru-RU"/>
              </w:rPr>
              <w:t>102,0%</w:t>
            </w:r>
          </w:p>
        </w:tc>
        <w:tc>
          <w:tcPr>
            <w:tcW w:w="201" w:type="pct"/>
            <w:noWrap/>
            <w:hideMark/>
          </w:tcPr>
          <w:p w14:paraId="35610D3F" w14:textId="77777777" w:rsidR="00F56ED7" w:rsidRPr="00E42444" w:rsidRDefault="00E42444" w:rsidP="00E42444">
            <w:pPr>
              <w:pStyle w:val="103"/>
              <w:rPr>
                <w:lang w:eastAsia="ru-RU"/>
              </w:rPr>
            </w:pPr>
            <w:r w:rsidRPr="00E42444">
              <w:rPr>
                <w:lang w:eastAsia="ru-RU"/>
              </w:rPr>
              <w:t>102,0%</w:t>
            </w:r>
          </w:p>
        </w:tc>
        <w:tc>
          <w:tcPr>
            <w:tcW w:w="200" w:type="pct"/>
            <w:noWrap/>
            <w:hideMark/>
          </w:tcPr>
          <w:p w14:paraId="6745FAE2" w14:textId="77777777" w:rsidR="00F56ED7" w:rsidRPr="00E42444" w:rsidRDefault="00E42444" w:rsidP="00E42444">
            <w:pPr>
              <w:pStyle w:val="103"/>
              <w:rPr>
                <w:lang w:eastAsia="ru-RU"/>
              </w:rPr>
            </w:pPr>
            <w:r w:rsidRPr="00E42444">
              <w:rPr>
                <w:lang w:eastAsia="ru-RU"/>
              </w:rPr>
              <w:t>102,0%</w:t>
            </w:r>
          </w:p>
        </w:tc>
        <w:tc>
          <w:tcPr>
            <w:tcW w:w="201" w:type="pct"/>
            <w:noWrap/>
            <w:hideMark/>
          </w:tcPr>
          <w:p w14:paraId="02B69782" w14:textId="77777777" w:rsidR="00F56ED7" w:rsidRPr="00E42444" w:rsidRDefault="00E42444" w:rsidP="00E42444">
            <w:pPr>
              <w:pStyle w:val="103"/>
              <w:rPr>
                <w:lang w:eastAsia="ru-RU"/>
              </w:rPr>
            </w:pPr>
            <w:r w:rsidRPr="00E42444">
              <w:rPr>
                <w:lang w:eastAsia="ru-RU"/>
              </w:rPr>
              <w:t>102,0%</w:t>
            </w:r>
          </w:p>
        </w:tc>
        <w:tc>
          <w:tcPr>
            <w:tcW w:w="201" w:type="pct"/>
            <w:noWrap/>
            <w:hideMark/>
          </w:tcPr>
          <w:p w14:paraId="31DEFCD1" w14:textId="77777777" w:rsidR="00F56ED7" w:rsidRPr="00E42444" w:rsidRDefault="00E42444" w:rsidP="00E42444">
            <w:pPr>
              <w:pStyle w:val="103"/>
              <w:rPr>
                <w:lang w:eastAsia="ru-RU"/>
              </w:rPr>
            </w:pPr>
            <w:r w:rsidRPr="00E42444">
              <w:rPr>
                <w:lang w:eastAsia="ru-RU"/>
              </w:rPr>
              <w:t>102,0%</w:t>
            </w:r>
          </w:p>
        </w:tc>
        <w:tc>
          <w:tcPr>
            <w:tcW w:w="201" w:type="pct"/>
            <w:noWrap/>
            <w:hideMark/>
          </w:tcPr>
          <w:p w14:paraId="5295A64F" w14:textId="77777777" w:rsidR="00F56ED7" w:rsidRPr="00E42444" w:rsidRDefault="00E42444" w:rsidP="00E42444">
            <w:pPr>
              <w:pStyle w:val="103"/>
              <w:rPr>
                <w:lang w:eastAsia="ru-RU"/>
              </w:rPr>
            </w:pPr>
            <w:r w:rsidRPr="00E42444">
              <w:rPr>
                <w:lang w:eastAsia="ru-RU"/>
              </w:rPr>
              <w:t>102,0%</w:t>
            </w:r>
          </w:p>
        </w:tc>
        <w:tc>
          <w:tcPr>
            <w:tcW w:w="201" w:type="pct"/>
            <w:noWrap/>
            <w:hideMark/>
          </w:tcPr>
          <w:p w14:paraId="521A0103" w14:textId="77777777" w:rsidR="00F56ED7" w:rsidRPr="00E42444" w:rsidRDefault="00E42444" w:rsidP="00E42444">
            <w:pPr>
              <w:pStyle w:val="103"/>
              <w:rPr>
                <w:lang w:eastAsia="ru-RU"/>
              </w:rPr>
            </w:pPr>
            <w:r w:rsidRPr="00E42444">
              <w:rPr>
                <w:lang w:eastAsia="ru-RU"/>
              </w:rPr>
              <w:t>102,0%</w:t>
            </w:r>
          </w:p>
        </w:tc>
      </w:tr>
      <w:tr w:rsidR="00E42444" w:rsidRPr="00E42444" w14:paraId="4721CDBB" w14:textId="77777777" w:rsidTr="00612D72">
        <w:trPr>
          <w:trHeight w:val="20"/>
        </w:trPr>
        <w:tc>
          <w:tcPr>
            <w:tcW w:w="133" w:type="pct"/>
            <w:noWrap/>
            <w:hideMark/>
          </w:tcPr>
          <w:p w14:paraId="4F32EF9E" w14:textId="77777777" w:rsidR="00F56ED7" w:rsidRPr="00E42444" w:rsidRDefault="00E42444" w:rsidP="00E42444">
            <w:pPr>
              <w:pStyle w:val="103"/>
              <w:rPr>
                <w:lang w:eastAsia="ru-RU"/>
              </w:rPr>
            </w:pPr>
            <w:r w:rsidRPr="00E42444">
              <w:rPr>
                <w:lang w:eastAsia="ru-RU"/>
              </w:rPr>
              <w:t> </w:t>
            </w:r>
          </w:p>
        </w:tc>
        <w:tc>
          <w:tcPr>
            <w:tcW w:w="492" w:type="pct"/>
            <w:hideMark/>
          </w:tcPr>
          <w:p w14:paraId="701F5AFC" w14:textId="77777777" w:rsidR="00F56ED7" w:rsidRPr="00E42444" w:rsidRDefault="00E42444" w:rsidP="00E42444">
            <w:pPr>
              <w:pStyle w:val="103"/>
              <w:rPr>
                <w:lang w:eastAsia="ru-RU"/>
              </w:rPr>
            </w:pPr>
            <w:r w:rsidRPr="00E42444">
              <w:rPr>
                <w:lang w:eastAsia="ru-RU"/>
              </w:rPr>
              <w:t>Индекс роста цен на водоотведение</w:t>
            </w:r>
          </w:p>
        </w:tc>
        <w:tc>
          <w:tcPr>
            <w:tcW w:w="163" w:type="pct"/>
            <w:hideMark/>
          </w:tcPr>
          <w:p w14:paraId="7DF26689" w14:textId="77777777" w:rsidR="00F56ED7" w:rsidRPr="00E42444" w:rsidRDefault="00E42444" w:rsidP="00E42444">
            <w:pPr>
              <w:pStyle w:val="103"/>
              <w:rPr>
                <w:lang w:eastAsia="ru-RU"/>
              </w:rPr>
            </w:pPr>
            <w:r w:rsidRPr="00E42444">
              <w:rPr>
                <w:lang w:eastAsia="ru-RU"/>
              </w:rPr>
              <w:t>%</w:t>
            </w:r>
          </w:p>
        </w:tc>
        <w:tc>
          <w:tcPr>
            <w:tcW w:w="200" w:type="pct"/>
            <w:noWrap/>
            <w:hideMark/>
          </w:tcPr>
          <w:p w14:paraId="575492AD" w14:textId="77777777" w:rsidR="00F56ED7" w:rsidRPr="00E42444" w:rsidRDefault="00E42444" w:rsidP="00E42444">
            <w:pPr>
              <w:pStyle w:val="103"/>
              <w:rPr>
                <w:lang w:eastAsia="ru-RU"/>
              </w:rPr>
            </w:pPr>
            <w:r w:rsidRPr="00E42444">
              <w:rPr>
                <w:lang w:eastAsia="ru-RU"/>
              </w:rPr>
              <w:t> </w:t>
            </w:r>
          </w:p>
        </w:tc>
        <w:tc>
          <w:tcPr>
            <w:tcW w:w="201" w:type="pct"/>
            <w:noWrap/>
            <w:hideMark/>
          </w:tcPr>
          <w:p w14:paraId="628BC8E4" w14:textId="77777777" w:rsidR="00F56ED7" w:rsidRPr="00E42444" w:rsidRDefault="00E42444" w:rsidP="00E42444">
            <w:pPr>
              <w:pStyle w:val="103"/>
              <w:rPr>
                <w:lang w:eastAsia="ru-RU"/>
              </w:rPr>
            </w:pPr>
            <w:r w:rsidRPr="00E42444">
              <w:rPr>
                <w:lang w:eastAsia="ru-RU"/>
              </w:rPr>
              <w:t>104,0%</w:t>
            </w:r>
          </w:p>
        </w:tc>
        <w:tc>
          <w:tcPr>
            <w:tcW w:w="201" w:type="pct"/>
            <w:noWrap/>
            <w:hideMark/>
          </w:tcPr>
          <w:p w14:paraId="27A6CF10" w14:textId="77777777" w:rsidR="00F56ED7" w:rsidRPr="00E42444" w:rsidRDefault="00E42444" w:rsidP="00E42444">
            <w:pPr>
              <w:pStyle w:val="103"/>
              <w:rPr>
                <w:lang w:eastAsia="ru-RU"/>
              </w:rPr>
            </w:pPr>
            <w:r w:rsidRPr="00E42444">
              <w:rPr>
                <w:lang w:eastAsia="ru-RU"/>
              </w:rPr>
              <w:t>104,0%</w:t>
            </w:r>
          </w:p>
        </w:tc>
        <w:tc>
          <w:tcPr>
            <w:tcW w:w="201" w:type="pct"/>
            <w:noWrap/>
            <w:hideMark/>
          </w:tcPr>
          <w:p w14:paraId="4562526F" w14:textId="77777777" w:rsidR="00F56ED7" w:rsidRPr="00E42444" w:rsidRDefault="00E42444" w:rsidP="00E42444">
            <w:pPr>
              <w:pStyle w:val="103"/>
              <w:rPr>
                <w:lang w:eastAsia="ru-RU"/>
              </w:rPr>
            </w:pPr>
            <w:r w:rsidRPr="00E42444">
              <w:rPr>
                <w:lang w:eastAsia="ru-RU"/>
              </w:rPr>
              <w:t>103,5%</w:t>
            </w:r>
          </w:p>
        </w:tc>
        <w:tc>
          <w:tcPr>
            <w:tcW w:w="200" w:type="pct"/>
            <w:noWrap/>
            <w:hideMark/>
          </w:tcPr>
          <w:p w14:paraId="680139F3" w14:textId="77777777" w:rsidR="00F56ED7" w:rsidRPr="00E42444" w:rsidRDefault="00E42444" w:rsidP="00E42444">
            <w:pPr>
              <w:pStyle w:val="103"/>
              <w:rPr>
                <w:lang w:eastAsia="ru-RU"/>
              </w:rPr>
            </w:pPr>
            <w:r w:rsidRPr="00E42444">
              <w:rPr>
                <w:lang w:eastAsia="ru-RU"/>
              </w:rPr>
              <w:t>103,3%</w:t>
            </w:r>
          </w:p>
        </w:tc>
        <w:tc>
          <w:tcPr>
            <w:tcW w:w="201" w:type="pct"/>
            <w:noWrap/>
            <w:hideMark/>
          </w:tcPr>
          <w:p w14:paraId="12190003" w14:textId="77777777" w:rsidR="00F56ED7" w:rsidRPr="00E42444" w:rsidRDefault="00E42444" w:rsidP="00E42444">
            <w:pPr>
              <w:pStyle w:val="103"/>
              <w:rPr>
                <w:lang w:eastAsia="ru-RU"/>
              </w:rPr>
            </w:pPr>
            <w:r w:rsidRPr="00E42444">
              <w:rPr>
                <w:lang w:eastAsia="ru-RU"/>
              </w:rPr>
              <w:t>103,1%</w:t>
            </w:r>
          </w:p>
        </w:tc>
        <w:tc>
          <w:tcPr>
            <w:tcW w:w="201" w:type="pct"/>
            <w:noWrap/>
            <w:hideMark/>
          </w:tcPr>
          <w:p w14:paraId="642239AC" w14:textId="77777777" w:rsidR="00F56ED7" w:rsidRPr="00E42444" w:rsidRDefault="00E42444" w:rsidP="00E42444">
            <w:pPr>
              <w:pStyle w:val="103"/>
              <w:rPr>
                <w:lang w:eastAsia="ru-RU"/>
              </w:rPr>
            </w:pPr>
            <w:r w:rsidRPr="00E42444">
              <w:rPr>
                <w:lang w:eastAsia="ru-RU"/>
              </w:rPr>
              <w:t>102,9%</w:t>
            </w:r>
          </w:p>
        </w:tc>
        <w:tc>
          <w:tcPr>
            <w:tcW w:w="201" w:type="pct"/>
            <w:noWrap/>
            <w:hideMark/>
          </w:tcPr>
          <w:p w14:paraId="100B595F" w14:textId="77777777" w:rsidR="00F56ED7" w:rsidRPr="00E42444" w:rsidRDefault="00E42444" w:rsidP="00E42444">
            <w:pPr>
              <w:pStyle w:val="103"/>
              <w:rPr>
                <w:lang w:eastAsia="ru-RU"/>
              </w:rPr>
            </w:pPr>
            <w:r w:rsidRPr="00E42444">
              <w:rPr>
                <w:lang w:eastAsia="ru-RU"/>
              </w:rPr>
              <w:t>102,8%</w:t>
            </w:r>
          </w:p>
        </w:tc>
        <w:tc>
          <w:tcPr>
            <w:tcW w:w="200" w:type="pct"/>
            <w:noWrap/>
            <w:hideMark/>
          </w:tcPr>
          <w:p w14:paraId="1E705BD8" w14:textId="77777777" w:rsidR="00F56ED7" w:rsidRPr="00E42444" w:rsidRDefault="00E42444" w:rsidP="00E42444">
            <w:pPr>
              <w:pStyle w:val="103"/>
              <w:rPr>
                <w:lang w:eastAsia="ru-RU"/>
              </w:rPr>
            </w:pPr>
            <w:r w:rsidRPr="00E42444">
              <w:rPr>
                <w:lang w:eastAsia="ru-RU"/>
              </w:rPr>
              <w:t>102,6%</w:t>
            </w:r>
          </w:p>
        </w:tc>
        <w:tc>
          <w:tcPr>
            <w:tcW w:w="201" w:type="pct"/>
            <w:noWrap/>
            <w:hideMark/>
          </w:tcPr>
          <w:p w14:paraId="57802823" w14:textId="77777777" w:rsidR="00F56ED7" w:rsidRPr="00E42444" w:rsidRDefault="00E42444" w:rsidP="00E42444">
            <w:pPr>
              <w:pStyle w:val="103"/>
              <w:rPr>
                <w:lang w:eastAsia="ru-RU"/>
              </w:rPr>
            </w:pPr>
            <w:r w:rsidRPr="00E42444">
              <w:rPr>
                <w:lang w:eastAsia="ru-RU"/>
              </w:rPr>
              <w:t>102,5%</w:t>
            </w:r>
          </w:p>
        </w:tc>
        <w:tc>
          <w:tcPr>
            <w:tcW w:w="201" w:type="pct"/>
            <w:noWrap/>
            <w:hideMark/>
          </w:tcPr>
          <w:p w14:paraId="6A90A92B" w14:textId="77777777" w:rsidR="00F56ED7" w:rsidRPr="00E42444" w:rsidRDefault="00E42444" w:rsidP="00E42444">
            <w:pPr>
              <w:pStyle w:val="103"/>
              <w:rPr>
                <w:lang w:eastAsia="ru-RU"/>
              </w:rPr>
            </w:pPr>
            <w:r w:rsidRPr="00E42444">
              <w:rPr>
                <w:lang w:eastAsia="ru-RU"/>
              </w:rPr>
              <w:t>102,3%</w:t>
            </w:r>
          </w:p>
        </w:tc>
        <w:tc>
          <w:tcPr>
            <w:tcW w:w="201" w:type="pct"/>
            <w:noWrap/>
            <w:hideMark/>
          </w:tcPr>
          <w:p w14:paraId="4AB6CA63" w14:textId="77777777" w:rsidR="00F56ED7" w:rsidRPr="00E42444" w:rsidRDefault="00E42444" w:rsidP="00E42444">
            <w:pPr>
              <w:pStyle w:val="103"/>
              <w:rPr>
                <w:lang w:eastAsia="ru-RU"/>
              </w:rPr>
            </w:pPr>
            <w:r w:rsidRPr="00E42444">
              <w:rPr>
                <w:lang w:eastAsia="ru-RU"/>
              </w:rPr>
              <w:t>102,1%</w:t>
            </w:r>
          </w:p>
        </w:tc>
        <w:tc>
          <w:tcPr>
            <w:tcW w:w="200" w:type="pct"/>
            <w:noWrap/>
            <w:hideMark/>
          </w:tcPr>
          <w:p w14:paraId="617F03CA" w14:textId="77777777" w:rsidR="00F56ED7" w:rsidRPr="00E42444" w:rsidRDefault="00E42444" w:rsidP="00E42444">
            <w:pPr>
              <w:pStyle w:val="103"/>
              <w:rPr>
                <w:lang w:eastAsia="ru-RU"/>
              </w:rPr>
            </w:pPr>
            <w:r w:rsidRPr="00E42444">
              <w:rPr>
                <w:lang w:eastAsia="ru-RU"/>
              </w:rPr>
              <w:t>102,0%</w:t>
            </w:r>
          </w:p>
        </w:tc>
        <w:tc>
          <w:tcPr>
            <w:tcW w:w="201" w:type="pct"/>
            <w:noWrap/>
            <w:hideMark/>
          </w:tcPr>
          <w:p w14:paraId="60C155B1" w14:textId="77777777" w:rsidR="00F56ED7" w:rsidRPr="00E42444" w:rsidRDefault="00E42444" w:rsidP="00E42444">
            <w:pPr>
              <w:pStyle w:val="103"/>
              <w:rPr>
                <w:lang w:eastAsia="ru-RU"/>
              </w:rPr>
            </w:pPr>
            <w:r w:rsidRPr="00E42444">
              <w:rPr>
                <w:lang w:eastAsia="ru-RU"/>
              </w:rPr>
              <w:t>102,0%</w:t>
            </w:r>
          </w:p>
        </w:tc>
        <w:tc>
          <w:tcPr>
            <w:tcW w:w="201" w:type="pct"/>
            <w:noWrap/>
            <w:hideMark/>
          </w:tcPr>
          <w:p w14:paraId="7401440F" w14:textId="77777777" w:rsidR="00F56ED7" w:rsidRPr="00E42444" w:rsidRDefault="00E42444" w:rsidP="00E42444">
            <w:pPr>
              <w:pStyle w:val="103"/>
              <w:rPr>
                <w:lang w:eastAsia="ru-RU"/>
              </w:rPr>
            </w:pPr>
            <w:r w:rsidRPr="00E42444">
              <w:rPr>
                <w:lang w:eastAsia="ru-RU"/>
              </w:rPr>
              <w:t>102,0%</w:t>
            </w:r>
          </w:p>
        </w:tc>
        <w:tc>
          <w:tcPr>
            <w:tcW w:w="201" w:type="pct"/>
            <w:noWrap/>
            <w:hideMark/>
          </w:tcPr>
          <w:p w14:paraId="6F9CEEB4" w14:textId="77777777" w:rsidR="00F56ED7" w:rsidRPr="00E42444" w:rsidRDefault="00E42444" w:rsidP="00E42444">
            <w:pPr>
              <w:pStyle w:val="103"/>
              <w:rPr>
                <w:lang w:eastAsia="ru-RU"/>
              </w:rPr>
            </w:pPr>
            <w:r w:rsidRPr="00E42444">
              <w:rPr>
                <w:lang w:eastAsia="ru-RU"/>
              </w:rPr>
              <w:t>102,0%</w:t>
            </w:r>
          </w:p>
        </w:tc>
        <w:tc>
          <w:tcPr>
            <w:tcW w:w="200" w:type="pct"/>
            <w:noWrap/>
            <w:hideMark/>
          </w:tcPr>
          <w:p w14:paraId="727E67F3" w14:textId="77777777" w:rsidR="00F56ED7" w:rsidRPr="00E42444" w:rsidRDefault="00E42444" w:rsidP="00E42444">
            <w:pPr>
              <w:pStyle w:val="103"/>
              <w:rPr>
                <w:lang w:eastAsia="ru-RU"/>
              </w:rPr>
            </w:pPr>
            <w:r w:rsidRPr="00E42444">
              <w:rPr>
                <w:lang w:eastAsia="ru-RU"/>
              </w:rPr>
              <w:t>102,0%</w:t>
            </w:r>
          </w:p>
        </w:tc>
        <w:tc>
          <w:tcPr>
            <w:tcW w:w="201" w:type="pct"/>
            <w:noWrap/>
            <w:hideMark/>
          </w:tcPr>
          <w:p w14:paraId="7666B927" w14:textId="77777777" w:rsidR="00F56ED7" w:rsidRPr="00E42444" w:rsidRDefault="00E42444" w:rsidP="00E42444">
            <w:pPr>
              <w:pStyle w:val="103"/>
              <w:rPr>
                <w:lang w:eastAsia="ru-RU"/>
              </w:rPr>
            </w:pPr>
            <w:r w:rsidRPr="00E42444">
              <w:rPr>
                <w:lang w:eastAsia="ru-RU"/>
              </w:rPr>
              <w:t>102,0%</w:t>
            </w:r>
          </w:p>
        </w:tc>
        <w:tc>
          <w:tcPr>
            <w:tcW w:w="201" w:type="pct"/>
            <w:noWrap/>
            <w:hideMark/>
          </w:tcPr>
          <w:p w14:paraId="5DDA1250" w14:textId="77777777" w:rsidR="00F56ED7" w:rsidRPr="00E42444" w:rsidRDefault="00E42444" w:rsidP="00E42444">
            <w:pPr>
              <w:pStyle w:val="103"/>
              <w:rPr>
                <w:lang w:eastAsia="ru-RU"/>
              </w:rPr>
            </w:pPr>
            <w:r w:rsidRPr="00E42444">
              <w:rPr>
                <w:lang w:eastAsia="ru-RU"/>
              </w:rPr>
              <w:t>102,0%</w:t>
            </w:r>
          </w:p>
        </w:tc>
        <w:tc>
          <w:tcPr>
            <w:tcW w:w="201" w:type="pct"/>
            <w:noWrap/>
            <w:hideMark/>
          </w:tcPr>
          <w:p w14:paraId="11FD7EBA" w14:textId="77777777" w:rsidR="00F56ED7" w:rsidRPr="00E42444" w:rsidRDefault="00E42444" w:rsidP="00E42444">
            <w:pPr>
              <w:pStyle w:val="103"/>
              <w:rPr>
                <w:lang w:eastAsia="ru-RU"/>
              </w:rPr>
            </w:pPr>
            <w:r w:rsidRPr="00E42444">
              <w:rPr>
                <w:lang w:eastAsia="ru-RU"/>
              </w:rPr>
              <w:t>102,0%</w:t>
            </w:r>
          </w:p>
        </w:tc>
        <w:tc>
          <w:tcPr>
            <w:tcW w:w="201" w:type="pct"/>
            <w:noWrap/>
            <w:hideMark/>
          </w:tcPr>
          <w:p w14:paraId="44F35C1E" w14:textId="77777777" w:rsidR="00F56ED7" w:rsidRPr="00E42444" w:rsidRDefault="00E42444" w:rsidP="00E42444">
            <w:pPr>
              <w:pStyle w:val="103"/>
              <w:rPr>
                <w:lang w:eastAsia="ru-RU"/>
              </w:rPr>
            </w:pPr>
            <w:r w:rsidRPr="00E42444">
              <w:rPr>
                <w:lang w:eastAsia="ru-RU"/>
              </w:rPr>
              <w:t>102,0%</w:t>
            </w:r>
          </w:p>
        </w:tc>
      </w:tr>
      <w:tr w:rsidR="00E42444" w:rsidRPr="00E42444" w14:paraId="06B216B0" w14:textId="77777777" w:rsidTr="00612D72">
        <w:trPr>
          <w:trHeight w:val="20"/>
        </w:trPr>
        <w:tc>
          <w:tcPr>
            <w:tcW w:w="133" w:type="pct"/>
            <w:noWrap/>
            <w:hideMark/>
          </w:tcPr>
          <w:p w14:paraId="76DE48CF" w14:textId="77777777" w:rsidR="00F56ED7" w:rsidRPr="00E42444" w:rsidRDefault="00E42444" w:rsidP="00E42444">
            <w:pPr>
              <w:pStyle w:val="103"/>
              <w:rPr>
                <w:lang w:eastAsia="ru-RU"/>
              </w:rPr>
            </w:pPr>
            <w:r w:rsidRPr="00E42444">
              <w:rPr>
                <w:lang w:eastAsia="ru-RU"/>
              </w:rPr>
              <w:t> </w:t>
            </w:r>
          </w:p>
        </w:tc>
        <w:tc>
          <w:tcPr>
            <w:tcW w:w="492" w:type="pct"/>
            <w:hideMark/>
          </w:tcPr>
          <w:p w14:paraId="489C3126" w14:textId="77777777" w:rsidR="00F56ED7" w:rsidRPr="00E42444" w:rsidRDefault="00E42444" w:rsidP="00E42444">
            <w:pPr>
              <w:pStyle w:val="103"/>
              <w:rPr>
                <w:lang w:eastAsia="ru-RU"/>
              </w:rPr>
            </w:pPr>
            <w:r w:rsidRPr="00E42444">
              <w:rPr>
                <w:lang w:eastAsia="ru-RU"/>
              </w:rPr>
              <w:t>Индекс рост тарифа (МЭР)</w:t>
            </w:r>
          </w:p>
        </w:tc>
        <w:tc>
          <w:tcPr>
            <w:tcW w:w="163" w:type="pct"/>
            <w:hideMark/>
          </w:tcPr>
          <w:p w14:paraId="2B1653B3" w14:textId="77777777" w:rsidR="00F56ED7" w:rsidRPr="00E42444" w:rsidRDefault="00E42444" w:rsidP="00E42444">
            <w:pPr>
              <w:pStyle w:val="103"/>
              <w:rPr>
                <w:lang w:eastAsia="ru-RU"/>
              </w:rPr>
            </w:pPr>
            <w:r w:rsidRPr="00E42444">
              <w:rPr>
                <w:lang w:eastAsia="ru-RU"/>
              </w:rPr>
              <w:t>%</w:t>
            </w:r>
          </w:p>
        </w:tc>
        <w:tc>
          <w:tcPr>
            <w:tcW w:w="200" w:type="pct"/>
            <w:noWrap/>
            <w:hideMark/>
          </w:tcPr>
          <w:p w14:paraId="1295CC27" w14:textId="77777777" w:rsidR="00F56ED7" w:rsidRPr="00E42444" w:rsidRDefault="00E42444" w:rsidP="00E42444">
            <w:pPr>
              <w:pStyle w:val="103"/>
              <w:rPr>
                <w:lang w:eastAsia="ru-RU"/>
              </w:rPr>
            </w:pPr>
            <w:r w:rsidRPr="00E42444">
              <w:rPr>
                <w:lang w:eastAsia="ru-RU"/>
              </w:rPr>
              <w:t> </w:t>
            </w:r>
          </w:p>
        </w:tc>
        <w:tc>
          <w:tcPr>
            <w:tcW w:w="201" w:type="pct"/>
            <w:noWrap/>
            <w:hideMark/>
          </w:tcPr>
          <w:p w14:paraId="17C5AAA5" w14:textId="77777777" w:rsidR="00F56ED7" w:rsidRPr="00E42444" w:rsidRDefault="00E42444" w:rsidP="00E42444">
            <w:pPr>
              <w:pStyle w:val="103"/>
              <w:rPr>
                <w:lang w:eastAsia="ru-RU"/>
              </w:rPr>
            </w:pPr>
            <w:r w:rsidRPr="00E42444">
              <w:rPr>
                <w:lang w:eastAsia="ru-RU"/>
              </w:rPr>
              <w:t>104,0%</w:t>
            </w:r>
          </w:p>
        </w:tc>
        <w:tc>
          <w:tcPr>
            <w:tcW w:w="201" w:type="pct"/>
            <w:noWrap/>
            <w:hideMark/>
          </w:tcPr>
          <w:p w14:paraId="15303171" w14:textId="77777777" w:rsidR="00F56ED7" w:rsidRPr="00E42444" w:rsidRDefault="00E42444" w:rsidP="00E42444">
            <w:pPr>
              <w:pStyle w:val="103"/>
              <w:rPr>
                <w:lang w:eastAsia="ru-RU"/>
              </w:rPr>
            </w:pPr>
            <w:r w:rsidRPr="00E42444">
              <w:rPr>
                <w:lang w:eastAsia="ru-RU"/>
              </w:rPr>
              <w:t>103,5%</w:t>
            </w:r>
          </w:p>
        </w:tc>
        <w:tc>
          <w:tcPr>
            <w:tcW w:w="201" w:type="pct"/>
            <w:noWrap/>
            <w:hideMark/>
          </w:tcPr>
          <w:p w14:paraId="74E58A0C" w14:textId="77777777" w:rsidR="00F56ED7" w:rsidRPr="00E42444" w:rsidRDefault="00E42444" w:rsidP="00E42444">
            <w:pPr>
              <w:pStyle w:val="103"/>
              <w:rPr>
                <w:lang w:eastAsia="ru-RU"/>
              </w:rPr>
            </w:pPr>
            <w:r w:rsidRPr="00E42444">
              <w:rPr>
                <w:lang w:eastAsia="ru-RU"/>
              </w:rPr>
              <w:t>103,3%</w:t>
            </w:r>
          </w:p>
        </w:tc>
        <w:tc>
          <w:tcPr>
            <w:tcW w:w="200" w:type="pct"/>
            <w:noWrap/>
            <w:hideMark/>
          </w:tcPr>
          <w:p w14:paraId="24EDF1EF" w14:textId="77777777" w:rsidR="00F56ED7" w:rsidRPr="00E42444" w:rsidRDefault="00E42444" w:rsidP="00E42444">
            <w:pPr>
              <w:pStyle w:val="103"/>
              <w:rPr>
                <w:lang w:eastAsia="ru-RU"/>
              </w:rPr>
            </w:pPr>
            <w:r w:rsidRPr="00E42444">
              <w:rPr>
                <w:lang w:eastAsia="ru-RU"/>
              </w:rPr>
              <w:t>103,1%</w:t>
            </w:r>
          </w:p>
        </w:tc>
        <w:tc>
          <w:tcPr>
            <w:tcW w:w="201" w:type="pct"/>
            <w:noWrap/>
            <w:hideMark/>
          </w:tcPr>
          <w:p w14:paraId="5767362A" w14:textId="77777777" w:rsidR="00F56ED7" w:rsidRPr="00E42444" w:rsidRDefault="00E42444" w:rsidP="00E42444">
            <w:pPr>
              <w:pStyle w:val="103"/>
              <w:rPr>
                <w:lang w:eastAsia="ru-RU"/>
              </w:rPr>
            </w:pPr>
            <w:r w:rsidRPr="00E42444">
              <w:rPr>
                <w:lang w:eastAsia="ru-RU"/>
              </w:rPr>
              <w:t>102,9%</w:t>
            </w:r>
          </w:p>
        </w:tc>
        <w:tc>
          <w:tcPr>
            <w:tcW w:w="201" w:type="pct"/>
            <w:noWrap/>
            <w:hideMark/>
          </w:tcPr>
          <w:p w14:paraId="2D95C905" w14:textId="77777777" w:rsidR="00F56ED7" w:rsidRPr="00E42444" w:rsidRDefault="00E42444" w:rsidP="00E42444">
            <w:pPr>
              <w:pStyle w:val="103"/>
              <w:rPr>
                <w:lang w:eastAsia="ru-RU"/>
              </w:rPr>
            </w:pPr>
            <w:r w:rsidRPr="00E42444">
              <w:rPr>
                <w:lang w:eastAsia="ru-RU"/>
              </w:rPr>
              <w:t>102,8%</w:t>
            </w:r>
          </w:p>
        </w:tc>
        <w:tc>
          <w:tcPr>
            <w:tcW w:w="201" w:type="pct"/>
            <w:noWrap/>
            <w:hideMark/>
          </w:tcPr>
          <w:p w14:paraId="664D7D89" w14:textId="77777777" w:rsidR="00F56ED7" w:rsidRPr="00E42444" w:rsidRDefault="00E42444" w:rsidP="00E42444">
            <w:pPr>
              <w:pStyle w:val="103"/>
              <w:rPr>
                <w:lang w:eastAsia="ru-RU"/>
              </w:rPr>
            </w:pPr>
            <w:r w:rsidRPr="00E42444">
              <w:rPr>
                <w:lang w:eastAsia="ru-RU"/>
              </w:rPr>
              <w:t>102,6%</w:t>
            </w:r>
          </w:p>
        </w:tc>
        <w:tc>
          <w:tcPr>
            <w:tcW w:w="200" w:type="pct"/>
            <w:noWrap/>
            <w:hideMark/>
          </w:tcPr>
          <w:p w14:paraId="45D5DDDD" w14:textId="77777777" w:rsidR="00F56ED7" w:rsidRPr="00E42444" w:rsidRDefault="00E42444" w:rsidP="00E42444">
            <w:pPr>
              <w:pStyle w:val="103"/>
              <w:rPr>
                <w:lang w:eastAsia="ru-RU"/>
              </w:rPr>
            </w:pPr>
            <w:r w:rsidRPr="00E42444">
              <w:rPr>
                <w:lang w:eastAsia="ru-RU"/>
              </w:rPr>
              <w:t>102,5%</w:t>
            </w:r>
          </w:p>
        </w:tc>
        <w:tc>
          <w:tcPr>
            <w:tcW w:w="201" w:type="pct"/>
            <w:noWrap/>
            <w:hideMark/>
          </w:tcPr>
          <w:p w14:paraId="38AD531C" w14:textId="77777777" w:rsidR="00F56ED7" w:rsidRPr="00E42444" w:rsidRDefault="00E42444" w:rsidP="00E42444">
            <w:pPr>
              <w:pStyle w:val="103"/>
              <w:rPr>
                <w:lang w:eastAsia="ru-RU"/>
              </w:rPr>
            </w:pPr>
            <w:r w:rsidRPr="00E42444">
              <w:rPr>
                <w:lang w:eastAsia="ru-RU"/>
              </w:rPr>
              <w:t>102,3%</w:t>
            </w:r>
          </w:p>
        </w:tc>
        <w:tc>
          <w:tcPr>
            <w:tcW w:w="201" w:type="pct"/>
            <w:noWrap/>
            <w:hideMark/>
          </w:tcPr>
          <w:p w14:paraId="6C5A1B42" w14:textId="77777777" w:rsidR="00F56ED7" w:rsidRPr="00E42444" w:rsidRDefault="00E42444" w:rsidP="00E42444">
            <w:pPr>
              <w:pStyle w:val="103"/>
              <w:rPr>
                <w:lang w:eastAsia="ru-RU"/>
              </w:rPr>
            </w:pPr>
            <w:r w:rsidRPr="00E42444">
              <w:rPr>
                <w:lang w:eastAsia="ru-RU"/>
              </w:rPr>
              <w:t>102,1%</w:t>
            </w:r>
          </w:p>
        </w:tc>
        <w:tc>
          <w:tcPr>
            <w:tcW w:w="201" w:type="pct"/>
            <w:noWrap/>
            <w:hideMark/>
          </w:tcPr>
          <w:p w14:paraId="57D494C2" w14:textId="77777777" w:rsidR="00F56ED7" w:rsidRPr="00E42444" w:rsidRDefault="00E42444" w:rsidP="00E42444">
            <w:pPr>
              <w:pStyle w:val="103"/>
              <w:rPr>
                <w:lang w:eastAsia="ru-RU"/>
              </w:rPr>
            </w:pPr>
            <w:r w:rsidRPr="00E42444">
              <w:rPr>
                <w:lang w:eastAsia="ru-RU"/>
              </w:rPr>
              <w:t>102,0%</w:t>
            </w:r>
          </w:p>
        </w:tc>
        <w:tc>
          <w:tcPr>
            <w:tcW w:w="200" w:type="pct"/>
            <w:noWrap/>
            <w:hideMark/>
          </w:tcPr>
          <w:p w14:paraId="115BB1F8" w14:textId="77777777" w:rsidR="00F56ED7" w:rsidRPr="00E42444" w:rsidRDefault="00E42444" w:rsidP="00E42444">
            <w:pPr>
              <w:pStyle w:val="103"/>
              <w:rPr>
                <w:lang w:eastAsia="ru-RU"/>
              </w:rPr>
            </w:pPr>
            <w:r w:rsidRPr="00E42444">
              <w:rPr>
                <w:lang w:eastAsia="ru-RU"/>
              </w:rPr>
              <w:t>102,0%</w:t>
            </w:r>
          </w:p>
        </w:tc>
        <w:tc>
          <w:tcPr>
            <w:tcW w:w="201" w:type="pct"/>
            <w:noWrap/>
            <w:hideMark/>
          </w:tcPr>
          <w:p w14:paraId="05C72242" w14:textId="77777777" w:rsidR="00F56ED7" w:rsidRPr="00E42444" w:rsidRDefault="00E42444" w:rsidP="00E42444">
            <w:pPr>
              <w:pStyle w:val="103"/>
              <w:rPr>
                <w:lang w:eastAsia="ru-RU"/>
              </w:rPr>
            </w:pPr>
            <w:r w:rsidRPr="00E42444">
              <w:rPr>
                <w:lang w:eastAsia="ru-RU"/>
              </w:rPr>
              <w:t>102,0%</w:t>
            </w:r>
          </w:p>
        </w:tc>
        <w:tc>
          <w:tcPr>
            <w:tcW w:w="201" w:type="pct"/>
            <w:noWrap/>
            <w:hideMark/>
          </w:tcPr>
          <w:p w14:paraId="4379E311" w14:textId="77777777" w:rsidR="00F56ED7" w:rsidRPr="00E42444" w:rsidRDefault="00E42444" w:rsidP="00E42444">
            <w:pPr>
              <w:pStyle w:val="103"/>
              <w:rPr>
                <w:lang w:eastAsia="ru-RU"/>
              </w:rPr>
            </w:pPr>
            <w:r w:rsidRPr="00E42444">
              <w:rPr>
                <w:lang w:eastAsia="ru-RU"/>
              </w:rPr>
              <w:t>102,0%</w:t>
            </w:r>
          </w:p>
        </w:tc>
        <w:tc>
          <w:tcPr>
            <w:tcW w:w="201" w:type="pct"/>
            <w:noWrap/>
            <w:hideMark/>
          </w:tcPr>
          <w:p w14:paraId="3608D9A5" w14:textId="77777777" w:rsidR="00F56ED7" w:rsidRPr="00E42444" w:rsidRDefault="00E42444" w:rsidP="00E42444">
            <w:pPr>
              <w:pStyle w:val="103"/>
              <w:rPr>
                <w:lang w:eastAsia="ru-RU"/>
              </w:rPr>
            </w:pPr>
            <w:r w:rsidRPr="00E42444">
              <w:rPr>
                <w:lang w:eastAsia="ru-RU"/>
              </w:rPr>
              <w:t>102,0%</w:t>
            </w:r>
          </w:p>
        </w:tc>
        <w:tc>
          <w:tcPr>
            <w:tcW w:w="200" w:type="pct"/>
            <w:noWrap/>
            <w:hideMark/>
          </w:tcPr>
          <w:p w14:paraId="0C9259F3" w14:textId="77777777" w:rsidR="00F56ED7" w:rsidRPr="00E42444" w:rsidRDefault="00E42444" w:rsidP="00E42444">
            <w:pPr>
              <w:pStyle w:val="103"/>
              <w:rPr>
                <w:lang w:eastAsia="ru-RU"/>
              </w:rPr>
            </w:pPr>
            <w:r w:rsidRPr="00E42444">
              <w:rPr>
                <w:lang w:eastAsia="ru-RU"/>
              </w:rPr>
              <w:t>102,0%</w:t>
            </w:r>
          </w:p>
        </w:tc>
        <w:tc>
          <w:tcPr>
            <w:tcW w:w="201" w:type="pct"/>
            <w:noWrap/>
            <w:hideMark/>
          </w:tcPr>
          <w:p w14:paraId="65916BEF" w14:textId="77777777" w:rsidR="00F56ED7" w:rsidRPr="00E42444" w:rsidRDefault="00E42444" w:rsidP="00E42444">
            <w:pPr>
              <w:pStyle w:val="103"/>
              <w:rPr>
                <w:lang w:eastAsia="ru-RU"/>
              </w:rPr>
            </w:pPr>
            <w:r w:rsidRPr="00E42444">
              <w:rPr>
                <w:lang w:eastAsia="ru-RU"/>
              </w:rPr>
              <w:t>102,0%</w:t>
            </w:r>
          </w:p>
        </w:tc>
        <w:tc>
          <w:tcPr>
            <w:tcW w:w="201" w:type="pct"/>
            <w:noWrap/>
            <w:hideMark/>
          </w:tcPr>
          <w:p w14:paraId="16E6938E" w14:textId="77777777" w:rsidR="00F56ED7" w:rsidRPr="00E42444" w:rsidRDefault="00E42444" w:rsidP="00E42444">
            <w:pPr>
              <w:pStyle w:val="103"/>
              <w:rPr>
                <w:lang w:eastAsia="ru-RU"/>
              </w:rPr>
            </w:pPr>
            <w:r w:rsidRPr="00E42444">
              <w:rPr>
                <w:lang w:eastAsia="ru-RU"/>
              </w:rPr>
              <w:t>102,0%</w:t>
            </w:r>
          </w:p>
        </w:tc>
        <w:tc>
          <w:tcPr>
            <w:tcW w:w="201" w:type="pct"/>
            <w:noWrap/>
            <w:hideMark/>
          </w:tcPr>
          <w:p w14:paraId="26B77F5C" w14:textId="77777777" w:rsidR="00F56ED7" w:rsidRPr="00E42444" w:rsidRDefault="00E42444" w:rsidP="00E42444">
            <w:pPr>
              <w:pStyle w:val="103"/>
              <w:rPr>
                <w:lang w:eastAsia="ru-RU"/>
              </w:rPr>
            </w:pPr>
            <w:r w:rsidRPr="00E42444">
              <w:rPr>
                <w:lang w:eastAsia="ru-RU"/>
              </w:rPr>
              <w:t>102,0%</w:t>
            </w:r>
          </w:p>
        </w:tc>
        <w:tc>
          <w:tcPr>
            <w:tcW w:w="201" w:type="pct"/>
            <w:noWrap/>
            <w:hideMark/>
          </w:tcPr>
          <w:p w14:paraId="689DBEEA" w14:textId="77777777" w:rsidR="00F56ED7" w:rsidRPr="00E42444" w:rsidRDefault="00E42444" w:rsidP="00E42444">
            <w:pPr>
              <w:pStyle w:val="103"/>
              <w:rPr>
                <w:lang w:eastAsia="ru-RU"/>
              </w:rPr>
            </w:pPr>
            <w:r w:rsidRPr="00E42444">
              <w:rPr>
                <w:lang w:eastAsia="ru-RU"/>
              </w:rPr>
              <w:t>102,0%</w:t>
            </w:r>
          </w:p>
        </w:tc>
      </w:tr>
      <w:tr w:rsidR="00E42444" w:rsidRPr="00E42444" w14:paraId="445E217B" w14:textId="77777777" w:rsidTr="00612D72">
        <w:trPr>
          <w:trHeight w:val="20"/>
        </w:trPr>
        <w:tc>
          <w:tcPr>
            <w:tcW w:w="133" w:type="pct"/>
            <w:hideMark/>
          </w:tcPr>
          <w:p w14:paraId="791D2531" w14:textId="77777777" w:rsidR="00F56ED7" w:rsidRPr="00E42444" w:rsidRDefault="00E42444" w:rsidP="00E42444">
            <w:pPr>
              <w:pStyle w:val="103"/>
              <w:rPr>
                <w:lang w:eastAsia="ru-RU"/>
              </w:rPr>
            </w:pPr>
            <w:r w:rsidRPr="00E42444">
              <w:rPr>
                <w:lang w:eastAsia="ru-RU"/>
              </w:rPr>
              <w:t>1</w:t>
            </w:r>
          </w:p>
        </w:tc>
        <w:tc>
          <w:tcPr>
            <w:tcW w:w="492" w:type="pct"/>
            <w:noWrap/>
            <w:hideMark/>
          </w:tcPr>
          <w:p w14:paraId="6E28BF09" w14:textId="77777777" w:rsidR="00F56ED7" w:rsidRPr="00E42444" w:rsidRDefault="00E42444" w:rsidP="00E42444">
            <w:pPr>
              <w:pStyle w:val="103"/>
              <w:rPr>
                <w:lang w:eastAsia="ru-RU"/>
              </w:rPr>
            </w:pPr>
            <w:r w:rsidRPr="00E42444">
              <w:rPr>
                <w:lang w:eastAsia="ru-RU"/>
              </w:rPr>
              <w:t>БАЛАНС ТЕПЛОВОЙ ЭНЕРГИИ</w:t>
            </w:r>
          </w:p>
        </w:tc>
        <w:tc>
          <w:tcPr>
            <w:tcW w:w="163" w:type="pct"/>
            <w:hideMark/>
          </w:tcPr>
          <w:p w14:paraId="2C35AE63" w14:textId="77777777" w:rsidR="00F56ED7" w:rsidRPr="00E42444" w:rsidRDefault="00E42444" w:rsidP="00E42444">
            <w:pPr>
              <w:pStyle w:val="103"/>
              <w:rPr>
                <w:lang w:eastAsia="ru-RU"/>
              </w:rPr>
            </w:pPr>
            <w:r w:rsidRPr="00E42444">
              <w:rPr>
                <w:lang w:eastAsia="ru-RU"/>
              </w:rPr>
              <w:t> </w:t>
            </w:r>
          </w:p>
        </w:tc>
        <w:tc>
          <w:tcPr>
            <w:tcW w:w="200" w:type="pct"/>
            <w:hideMark/>
          </w:tcPr>
          <w:p w14:paraId="226FD805" w14:textId="77777777" w:rsidR="00F56ED7" w:rsidRPr="00E42444" w:rsidRDefault="00E42444" w:rsidP="00E42444">
            <w:pPr>
              <w:pStyle w:val="103"/>
              <w:rPr>
                <w:lang w:eastAsia="ru-RU"/>
              </w:rPr>
            </w:pPr>
            <w:r w:rsidRPr="00E42444">
              <w:rPr>
                <w:lang w:eastAsia="ru-RU"/>
              </w:rPr>
              <w:t> </w:t>
            </w:r>
          </w:p>
        </w:tc>
        <w:tc>
          <w:tcPr>
            <w:tcW w:w="201" w:type="pct"/>
            <w:hideMark/>
          </w:tcPr>
          <w:p w14:paraId="37BEF94E" w14:textId="77777777" w:rsidR="00F56ED7" w:rsidRPr="00E42444" w:rsidRDefault="00E42444" w:rsidP="00E42444">
            <w:pPr>
              <w:pStyle w:val="103"/>
              <w:rPr>
                <w:lang w:eastAsia="ru-RU"/>
              </w:rPr>
            </w:pPr>
            <w:r w:rsidRPr="00E42444">
              <w:rPr>
                <w:lang w:eastAsia="ru-RU"/>
              </w:rPr>
              <w:t> </w:t>
            </w:r>
          </w:p>
        </w:tc>
        <w:tc>
          <w:tcPr>
            <w:tcW w:w="201" w:type="pct"/>
            <w:hideMark/>
          </w:tcPr>
          <w:p w14:paraId="346EF5BC" w14:textId="77777777" w:rsidR="00F56ED7" w:rsidRPr="00E42444" w:rsidRDefault="00E42444" w:rsidP="00E42444">
            <w:pPr>
              <w:pStyle w:val="103"/>
              <w:rPr>
                <w:lang w:eastAsia="ru-RU"/>
              </w:rPr>
            </w:pPr>
            <w:r w:rsidRPr="00E42444">
              <w:rPr>
                <w:lang w:eastAsia="ru-RU"/>
              </w:rPr>
              <w:t> </w:t>
            </w:r>
          </w:p>
        </w:tc>
        <w:tc>
          <w:tcPr>
            <w:tcW w:w="201" w:type="pct"/>
            <w:hideMark/>
          </w:tcPr>
          <w:p w14:paraId="1FD60351" w14:textId="77777777" w:rsidR="00F56ED7" w:rsidRPr="00E42444" w:rsidRDefault="00E42444" w:rsidP="00E42444">
            <w:pPr>
              <w:pStyle w:val="103"/>
              <w:rPr>
                <w:lang w:eastAsia="ru-RU"/>
              </w:rPr>
            </w:pPr>
            <w:r w:rsidRPr="00E42444">
              <w:rPr>
                <w:lang w:eastAsia="ru-RU"/>
              </w:rPr>
              <w:t> </w:t>
            </w:r>
          </w:p>
        </w:tc>
        <w:tc>
          <w:tcPr>
            <w:tcW w:w="200" w:type="pct"/>
            <w:hideMark/>
          </w:tcPr>
          <w:p w14:paraId="704A01FB" w14:textId="77777777" w:rsidR="00F56ED7" w:rsidRPr="00E42444" w:rsidRDefault="00E42444" w:rsidP="00E42444">
            <w:pPr>
              <w:pStyle w:val="103"/>
              <w:rPr>
                <w:lang w:eastAsia="ru-RU"/>
              </w:rPr>
            </w:pPr>
            <w:r w:rsidRPr="00E42444">
              <w:rPr>
                <w:lang w:eastAsia="ru-RU"/>
              </w:rPr>
              <w:t> </w:t>
            </w:r>
          </w:p>
        </w:tc>
        <w:tc>
          <w:tcPr>
            <w:tcW w:w="201" w:type="pct"/>
            <w:hideMark/>
          </w:tcPr>
          <w:p w14:paraId="623AE5EE" w14:textId="77777777" w:rsidR="00F56ED7" w:rsidRPr="00E42444" w:rsidRDefault="00E42444" w:rsidP="00E42444">
            <w:pPr>
              <w:pStyle w:val="103"/>
              <w:rPr>
                <w:lang w:eastAsia="ru-RU"/>
              </w:rPr>
            </w:pPr>
            <w:r w:rsidRPr="00E42444">
              <w:rPr>
                <w:lang w:eastAsia="ru-RU"/>
              </w:rPr>
              <w:t> </w:t>
            </w:r>
          </w:p>
        </w:tc>
        <w:tc>
          <w:tcPr>
            <w:tcW w:w="201" w:type="pct"/>
            <w:hideMark/>
          </w:tcPr>
          <w:p w14:paraId="0893BD19" w14:textId="77777777" w:rsidR="00F56ED7" w:rsidRPr="00E42444" w:rsidRDefault="00E42444" w:rsidP="00E42444">
            <w:pPr>
              <w:pStyle w:val="103"/>
              <w:rPr>
                <w:lang w:eastAsia="ru-RU"/>
              </w:rPr>
            </w:pPr>
            <w:r w:rsidRPr="00E42444">
              <w:rPr>
                <w:lang w:eastAsia="ru-RU"/>
              </w:rPr>
              <w:t> </w:t>
            </w:r>
          </w:p>
        </w:tc>
        <w:tc>
          <w:tcPr>
            <w:tcW w:w="201" w:type="pct"/>
            <w:hideMark/>
          </w:tcPr>
          <w:p w14:paraId="26CA0F32" w14:textId="77777777" w:rsidR="00F56ED7" w:rsidRPr="00E42444" w:rsidRDefault="00E42444" w:rsidP="00E42444">
            <w:pPr>
              <w:pStyle w:val="103"/>
              <w:rPr>
                <w:lang w:eastAsia="ru-RU"/>
              </w:rPr>
            </w:pPr>
            <w:r w:rsidRPr="00E42444">
              <w:rPr>
                <w:lang w:eastAsia="ru-RU"/>
              </w:rPr>
              <w:t> </w:t>
            </w:r>
          </w:p>
        </w:tc>
        <w:tc>
          <w:tcPr>
            <w:tcW w:w="200" w:type="pct"/>
            <w:hideMark/>
          </w:tcPr>
          <w:p w14:paraId="30B5C3F6" w14:textId="77777777" w:rsidR="00F56ED7" w:rsidRPr="00E42444" w:rsidRDefault="00E42444" w:rsidP="00E42444">
            <w:pPr>
              <w:pStyle w:val="103"/>
              <w:rPr>
                <w:lang w:eastAsia="ru-RU"/>
              </w:rPr>
            </w:pPr>
            <w:r w:rsidRPr="00E42444">
              <w:rPr>
                <w:lang w:eastAsia="ru-RU"/>
              </w:rPr>
              <w:t> </w:t>
            </w:r>
          </w:p>
        </w:tc>
        <w:tc>
          <w:tcPr>
            <w:tcW w:w="201" w:type="pct"/>
            <w:hideMark/>
          </w:tcPr>
          <w:p w14:paraId="482B8331" w14:textId="77777777" w:rsidR="00F56ED7" w:rsidRPr="00E42444" w:rsidRDefault="00E42444" w:rsidP="00E42444">
            <w:pPr>
              <w:pStyle w:val="103"/>
              <w:rPr>
                <w:lang w:eastAsia="ru-RU"/>
              </w:rPr>
            </w:pPr>
            <w:r w:rsidRPr="00E42444">
              <w:rPr>
                <w:lang w:eastAsia="ru-RU"/>
              </w:rPr>
              <w:t> </w:t>
            </w:r>
          </w:p>
        </w:tc>
        <w:tc>
          <w:tcPr>
            <w:tcW w:w="201" w:type="pct"/>
            <w:hideMark/>
          </w:tcPr>
          <w:p w14:paraId="4854CBF0" w14:textId="77777777" w:rsidR="00F56ED7" w:rsidRPr="00E42444" w:rsidRDefault="00E42444" w:rsidP="00E42444">
            <w:pPr>
              <w:pStyle w:val="103"/>
              <w:rPr>
                <w:lang w:eastAsia="ru-RU"/>
              </w:rPr>
            </w:pPr>
            <w:r w:rsidRPr="00E42444">
              <w:rPr>
                <w:lang w:eastAsia="ru-RU"/>
              </w:rPr>
              <w:t> </w:t>
            </w:r>
          </w:p>
        </w:tc>
        <w:tc>
          <w:tcPr>
            <w:tcW w:w="201" w:type="pct"/>
            <w:hideMark/>
          </w:tcPr>
          <w:p w14:paraId="7820878E" w14:textId="77777777" w:rsidR="00F56ED7" w:rsidRPr="00E42444" w:rsidRDefault="00E42444" w:rsidP="00E42444">
            <w:pPr>
              <w:pStyle w:val="103"/>
              <w:rPr>
                <w:lang w:eastAsia="ru-RU"/>
              </w:rPr>
            </w:pPr>
            <w:r w:rsidRPr="00E42444">
              <w:rPr>
                <w:lang w:eastAsia="ru-RU"/>
              </w:rPr>
              <w:t> </w:t>
            </w:r>
          </w:p>
        </w:tc>
        <w:tc>
          <w:tcPr>
            <w:tcW w:w="200" w:type="pct"/>
            <w:hideMark/>
          </w:tcPr>
          <w:p w14:paraId="12FD5CD5" w14:textId="77777777" w:rsidR="00F56ED7" w:rsidRPr="00E42444" w:rsidRDefault="00E42444" w:rsidP="00E42444">
            <w:pPr>
              <w:pStyle w:val="103"/>
              <w:rPr>
                <w:lang w:eastAsia="ru-RU"/>
              </w:rPr>
            </w:pPr>
            <w:r w:rsidRPr="00E42444">
              <w:rPr>
                <w:lang w:eastAsia="ru-RU"/>
              </w:rPr>
              <w:t> </w:t>
            </w:r>
          </w:p>
        </w:tc>
        <w:tc>
          <w:tcPr>
            <w:tcW w:w="201" w:type="pct"/>
            <w:hideMark/>
          </w:tcPr>
          <w:p w14:paraId="1CDF0FCD" w14:textId="77777777" w:rsidR="00F56ED7" w:rsidRPr="00E42444" w:rsidRDefault="00E42444" w:rsidP="00E42444">
            <w:pPr>
              <w:pStyle w:val="103"/>
              <w:rPr>
                <w:lang w:eastAsia="ru-RU"/>
              </w:rPr>
            </w:pPr>
            <w:r w:rsidRPr="00E42444">
              <w:rPr>
                <w:lang w:eastAsia="ru-RU"/>
              </w:rPr>
              <w:t> </w:t>
            </w:r>
          </w:p>
        </w:tc>
        <w:tc>
          <w:tcPr>
            <w:tcW w:w="201" w:type="pct"/>
            <w:hideMark/>
          </w:tcPr>
          <w:p w14:paraId="346DFCB2" w14:textId="77777777" w:rsidR="00F56ED7" w:rsidRPr="00E42444" w:rsidRDefault="00E42444" w:rsidP="00E42444">
            <w:pPr>
              <w:pStyle w:val="103"/>
              <w:rPr>
                <w:lang w:eastAsia="ru-RU"/>
              </w:rPr>
            </w:pPr>
            <w:r w:rsidRPr="00E42444">
              <w:rPr>
                <w:lang w:eastAsia="ru-RU"/>
              </w:rPr>
              <w:t> </w:t>
            </w:r>
          </w:p>
        </w:tc>
        <w:tc>
          <w:tcPr>
            <w:tcW w:w="201" w:type="pct"/>
            <w:hideMark/>
          </w:tcPr>
          <w:p w14:paraId="7A840E9B" w14:textId="77777777" w:rsidR="00F56ED7" w:rsidRPr="00E42444" w:rsidRDefault="00E42444" w:rsidP="00E42444">
            <w:pPr>
              <w:pStyle w:val="103"/>
              <w:rPr>
                <w:lang w:eastAsia="ru-RU"/>
              </w:rPr>
            </w:pPr>
            <w:r w:rsidRPr="00E42444">
              <w:rPr>
                <w:lang w:eastAsia="ru-RU"/>
              </w:rPr>
              <w:t> </w:t>
            </w:r>
          </w:p>
        </w:tc>
        <w:tc>
          <w:tcPr>
            <w:tcW w:w="200" w:type="pct"/>
            <w:hideMark/>
          </w:tcPr>
          <w:p w14:paraId="37313743" w14:textId="77777777" w:rsidR="00F56ED7" w:rsidRPr="00E42444" w:rsidRDefault="00E42444" w:rsidP="00E42444">
            <w:pPr>
              <w:pStyle w:val="103"/>
              <w:rPr>
                <w:lang w:eastAsia="ru-RU"/>
              </w:rPr>
            </w:pPr>
            <w:r w:rsidRPr="00E42444">
              <w:rPr>
                <w:lang w:eastAsia="ru-RU"/>
              </w:rPr>
              <w:t> </w:t>
            </w:r>
          </w:p>
        </w:tc>
        <w:tc>
          <w:tcPr>
            <w:tcW w:w="201" w:type="pct"/>
            <w:hideMark/>
          </w:tcPr>
          <w:p w14:paraId="7621CEFE" w14:textId="77777777" w:rsidR="00F56ED7" w:rsidRPr="00E42444" w:rsidRDefault="00E42444" w:rsidP="00E42444">
            <w:pPr>
              <w:pStyle w:val="103"/>
              <w:rPr>
                <w:lang w:eastAsia="ru-RU"/>
              </w:rPr>
            </w:pPr>
            <w:r w:rsidRPr="00E42444">
              <w:rPr>
                <w:lang w:eastAsia="ru-RU"/>
              </w:rPr>
              <w:t> </w:t>
            </w:r>
          </w:p>
        </w:tc>
        <w:tc>
          <w:tcPr>
            <w:tcW w:w="201" w:type="pct"/>
            <w:hideMark/>
          </w:tcPr>
          <w:p w14:paraId="0A0ED552" w14:textId="77777777" w:rsidR="00F56ED7" w:rsidRPr="00E42444" w:rsidRDefault="00E42444" w:rsidP="00E42444">
            <w:pPr>
              <w:pStyle w:val="103"/>
              <w:rPr>
                <w:lang w:eastAsia="ru-RU"/>
              </w:rPr>
            </w:pPr>
            <w:r w:rsidRPr="00E42444">
              <w:rPr>
                <w:lang w:eastAsia="ru-RU"/>
              </w:rPr>
              <w:t> </w:t>
            </w:r>
          </w:p>
        </w:tc>
        <w:tc>
          <w:tcPr>
            <w:tcW w:w="201" w:type="pct"/>
            <w:hideMark/>
          </w:tcPr>
          <w:p w14:paraId="761A65C1" w14:textId="77777777" w:rsidR="00F56ED7" w:rsidRPr="00E42444" w:rsidRDefault="00E42444" w:rsidP="00E42444">
            <w:pPr>
              <w:pStyle w:val="103"/>
              <w:rPr>
                <w:lang w:eastAsia="ru-RU"/>
              </w:rPr>
            </w:pPr>
            <w:r w:rsidRPr="00E42444">
              <w:rPr>
                <w:lang w:eastAsia="ru-RU"/>
              </w:rPr>
              <w:t> </w:t>
            </w:r>
          </w:p>
        </w:tc>
        <w:tc>
          <w:tcPr>
            <w:tcW w:w="201" w:type="pct"/>
            <w:hideMark/>
          </w:tcPr>
          <w:p w14:paraId="6DBE9B71" w14:textId="77777777" w:rsidR="00F56ED7" w:rsidRPr="00E42444" w:rsidRDefault="00E42444" w:rsidP="00E42444">
            <w:pPr>
              <w:pStyle w:val="103"/>
              <w:rPr>
                <w:lang w:eastAsia="ru-RU"/>
              </w:rPr>
            </w:pPr>
            <w:r w:rsidRPr="00E42444">
              <w:rPr>
                <w:lang w:eastAsia="ru-RU"/>
              </w:rPr>
              <w:t> </w:t>
            </w:r>
          </w:p>
        </w:tc>
      </w:tr>
      <w:tr w:rsidR="00E42444" w:rsidRPr="00E42444" w14:paraId="6C710693" w14:textId="77777777" w:rsidTr="00612D72">
        <w:trPr>
          <w:trHeight w:val="20"/>
        </w:trPr>
        <w:tc>
          <w:tcPr>
            <w:tcW w:w="133" w:type="pct"/>
            <w:hideMark/>
          </w:tcPr>
          <w:p w14:paraId="6A374705" w14:textId="77777777" w:rsidR="00F56ED7" w:rsidRPr="00E42444" w:rsidRDefault="00E42444" w:rsidP="00E42444">
            <w:pPr>
              <w:pStyle w:val="103"/>
              <w:rPr>
                <w:lang w:eastAsia="ru-RU"/>
              </w:rPr>
            </w:pPr>
            <w:r w:rsidRPr="00E42444">
              <w:rPr>
                <w:lang w:eastAsia="ru-RU"/>
              </w:rPr>
              <w:t>1.1.</w:t>
            </w:r>
          </w:p>
        </w:tc>
        <w:tc>
          <w:tcPr>
            <w:tcW w:w="492" w:type="pct"/>
            <w:hideMark/>
          </w:tcPr>
          <w:p w14:paraId="65AC74C3" w14:textId="77777777" w:rsidR="00F56ED7" w:rsidRPr="00E42444" w:rsidRDefault="00E42444" w:rsidP="00E42444">
            <w:pPr>
              <w:pStyle w:val="103"/>
              <w:rPr>
                <w:lang w:eastAsia="ru-RU"/>
              </w:rPr>
            </w:pPr>
            <w:r w:rsidRPr="00E42444">
              <w:rPr>
                <w:lang w:eastAsia="ru-RU"/>
              </w:rPr>
              <w:t>Установленная тепловая мощность, в т.ч.:</w:t>
            </w:r>
          </w:p>
        </w:tc>
        <w:tc>
          <w:tcPr>
            <w:tcW w:w="163" w:type="pct"/>
            <w:hideMark/>
          </w:tcPr>
          <w:p w14:paraId="240856E6" w14:textId="77777777" w:rsidR="00F56ED7" w:rsidRPr="00E42444" w:rsidRDefault="00E42444" w:rsidP="00E42444">
            <w:pPr>
              <w:pStyle w:val="103"/>
              <w:rPr>
                <w:lang w:eastAsia="ru-RU"/>
              </w:rPr>
            </w:pPr>
            <w:r w:rsidRPr="00E42444">
              <w:rPr>
                <w:lang w:eastAsia="ru-RU"/>
              </w:rPr>
              <w:t>МВт</w:t>
            </w:r>
          </w:p>
        </w:tc>
        <w:tc>
          <w:tcPr>
            <w:tcW w:w="200" w:type="pct"/>
            <w:noWrap/>
            <w:hideMark/>
          </w:tcPr>
          <w:p w14:paraId="6EFA8B45" w14:textId="77777777" w:rsidR="00F56ED7" w:rsidRPr="00E42444" w:rsidRDefault="00E42444" w:rsidP="00E42444">
            <w:pPr>
              <w:pStyle w:val="103"/>
              <w:rPr>
                <w:lang w:eastAsia="ru-RU"/>
              </w:rPr>
            </w:pPr>
            <w:r w:rsidRPr="00E42444">
              <w:rPr>
                <w:lang w:eastAsia="ru-RU"/>
              </w:rPr>
              <w:t> </w:t>
            </w:r>
          </w:p>
        </w:tc>
        <w:tc>
          <w:tcPr>
            <w:tcW w:w="201" w:type="pct"/>
            <w:noWrap/>
            <w:hideMark/>
          </w:tcPr>
          <w:p w14:paraId="1CBDCE7B" w14:textId="77777777" w:rsidR="00F56ED7" w:rsidRPr="00E42444" w:rsidRDefault="00E42444" w:rsidP="00E42444">
            <w:pPr>
              <w:pStyle w:val="103"/>
              <w:rPr>
                <w:lang w:eastAsia="ru-RU"/>
              </w:rPr>
            </w:pPr>
            <w:r w:rsidRPr="00E42444">
              <w:rPr>
                <w:lang w:eastAsia="ru-RU"/>
              </w:rPr>
              <w:t>151,2</w:t>
            </w:r>
          </w:p>
        </w:tc>
        <w:tc>
          <w:tcPr>
            <w:tcW w:w="201" w:type="pct"/>
            <w:noWrap/>
            <w:hideMark/>
          </w:tcPr>
          <w:p w14:paraId="38A6F444" w14:textId="77777777" w:rsidR="00F56ED7" w:rsidRPr="00E42444" w:rsidRDefault="00E42444" w:rsidP="00E42444">
            <w:pPr>
              <w:pStyle w:val="103"/>
              <w:rPr>
                <w:lang w:eastAsia="ru-RU"/>
              </w:rPr>
            </w:pPr>
            <w:r w:rsidRPr="00E42444">
              <w:rPr>
                <w:lang w:eastAsia="ru-RU"/>
              </w:rPr>
              <w:t>151,2</w:t>
            </w:r>
          </w:p>
        </w:tc>
        <w:tc>
          <w:tcPr>
            <w:tcW w:w="201" w:type="pct"/>
            <w:noWrap/>
            <w:hideMark/>
          </w:tcPr>
          <w:p w14:paraId="77F5954A" w14:textId="77777777" w:rsidR="00F56ED7" w:rsidRPr="00E42444" w:rsidRDefault="00E42444" w:rsidP="00E42444">
            <w:pPr>
              <w:pStyle w:val="103"/>
              <w:rPr>
                <w:lang w:eastAsia="ru-RU"/>
              </w:rPr>
            </w:pPr>
            <w:r w:rsidRPr="00E42444">
              <w:rPr>
                <w:lang w:eastAsia="ru-RU"/>
              </w:rPr>
              <w:t>151,2</w:t>
            </w:r>
          </w:p>
        </w:tc>
        <w:tc>
          <w:tcPr>
            <w:tcW w:w="200" w:type="pct"/>
            <w:noWrap/>
            <w:hideMark/>
          </w:tcPr>
          <w:p w14:paraId="236D27C1" w14:textId="77777777" w:rsidR="00F56ED7" w:rsidRPr="00E42444" w:rsidRDefault="00E42444" w:rsidP="00E42444">
            <w:pPr>
              <w:pStyle w:val="103"/>
              <w:rPr>
                <w:lang w:eastAsia="ru-RU"/>
              </w:rPr>
            </w:pPr>
            <w:r w:rsidRPr="00E42444">
              <w:rPr>
                <w:lang w:eastAsia="ru-RU"/>
              </w:rPr>
              <w:t>137,1</w:t>
            </w:r>
          </w:p>
        </w:tc>
        <w:tc>
          <w:tcPr>
            <w:tcW w:w="201" w:type="pct"/>
            <w:noWrap/>
            <w:hideMark/>
          </w:tcPr>
          <w:p w14:paraId="2D9AD1EF" w14:textId="77777777" w:rsidR="00F56ED7" w:rsidRPr="00E42444" w:rsidRDefault="00E42444" w:rsidP="00E42444">
            <w:pPr>
              <w:pStyle w:val="103"/>
              <w:rPr>
                <w:lang w:eastAsia="ru-RU"/>
              </w:rPr>
            </w:pPr>
            <w:r w:rsidRPr="00E42444">
              <w:rPr>
                <w:lang w:eastAsia="ru-RU"/>
              </w:rPr>
              <w:t>137,1</w:t>
            </w:r>
          </w:p>
        </w:tc>
        <w:tc>
          <w:tcPr>
            <w:tcW w:w="201" w:type="pct"/>
            <w:noWrap/>
            <w:hideMark/>
          </w:tcPr>
          <w:p w14:paraId="277487DB" w14:textId="77777777" w:rsidR="00F56ED7" w:rsidRPr="00E42444" w:rsidRDefault="00E42444" w:rsidP="00E42444">
            <w:pPr>
              <w:pStyle w:val="103"/>
              <w:rPr>
                <w:lang w:eastAsia="ru-RU"/>
              </w:rPr>
            </w:pPr>
            <w:r w:rsidRPr="00E42444">
              <w:rPr>
                <w:lang w:eastAsia="ru-RU"/>
              </w:rPr>
              <w:t>137,1</w:t>
            </w:r>
          </w:p>
        </w:tc>
        <w:tc>
          <w:tcPr>
            <w:tcW w:w="201" w:type="pct"/>
            <w:noWrap/>
            <w:hideMark/>
          </w:tcPr>
          <w:p w14:paraId="3C8CA1B8" w14:textId="77777777" w:rsidR="00F56ED7" w:rsidRPr="00E42444" w:rsidRDefault="00E42444" w:rsidP="00E42444">
            <w:pPr>
              <w:pStyle w:val="103"/>
              <w:rPr>
                <w:lang w:eastAsia="ru-RU"/>
              </w:rPr>
            </w:pPr>
            <w:r w:rsidRPr="00E42444">
              <w:rPr>
                <w:lang w:eastAsia="ru-RU"/>
              </w:rPr>
              <w:t>137,1</w:t>
            </w:r>
          </w:p>
        </w:tc>
        <w:tc>
          <w:tcPr>
            <w:tcW w:w="200" w:type="pct"/>
            <w:noWrap/>
            <w:hideMark/>
          </w:tcPr>
          <w:p w14:paraId="7A24DC6B" w14:textId="77777777" w:rsidR="00F56ED7" w:rsidRPr="00E42444" w:rsidRDefault="00E42444" w:rsidP="00E42444">
            <w:pPr>
              <w:pStyle w:val="103"/>
              <w:rPr>
                <w:lang w:eastAsia="ru-RU"/>
              </w:rPr>
            </w:pPr>
            <w:r w:rsidRPr="00E42444">
              <w:rPr>
                <w:lang w:eastAsia="ru-RU"/>
              </w:rPr>
              <w:t>137,1</w:t>
            </w:r>
          </w:p>
        </w:tc>
        <w:tc>
          <w:tcPr>
            <w:tcW w:w="201" w:type="pct"/>
            <w:noWrap/>
            <w:hideMark/>
          </w:tcPr>
          <w:p w14:paraId="7328E722" w14:textId="77777777" w:rsidR="00F56ED7" w:rsidRPr="00E42444" w:rsidRDefault="00E42444" w:rsidP="00E42444">
            <w:pPr>
              <w:pStyle w:val="103"/>
              <w:rPr>
                <w:lang w:eastAsia="ru-RU"/>
              </w:rPr>
            </w:pPr>
            <w:r w:rsidRPr="00E42444">
              <w:rPr>
                <w:lang w:eastAsia="ru-RU"/>
              </w:rPr>
              <w:t>137,1</w:t>
            </w:r>
          </w:p>
        </w:tc>
        <w:tc>
          <w:tcPr>
            <w:tcW w:w="201" w:type="pct"/>
            <w:noWrap/>
            <w:hideMark/>
          </w:tcPr>
          <w:p w14:paraId="033803B5" w14:textId="77777777" w:rsidR="00F56ED7" w:rsidRPr="00E42444" w:rsidRDefault="00E42444" w:rsidP="00E42444">
            <w:pPr>
              <w:pStyle w:val="103"/>
              <w:rPr>
                <w:lang w:eastAsia="ru-RU"/>
              </w:rPr>
            </w:pPr>
            <w:r w:rsidRPr="00E42444">
              <w:rPr>
                <w:lang w:eastAsia="ru-RU"/>
              </w:rPr>
              <w:t>137,1</w:t>
            </w:r>
          </w:p>
        </w:tc>
        <w:tc>
          <w:tcPr>
            <w:tcW w:w="201" w:type="pct"/>
            <w:noWrap/>
            <w:hideMark/>
          </w:tcPr>
          <w:p w14:paraId="16F2F014" w14:textId="77777777" w:rsidR="00F56ED7" w:rsidRPr="00E42444" w:rsidRDefault="00E42444" w:rsidP="00E42444">
            <w:pPr>
              <w:pStyle w:val="103"/>
              <w:rPr>
                <w:lang w:eastAsia="ru-RU"/>
              </w:rPr>
            </w:pPr>
            <w:r w:rsidRPr="00E42444">
              <w:rPr>
                <w:lang w:eastAsia="ru-RU"/>
              </w:rPr>
              <w:t>137,1</w:t>
            </w:r>
          </w:p>
        </w:tc>
        <w:tc>
          <w:tcPr>
            <w:tcW w:w="200" w:type="pct"/>
            <w:noWrap/>
            <w:hideMark/>
          </w:tcPr>
          <w:p w14:paraId="00F0E106" w14:textId="77777777" w:rsidR="00F56ED7" w:rsidRPr="00E42444" w:rsidRDefault="00E42444" w:rsidP="00E42444">
            <w:pPr>
              <w:pStyle w:val="103"/>
              <w:rPr>
                <w:lang w:eastAsia="ru-RU"/>
              </w:rPr>
            </w:pPr>
            <w:r w:rsidRPr="00E42444">
              <w:rPr>
                <w:lang w:eastAsia="ru-RU"/>
              </w:rPr>
              <w:t>137,1</w:t>
            </w:r>
          </w:p>
        </w:tc>
        <w:tc>
          <w:tcPr>
            <w:tcW w:w="201" w:type="pct"/>
            <w:noWrap/>
            <w:hideMark/>
          </w:tcPr>
          <w:p w14:paraId="33F55EAC" w14:textId="77777777" w:rsidR="00F56ED7" w:rsidRPr="00E42444" w:rsidRDefault="00E42444" w:rsidP="00E42444">
            <w:pPr>
              <w:pStyle w:val="103"/>
              <w:rPr>
                <w:lang w:eastAsia="ru-RU"/>
              </w:rPr>
            </w:pPr>
            <w:r w:rsidRPr="00E42444">
              <w:rPr>
                <w:lang w:eastAsia="ru-RU"/>
              </w:rPr>
              <w:t>137,1</w:t>
            </w:r>
          </w:p>
        </w:tc>
        <w:tc>
          <w:tcPr>
            <w:tcW w:w="201" w:type="pct"/>
            <w:noWrap/>
            <w:hideMark/>
          </w:tcPr>
          <w:p w14:paraId="673DCEDD" w14:textId="77777777" w:rsidR="00F56ED7" w:rsidRPr="00E42444" w:rsidRDefault="00E42444" w:rsidP="00E42444">
            <w:pPr>
              <w:pStyle w:val="103"/>
              <w:rPr>
                <w:lang w:eastAsia="ru-RU"/>
              </w:rPr>
            </w:pPr>
            <w:r w:rsidRPr="00E42444">
              <w:rPr>
                <w:lang w:eastAsia="ru-RU"/>
              </w:rPr>
              <w:t>137,1</w:t>
            </w:r>
          </w:p>
        </w:tc>
        <w:tc>
          <w:tcPr>
            <w:tcW w:w="201" w:type="pct"/>
            <w:noWrap/>
            <w:hideMark/>
          </w:tcPr>
          <w:p w14:paraId="4935EC95" w14:textId="77777777" w:rsidR="00F56ED7" w:rsidRPr="00E42444" w:rsidRDefault="00E42444" w:rsidP="00E42444">
            <w:pPr>
              <w:pStyle w:val="103"/>
              <w:rPr>
                <w:lang w:eastAsia="ru-RU"/>
              </w:rPr>
            </w:pPr>
            <w:r w:rsidRPr="00E42444">
              <w:rPr>
                <w:lang w:eastAsia="ru-RU"/>
              </w:rPr>
              <w:t>137,1</w:t>
            </w:r>
          </w:p>
        </w:tc>
        <w:tc>
          <w:tcPr>
            <w:tcW w:w="200" w:type="pct"/>
            <w:noWrap/>
            <w:hideMark/>
          </w:tcPr>
          <w:p w14:paraId="34C1EEB0" w14:textId="77777777" w:rsidR="00F56ED7" w:rsidRPr="00E42444" w:rsidRDefault="00E42444" w:rsidP="00E42444">
            <w:pPr>
              <w:pStyle w:val="103"/>
              <w:rPr>
                <w:lang w:eastAsia="ru-RU"/>
              </w:rPr>
            </w:pPr>
            <w:r w:rsidRPr="00E42444">
              <w:rPr>
                <w:lang w:eastAsia="ru-RU"/>
              </w:rPr>
              <w:t>137,1</w:t>
            </w:r>
          </w:p>
        </w:tc>
        <w:tc>
          <w:tcPr>
            <w:tcW w:w="201" w:type="pct"/>
            <w:noWrap/>
            <w:hideMark/>
          </w:tcPr>
          <w:p w14:paraId="0EEEB89F" w14:textId="77777777" w:rsidR="00F56ED7" w:rsidRPr="00E42444" w:rsidRDefault="00E42444" w:rsidP="00E42444">
            <w:pPr>
              <w:pStyle w:val="103"/>
              <w:rPr>
                <w:lang w:eastAsia="ru-RU"/>
              </w:rPr>
            </w:pPr>
            <w:r w:rsidRPr="00E42444">
              <w:rPr>
                <w:lang w:eastAsia="ru-RU"/>
              </w:rPr>
              <w:t>137,1</w:t>
            </w:r>
          </w:p>
        </w:tc>
        <w:tc>
          <w:tcPr>
            <w:tcW w:w="201" w:type="pct"/>
            <w:noWrap/>
            <w:hideMark/>
          </w:tcPr>
          <w:p w14:paraId="772D67B4" w14:textId="77777777" w:rsidR="00F56ED7" w:rsidRPr="00E42444" w:rsidRDefault="00E42444" w:rsidP="00E42444">
            <w:pPr>
              <w:pStyle w:val="103"/>
              <w:rPr>
                <w:lang w:eastAsia="ru-RU"/>
              </w:rPr>
            </w:pPr>
            <w:r w:rsidRPr="00E42444">
              <w:rPr>
                <w:lang w:eastAsia="ru-RU"/>
              </w:rPr>
              <w:t>137,1</w:t>
            </w:r>
          </w:p>
        </w:tc>
        <w:tc>
          <w:tcPr>
            <w:tcW w:w="201" w:type="pct"/>
            <w:noWrap/>
            <w:hideMark/>
          </w:tcPr>
          <w:p w14:paraId="23F04A38" w14:textId="77777777" w:rsidR="00F56ED7" w:rsidRPr="00E42444" w:rsidRDefault="00E42444" w:rsidP="00E42444">
            <w:pPr>
              <w:pStyle w:val="103"/>
              <w:rPr>
                <w:lang w:eastAsia="ru-RU"/>
              </w:rPr>
            </w:pPr>
            <w:r w:rsidRPr="00E42444">
              <w:rPr>
                <w:lang w:eastAsia="ru-RU"/>
              </w:rPr>
              <w:t>137,1</w:t>
            </w:r>
          </w:p>
        </w:tc>
        <w:tc>
          <w:tcPr>
            <w:tcW w:w="201" w:type="pct"/>
            <w:noWrap/>
            <w:hideMark/>
          </w:tcPr>
          <w:p w14:paraId="545C1A7D" w14:textId="77777777" w:rsidR="00F56ED7" w:rsidRPr="00E42444" w:rsidRDefault="00E42444" w:rsidP="00E42444">
            <w:pPr>
              <w:pStyle w:val="103"/>
              <w:rPr>
                <w:lang w:eastAsia="ru-RU"/>
              </w:rPr>
            </w:pPr>
            <w:r w:rsidRPr="00E42444">
              <w:rPr>
                <w:lang w:eastAsia="ru-RU"/>
              </w:rPr>
              <w:t>137,1</w:t>
            </w:r>
          </w:p>
        </w:tc>
      </w:tr>
      <w:tr w:rsidR="00E42444" w:rsidRPr="00E42444" w14:paraId="0E12D6B0" w14:textId="77777777" w:rsidTr="00612D72">
        <w:trPr>
          <w:trHeight w:val="20"/>
        </w:trPr>
        <w:tc>
          <w:tcPr>
            <w:tcW w:w="133" w:type="pct"/>
            <w:hideMark/>
          </w:tcPr>
          <w:p w14:paraId="47161516" w14:textId="77777777" w:rsidR="00F56ED7" w:rsidRPr="00E42444" w:rsidRDefault="00E42444" w:rsidP="00E42444">
            <w:pPr>
              <w:pStyle w:val="103"/>
              <w:rPr>
                <w:lang w:eastAsia="ru-RU"/>
              </w:rPr>
            </w:pPr>
            <w:r w:rsidRPr="00E42444">
              <w:rPr>
                <w:lang w:eastAsia="ru-RU"/>
              </w:rPr>
              <w:t> </w:t>
            </w:r>
          </w:p>
        </w:tc>
        <w:tc>
          <w:tcPr>
            <w:tcW w:w="492" w:type="pct"/>
            <w:hideMark/>
          </w:tcPr>
          <w:p w14:paraId="3533C52F" w14:textId="77777777" w:rsidR="00F56ED7" w:rsidRPr="00E42444" w:rsidRDefault="00E42444" w:rsidP="00E42444">
            <w:pPr>
              <w:pStyle w:val="103"/>
              <w:rPr>
                <w:lang w:eastAsia="ru-RU"/>
              </w:rPr>
            </w:pPr>
            <w:r w:rsidRPr="00E42444">
              <w:rPr>
                <w:lang w:eastAsia="ru-RU"/>
              </w:rPr>
              <w:t>Присоединенная тепловая нагрузка</w:t>
            </w:r>
          </w:p>
        </w:tc>
        <w:tc>
          <w:tcPr>
            <w:tcW w:w="163" w:type="pct"/>
            <w:hideMark/>
          </w:tcPr>
          <w:p w14:paraId="1E206DE6" w14:textId="77777777" w:rsidR="00F56ED7" w:rsidRPr="00E42444" w:rsidRDefault="00E42444" w:rsidP="00E42444">
            <w:pPr>
              <w:pStyle w:val="103"/>
              <w:rPr>
                <w:lang w:eastAsia="ru-RU"/>
              </w:rPr>
            </w:pPr>
            <w:r w:rsidRPr="00E42444">
              <w:rPr>
                <w:lang w:eastAsia="ru-RU"/>
              </w:rPr>
              <w:t>МВт</w:t>
            </w:r>
          </w:p>
        </w:tc>
        <w:tc>
          <w:tcPr>
            <w:tcW w:w="200" w:type="pct"/>
            <w:noWrap/>
            <w:hideMark/>
          </w:tcPr>
          <w:p w14:paraId="5D24D184" w14:textId="77777777" w:rsidR="00F56ED7" w:rsidRPr="00E42444" w:rsidRDefault="00E42444" w:rsidP="00E42444">
            <w:pPr>
              <w:pStyle w:val="103"/>
              <w:rPr>
                <w:lang w:eastAsia="ru-RU"/>
              </w:rPr>
            </w:pPr>
            <w:r w:rsidRPr="00E42444">
              <w:rPr>
                <w:lang w:eastAsia="ru-RU"/>
              </w:rPr>
              <w:t> </w:t>
            </w:r>
          </w:p>
        </w:tc>
        <w:tc>
          <w:tcPr>
            <w:tcW w:w="201" w:type="pct"/>
            <w:noWrap/>
            <w:hideMark/>
          </w:tcPr>
          <w:p w14:paraId="6886A14C" w14:textId="77777777" w:rsidR="00F56ED7" w:rsidRPr="00E42444" w:rsidRDefault="00E42444" w:rsidP="00E42444">
            <w:pPr>
              <w:pStyle w:val="103"/>
              <w:rPr>
                <w:lang w:eastAsia="ru-RU"/>
              </w:rPr>
            </w:pPr>
            <w:r w:rsidRPr="00E42444">
              <w:rPr>
                <w:lang w:eastAsia="ru-RU"/>
              </w:rPr>
              <w:t>106,5</w:t>
            </w:r>
          </w:p>
        </w:tc>
        <w:tc>
          <w:tcPr>
            <w:tcW w:w="201" w:type="pct"/>
            <w:noWrap/>
            <w:hideMark/>
          </w:tcPr>
          <w:p w14:paraId="0FE6D37A" w14:textId="77777777" w:rsidR="00F56ED7" w:rsidRPr="00E42444" w:rsidRDefault="00E42444" w:rsidP="00E42444">
            <w:pPr>
              <w:pStyle w:val="103"/>
              <w:rPr>
                <w:lang w:eastAsia="ru-RU"/>
              </w:rPr>
            </w:pPr>
            <w:r w:rsidRPr="00E42444">
              <w:rPr>
                <w:lang w:eastAsia="ru-RU"/>
              </w:rPr>
              <w:t>106,5</w:t>
            </w:r>
          </w:p>
        </w:tc>
        <w:tc>
          <w:tcPr>
            <w:tcW w:w="201" w:type="pct"/>
            <w:noWrap/>
            <w:hideMark/>
          </w:tcPr>
          <w:p w14:paraId="254BB442" w14:textId="77777777" w:rsidR="00F56ED7" w:rsidRPr="00E42444" w:rsidRDefault="00E42444" w:rsidP="00E42444">
            <w:pPr>
              <w:pStyle w:val="103"/>
              <w:rPr>
                <w:lang w:eastAsia="ru-RU"/>
              </w:rPr>
            </w:pPr>
            <w:r w:rsidRPr="00E42444">
              <w:rPr>
                <w:lang w:eastAsia="ru-RU"/>
              </w:rPr>
              <w:t>106,5</w:t>
            </w:r>
          </w:p>
        </w:tc>
        <w:tc>
          <w:tcPr>
            <w:tcW w:w="200" w:type="pct"/>
            <w:noWrap/>
            <w:hideMark/>
          </w:tcPr>
          <w:p w14:paraId="644EFFA5" w14:textId="77777777" w:rsidR="00F56ED7" w:rsidRPr="00E42444" w:rsidRDefault="00E42444" w:rsidP="00E42444">
            <w:pPr>
              <w:pStyle w:val="103"/>
              <w:rPr>
                <w:lang w:eastAsia="ru-RU"/>
              </w:rPr>
            </w:pPr>
            <w:r w:rsidRPr="00E42444">
              <w:rPr>
                <w:lang w:eastAsia="ru-RU"/>
              </w:rPr>
              <w:t>106,5</w:t>
            </w:r>
          </w:p>
        </w:tc>
        <w:tc>
          <w:tcPr>
            <w:tcW w:w="201" w:type="pct"/>
            <w:noWrap/>
            <w:hideMark/>
          </w:tcPr>
          <w:p w14:paraId="45B25B92" w14:textId="77777777" w:rsidR="00F56ED7" w:rsidRPr="00E42444" w:rsidRDefault="00E42444" w:rsidP="00E42444">
            <w:pPr>
              <w:pStyle w:val="103"/>
              <w:rPr>
                <w:lang w:eastAsia="ru-RU"/>
              </w:rPr>
            </w:pPr>
            <w:r w:rsidRPr="00E42444">
              <w:rPr>
                <w:lang w:eastAsia="ru-RU"/>
              </w:rPr>
              <w:t>106,5</w:t>
            </w:r>
          </w:p>
        </w:tc>
        <w:tc>
          <w:tcPr>
            <w:tcW w:w="201" w:type="pct"/>
            <w:noWrap/>
            <w:hideMark/>
          </w:tcPr>
          <w:p w14:paraId="666FC8D4" w14:textId="77777777" w:rsidR="00F56ED7" w:rsidRPr="00E42444" w:rsidRDefault="00E42444" w:rsidP="00E42444">
            <w:pPr>
              <w:pStyle w:val="103"/>
              <w:rPr>
                <w:lang w:eastAsia="ru-RU"/>
              </w:rPr>
            </w:pPr>
            <w:r w:rsidRPr="00E42444">
              <w:rPr>
                <w:lang w:eastAsia="ru-RU"/>
              </w:rPr>
              <w:t>106,5</w:t>
            </w:r>
          </w:p>
        </w:tc>
        <w:tc>
          <w:tcPr>
            <w:tcW w:w="201" w:type="pct"/>
            <w:noWrap/>
            <w:hideMark/>
          </w:tcPr>
          <w:p w14:paraId="69785038" w14:textId="77777777" w:rsidR="00F56ED7" w:rsidRPr="00E42444" w:rsidRDefault="00E42444" w:rsidP="00E42444">
            <w:pPr>
              <w:pStyle w:val="103"/>
              <w:rPr>
                <w:lang w:eastAsia="ru-RU"/>
              </w:rPr>
            </w:pPr>
            <w:r w:rsidRPr="00E42444">
              <w:rPr>
                <w:lang w:eastAsia="ru-RU"/>
              </w:rPr>
              <w:t>106,5</w:t>
            </w:r>
          </w:p>
        </w:tc>
        <w:tc>
          <w:tcPr>
            <w:tcW w:w="200" w:type="pct"/>
            <w:noWrap/>
            <w:hideMark/>
          </w:tcPr>
          <w:p w14:paraId="47AA6111" w14:textId="77777777" w:rsidR="00F56ED7" w:rsidRPr="00E42444" w:rsidRDefault="00E42444" w:rsidP="00E42444">
            <w:pPr>
              <w:pStyle w:val="103"/>
              <w:rPr>
                <w:lang w:eastAsia="ru-RU"/>
              </w:rPr>
            </w:pPr>
            <w:r w:rsidRPr="00E42444">
              <w:rPr>
                <w:lang w:eastAsia="ru-RU"/>
              </w:rPr>
              <w:t>106,5</w:t>
            </w:r>
          </w:p>
        </w:tc>
        <w:tc>
          <w:tcPr>
            <w:tcW w:w="201" w:type="pct"/>
            <w:noWrap/>
            <w:hideMark/>
          </w:tcPr>
          <w:p w14:paraId="6E5A9227" w14:textId="77777777" w:rsidR="00F56ED7" w:rsidRPr="00E42444" w:rsidRDefault="00E42444" w:rsidP="00E42444">
            <w:pPr>
              <w:pStyle w:val="103"/>
              <w:rPr>
                <w:lang w:eastAsia="ru-RU"/>
              </w:rPr>
            </w:pPr>
            <w:r w:rsidRPr="00E42444">
              <w:rPr>
                <w:lang w:eastAsia="ru-RU"/>
              </w:rPr>
              <w:t>106,5</w:t>
            </w:r>
          </w:p>
        </w:tc>
        <w:tc>
          <w:tcPr>
            <w:tcW w:w="201" w:type="pct"/>
            <w:noWrap/>
            <w:hideMark/>
          </w:tcPr>
          <w:p w14:paraId="23A5DF3A" w14:textId="77777777" w:rsidR="00F56ED7" w:rsidRPr="00E42444" w:rsidRDefault="00E42444" w:rsidP="00E42444">
            <w:pPr>
              <w:pStyle w:val="103"/>
              <w:rPr>
                <w:lang w:eastAsia="ru-RU"/>
              </w:rPr>
            </w:pPr>
            <w:r w:rsidRPr="00E42444">
              <w:rPr>
                <w:lang w:eastAsia="ru-RU"/>
              </w:rPr>
              <w:t>106,5</w:t>
            </w:r>
          </w:p>
        </w:tc>
        <w:tc>
          <w:tcPr>
            <w:tcW w:w="201" w:type="pct"/>
            <w:noWrap/>
            <w:hideMark/>
          </w:tcPr>
          <w:p w14:paraId="2D716DB1" w14:textId="77777777" w:rsidR="00F56ED7" w:rsidRPr="00E42444" w:rsidRDefault="00E42444" w:rsidP="00E42444">
            <w:pPr>
              <w:pStyle w:val="103"/>
              <w:rPr>
                <w:lang w:eastAsia="ru-RU"/>
              </w:rPr>
            </w:pPr>
            <w:r w:rsidRPr="00E42444">
              <w:rPr>
                <w:lang w:eastAsia="ru-RU"/>
              </w:rPr>
              <w:t>106,5</w:t>
            </w:r>
          </w:p>
        </w:tc>
        <w:tc>
          <w:tcPr>
            <w:tcW w:w="200" w:type="pct"/>
            <w:noWrap/>
            <w:hideMark/>
          </w:tcPr>
          <w:p w14:paraId="7389ECEC" w14:textId="77777777" w:rsidR="00F56ED7" w:rsidRPr="00E42444" w:rsidRDefault="00E42444" w:rsidP="00E42444">
            <w:pPr>
              <w:pStyle w:val="103"/>
              <w:rPr>
                <w:lang w:eastAsia="ru-RU"/>
              </w:rPr>
            </w:pPr>
            <w:r w:rsidRPr="00E42444">
              <w:rPr>
                <w:lang w:eastAsia="ru-RU"/>
              </w:rPr>
              <w:t>106,5</w:t>
            </w:r>
          </w:p>
        </w:tc>
        <w:tc>
          <w:tcPr>
            <w:tcW w:w="201" w:type="pct"/>
            <w:noWrap/>
            <w:hideMark/>
          </w:tcPr>
          <w:p w14:paraId="0D5320D5" w14:textId="77777777" w:rsidR="00F56ED7" w:rsidRPr="00E42444" w:rsidRDefault="00E42444" w:rsidP="00E42444">
            <w:pPr>
              <w:pStyle w:val="103"/>
              <w:rPr>
                <w:lang w:eastAsia="ru-RU"/>
              </w:rPr>
            </w:pPr>
            <w:r w:rsidRPr="00E42444">
              <w:rPr>
                <w:lang w:eastAsia="ru-RU"/>
              </w:rPr>
              <w:t>106,5</w:t>
            </w:r>
          </w:p>
        </w:tc>
        <w:tc>
          <w:tcPr>
            <w:tcW w:w="201" w:type="pct"/>
            <w:noWrap/>
            <w:hideMark/>
          </w:tcPr>
          <w:p w14:paraId="491F5209" w14:textId="77777777" w:rsidR="00F56ED7" w:rsidRPr="00E42444" w:rsidRDefault="00E42444" w:rsidP="00E42444">
            <w:pPr>
              <w:pStyle w:val="103"/>
              <w:rPr>
                <w:lang w:eastAsia="ru-RU"/>
              </w:rPr>
            </w:pPr>
            <w:r w:rsidRPr="00E42444">
              <w:rPr>
                <w:lang w:eastAsia="ru-RU"/>
              </w:rPr>
              <w:t>106,5</w:t>
            </w:r>
          </w:p>
        </w:tc>
        <w:tc>
          <w:tcPr>
            <w:tcW w:w="201" w:type="pct"/>
            <w:noWrap/>
            <w:hideMark/>
          </w:tcPr>
          <w:p w14:paraId="519B081F" w14:textId="77777777" w:rsidR="00F56ED7" w:rsidRPr="00E42444" w:rsidRDefault="00E42444" w:rsidP="00E42444">
            <w:pPr>
              <w:pStyle w:val="103"/>
              <w:rPr>
                <w:lang w:eastAsia="ru-RU"/>
              </w:rPr>
            </w:pPr>
            <w:r w:rsidRPr="00E42444">
              <w:rPr>
                <w:lang w:eastAsia="ru-RU"/>
              </w:rPr>
              <w:t>106,5</w:t>
            </w:r>
          </w:p>
        </w:tc>
        <w:tc>
          <w:tcPr>
            <w:tcW w:w="200" w:type="pct"/>
            <w:noWrap/>
            <w:hideMark/>
          </w:tcPr>
          <w:p w14:paraId="439379D5" w14:textId="77777777" w:rsidR="00F56ED7" w:rsidRPr="00E42444" w:rsidRDefault="00E42444" w:rsidP="00E42444">
            <w:pPr>
              <w:pStyle w:val="103"/>
              <w:rPr>
                <w:lang w:eastAsia="ru-RU"/>
              </w:rPr>
            </w:pPr>
            <w:r w:rsidRPr="00E42444">
              <w:rPr>
                <w:lang w:eastAsia="ru-RU"/>
              </w:rPr>
              <w:t>106,5</w:t>
            </w:r>
          </w:p>
        </w:tc>
        <w:tc>
          <w:tcPr>
            <w:tcW w:w="201" w:type="pct"/>
            <w:noWrap/>
            <w:hideMark/>
          </w:tcPr>
          <w:p w14:paraId="0BB5C1CA" w14:textId="77777777" w:rsidR="00F56ED7" w:rsidRPr="00E42444" w:rsidRDefault="00E42444" w:rsidP="00E42444">
            <w:pPr>
              <w:pStyle w:val="103"/>
              <w:rPr>
                <w:lang w:eastAsia="ru-RU"/>
              </w:rPr>
            </w:pPr>
            <w:r w:rsidRPr="00E42444">
              <w:rPr>
                <w:lang w:eastAsia="ru-RU"/>
              </w:rPr>
              <w:t>106,5</w:t>
            </w:r>
          </w:p>
        </w:tc>
        <w:tc>
          <w:tcPr>
            <w:tcW w:w="201" w:type="pct"/>
            <w:noWrap/>
            <w:hideMark/>
          </w:tcPr>
          <w:p w14:paraId="56D81AF4" w14:textId="77777777" w:rsidR="00F56ED7" w:rsidRPr="00E42444" w:rsidRDefault="00E42444" w:rsidP="00E42444">
            <w:pPr>
              <w:pStyle w:val="103"/>
              <w:rPr>
                <w:lang w:eastAsia="ru-RU"/>
              </w:rPr>
            </w:pPr>
            <w:r w:rsidRPr="00E42444">
              <w:rPr>
                <w:lang w:eastAsia="ru-RU"/>
              </w:rPr>
              <w:t>106,5</w:t>
            </w:r>
          </w:p>
        </w:tc>
        <w:tc>
          <w:tcPr>
            <w:tcW w:w="201" w:type="pct"/>
            <w:noWrap/>
            <w:hideMark/>
          </w:tcPr>
          <w:p w14:paraId="3B8EE1CD" w14:textId="77777777" w:rsidR="00F56ED7" w:rsidRPr="00E42444" w:rsidRDefault="00E42444" w:rsidP="00E42444">
            <w:pPr>
              <w:pStyle w:val="103"/>
              <w:rPr>
                <w:lang w:eastAsia="ru-RU"/>
              </w:rPr>
            </w:pPr>
            <w:r w:rsidRPr="00E42444">
              <w:rPr>
                <w:lang w:eastAsia="ru-RU"/>
              </w:rPr>
              <w:t>106,5</w:t>
            </w:r>
          </w:p>
        </w:tc>
        <w:tc>
          <w:tcPr>
            <w:tcW w:w="201" w:type="pct"/>
            <w:noWrap/>
            <w:hideMark/>
          </w:tcPr>
          <w:p w14:paraId="7379432C" w14:textId="77777777" w:rsidR="00F56ED7" w:rsidRPr="00E42444" w:rsidRDefault="00E42444" w:rsidP="00E42444">
            <w:pPr>
              <w:pStyle w:val="103"/>
              <w:rPr>
                <w:lang w:eastAsia="ru-RU"/>
              </w:rPr>
            </w:pPr>
            <w:r w:rsidRPr="00E42444">
              <w:rPr>
                <w:lang w:eastAsia="ru-RU"/>
              </w:rPr>
              <w:t>106,5</w:t>
            </w:r>
          </w:p>
        </w:tc>
      </w:tr>
      <w:tr w:rsidR="00E42444" w:rsidRPr="00E42444" w14:paraId="794BB539" w14:textId="77777777" w:rsidTr="00612D72">
        <w:trPr>
          <w:trHeight w:val="20"/>
        </w:trPr>
        <w:tc>
          <w:tcPr>
            <w:tcW w:w="133" w:type="pct"/>
            <w:hideMark/>
          </w:tcPr>
          <w:p w14:paraId="03C2E067" w14:textId="77777777" w:rsidR="00F56ED7" w:rsidRPr="00E42444" w:rsidRDefault="00E42444" w:rsidP="00E42444">
            <w:pPr>
              <w:pStyle w:val="103"/>
              <w:rPr>
                <w:lang w:eastAsia="ru-RU"/>
              </w:rPr>
            </w:pPr>
            <w:r w:rsidRPr="00E42444">
              <w:rPr>
                <w:lang w:eastAsia="ru-RU"/>
              </w:rPr>
              <w:t> </w:t>
            </w:r>
          </w:p>
        </w:tc>
        <w:tc>
          <w:tcPr>
            <w:tcW w:w="492" w:type="pct"/>
            <w:hideMark/>
          </w:tcPr>
          <w:p w14:paraId="66278750" w14:textId="77777777" w:rsidR="00F56ED7" w:rsidRPr="00E42444" w:rsidRDefault="00E42444" w:rsidP="00E42444">
            <w:pPr>
              <w:pStyle w:val="103"/>
              <w:rPr>
                <w:lang w:eastAsia="ru-RU"/>
              </w:rPr>
            </w:pPr>
            <w:r w:rsidRPr="00E42444">
              <w:rPr>
                <w:lang w:eastAsia="ru-RU"/>
              </w:rPr>
              <w:t xml:space="preserve">Показатель использования тепловых нагрузок (нетто) </w:t>
            </w:r>
          </w:p>
        </w:tc>
        <w:tc>
          <w:tcPr>
            <w:tcW w:w="163" w:type="pct"/>
            <w:hideMark/>
          </w:tcPr>
          <w:p w14:paraId="157EF53C" w14:textId="77777777" w:rsidR="00F56ED7" w:rsidRPr="00E42444" w:rsidRDefault="00E42444" w:rsidP="00E42444">
            <w:pPr>
              <w:pStyle w:val="103"/>
              <w:rPr>
                <w:lang w:eastAsia="ru-RU"/>
              </w:rPr>
            </w:pPr>
            <w:r w:rsidRPr="00E42444">
              <w:rPr>
                <w:lang w:eastAsia="ru-RU"/>
              </w:rPr>
              <w:t>%</w:t>
            </w:r>
          </w:p>
        </w:tc>
        <w:tc>
          <w:tcPr>
            <w:tcW w:w="200" w:type="pct"/>
            <w:noWrap/>
            <w:hideMark/>
          </w:tcPr>
          <w:p w14:paraId="4292CB39" w14:textId="77777777" w:rsidR="00F56ED7" w:rsidRPr="00E42444" w:rsidRDefault="00E42444" w:rsidP="00E42444">
            <w:pPr>
              <w:pStyle w:val="103"/>
              <w:rPr>
                <w:lang w:eastAsia="ru-RU"/>
              </w:rPr>
            </w:pPr>
            <w:r w:rsidRPr="00E42444">
              <w:rPr>
                <w:lang w:eastAsia="ru-RU"/>
              </w:rPr>
              <w:t> </w:t>
            </w:r>
          </w:p>
        </w:tc>
        <w:tc>
          <w:tcPr>
            <w:tcW w:w="201" w:type="pct"/>
            <w:noWrap/>
            <w:hideMark/>
          </w:tcPr>
          <w:p w14:paraId="148B2E0A" w14:textId="77777777" w:rsidR="00F56ED7" w:rsidRPr="00E42444" w:rsidRDefault="00E42444" w:rsidP="00E42444">
            <w:pPr>
              <w:pStyle w:val="103"/>
              <w:rPr>
                <w:lang w:eastAsia="ru-RU"/>
              </w:rPr>
            </w:pPr>
            <w:r w:rsidRPr="00E42444">
              <w:rPr>
                <w:lang w:eastAsia="ru-RU"/>
              </w:rPr>
              <w:t>70%</w:t>
            </w:r>
          </w:p>
        </w:tc>
        <w:tc>
          <w:tcPr>
            <w:tcW w:w="201" w:type="pct"/>
            <w:noWrap/>
            <w:hideMark/>
          </w:tcPr>
          <w:p w14:paraId="3A71F16D" w14:textId="77777777" w:rsidR="00F56ED7" w:rsidRPr="00E42444" w:rsidRDefault="00E42444" w:rsidP="00E42444">
            <w:pPr>
              <w:pStyle w:val="103"/>
              <w:rPr>
                <w:lang w:eastAsia="ru-RU"/>
              </w:rPr>
            </w:pPr>
            <w:r w:rsidRPr="00E42444">
              <w:rPr>
                <w:lang w:eastAsia="ru-RU"/>
              </w:rPr>
              <w:t>70%</w:t>
            </w:r>
          </w:p>
        </w:tc>
        <w:tc>
          <w:tcPr>
            <w:tcW w:w="201" w:type="pct"/>
            <w:noWrap/>
            <w:hideMark/>
          </w:tcPr>
          <w:p w14:paraId="4047BA7D" w14:textId="77777777" w:rsidR="00F56ED7" w:rsidRPr="00E42444" w:rsidRDefault="00E42444" w:rsidP="00E42444">
            <w:pPr>
              <w:pStyle w:val="103"/>
              <w:rPr>
                <w:lang w:eastAsia="ru-RU"/>
              </w:rPr>
            </w:pPr>
            <w:r w:rsidRPr="00E42444">
              <w:rPr>
                <w:lang w:eastAsia="ru-RU"/>
              </w:rPr>
              <w:t>70%</w:t>
            </w:r>
          </w:p>
        </w:tc>
        <w:tc>
          <w:tcPr>
            <w:tcW w:w="200" w:type="pct"/>
            <w:noWrap/>
            <w:hideMark/>
          </w:tcPr>
          <w:p w14:paraId="1ACA29B9" w14:textId="77777777" w:rsidR="00F56ED7" w:rsidRPr="00E42444" w:rsidRDefault="00E42444" w:rsidP="00E42444">
            <w:pPr>
              <w:pStyle w:val="103"/>
              <w:rPr>
                <w:lang w:eastAsia="ru-RU"/>
              </w:rPr>
            </w:pPr>
            <w:r w:rsidRPr="00E42444">
              <w:rPr>
                <w:lang w:eastAsia="ru-RU"/>
              </w:rPr>
              <w:t>78%</w:t>
            </w:r>
          </w:p>
        </w:tc>
        <w:tc>
          <w:tcPr>
            <w:tcW w:w="201" w:type="pct"/>
            <w:noWrap/>
            <w:hideMark/>
          </w:tcPr>
          <w:p w14:paraId="58AF6FA7" w14:textId="77777777" w:rsidR="00F56ED7" w:rsidRPr="00E42444" w:rsidRDefault="00E42444" w:rsidP="00E42444">
            <w:pPr>
              <w:pStyle w:val="103"/>
              <w:rPr>
                <w:lang w:eastAsia="ru-RU"/>
              </w:rPr>
            </w:pPr>
            <w:r w:rsidRPr="00E42444">
              <w:rPr>
                <w:lang w:eastAsia="ru-RU"/>
              </w:rPr>
              <w:t>78%</w:t>
            </w:r>
          </w:p>
        </w:tc>
        <w:tc>
          <w:tcPr>
            <w:tcW w:w="201" w:type="pct"/>
            <w:noWrap/>
            <w:hideMark/>
          </w:tcPr>
          <w:p w14:paraId="5D5B4484" w14:textId="77777777" w:rsidR="00F56ED7" w:rsidRPr="00E42444" w:rsidRDefault="00E42444" w:rsidP="00E42444">
            <w:pPr>
              <w:pStyle w:val="103"/>
              <w:rPr>
                <w:lang w:eastAsia="ru-RU"/>
              </w:rPr>
            </w:pPr>
            <w:r w:rsidRPr="00E42444">
              <w:rPr>
                <w:lang w:eastAsia="ru-RU"/>
              </w:rPr>
              <w:t>78%</w:t>
            </w:r>
          </w:p>
        </w:tc>
        <w:tc>
          <w:tcPr>
            <w:tcW w:w="201" w:type="pct"/>
            <w:noWrap/>
            <w:hideMark/>
          </w:tcPr>
          <w:p w14:paraId="1160568B" w14:textId="77777777" w:rsidR="00F56ED7" w:rsidRPr="00E42444" w:rsidRDefault="00E42444" w:rsidP="00E42444">
            <w:pPr>
              <w:pStyle w:val="103"/>
              <w:rPr>
                <w:lang w:eastAsia="ru-RU"/>
              </w:rPr>
            </w:pPr>
            <w:r w:rsidRPr="00E42444">
              <w:rPr>
                <w:lang w:eastAsia="ru-RU"/>
              </w:rPr>
              <w:t>78%</w:t>
            </w:r>
          </w:p>
        </w:tc>
        <w:tc>
          <w:tcPr>
            <w:tcW w:w="200" w:type="pct"/>
            <w:noWrap/>
            <w:hideMark/>
          </w:tcPr>
          <w:p w14:paraId="37E4DD20" w14:textId="77777777" w:rsidR="00F56ED7" w:rsidRPr="00E42444" w:rsidRDefault="00E42444" w:rsidP="00E42444">
            <w:pPr>
              <w:pStyle w:val="103"/>
              <w:rPr>
                <w:lang w:eastAsia="ru-RU"/>
              </w:rPr>
            </w:pPr>
            <w:r w:rsidRPr="00E42444">
              <w:rPr>
                <w:lang w:eastAsia="ru-RU"/>
              </w:rPr>
              <w:t>78%</w:t>
            </w:r>
          </w:p>
        </w:tc>
        <w:tc>
          <w:tcPr>
            <w:tcW w:w="201" w:type="pct"/>
            <w:noWrap/>
            <w:hideMark/>
          </w:tcPr>
          <w:p w14:paraId="6203EB2A" w14:textId="77777777" w:rsidR="00F56ED7" w:rsidRPr="00E42444" w:rsidRDefault="00E42444" w:rsidP="00E42444">
            <w:pPr>
              <w:pStyle w:val="103"/>
              <w:rPr>
                <w:lang w:eastAsia="ru-RU"/>
              </w:rPr>
            </w:pPr>
            <w:r w:rsidRPr="00E42444">
              <w:rPr>
                <w:lang w:eastAsia="ru-RU"/>
              </w:rPr>
              <w:t>78%</w:t>
            </w:r>
          </w:p>
        </w:tc>
        <w:tc>
          <w:tcPr>
            <w:tcW w:w="201" w:type="pct"/>
            <w:noWrap/>
            <w:hideMark/>
          </w:tcPr>
          <w:p w14:paraId="4B61A298" w14:textId="77777777" w:rsidR="00F56ED7" w:rsidRPr="00E42444" w:rsidRDefault="00E42444" w:rsidP="00E42444">
            <w:pPr>
              <w:pStyle w:val="103"/>
              <w:rPr>
                <w:lang w:eastAsia="ru-RU"/>
              </w:rPr>
            </w:pPr>
            <w:r w:rsidRPr="00E42444">
              <w:rPr>
                <w:lang w:eastAsia="ru-RU"/>
              </w:rPr>
              <w:t>78%</w:t>
            </w:r>
          </w:p>
        </w:tc>
        <w:tc>
          <w:tcPr>
            <w:tcW w:w="201" w:type="pct"/>
            <w:noWrap/>
            <w:hideMark/>
          </w:tcPr>
          <w:p w14:paraId="7BA7701D" w14:textId="77777777" w:rsidR="00F56ED7" w:rsidRPr="00E42444" w:rsidRDefault="00E42444" w:rsidP="00E42444">
            <w:pPr>
              <w:pStyle w:val="103"/>
              <w:rPr>
                <w:lang w:eastAsia="ru-RU"/>
              </w:rPr>
            </w:pPr>
            <w:r w:rsidRPr="00E42444">
              <w:rPr>
                <w:lang w:eastAsia="ru-RU"/>
              </w:rPr>
              <w:t>78%</w:t>
            </w:r>
          </w:p>
        </w:tc>
        <w:tc>
          <w:tcPr>
            <w:tcW w:w="200" w:type="pct"/>
            <w:noWrap/>
            <w:hideMark/>
          </w:tcPr>
          <w:p w14:paraId="61851300" w14:textId="77777777" w:rsidR="00F56ED7" w:rsidRPr="00E42444" w:rsidRDefault="00E42444" w:rsidP="00E42444">
            <w:pPr>
              <w:pStyle w:val="103"/>
              <w:rPr>
                <w:lang w:eastAsia="ru-RU"/>
              </w:rPr>
            </w:pPr>
            <w:r w:rsidRPr="00E42444">
              <w:rPr>
                <w:lang w:eastAsia="ru-RU"/>
              </w:rPr>
              <w:t>78%</w:t>
            </w:r>
          </w:p>
        </w:tc>
        <w:tc>
          <w:tcPr>
            <w:tcW w:w="201" w:type="pct"/>
            <w:noWrap/>
            <w:hideMark/>
          </w:tcPr>
          <w:p w14:paraId="4936DA9D" w14:textId="77777777" w:rsidR="00F56ED7" w:rsidRPr="00E42444" w:rsidRDefault="00E42444" w:rsidP="00E42444">
            <w:pPr>
              <w:pStyle w:val="103"/>
              <w:rPr>
                <w:lang w:eastAsia="ru-RU"/>
              </w:rPr>
            </w:pPr>
            <w:r w:rsidRPr="00E42444">
              <w:rPr>
                <w:lang w:eastAsia="ru-RU"/>
              </w:rPr>
              <w:t>78%</w:t>
            </w:r>
          </w:p>
        </w:tc>
        <w:tc>
          <w:tcPr>
            <w:tcW w:w="201" w:type="pct"/>
            <w:noWrap/>
            <w:hideMark/>
          </w:tcPr>
          <w:p w14:paraId="586D9D4A" w14:textId="77777777" w:rsidR="00F56ED7" w:rsidRPr="00E42444" w:rsidRDefault="00E42444" w:rsidP="00E42444">
            <w:pPr>
              <w:pStyle w:val="103"/>
              <w:rPr>
                <w:lang w:eastAsia="ru-RU"/>
              </w:rPr>
            </w:pPr>
            <w:r w:rsidRPr="00E42444">
              <w:rPr>
                <w:lang w:eastAsia="ru-RU"/>
              </w:rPr>
              <w:t>78%</w:t>
            </w:r>
          </w:p>
        </w:tc>
        <w:tc>
          <w:tcPr>
            <w:tcW w:w="201" w:type="pct"/>
            <w:noWrap/>
            <w:hideMark/>
          </w:tcPr>
          <w:p w14:paraId="0037FB13" w14:textId="77777777" w:rsidR="00F56ED7" w:rsidRPr="00E42444" w:rsidRDefault="00E42444" w:rsidP="00E42444">
            <w:pPr>
              <w:pStyle w:val="103"/>
              <w:rPr>
                <w:lang w:eastAsia="ru-RU"/>
              </w:rPr>
            </w:pPr>
            <w:r w:rsidRPr="00E42444">
              <w:rPr>
                <w:lang w:eastAsia="ru-RU"/>
              </w:rPr>
              <w:t>78%</w:t>
            </w:r>
          </w:p>
        </w:tc>
        <w:tc>
          <w:tcPr>
            <w:tcW w:w="200" w:type="pct"/>
            <w:noWrap/>
            <w:hideMark/>
          </w:tcPr>
          <w:p w14:paraId="7EA7BD8C" w14:textId="77777777" w:rsidR="00F56ED7" w:rsidRPr="00E42444" w:rsidRDefault="00E42444" w:rsidP="00E42444">
            <w:pPr>
              <w:pStyle w:val="103"/>
              <w:rPr>
                <w:lang w:eastAsia="ru-RU"/>
              </w:rPr>
            </w:pPr>
            <w:r w:rsidRPr="00E42444">
              <w:rPr>
                <w:lang w:eastAsia="ru-RU"/>
              </w:rPr>
              <w:t>78%</w:t>
            </w:r>
          </w:p>
        </w:tc>
        <w:tc>
          <w:tcPr>
            <w:tcW w:w="201" w:type="pct"/>
            <w:noWrap/>
            <w:hideMark/>
          </w:tcPr>
          <w:p w14:paraId="041FA62A" w14:textId="77777777" w:rsidR="00F56ED7" w:rsidRPr="00E42444" w:rsidRDefault="00E42444" w:rsidP="00E42444">
            <w:pPr>
              <w:pStyle w:val="103"/>
              <w:rPr>
                <w:lang w:eastAsia="ru-RU"/>
              </w:rPr>
            </w:pPr>
            <w:r w:rsidRPr="00E42444">
              <w:rPr>
                <w:lang w:eastAsia="ru-RU"/>
              </w:rPr>
              <w:t>78%</w:t>
            </w:r>
          </w:p>
        </w:tc>
        <w:tc>
          <w:tcPr>
            <w:tcW w:w="201" w:type="pct"/>
            <w:noWrap/>
            <w:hideMark/>
          </w:tcPr>
          <w:p w14:paraId="4D365653" w14:textId="77777777" w:rsidR="00F56ED7" w:rsidRPr="00E42444" w:rsidRDefault="00E42444" w:rsidP="00E42444">
            <w:pPr>
              <w:pStyle w:val="103"/>
              <w:rPr>
                <w:lang w:eastAsia="ru-RU"/>
              </w:rPr>
            </w:pPr>
            <w:r w:rsidRPr="00E42444">
              <w:rPr>
                <w:lang w:eastAsia="ru-RU"/>
              </w:rPr>
              <w:t>78%</w:t>
            </w:r>
          </w:p>
        </w:tc>
        <w:tc>
          <w:tcPr>
            <w:tcW w:w="201" w:type="pct"/>
            <w:noWrap/>
            <w:hideMark/>
          </w:tcPr>
          <w:p w14:paraId="389A896A" w14:textId="77777777" w:rsidR="00F56ED7" w:rsidRPr="00E42444" w:rsidRDefault="00E42444" w:rsidP="00E42444">
            <w:pPr>
              <w:pStyle w:val="103"/>
              <w:rPr>
                <w:lang w:eastAsia="ru-RU"/>
              </w:rPr>
            </w:pPr>
            <w:r w:rsidRPr="00E42444">
              <w:rPr>
                <w:lang w:eastAsia="ru-RU"/>
              </w:rPr>
              <w:t>78%</w:t>
            </w:r>
          </w:p>
        </w:tc>
        <w:tc>
          <w:tcPr>
            <w:tcW w:w="201" w:type="pct"/>
            <w:noWrap/>
            <w:hideMark/>
          </w:tcPr>
          <w:p w14:paraId="1B968A7E" w14:textId="77777777" w:rsidR="00F56ED7" w:rsidRPr="00E42444" w:rsidRDefault="00E42444" w:rsidP="00E42444">
            <w:pPr>
              <w:pStyle w:val="103"/>
              <w:rPr>
                <w:lang w:eastAsia="ru-RU"/>
              </w:rPr>
            </w:pPr>
            <w:r w:rsidRPr="00E42444">
              <w:rPr>
                <w:lang w:eastAsia="ru-RU"/>
              </w:rPr>
              <w:t>78%</w:t>
            </w:r>
          </w:p>
        </w:tc>
      </w:tr>
      <w:tr w:rsidR="00E42444" w:rsidRPr="00E42444" w14:paraId="31165D33" w14:textId="77777777" w:rsidTr="00612D72">
        <w:trPr>
          <w:trHeight w:val="20"/>
        </w:trPr>
        <w:tc>
          <w:tcPr>
            <w:tcW w:w="133" w:type="pct"/>
            <w:hideMark/>
          </w:tcPr>
          <w:p w14:paraId="68744769" w14:textId="77777777" w:rsidR="00F56ED7" w:rsidRPr="00E42444" w:rsidRDefault="00E42444" w:rsidP="00E42444">
            <w:pPr>
              <w:pStyle w:val="103"/>
              <w:rPr>
                <w:lang w:eastAsia="ru-RU"/>
              </w:rPr>
            </w:pPr>
            <w:r w:rsidRPr="00E42444">
              <w:rPr>
                <w:lang w:eastAsia="ru-RU"/>
              </w:rPr>
              <w:t> </w:t>
            </w:r>
          </w:p>
        </w:tc>
        <w:tc>
          <w:tcPr>
            <w:tcW w:w="492" w:type="pct"/>
            <w:hideMark/>
          </w:tcPr>
          <w:p w14:paraId="4FE48326" w14:textId="77777777" w:rsidR="00F56ED7" w:rsidRPr="00E42444" w:rsidRDefault="00E42444" w:rsidP="00E42444">
            <w:pPr>
              <w:pStyle w:val="103"/>
              <w:rPr>
                <w:lang w:eastAsia="ru-RU"/>
              </w:rPr>
            </w:pPr>
            <w:r w:rsidRPr="00E42444">
              <w:rPr>
                <w:lang w:eastAsia="ru-RU"/>
              </w:rPr>
              <w:t>Присоединенная нагрузка</w:t>
            </w:r>
          </w:p>
        </w:tc>
        <w:tc>
          <w:tcPr>
            <w:tcW w:w="163" w:type="pct"/>
            <w:hideMark/>
          </w:tcPr>
          <w:p w14:paraId="0C883A40" w14:textId="77777777" w:rsidR="00F56ED7" w:rsidRPr="00E42444" w:rsidRDefault="00E42444" w:rsidP="00E42444">
            <w:pPr>
              <w:pStyle w:val="103"/>
              <w:rPr>
                <w:lang w:eastAsia="ru-RU"/>
              </w:rPr>
            </w:pPr>
            <w:r w:rsidRPr="00E42444">
              <w:rPr>
                <w:lang w:eastAsia="ru-RU"/>
              </w:rPr>
              <w:t>Гкал / час</w:t>
            </w:r>
          </w:p>
        </w:tc>
        <w:tc>
          <w:tcPr>
            <w:tcW w:w="200" w:type="pct"/>
            <w:noWrap/>
            <w:hideMark/>
          </w:tcPr>
          <w:p w14:paraId="612F5CE0" w14:textId="77777777" w:rsidR="00F56ED7" w:rsidRPr="00E42444" w:rsidRDefault="00E42444" w:rsidP="00E42444">
            <w:pPr>
              <w:pStyle w:val="103"/>
              <w:rPr>
                <w:lang w:eastAsia="ru-RU"/>
              </w:rPr>
            </w:pPr>
            <w:r w:rsidRPr="00E42444">
              <w:rPr>
                <w:lang w:eastAsia="ru-RU"/>
              </w:rPr>
              <w:t> </w:t>
            </w:r>
          </w:p>
        </w:tc>
        <w:tc>
          <w:tcPr>
            <w:tcW w:w="201" w:type="pct"/>
            <w:noWrap/>
            <w:hideMark/>
          </w:tcPr>
          <w:p w14:paraId="710ADCFB" w14:textId="77777777" w:rsidR="00F56ED7" w:rsidRPr="00E42444" w:rsidRDefault="00E42444" w:rsidP="00E42444">
            <w:pPr>
              <w:pStyle w:val="103"/>
              <w:rPr>
                <w:lang w:eastAsia="ru-RU"/>
              </w:rPr>
            </w:pPr>
            <w:r w:rsidRPr="00E42444">
              <w:rPr>
                <w:lang w:eastAsia="ru-RU"/>
              </w:rPr>
              <w:t>91,8</w:t>
            </w:r>
          </w:p>
        </w:tc>
        <w:tc>
          <w:tcPr>
            <w:tcW w:w="201" w:type="pct"/>
            <w:noWrap/>
            <w:hideMark/>
          </w:tcPr>
          <w:p w14:paraId="48CC80B2" w14:textId="77777777" w:rsidR="00F56ED7" w:rsidRPr="00E42444" w:rsidRDefault="00E42444" w:rsidP="00E42444">
            <w:pPr>
              <w:pStyle w:val="103"/>
              <w:rPr>
                <w:lang w:eastAsia="ru-RU"/>
              </w:rPr>
            </w:pPr>
            <w:r w:rsidRPr="00E42444">
              <w:rPr>
                <w:lang w:eastAsia="ru-RU"/>
              </w:rPr>
              <w:t>91,8</w:t>
            </w:r>
          </w:p>
        </w:tc>
        <w:tc>
          <w:tcPr>
            <w:tcW w:w="201" w:type="pct"/>
            <w:noWrap/>
            <w:hideMark/>
          </w:tcPr>
          <w:p w14:paraId="6871FBB6" w14:textId="77777777" w:rsidR="00F56ED7" w:rsidRPr="00E42444" w:rsidRDefault="00E42444" w:rsidP="00E42444">
            <w:pPr>
              <w:pStyle w:val="103"/>
              <w:rPr>
                <w:lang w:eastAsia="ru-RU"/>
              </w:rPr>
            </w:pPr>
            <w:r w:rsidRPr="00E42444">
              <w:rPr>
                <w:lang w:eastAsia="ru-RU"/>
              </w:rPr>
              <w:t>91,8</w:t>
            </w:r>
          </w:p>
        </w:tc>
        <w:tc>
          <w:tcPr>
            <w:tcW w:w="200" w:type="pct"/>
            <w:noWrap/>
            <w:hideMark/>
          </w:tcPr>
          <w:p w14:paraId="77D26728" w14:textId="77777777" w:rsidR="00F56ED7" w:rsidRPr="00E42444" w:rsidRDefault="00E42444" w:rsidP="00E42444">
            <w:pPr>
              <w:pStyle w:val="103"/>
              <w:rPr>
                <w:lang w:eastAsia="ru-RU"/>
              </w:rPr>
            </w:pPr>
            <w:r w:rsidRPr="00E42444">
              <w:rPr>
                <w:lang w:eastAsia="ru-RU"/>
              </w:rPr>
              <w:t>91,8</w:t>
            </w:r>
          </w:p>
        </w:tc>
        <w:tc>
          <w:tcPr>
            <w:tcW w:w="201" w:type="pct"/>
            <w:noWrap/>
            <w:hideMark/>
          </w:tcPr>
          <w:p w14:paraId="5DCC54E7" w14:textId="77777777" w:rsidR="00F56ED7" w:rsidRPr="00E42444" w:rsidRDefault="00E42444" w:rsidP="00E42444">
            <w:pPr>
              <w:pStyle w:val="103"/>
              <w:rPr>
                <w:lang w:eastAsia="ru-RU"/>
              </w:rPr>
            </w:pPr>
            <w:r w:rsidRPr="00E42444">
              <w:rPr>
                <w:lang w:eastAsia="ru-RU"/>
              </w:rPr>
              <w:t>91,8</w:t>
            </w:r>
          </w:p>
        </w:tc>
        <w:tc>
          <w:tcPr>
            <w:tcW w:w="201" w:type="pct"/>
            <w:noWrap/>
            <w:hideMark/>
          </w:tcPr>
          <w:p w14:paraId="02E20700" w14:textId="77777777" w:rsidR="00F56ED7" w:rsidRPr="00E42444" w:rsidRDefault="00E42444" w:rsidP="00E42444">
            <w:pPr>
              <w:pStyle w:val="103"/>
              <w:rPr>
                <w:lang w:eastAsia="ru-RU"/>
              </w:rPr>
            </w:pPr>
            <w:r w:rsidRPr="00E42444">
              <w:rPr>
                <w:lang w:eastAsia="ru-RU"/>
              </w:rPr>
              <w:t>91,8</w:t>
            </w:r>
          </w:p>
        </w:tc>
        <w:tc>
          <w:tcPr>
            <w:tcW w:w="201" w:type="pct"/>
            <w:noWrap/>
            <w:hideMark/>
          </w:tcPr>
          <w:p w14:paraId="34333FC0" w14:textId="77777777" w:rsidR="00F56ED7" w:rsidRPr="00E42444" w:rsidRDefault="00E42444" w:rsidP="00E42444">
            <w:pPr>
              <w:pStyle w:val="103"/>
              <w:rPr>
                <w:lang w:eastAsia="ru-RU"/>
              </w:rPr>
            </w:pPr>
            <w:r w:rsidRPr="00E42444">
              <w:rPr>
                <w:lang w:eastAsia="ru-RU"/>
              </w:rPr>
              <w:t>91,8</w:t>
            </w:r>
          </w:p>
        </w:tc>
        <w:tc>
          <w:tcPr>
            <w:tcW w:w="200" w:type="pct"/>
            <w:noWrap/>
            <w:hideMark/>
          </w:tcPr>
          <w:p w14:paraId="2D217DCC" w14:textId="77777777" w:rsidR="00F56ED7" w:rsidRPr="00E42444" w:rsidRDefault="00E42444" w:rsidP="00E42444">
            <w:pPr>
              <w:pStyle w:val="103"/>
              <w:rPr>
                <w:lang w:eastAsia="ru-RU"/>
              </w:rPr>
            </w:pPr>
            <w:r w:rsidRPr="00E42444">
              <w:rPr>
                <w:lang w:eastAsia="ru-RU"/>
              </w:rPr>
              <w:t>91,8</w:t>
            </w:r>
          </w:p>
        </w:tc>
        <w:tc>
          <w:tcPr>
            <w:tcW w:w="201" w:type="pct"/>
            <w:noWrap/>
            <w:hideMark/>
          </w:tcPr>
          <w:p w14:paraId="78E3CBCE" w14:textId="77777777" w:rsidR="00F56ED7" w:rsidRPr="00E42444" w:rsidRDefault="00E42444" w:rsidP="00E42444">
            <w:pPr>
              <w:pStyle w:val="103"/>
              <w:rPr>
                <w:lang w:eastAsia="ru-RU"/>
              </w:rPr>
            </w:pPr>
            <w:r w:rsidRPr="00E42444">
              <w:rPr>
                <w:lang w:eastAsia="ru-RU"/>
              </w:rPr>
              <w:t>91,8</w:t>
            </w:r>
          </w:p>
        </w:tc>
        <w:tc>
          <w:tcPr>
            <w:tcW w:w="201" w:type="pct"/>
            <w:noWrap/>
            <w:hideMark/>
          </w:tcPr>
          <w:p w14:paraId="560E8FBA" w14:textId="77777777" w:rsidR="00F56ED7" w:rsidRPr="00E42444" w:rsidRDefault="00E42444" w:rsidP="00E42444">
            <w:pPr>
              <w:pStyle w:val="103"/>
              <w:rPr>
                <w:lang w:eastAsia="ru-RU"/>
              </w:rPr>
            </w:pPr>
            <w:r w:rsidRPr="00E42444">
              <w:rPr>
                <w:lang w:eastAsia="ru-RU"/>
              </w:rPr>
              <w:t>91,8</w:t>
            </w:r>
          </w:p>
        </w:tc>
        <w:tc>
          <w:tcPr>
            <w:tcW w:w="201" w:type="pct"/>
            <w:noWrap/>
            <w:hideMark/>
          </w:tcPr>
          <w:p w14:paraId="07ACB002" w14:textId="77777777" w:rsidR="00F56ED7" w:rsidRPr="00E42444" w:rsidRDefault="00E42444" w:rsidP="00E42444">
            <w:pPr>
              <w:pStyle w:val="103"/>
              <w:rPr>
                <w:lang w:eastAsia="ru-RU"/>
              </w:rPr>
            </w:pPr>
            <w:r w:rsidRPr="00E42444">
              <w:rPr>
                <w:lang w:eastAsia="ru-RU"/>
              </w:rPr>
              <w:t>91,8</w:t>
            </w:r>
          </w:p>
        </w:tc>
        <w:tc>
          <w:tcPr>
            <w:tcW w:w="200" w:type="pct"/>
            <w:noWrap/>
            <w:hideMark/>
          </w:tcPr>
          <w:p w14:paraId="06E9039D" w14:textId="77777777" w:rsidR="00F56ED7" w:rsidRPr="00E42444" w:rsidRDefault="00E42444" w:rsidP="00E42444">
            <w:pPr>
              <w:pStyle w:val="103"/>
              <w:rPr>
                <w:lang w:eastAsia="ru-RU"/>
              </w:rPr>
            </w:pPr>
            <w:r w:rsidRPr="00E42444">
              <w:rPr>
                <w:lang w:eastAsia="ru-RU"/>
              </w:rPr>
              <w:t>91,8</w:t>
            </w:r>
          </w:p>
        </w:tc>
        <w:tc>
          <w:tcPr>
            <w:tcW w:w="201" w:type="pct"/>
            <w:noWrap/>
            <w:hideMark/>
          </w:tcPr>
          <w:p w14:paraId="343C4B11" w14:textId="77777777" w:rsidR="00F56ED7" w:rsidRPr="00E42444" w:rsidRDefault="00E42444" w:rsidP="00E42444">
            <w:pPr>
              <w:pStyle w:val="103"/>
              <w:rPr>
                <w:lang w:eastAsia="ru-RU"/>
              </w:rPr>
            </w:pPr>
            <w:r w:rsidRPr="00E42444">
              <w:rPr>
                <w:lang w:eastAsia="ru-RU"/>
              </w:rPr>
              <w:t>91,8</w:t>
            </w:r>
          </w:p>
        </w:tc>
        <w:tc>
          <w:tcPr>
            <w:tcW w:w="201" w:type="pct"/>
            <w:noWrap/>
            <w:hideMark/>
          </w:tcPr>
          <w:p w14:paraId="0818AB63" w14:textId="77777777" w:rsidR="00F56ED7" w:rsidRPr="00E42444" w:rsidRDefault="00E42444" w:rsidP="00E42444">
            <w:pPr>
              <w:pStyle w:val="103"/>
              <w:rPr>
                <w:lang w:eastAsia="ru-RU"/>
              </w:rPr>
            </w:pPr>
            <w:r w:rsidRPr="00E42444">
              <w:rPr>
                <w:lang w:eastAsia="ru-RU"/>
              </w:rPr>
              <w:t>91,8</w:t>
            </w:r>
          </w:p>
        </w:tc>
        <w:tc>
          <w:tcPr>
            <w:tcW w:w="201" w:type="pct"/>
            <w:noWrap/>
            <w:hideMark/>
          </w:tcPr>
          <w:p w14:paraId="3573B122" w14:textId="77777777" w:rsidR="00F56ED7" w:rsidRPr="00E42444" w:rsidRDefault="00E42444" w:rsidP="00E42444">
            <w:pPr>
              <w:pStyle w:val="103"/>
              <w:rPr>
                <w:lang w:eastAsia="ru-RU"/>
              </w:rPr>
            </w:pPr>
            <w:r w:rsidRPr="00E42444">
              <w:rPr>
                <w:lang w:eastAsia="ru-RU"/>
              </w:rPr>
              <w:t>91,8</w:t>
            </w:r>
          </w:p>
        </w:tc>
        <w:tc>
          <w:tcPr>
            <w:tcW w:w="200" w:type="pct"/>
            <w:noWrap/>
            <w:hideMark/>
          </w:tcPr>
          <w:p w14:paraId="325F39B9" w14:textId="77777777" w:rsidR="00F56ED7" w:rsidRPr="00E42444" w:rsidRDefault="00E42444" w:rsidP="00E42444">
            <w:pPr>
              <w:pStyle w:val="103"/>
              <w:rPr>
                <w:lang w:eastAsia="ru-RU"/>
              </w:rPr>
            </w:pPr>
            <w:r w:rsidRPr="00E42444">
              <w:rPr>
                <w:lang w:eastAsia="ru-RU"/>
              </w:rPr>
              <w:t>91,8</w:t>
            </w:r>
          </w:p>
        </w:tc>
        <w:tc>
          <w:tcPr>
            <w:tcW w:w="201" w:type="pct"/>
            <w:noWrap/>
            <w:hideMark/>
          </w:tcPr>
          <w:p w14:paraId="0A3635EB" w14:textId="77777777" w:rsidR="00F56ED7" w:rsidRPr="00E42444" w:rsidRDefault="00E42444" w:rsidP="00E42444">
            <w:pPr>
              <w:pStyle w:val="103"/>
              <w:rPr>
                <w:lang w:eastAsia="ru-RU"/>
              </w:rPr>
            </w:pPr>
            <w:r w:rsidRPr="00E42444">
              <w:rPr>
                <w:lang w:eastAsia="ru-RU"/>
              </w:rPr>
              <w:t>91,8</w:t>
            </w:r>
          </w:p>
        </w:tc>
        <w:tc>
          <w:tcPr>
            <w:tcW w:w="201" w:type="pct"/>
            <w:noWrap/>
            <w:hideMark/>
          </w:tcPr>
          <w:p w14:paraId="5CBF2554" w14:textId="77777777" w:rsidR="00F56ED7" w:rsidRPr="00E42444" w:rsidRDefault="00E42444" w:rsidP="00E42444">
            <w:pPr>
              <w:pStyle w:val="103"/>
              <w:rPr>
                <w:lang w:eastAsia="ru-RU"/>
              </w:rPr>
            </w:pPr>
            <w:r w:rsidRPr="00E42444">
              <w:rPr>
                <w:lang w:eastAsia="ru-RU"/>
              </w:rPr>
              <w:t>91,8</w:t>
            </w:r>
          </w:p>
        </w:tc>
        <w:tc>
          <w:tcPr>
            <w:tcW w:w="201" w:type="pct"/>
            <w:noWrap/>
            <w:hideMark/>
          </w:tcPr>
          <w:p w14:paraId="2C07E0C2" w14:textId="77777777" w:rsidR="00F56ED7" w:rsidRPr="00E42444" w:rsidRDefault="00E42444" w:rsidP="00E42444">
            <w:pPr>
              <w:pStyle w:val="103"/>
              <w:rPr>
                <w:lang w:eastAsia="ru-RU"/>
              </w:rPr>
            </w:pPr>
            <w:r w:rsidRPr="00E42444">
              <w:rPr>
                <w:lang w:eastAsia="ru-RU"/>
              </w:rPr>
              <w:t>91,8</w:t>
            </w:r>
          </w:p>
        </w:tc>
        <w:tc>
          <w:tcPr>
            <w:tcW w:w="201" w:type="pct"/>
            <w:noWrap/>
            <w:hideMark/>
          </w:tcPr>
          <w:p w14:paraId="454632C4" w14:textId="77777777" w:rsidR="00F56ED7" w:rsidRPr="00E42444" w:rsidRDefault="00E42444" w:rsidP="00E42444">
            <w:pPr>
              <w:pStyle w:val="103"/>
              <w:rPr>
                <w:lang w:eastAsia="ru-RU"/>
              </w:rPr>
            </w:pPr>
            <w:r w:rsidRPr="00E42444">
              <w:rPr>
                <w:lang w:eastAsia="ru-RU"/>
              </w:rPr>
              <w:t>91,8</w:t>
            </w:r>
          </w:p>
        </w:tc>
      </w:tr>
      <w:tr w:rsidR="00E42444" w:rsidRPr="00E42444" w14:paraId="67D3A05A" w14:textId="77777777" w:rsidTr="00612D72">
        <w:trPr>
          <w:trHeight w:val="20"/>
        </w:trPr>
        <w:tc>
          <w:tcPr>
            <w:tcW w:w="133" w:type="pct"/>
            <w:hideMark/>
          </w:tcPr>
          <w:p w14:paraId="420238C1" w14:textId="77777777" w:rsidR="00F56ED7" w:rsidRPr="00E42444" w:rsidRDefault="00E42444" w:rsidP="00E42444">
            <w:pPr>
              <w:pStyle w:val="103"/>
              <w:rPr>
                <w:lang w:eastAsia="ru-RU"/>
              </w:rPr>
            </w:pPr>
            <w:r w:rsidRPr="00E42444">
              <w:rPr>
                <w:lang w:eastAsia="ru-RU"/>
              </w:rPr>
              <w:t>1.2.</w:t>
            </w:r>
          </w:p>
        </w:tc>
        <w:tc>
          <w:tcPr>
            <w:tcW w:w="492" w:type="pct"/>
            <w:hideMark/>
          </w:tcPr>
          <w:p w14:paraId="6A482C09" w14:textId="77777777" w:rsidR="00F56ED7" w:rsidRPr="00E42444" w:rsidRDefault="00E42444" w:rsidP="00E42444">
            <w:pPr>
              <w:pStyle w:val="103"/>
              <w:rPr>
                <w:lang w:eastAsia="ru-RU"/>
              </w:rPr>
            </w:pPr>
            <w:r w:rsidRPr="00E42444">
              <w:rPr>
                <w:lang w:eastAsia="ru-RU"/>
              </w:rPr>
              <w:t>Выработка тепловой энергии в год, в т.ч.:</w:t>
            </w:r>
          </w:p>
        </w:tc>
        <w:tc>
          <w:tcPr>
            <w:tcW w:w="163" w:type="pct"/>
            <w:hideMark/>
          </w:tcPr>
          <w:p w14:paraId="6DCE52FF" w14:textId="77777777" w:rsidR="00F56ED7" w:rsidRPr="00E42444" w:rsidRDefault="00E42444" w:rsidP="00E42444">
            <w:pPr>
              <w:pStyle w:val="103"/>
              <w:rPr>
                <w:lang w:eastAsia="ru-RU"/>
              </w:rPr>
            </w:pPr>
            <w:r w:rsidRPr="00E42444">
              <w:rPr>
                <w:lang w:eastAsia="ru-RU"/>
              </w:rPr>
              <w:t>Гкал/год</w:t>
            </w:r>
          </w:p>
        </w:tc>
        <w:tc>
          <w:tcPr>
            <w:tcW w:w="200" w:type="pct"/>
            <w:hideMark/>
          </w:tcPr>
          <w:p w14:paraId="1F52F8E6" w14:textId="77777777" w:rsidR="00F56ED7" w:rsidRPr="00E42444" w:rsidRDefault="00E42444" w:rsidP="00E42444">
            <w:pPr>
              <w:pStyle w:val="103"/>
              <w:rPr>
                <w:lang w:eastAsia="ru-RU"/>
              </w:rPr>
            </w:pPr>
            <w:r w:rsidRPr="00E42444">
              <w:rPr>
                <w:lang w:eastAsia="ru-RU"/>
              </w:rPr>
              <w:t> </w:t>
            </w:r>
          </w:p>
        </w:tc>
        <w:tc>
          <w:tcPr>
            <w:tcW w:w="201" w:type="pct"/>
            <w:noWrap/>
            <w:hideMark/>
          </w:tcPr>
          <w:p w14:paraId="4D23578F" w14:textId="77777777" w:rsidR="00F56ED7" w:rsidRPr="00E42444" w:rsidRDefault="00E42444" w:rsidP="00E42444">
            <w:pPr>
              <w:pStyle w:val="103"/>
              <w:rPr>
                <w:lang w:eastAsia="ru-RU"/>
              </w:rPr>
            </w:pPr>
            <w:r w:rsidRPr="00E42444">
              <w:rPr>
                <w:lang w:eastAsia="ru-RU"/>
              </w:rPr>
              <w:t>136 955,9</w:t>
            </w:r>
          </w:p>
        </w:tc>
        <w:tc>
          <w:tcPr>
            <w:tcW w:w="201" w:type="pct"/>
            <w:noWrap/>
            <w:hideMark/>
          </w:tcPr>
          <w:p w14:paraId="5FE2F824" w14:textId="77777777" w:rsidR="00F56ED7" w:rsidRPr="00E42444" w:rsidRDefault="00E42444" w:rsidP="00E42444">
            <w:pPr>
              <w:pStyle w:val="103"/>
              <w:rPr>
                <w:lang w:eastAsia="ru-RU"/>
              </w:rPr>
            </w:pPr>
            <w:r w:rsidRPr="00E42444">
              <w:rPr>
                <w:lang w:eastAsia="ru-RU"/>
              </w:rPr>
              <w:t>136 955,9</w:t>
            </w:r>
          </w:p>
        </w:tc>
        <w:tc>
          <w:tcPr>
            <w:tcW w:w="201" w:type="pct"/>
            <w:noWrap/>
            <w:hideMark/>
          </w:tcPr>
          <w:p w14:paraId="21566C33" w14:textId="77777777" w:rsidR="00F56ED7" w:rsidRPr="00E42444" w:rsidRDefault="00E42444" w:rsidP="00E42444">
            <w:pPr>
              <w:pStyle w:val="103"/>
              <w:rPr>
                <w:lang w:eastAsia="ru-RU"/>
              </w:rPr>
            </w:pPr>
            <w:r w:rsidRPr="00E42444">
              <w:rPr>
                <w:lang w:eastAsia="ru-RU"/>
              </w:rPr>
              <w:t>136 955,9</w:t>
            </w:r>
          </w:p>
        </w:tc>
        <w:tc>
          <w:tcPr>
            <w:tcW w:w="200" w:type="pct"/>
            <w:noWrap/>
            <w:hideMark/>
          </w:tcPr>
          <w:p w14:paraId="0B81A251"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073CC356"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411E7FC7"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4A18BE59" w14:textId="77777777" w:rsidR="00F56ED7" w:rsidRPr="00E42444" w:rsidRDefault="00E42444" w:rsidP="00E42444">
            <w:pPr>
              <w:pStyle w:val="103"/>
              <w:rPr>
                <w:lang w:eastAsia="ru-RU"/>
              </w:rPr>
            </w:pPr>
            <w:r w:rsidRPr="00E42444">
              <w:rPr>
                <w:lang w:eastAsia="ru-RU"/>
              </w:rPr>
              <w:t>157 231,9</w:t>
            </w:r>
          </w:p>
        </w:tc>
        <w:tc>
          <w:tcPr>
            <w:tcW w:w="200" w:type="pct"/>
            <w:noWrap/>
            <w:hideMark/>
          </w:tcPr>
          <w:p w14:paraId="324B39FE"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0AFCA110"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18BBA9D9"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726FA4CC" w14:textId="77777777" w:rsidR="00F56ED7" w:rsidRPr="00E42444" w:rsidRDefault="00E42444" w:rsidP="00E42444">
            <w:pPr>
              <w:pStyle w:val="103"/>
              <w:rPr>
                <w:lang w:eastAsia="ru-RU"/>
              </w:rPr>
            </w:pPr>
            <w:r w:rsidRPr="00E42444">
              <w:rPr>
                <w:lang w:eastAsia="ru-RU"/>
              </w:rPr>
              <w:t>157 231,9</w:t>
            </w:r>
          </w:p>
        </w:tc>
        <w:tc>
          <w:tcPr>
            <w:tcW w:w="200" w:type="pct"/>
            <w:noWrap/>
            <w:hideMark/>
          </w:tcPr>
          <w:p w14:paraId="40122470"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130CC01F"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6B331A29"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227F79E0" w14:textId="77777777" w:rsidR="00F56ED7" w:rsidRPr="00E42444" w:rsidRDefault="00E42444" w:rsidP="00E42444">
            <w:pPr>
              <w:pStyle w:val="103"/>
              <w:rPr>
                <w:lang w:eastAsia="ru-RU"/>
              </w:rPr>
            </w:pPr>
            <w:r w:rsidRPr="00E42444">
              <w:rPr>
                <w:lang w:eastAsia="ru-RU"/>
              </w:rPr>
              <w:t>157 231,9</w:t>
            </w:r>
          </w:p>
        </w:tc>
        <w:tc>
          <w:tcPr>
            <w:tcW w:w="200" w:type="pct"/>
            <w:noWrap/>
            <w:hideMark/>
          </w:tcPr>
          <w:p w14:paraId="0F735E45"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57F43303"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4E55F1E6"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522DEF67" w14:textId="77777777" w:rsidR="00F56ED7" w:rsidRPr="00E42444" w:rsidRDefault="00E42444" w:rsidP="00E42444">
            <w:pPr>
              <w:pStyle w:val="103"/>
              <w:rPr>
                <w:lang w:eastAsia="ru-RU"/>
              </w:rPr>
            </w:pPr>
            <w:r w:rsidRPr="00E42444">
              <w:rPr>
                <w:lang w:eastAsia="ru-RU"/>
              </w:rPr>
              <w:t>157 231,9</w:t>
            </w:r>
          </w:p>
        </w:tc>
        <w:tc>
          <w:tcPr>
            <w:tcW w:w="201" w:type="pct"/>
            <w:noWrap/>
            <w:hideMark/>
          </w:tcPr>
          <w:p w14:paraId="47461D02" w14:textId="77777777" w:rsidR="00F56ED7" w:rsidRPr="00E42444" w:rsidRDefault="00E42444" w:rsidP="00E42444">
            <w:pPr>
              <w:pStyle w:val="103"/>
              <w:rPr>
                <w:lang w:eastAsia="ru-RU"/>
              </w:rPr>
            </w:pPr>
            <w:r w:rsidRPr="00E42444">
              <w:rPr>
                <w:lang w:eastAsia="ru-RU"/>
              </w:rPr>
              <w:t>157 231,9</w:t>
            </w:r>
          </w:p>
        </w:tc>
      </w:tr>
      <w:tr w:rsidR="00E42444" w:rsidRPr="00E42444" w14:paraId="308CE5F0" w14:textId="77777777" w:rsidTr="00612D72">
        <w:trPr>
          <w:trHeight w:val="20"/>
        </w:trPr>
        <w:tc>
          <w:tcPr>
            <w:tcW w:w="133" w:type="pct"/>
            <w:hideMark/>
          </w:tcPr>
          <w:p w14:paraId="3CBB999A" w14:textId="77777777" w:rsidR="00F56ED7" w:rsidRPr="00E42444" w:rsidRDefault="00E42444" w:rsidP="00E42444">
            <w:pPr>
              <w:pStyle w:val="103"/>
              <w:rPr>
                <w:lang w:eastAsia="ru-RU"/>
              </w:rPr>
            </w:pPr>
            <w:r w:rsidRPr="00E42444">
              <w:rPr>
                <w:lang w:eastAsia="ru-RU"/>
              </w:rPr>
              <w:t> </w:t>
            </w:r>
          </w:p>
        </w:tc>
        <w:tc>
          <w:tcPr>
            <w:tcW w:w="492" w:type="pct"/>
            <w:hideMark/>
          </w:tcPr>
          <w:p w14:paraId="04007AEC" w14:textId="77777777" w:rsidR="00F56ED7" w:rsidRPr="00E42444" w:rsidRDefault="00E42444" w:rsidP="00E42444">
            <w:pPr>
              <w:pStyle w:val="103"/>
              <w:rPr>
                <w:lang w:eastAsia="ru-RU"/>
              </w:rPr>
            </w:pPr>
            <w:r w:rsidRPr="00E42444">
              <w:rPr>
                <w:lang w:eastAsia="ru-RU"/>
              </w:rPr>
              <w:t>Собственные нужды</w:t>
            </w:r>
          </w:p>
        </w:tc>
        <w:tc>
          <w:tcPr>
            <w:tcW w:w="163" w:type="pct"/>
            <w:hideMark/>
          </w:tcPr>
          <w:p w14:paraId="21785846" w14:textId="77777777" w:rsidR="00F56ED7" w:rsidRPr="00E42444" w:rsidRDefault="00E42444" w:rsidP="00E42444">
            <w:pPr>
              <w:pStyle w:val="103"/>
              <w:rPr>
                <w:lang w:eastAsia="ru-RU"/>
              </w:rPr>
            </w:pPr>
            <w:r w:rsidRPr="00E42444">
              <w:rPr>
                <w:lang w:eastAsia="ru-RU"/>
              </w:rPr>
              <w:t>Гкал</w:t>
            </w:r>
          </w:p>
        </w:tc>
        <w:tc>
          <w:tcPr>
            <w:tcW w:w="200" w:type="pct"/>
            <w:noWrap/>
            <w:hideMark/>
          </w:tcPr>
          <w:p w14:paraId="20DF332C" w14:textId="77777777" w:rsidR="00F56ED7" w:rsidRPr="00E42444" w:rsidRDefault="00E42444" w:rsidP="00E42444">
            <w:pPr>
              <w:pStyle w:val="103"/>
              <w:rPr>
                <w:lang w:eastAsia="ru-RU"/>
              </w:rPr>
            </w:pPr>
            <w:r w:rsidRPr="00E42444">
              <w:rPr>
                <w:lang w:eastAsia="ru-RU"/>
              </w:rPr>
              <w:t> </w:t>
            </w:r>
          </w:p>
        </w:tc>
        <w:tc>
          <w:tcPr>
            <w:tcW w:w="201" w:type="pct"/>
            <w:noWrap/>
            <w:hideMark/>
          </w:tcPr>
          <w:p w14:paraId="2DBAEC3D" w14:textId="77777777" w:rsidR="00F56ED7" w:rsidRPr="00E42444" w:rsidRDefault="00E42444" w:rsidP="00E42444">
            <w:pPr>
              <w:pStyle w:val="103"/>
              <w:rPr>
                <w:lang w:eastAsia="ru-RU"/>
              </w:rPr>
            </w:pPr>
            <w:r w:rsidRPr="00E42444">
              <w:rPr>
                <w:lang w:eastAsia="ru-RU"/>
              </w:rPr>
              <w:t>3 099,8</w:t>
            </w:r>
          </w:p>
        </w:tc>
        <w:tc>
          <w:tcPr>
            <w:tcW w:w="201" w:type="pct"/>
            <w:noWrap/>
            <w:hideMark/>
          </w:tcPr>
          <w:p w14:paraId="77059E0C" w14:textId="77777777" w:rsidR="00F56ED7" w:rsidRPr="00E42444" w:rsidRDefault="00E42444" w:rsidP="00E42444">
            <w:pPr>
              <w:pStyle w:val="103"/>
              <w:rPr>
                <w:lang w:eastAsia="ru-RU"/>
              </w:rPr>
            </w:pPr>
            <w:r w:rsidRPr="00E42444">
              <w:rPr>
                <w:lang w:eastAsia="ru-RU"/>
              </w:rPr>
              <w:t>3 099,8</w:t>
            </w:r>
          </w:p>
        </w:tc>
        <w:tc>
          <w:tcPr>
            <w:tcW w:w="201" w:type="pct"/>
            <w:noWrap/>
            <w:hideMark/>
          </w:tcPr>
          <w:p w14:paraId="2D8D33E9" w14:textId="77777777" w:rsidR="00F56ED7" w:rsidRPr="00E42444" w:rsidRDefault="00E42444" w:rsidP="00E42444">
            <w:pPr>
              <w:pStyle w:val="103"/>
              <w:rPr>
                <w:lang w:eastAsia="ru-RU"/>
              </w:rPr>
            </w:pPr>
            <w:r w:rsidRPr="00E42444">
              <w:rPr>
                <w:lang w:eastAsia="ru-RU"/>
              </w:rPr>
              <w:t>3 099,8</w:t>
            </w:r>
          </w:p>
        </w:tc>
        <w:tc>
          <w:tcPr>
            <w:tcW w:w="200" w:type="pct"/>
            <w:noWrap/>
            <w:hideMark/>
          </w:tcPr>
          <w:p w14:paraId="1D0D4DBC"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226BE1D7"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1FC3C5F5"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348DFB1B" w14:textId="77777777" w:rsidR="00F56ED7" w:rsidRPr="00E42444" w:rsidRDefault="00E42444" w:rsidP="00E42444">
            <w:pPr>
              <w:pStyle w:val="103"/>
              <w:rPr>
                <w:lang w:eastAsia="ru-RU"/>
              </w:rPr>
            </w:pPr>
            <w:r w:rsidRPr="00E42444">
              <w:rPr>
                <w:lang w:eastAsia="ru-RU"/>
              </w:rPr>
              <w:t>2 055,0</w:t>
            </w:r>
          </w:p>
        </w:tc>
        <w:tc>
          <w:tcPr>
            <w:tcW w:w="200" w:type="pct"/>
            <w:noWrap/>
            <w:hideMark/>
          </w:tcPr>
          <w:p w14:paraId="45E71001"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4C5DBDFF"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434EABFD"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3C28E645" w14:textId="77777777" w:rsidR="00F56ED7" w:rsidRPr="00E42444" w:rsidRDefault="00E42444" w:rsidP="00E42444">
            <w:pPr>
              <w:pStyle w:val="103"/>
              <w:rPr>
                <w:lang w:eastAsia="ru-RU"/>
              </w:rPr>
            </w:pPr>
            <w:r w:rsidRPr="00E42444">
              <w:rPr>
                <w:lang w:eastAsia="ru-RU"/>
              </w:rPr>
              <w:t>2 055,0</w:t>
            </w:r>
          </w:p>
        </w:tc>
        <w:tc>
          <w:tcPr>
            <w:tcW w:w="200" w:type="pct"/>
            <w:noWrap/>
            <w:hideMark/>
          </w:tcPr>
          <w:p w14:paraId="0816CB59"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6D83C67C"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736262E1"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207837DE" w14:textId="77777777" w:rsidR="00F56ED7" w:rsidRPr="00E42444" w:rsidRDefault="00E42444" w:rsidP="00E42444">
            <w:pPr>
              <w:pStyle w:val="103"/>
              <w:rPr>
                <w:lang w:eastAsia="ru-RU"/>
              </w:rPr>
            </w:pPr>
            <w:r w:rsidRPr="00E42444">
              <w:rPr>
                <w:lang w:eastAsia="ru-RU"/>
              </w:rPr>
              <w:t>2 055,0</w:t>
            </w:r>
          </w:p>
        </w:tc>
        <w:tc>
          <w:tcPr>
            <w:tcW w:w="200" w:type="pct"/>
            <w:noWrap/>
            <w:hideMark/>
          </w:tcPr>
          <w:p w14:paraId="3F04094E"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18E5BE05"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40B780A3"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5ACEB73E" w14:textId="77777777" w:rsidR="00F56ED7" w:rsidRPr="00E42444" w:rsidRDefault="00E42444" w:rsidP="00E42444">
            <w:pPr>
              <w:pStyle w:val="103"/>
              <w:rPr>
                <w:lang w:eastAsia="ru-RU"/>
              </w:rPr>
            </w:pPr>
            <w:r w:rsidRPr="00E42444">
              <w:rPr>
                <w:lang w:eastAsia="ru-RU"/>
              </w:rPr>
              <w:t>2 055,0</w:t>
            </w:r>
          </w:p>
        </w:tc>
        <w:tc>
          <w:tcPr>
            <w:tcW w:w="201" w:type="pct"/>
            <w:noWrap/>
            <w:hideMark/>
          </w:tcPr>
          <w:p w14:paraId="4758B10C" w14:textId="77777777" w:rsidR="00F56ED7" w:rsidRPr="00E42444" w:rsidRDefault="00E42444" w:rsidP="00E42444">
            <w:pPr>
              <w:pStyle w:val="103"/>
              <w:rPr>
                <w:lang w:eastAsia="ru-RU"/>
              </w:rPr>
            </w:pPr>
            <w:r w:rsidRPr="00E42444">
              <w:rPr>
                <w:lang w:eastAsia="ru-RU"/>
              </w:rPr>
              <w:t>2 055,0</w:t>
            </w:r>
          </w:p>
        </w:tc>
      </w:tr>
      <w:tr w:rsidR="00E42444" w:rsidRPr="00E42444" w14:paraId="73323A63" w14:textId="77777777" w:rsidTr="00612D72">
        <w:trPr>
          <w:trHeight w:val="20"/>
        </w:trPr>
        <w:tc>
          <w:tcPr>
            <w:tcW w:w="133" w:type="pct"/>
            <w:hideMark/>
          </w:tcPr>
          <w:p w14:paraId="285DF417" w14:textId="77777777" w:rsidR="00F56ED7" w:rsidRPr="00E42444" w:rsidRDefault="00E42444" w:rsidP="00E42444">
            <w:pPr>
              <w:pStyle w:val="103"/>
              <w:rPr>
                <w:lang w:eastAsia="ru-RU"/>
              </w:rPr>
            </w:pPr>
            <w:r w:rsidRPr="00E42444">
              <w:rPr>
                <w:lang w:eastAsia="ru-RU"/>
              </w:rPr>
              <w:t> </w:t>
            </w:r>
          </w:p>
        </w:tc>
        <w:tc>
          <w:tcPr>
            <w:tcW w:w="492" w:type="pct"/>
            <w:hideMark/>
          </w:tcPr>
          <w:p w14:paraId="3769F045" w14:textId="77777777" w:rsidR="00F56ED7" w:rsidRPr="00E42444" w:rsidRDefault="00E42444" w:rsidP="00E42444">
            <w:pPr>
              <w:pStyle w:val="103"/>
              <w:rPr>
                <w:lang w:eastAsia="ru-RU"/>
              </w:rPr>
            </w:pPr>
            <w:r w:rsidRPr="00E42444">
              <w:rPr>
                <w:lang w:eastAsia="ru-RU"/>
              </w:rPr>
              <w:t>% от выработки</w:t>
            </w:r>
          </w:p>
        </w:tc>
        <w:tc>
          <w:tcPr>
            <w:tcW w:w="163" w:type="pct"/>
            <w:hideMark/>
          </w:tcPr>
          <w:p w14:paraId="76335FB4" w14:textId="77777777" w:rsidR="00F56ED7" w:rsidRPr="00E42444" w:rsidRDefault="00E42444" w:rsidP="00E42444">
            <w:pPr>
              <w:pStyle w:val="103"/>
              <w:rPr>
                <w:lang w:eastAsia="ru-RU"/>
              </w:rPr>
            </w:pPr>
            <w:r w:rsidRPr="00E42444">
              <w:rPr>
                <w:lang w:eastAsia="ru-RU"/>
              </w:rPr>
              <w:t>%</w:t>
            </w:r>
          </w:p>
        </w:tc>
        <w:tc>
          <w:tcPr>
            <w:tcW w:w="200" w:type="pct"/>
            <w:noWrap/>
            <w:hideMark/>
          </w:tcPr>
          <w:p w14:paraId="2BEB7806" w14:textId="77777777" w:rsidR="00F56ED7" w:rsidRPr="00E42444" w:rsidRDefault="00E42444" w:rsidP="00E42444">
            <w:pPr>
              <w:pStyle w:val="103"/>
              <w:rPr>
                <w:lang w:eastAsia="ru-RU"/>
              </w:rPr>
            </w:pPr>
            <w:r w:rsidRPr="00E42444">
              <w:rPr>
                <w:lang w:eastAsia="ru-RU"/>
              </w:rPr>
              <w:t> </w:t>
            </w:r>
          </w:p>
        </w:tc>
        <w:tc>
          <w:tcPr>
            <w:tcW w:w="201" w:type="pct"/>
            <w:noWrap/>
            <w:hideMark/>
          </w:tcPr>
          <w:p w14:paraId="03684CEF" w14:textId="77777777" w:rsidR="00F56ED7" w:rsidRPr="00E42444" w:rsidRDefault="00E42444" w:rsidP="00E42444">
            <w:pPr>
              <w:pStyle w:val="103"/>
              <w:rPr>
                <w:lang w:eastAsia="ru-RU"/>
              </w:rPr>
            </w:pPr>
            <w:r w:rsidRPr="00E42444">
              <w:rPr>
                <w:lang w:eastAsia="ru-RU"/>
              </w:rPr>
              <w:t>2,3%</w:t>
            </w:r>
          </w:p>
        </w:tc>
        <w:tc>
          <w:tcPr>
            <w:tcW w:w="201" w:type="pct"/>
            <w:noWrap/>
            <w:hideMark/>
          </w:tcPr>
          <w:p w14:paraId="535C1CA1" w14:textId="77777777" w:rsidR="00F56ED7" w:rsidRPr="00E42444" w:rsidRDefault="00E42444" w:rsidP="00E42444">
            <w:pPr>
              <w:pStyle w:val="103"/>
              <w:rPr>
                <w:lang w:eastAsia="ru-RU"/>
              </w:rPr>
            </w:pPr>
            <w:r w:rsidRPr="00E42444">
              <w:rPr>
                <w:lang w:eastAsia="ru-RU"/>
              </w:rPr>
              <w:t>2,3%</w:t>
            </w:r>
          </w:p>
        </w:tc>
        <w:tc>
          <w:tcPr>
            <w:tcW w:w="201" w:type="pct"/>
            <w:noWrap/>
            <w:hideMark/>
          </w:tcPr>
          <w:p w14:paraId="0FC321FC" w14:textId="77777777" w:rsidR="00F56ED7" w:rsidRPr="00E42444" w:rsidRDefault="00E42444" w:rsidP="00E42444">
            <w:pPr>
              <w:pStyle w:val="103"/>
              <w:rPr>
                <w:lang w:eastAsia="ru-RU"/>
              </w:rPr>
            </w:pPr>
            <w:r w:rsidRPr="00E42444">
              <w:rPr>
                <w:lang w:eastAsia="ru-RU"/>
              </w:rPr>
              <w:t>2,3%</w:t>
            </w:r>
          </w:p>
        </w:tc>
        <w:tc>
          <w:tcPr>
            <w:tcW w:w="200" w:type="pct"/>
            <w:noWrap/>
            <w:hideMark/>
          </w:tcPr>
          <w:p w14:paraId="4BFB7DB0" w14:textId="77777777" w:rsidR="00F56ED7" w:rsidRPr="00E42444" w:rsidRDefault="00E42444" w:rsidP="00E42444">
            <w:pPr>
              <w:pStyle w:val="103"/>
              <w:rPr>
                <w:lang w:eastAsia="ru-RU"/>
              </w:rPr>
            </w:pPr>
            <w:r w:rsidRPr="00E42444">
              <w:rPr>
                <w:lang w:eastAsia="ru-RU"/>
              </w:rPr>
              <w:t>1,3%</w:t>
            </w:r>
          </w:p>
        </w:tc>
        <w:tc>
          <w:tcPr>
            <w:tcW w:w="201" w:type="pct"/>
            <w:noWrap/>
            <w:hideMark/>
          </w:tcPr>
          <w:p w14:paraId="0A11AB2C" w14:textId="77777777" w:rsidR="00F56ED7" w:rsidRPr="00E42444" w:rsidRDefault="00E42444" w:rsidP="00E42444">
            <w:pPr>
              <w:pStyle w:val="103"/>
              <w:rPr>
                <w:lang w:eastAsia="ru-RU"/>
              </w:rPr>
            </w:pPr>
            <w:r w:rsidRPr="00E42444">
              <w:rPr>
                <w:lang w:eastAsia="ru-RU"/>
              </w:rPr>
              <w:t>1,3%</w:t>
            </w:r>
          </w:p>
        </w:tc>
        <w:tc>
          <w:tcPr>
            <w:tcW w:w="201" w:type="pct"/>
            <w:noWrap/>
            <w:hideMark/>
          </w:tcPr>
          <w:p w14:paraId="62E06F7A" w14:textId="77777777" w:rsidR="00F56ED7" w:rsidRPr="00E42444" w:rsidRDefault="00E42444" w:rsidP="00E42444">
            <w:pPr>
              <w:pStyle w:val="103"/>
              <w:rPr>
                <w:lang w:eastAsia="ru-RU"/>
              </w:rPr>
            </w:pPr>
            <w:r w:rsidRPr="00E42444">
              <w:rPr>
                <w:lang w:eastAsia="ru-RU"/>
              </w:rPr>
              <w:t>1,3%</w:t>
            </w:r>
          </w:p>
        </w:tc>
        <w:tc>
          <w:tcPr>
            <w:tcW w:w="201" w:type="pct"/>
            <w:noWrap/>
            <w:hideMark/>
          </w:tcPr>
          <w:p w14:paraId="572199E0" w14:textId="77777777" w:rsidR="00F56ED7" w:rsidRPr="00E42444" w:rsidRDefault="00E42444" w:rsidP="00E42444">
            <w:pPr>
              <w:pStyle w:val="103"/>
              <w:rPr>
                <w:lang w:eastAsia="ru-RU"/>
              </w:rPr>
            </w:pPr>
            <w:r w:rsidRPr="00E42444">
              <w:rPr>
                <w:lang w:eastAsia="ru-RU"/>
              </w:rPr>
              <w:t>1,3%</w:t>
            </w:r>
          </w:p>
        </w:tc>
        <w:tc>
          <w:tcPr>
            <w:tcW w:w="200" w:type="pct"/>
            <w:noWrap/>
            <w:hideMark/>
          </w:tcPr>
          <w:p w14:paraId="3F18F832" w14:textId="77777777" w:rsidR="00F56ED7" w:rsidRPr="00E42444" w:rsidRDefault="00E42444" w:rsidP="00E42444">
            <w:pPr>
              <w:pStyle w:val="103"/>
              <w:rPr>
                <w:lang w:eastAsia="ru-RU"/>
              </w:rPr>
            </w:pPr>
            <w:r w:rsidRPr="00E42444">
              <w:rPr>
                <w:lang w:eastAsia="ru-RU"/>
              </w:rPr>
              <w:t>1,3%</w:t>
            </w:r>
          </w:p>
        </w:tc>
        <w:tc>
          <w:tcPr>
            <w:tcW w:w="201" w:type="pct"/>
            <w:noWrap/>
            <w:hideMark/>
          </w:tcPr>
          <w:p w14:paraId="3BF67D7E" w14:textId="77777777" w:rsidR="00F56ED7" w:rsidRPr="00E42444" w:rsidRDefault="00E42444" w:rsidP="00E42444">
            <w:pPr>
              <w:pStyle w:val="103"/>
              <w:rPr>
                <w:lang w:eastAsia="ru-RU"/>
              </w:rPr>
            </w:pPr>
            <w:r w:rsidRPr="00E42444">
              <w:rPr>
                <w:lang w:eastAsia="ru-RU"/>
              </w:rPr>
              <w:t>1,3%</w:t>
            </w:r>
          </w:p>
        </w:tc>
        <w:tc>
          <w:tcPr>
            <w:tcW w:w="201" w:type="pct"/>
            <w:noWrap/>
            <w:hideMark/>
          </w:tcPr>
          <w:p w14:paraId="7A3910C1" w14:textId="77777777" w:rsidR="00F56ED7" w:rsidRPr="00E42444" w:rsidRDefault="00E42444" w:rsidP="00E42444">
            <w:pPr>
              <w:pStyle w:val="103"/>
              <w:rPr>
                <w:lang w:eastAsia="ru-RU"/>
              </w:rPr>
            </w:pPr>
            <w:r w:rsidRPr="00E42444">
              <w:rPr>
                <w:lang w:eastAsia="ru-RU"/>
              </w:rPr>
              <w:t>1,3%</w:t>
            </w:r>
          </w:p>
        </w:tc>
        <w:tc>
          <w:tcPr>
            <w:tcW w:w="201" w:type="pct"/>
            <w:noWrap/>
            <w:hideMark/>
          </w:tcPr>
          <w:p w14:paraId="7A44AEFA" w14:textId="77777777" w:rsidR="00F56ED7" w:rsidRPr="00E42444" w:rsidRDefault="00E42444" w:rsidP="00E42444">
            <w:pPr>
              <w:pStyle w:val="103"/>
              <w:rPr>
                <w:lang w:eastAsia="ru-RU"/>
              </w:rPr>
            </w:pPr>
            <w:r w:rsidRPr="00E42444">
              <w:rPr>
                <w:lang w:eastAsia="ru-RU"/>
              </w:rPr>
              <w:t>1,3%</w:t>
            </w:r>
          </w:p>
        </w:tc>
        <w:tc>
          <w:tcPr>
            <w:tcW w:w="200" w:type="pct"/>
            <w:noWrap/>
            <w:hideMark/>
          </w:tcPr>
          <w:p w14:paraId="37F99832" w14:textId="77777777" w:rsidR="00F56ED7" w:rsidRPr="00E42444" w:rsidRDefault="00E42444" w:rsidP="00E42444">
            <w:pPr>
              <w:pStyle w:val="103"/>
              <w:rPr>
                <w:lang w:eastAsia="ru-RU"/>
              </w:rPr>
            </w:pPr>
            <w:r w:rsidRPr="00E42444">
              <w:rPr>
                <w:lang w:eastAsia="ru-RU"/>
              </w:rPr>
              <w:t>1,3%</w:t>
            </w:r>
          </w:p>
        </w:tc>
        <w:tc>
          <w:tcPr>
            <w:tcW w:w="201" w:type="pct"/>
            <w:noWrap/>
            <w:hideMark/>
          </w:tcPr>
          <w:p w14:paraId="7D5074E0" w14:textId="77777777" w:rsidR="00F56ED7" w:rsidRPr="00E42444" w:rsidRDefault="00E42444" w:rsidP="00E42444">
            <w:pPr>
              <w:pStyle w:val="103"/>
              <w:rPr>
                <w:lang w:eastAsia="ru-RU"/>
              </w:rPr>
            </w:pPr>
            <w:r w:rsidRPr="00E42444">
              <w:rPr>
                <w:lang w:eastAsia="ru-RU"/>
              </w:rPr>
              <w:t>1,3%</w:t>
            </w:r>
          </w:p>
        </w:tc>
        <w:tc>
          <w:tcPr>
            <w:tcW w:w="201" w:type="pct"/>
            <w:noWrap/>
            <w:hideMark/>
          </w:tcPr>
          <w:p w14:paraId="12A0B6DB" w14:textId="77777777" w:rsidR="00F56ED7" w:rsidRPr="00E42444" w:rsidRDefault="00E42444" w:rsidP="00E42444">
            <w:pPr>
              <w:pStyle w:val="103"/>
              <w:rPr>
                <w:lang w:eastAsia="ru-RU"/>
              </w:rPr>
            </w:pPr>
            <w:r w:rsidRPr="00E42444">
              <w:rPr>
                <w:lang w:eastAsia="ru-RU"/>
              </w:rPr>
              <w:t>1,3%</w:t>
            </w:r>
          </w:p>
        </w:tc>
        <w:tc>
          <w:tcPr>
            <w:tcW w:w="201" w:type="pct"/>
            <w:noWrap/>
            <w:hideMark/>
          </w:tcPr>
          <w:p w14:paraId="3A939E3D" w14:textId="77777777" w:rsidR="00F56ED7" w:rsidRPr="00E42444" w:rsidRDefault="00E42444" w:rsidP="00E42444">
            <w:pPr>
              <w:pStyle w:val="103"/>
              <w:rPr>
                <w:lang w:eastAsia="ru-RU"/>
              </w:rPr>
            </w:pPr>
            <w:r w:rsidRPr="00E42444">
              <w:rPr>
                <w:lang w:eastAsia="ru-RU"/>
              </w:rPr>
              <w:t>1,3%</w:t>
            </w:r>
          </w:p>
        </w:tc>
        <w:tc>
          <w:tcPr>
            <w:tcW w:w="200" w:type="pct"/>
            <w:noWrap/>
            <w:hideMark/>
          </w:tcPr>
          <w:p w14:paraId="4C2A6A38" w14:textId="77777777" w:rsidR="00F56ED7" w:rsidRPr="00E42444" w:rsidRDefault="00E42444" w:rsidP="00E42444">
            <w:pPr>
              <w:pStyle w:val="103"/>
              <w:rPr>
                <w:lang w:eastAsia="ru-RU"/>
              </w:rPr>
            </w:pPr>
            <w:r w:rsidRPr="00E42444">
              <w:rPr>
                <w:lang w:eastAsia="ru-RU"/>
              </w:rPr>
              <w:t>1,3%</w:t>
            </w:r>
          </w:p>
        </w:tc>
        <w:tc>
          <w:tcPr>
            <w:tcW w:w="201" w:type="pct"/>
            <w:noWrap/>
            <w:hideMark/>
          </w:tcPr>
          <w:p w14:paraId="1239BAF1" w14:textId="77777777" w:rsidR="00F56ED7" w:rsidRPr="00E42444" w:rsidRDefault="00E42444" w:rsidP="00E42444">
            <w:pPr>
              <w:pStyle w:val="103"/>
              <w:rPr>
                <w:lang w:eastAsia="ru-RU"/>
              </w:rPr>
            </w:pPr>
            <w:r w:rsidRPr="00E42444">
              <w:rPr>
                <w:lang w:eastAsia="ru-RU"/>
              </w:rPr>
              <w:t>1,3%</w:t>
            </w:r>
          </w:p>
        </w:tc>
        <w:tc>
          <w:tcPr>
            <w:tcW w:w="201" w:type="pct"/>
            <w:noWrap/>
            <w:hideMark/>
          </w:tcPr>
          <w:p w14:paraId="4BC565CC" w14:textId="77777777" w:rsidR="00F56ED7" w:rsidRPr="00E42444" w:rsidRDefault="00E42444" w:rsidP="00E42444">
            <w:pPr>
              <w:pStyle w:val="103"/>
              <w:rPr>
                <w:lang w:eastAsia="ru-RU"/>
              </w:rPr>
            </w:pPr>
            <w:r w:rsidRPr="00E42444">
              <w:rPr>
                <w:lang w:eastAsia="ru-RU"/>
              </w:rPr>
              <w:t>1,3%</w:t>
            </w:r>
          </w:p>
        </w:tc>
        <w:tc>
          <w:tcPr>
            <w:tcW w:w="201" w:type="pct"/>
            <w:noWrap/>
            <w:hideMark/>
          </w:tcPr>
          <w:p w14:paraId="6EDF306D" w14:textId="77777777" w:rsidR="00F56ED7" w:rsidRPr="00E42444" w:rsidRDefault="00E42444" w:rsidP="00E42444">
            <w:pPr>
              <w:pStyle w:val="103"/>
              <w:rPr>
                <w:lang w:eastAsia="ru-RU"/>
              </w:rPr>
            </w:pPr>
            <w:r w:rsidRPr="00E42444">
              <w:rPr>
                <w:lang w:eastAsia="ru-RU"/>
              </w:rPr>
              <w:t>1,3%</w:t>
            </w:r>
          </w:p>
        </w:tc>
        <w:tc>
          <w:tcPr>
            <w:tcW w:w="201" w:type="pct"/>
            <w:noWrap/>
            <w:hideMark/>
          </w:tcPr>
          <w:p w14:paraId="0351C654" w14:textId="77777777" w:rsidR="00F56ED7" w:rsidRPr="00E42444" w:rsidRDefault="00E42444" w:rsidP="00E42444">
            <w:pPr>
              <w:pStyle w:val="103"/>
              <w:rPr>
                <w:lang w:eastAsia="ru-RU"/>
              </w:rPr>
            </w:pPr>
            <w:r w:rsidRPr="00E42444">
              <w:rPr>
                <w:lang w:eastAsia="ru-RU"/>
              </w:rPr>
              <w:t>1,3%</w:t>
            </w:r>
          </w:p>
        </w:tc>
      </w:tr>
      <w:tr w:rsidR="00E42444" w:rsidRPr="00E42444" w14:paraId="6527EC06" w14:textId="77777777" w:rsidTr="00612D72">
        <w:trPr>
          <w:trHeight w:val="20"/>
        </w:trPr>
        <w:tc>
          <w:tcPr>
            <w:tcW w:w="133" w:type="pct"/>
            <w:hideMark/>
          </w:tcPr>
          <w:p w14:paraId="68F6D8CF" w14:textId="77777777" w:rsidR="00F56ED7" w:rsidRPr="00E42444" w:rsidRDefault="00E42444" w:rsidP="00E42444">
            <w:pPr>
              <w:pStyle w:val="103"/>
              <w:rPr>
                <w:lang w:eastAsia="ru-RU"/>
              </w:rPr>
            </w:pPr>
            <w:r w:rsidRPr="00E42444">
              <w:rPr>
                <w:lang w:eastAsia="ru-RU"/>
              </w:rPr>
              <w:t>1.3.</w:t>
            </w:r>
          </w:p>
        </w:tc>
        <w:tc>
          <w:tcPr>
            <w:tcW w:w="492" w:type="pct"/>
            <w:hideMark/>
          </w:tcPr>
          <w:p w14:paraId="60E85CE2" w14:textId="77777777" w:rsidR="00F56ED7" w:rsidRPr="00E42444" w:rsidRDefault="00E42444" w:rsidP="00E42444">
            <w:pPr>
              <w:pStyle w:val="103"/>
              <w:rPr>
                <w:lang w:eastAsia="ru-RU"/>
              </w:rPr>
            </w:pPr>
            <w:r w:rsidRPr="00E42444">
              <w:rPr>
                <w:lang w:eastAsia="ru-RU"/>
              </w:rPr>
              <w:t>Покупная теплоэнергия</w:t>
            </w:r>
          </w:p>
        </w:tc>
        <w:tc>
          <w:tcPr>
            <w:tcW w:w="163" w:type="pct"/>
            <w:hideMark/>
          </w:tcPr>
          <w:p w14:paraId="4D402237" w14:textId="77777777" w:rsidR="00F56ED7" w:rsidRPr="00E42444" w:rsidRDefault="00E42444" w:rsidP="00E42444">
            <w:pPr>
              <w:pStyle w:val="103"/>
              <w:rPr>
                <w:lang w:eastAsia="ru-RU"/>
              </w:rPr>
            </w:pPr>
            <w:r w:rsidRPr="00E42444">
              <w:rPr>
                <w:lang w:eastAsia="ru-RU"/>
              </w:rPr>
              <w:t>Гкал</w:t>
            </w:r>
          </w:p>
        </w:tc>
        <w:tc>
          <w:tcPr>
            <w:tcW w:w="200" w:type="pct"/>
            <w:noWrap/>
            <w:hideMark/>
          </w:tcPr>
          <w:p w14:paraId="306D8933" w14:textId="77777777" w:rsidR="00F56ED7" w:rsidRPr="00E42444" w:rsidRDefault="00E42444" w:rsidP="00E42444">
            <w:pPr>
              <w:pStyle w:val="103"/>
              <w:rPr>
                <w:lang w:eastAsia="ru-RU"/>
              </w:rPr>
            </w:pPr>
            <w:r w:rsidRPr="00E42444">
              <w:rPr>
                <w:lang w:eastAsia="ru-RU"/>
              </w:rPr>
              <w:t> </w:t>
            </w:r>
          </w:p>
        </w:tc>
        <w:tc>
          <w:tcPr>
            <w:tcW w:w="201" w:type="pct"/>
            <w:noWrap/>
            <w:hideMark/>
          </w:tcPr>
          <w:p w14:paraId="75352E9C" w14:textId="77777777" w:rsidR="00F56ED7" w:rsidRPr="00E42444" w:rsidRDefault="00E42444" w:rsidP="00E42444">
            <w:pPr>
              <w:pStyle w:val="103"/>
              <w:rPr>
                <w:lang w:eastAsia="ru-RU"/>
              </w:rPr>
            </w:pPr>
            <w:r w:rsidRPr="00E42444">
              <w:rPr>
                <w:lang w:eastAsia="ru-RU"/>
              </w:rPr>
              <w:t>23 609,8</w:t>
            </w:r>
          </w:p>
        </w:tc>
        <w:tc>
          <w:tcPr>
            <w:tcW w:w="201" w:type="pct"/>
            <w:noWrap/>
            <w:hideMark/>
          </w:tcPr>
          <w:p w14:paraId="144A02A6" w14:textId="77777777" w:rsidR="00F56ED7" w:rsidRPr="00E42444" w:rsidRDefault="00E42444" w:rsidP="00E42444">
            <w:pPr>
              <w:pStyle w:val="103"/>
              <w:rPr>
                <w:lang w:eastAsia="ru-RU"/>
              </w:rPr>
            </w:pPr>
            <w:r w:rsidRPr="00E42444">
              <w:rPr>
                <w:lang w:eastAsia="ru-RU"/>
              </w:rPr>
              <w:t>23 609,8</w:t>
            </w:r>
          </w:p>
        </w:tc>
        <w:tc>
          <w:tcPr>
            <w:tcW w:w="201" w:type="pct"/>
            <w:noWrap/>
            <w:hideMark/>
          </w:tcPr>
          <w:p w14:paraId="76544409" w14:textId="77777777" w:rsidR="00F56ED7" w:rsidRPr="00E42444" w:rsidRDefault="00E42444" w:rsidP="00E42444">
            <w:pPr>
              <w:pStyle w:val="103"/>
              <w:rPr>
                <w:lang w:eastAsia="ru-RU"/>
              </w:rPr>
            </w:pPr>
            <w:r w:rsidRPr="00E42444">
              <w:rPr>
                <w:lang w:eastAsia="ru-RU"/>
              </w:rPr>
              <w:t>23 609,8</w:t>
            </w:r>
          </w:p>
        </w:tc>
        <w:tc>
          <w:tcPr>
            <w:tcW w:w="200" w:type="pct"/>
            <w:noWrap/>
            <w:hideMark/>
          </w:tcPr>
          <w:p w14:paraId="19C31425" w14:textId="77777777" w:rsidR="00F56ED7" w:rsidRPr="00E42444" w:rsidRDefault="00E42444" w:rsidP="00E42444">
            <w:pPr>
              <w:pStyle w:val="103"/>
              <w:rPr>
                <w:lang w:eastAsia="ru-RU"/>
              </w:rPr>
            </w:pPr>
            <w:r w:rsidRPr="00E42444">
              <w:rPr>
                <w:lang w:eastAsia="ru-RU"/>
              </w:rPr>
              <w:t>615,6</w:t>
            </w:r>
          </w:p>
        </w:tc>
        <w:tc>
          <w:tcPr>
            <w:tcW w:w="201" w:type="pct"/>
            <w:noWrap/>
            <w:hideMark/>
          </w:tcPr>
          <w:p w14:paraId="6BE8811E" w14:textId="77777777" w:rsidR="00F56ED7" w:rsidRPr="00E42444" w:rsidRDefault="00E42444" w:rsidP="00E42444">
            <w:pPr>
              <w:pStyle w:val="103"/>
              <w:rPr>
                <w:lang w:eastAsia="ru-RU"/>
              </w:rPr>
            </w:pPr>
            <w:r w:rsidRPr="00E42444">
              <w:rPr>
                <w:lang w:eastAsia="ru-RU"/>
              </w:rPr>
              <w:t>615,6</w:t>
            </w:r>
          </w:p>
        </w:tc>
        <w:tc>
          <w:tcPr>
            <w:tcW w:w="201" w:type="pct"/>
            <w:noWrap/>
            <w:hideMark/>
          </w:tcPr>
          <w:p w14:paraId="51AE4625" w14:textId="77777777" w:rsidR="00F56ED7" w:rsidRPr="00E42444" w:rsidRDefault="00E42444" w:rsidP="00E42444">
            <w:pPr>
              <w:pStyle w:val="103"/>
              <w:rPr>
                <w:lang w:eastAsia="ru-RU"/>
              </w:rPr>
            </w:pPr>
            <w:r w:rsidRPr="00E42444">
              <w:rPr>
                <w:lang w:eastAsia="ru-RU"/>
              </w:rPr>
              <w:t>615,6</w:t>
            </w:r>
          </w:p>
        </w:tc>
        <w:tc>
          <w:tcPr>
            <w:tcW w:w="201" w:type="pct"/>
            <w:noWrap/>
            <w:hideMark/>
          </w:tcPr>
          <w:p w14:paraId="25C5E929" w14:textId="77777777" w:rsidR="00F56ED7" w:rsidRPr="00E42444" w:rsidRDefault="00E42444" w:rsidP="00E42444">
            <w:pPr>
              <w:pStyle w:val="103"/>
              <w:rPr>
                <w:lang w:eastAsia="ru-RU"/>
              </w:rPr>
            </w:pPr>
            <w:r w:rsidRPr="00E42444">
              <w:rPr>
                <w:lang w:eastAsia="ru-RU"/>
              </w:rPr>
              <w:t>615,6</w:t>
            </w:r>
          </w:p>
        </w:tc>
        <w:tc>
          <w:tcPr>
            <w:tcW w:w="200" w:type="pct"/>
            <w:noWrap/>
            <w:hideMark/>
          </w:tcPr>
          <w:p w14:paraId="348E9D11" w14:textId="77777777" w:rsidR="00F56ED7" w:rsidRPr="00E42444" w:rsidRDefault="00E42444" w:rsidP="00E42444">
            <w:pPr>
              <w:pStyle w:val="103"/>
              <w:rPr>
                <w:lang w:eastAsia="ru-RU"/>
              </w:rPr>
            </w:pPr>
            <w:r w:rsidRPr="00E42444">
              <w:rPr>
                <w:lang w:eastAsia="ru-RU"/>
              </w:rPr>
              <w:t>615,6</w:t>
            </w:r>
          </w:p>
        </w:tc>
        <w:tc>
          <w:tcPr>
            <w:tcW w:w="201" w:type="pct"/>
            <w:noWrap/>
            <w:hideMark/>
          </w:tcPr>
          <w:p w14:paraId="5E2C607A" w14:textId="77777777" w:rsidR="00F56ED7" w:rsidRPr="00E42444" w:rsidRDefault="00E42444" w:rsidP="00E42444">
            <w:pPr>
              <w:pStyle w:val="103"/>
              <w:rPr>
                <w:lang w:eastAsia="ru-RU"/>
              </w:rPr>
            </w:pPr>
            <w:r w:rsidRPr="00E42444">
              <w:rPr>
                <w:lang w:eastAsia="ru-RU"/>
              </w:rPr>
              <w:t>615,6</w:t>
            </w:r>
          </w:p>
        </w:tc>
        <w:tc>
          <w:tcPr>
            <w:tcW w:w="201" w:type="pct"/>
            <w:noWrap/>
            <w:hideMark/>
          </w:tcPr>
          <w:p w14:paraId="677E1736" w14:textId="77777777" w:rsidR="00F56ED7" w:rsidRPr="00E42444" w:rsidRDefault="00E42444" w:rsidP="00E42444">
            <w:pPr>
              <w:pStyle w:val="103"/>
              <w:rPr>
                <w:lang w:eastAsia="ru-RU"/>
              </w:rPr>
            </w:pPr>
            <w:r w:rsidRPr="00E42444">
              <w:rPr>
                <w:lang w:eastAsia="ru-RU"/>
              </w:rPr>
              <w:t>615,6</w:t>
            </w:r>
          </w:p>
        </w:tc>
        <w:tc>
          <w:tcPr>
            <w:tcW w:w="201" w:type="pct"/>
            <w:noWrap/>
            <w:hideMark/>
          </w:tcPr>
          <w:p w14:paraId="6B4D6C39" w14:textId="77777777" w:rsidR="00F56ED7" w:rsidRPr="00E42444" w:rsidRDefault="00E42444" w:rsidP="00E42444">
            <w:pPr>
              <w:pStyle w:val="103"/>
              <w:rPr>
                <w:lang w:eastAsia="ru-RU"/>
              </w:rPr>
            </w:pPr>
            <w:r w:rsidRPr="00E42444">
              <w:rPr>
                <w:lang w:eastAsia="ru-RU"/>
              </w:rPr>
              <w:t>615,6</w:t>
            </w:r>
          </w:p>
        </w:tc>
        <w:tc>
          <w:tcPr>
            <w:tcW w:w="200" w:type="pct"/>
            <w:noWrap/>
            <w:hideMark/>
          </w:tcPr>
          <w:p w14:paraId="143DBF58" w14:textId="77777777" w:rsidR="00F56ED7" w:rsidRPr="00E42444" w:rsidRDefault="00E42444" w:rsidP="00E42444">
            <w:pPr>
              <w:pStyle w:val="103"/>
              <w:rPr>
                <w:lang w:eastAsia="ru-RU"/>
              </w:rPr>
            </w:pPr>
            <w:r w:rsidRPr="00E42444">
              <w:rPr>
                <w:lang w:eastAsia="ru-RU"/>
              </w:rPr>
              <w:t>615,6</w:t>
            </w:r>
          </w:p>
        </w:tc>
        <w:tc>
          <w:tcPr>
            <w:tcW w:w="201" w:type="pct"/>
            <w:noWrap/>
            <w:hideMark/>
          </w:tcPr>
          <w:p w14:paraId="1FE25788" w14:textId="77777777" w:rsidR="00F56ED7" w:rsidRPr="00E42444" w:rsidRDefault="00E42444" w:rsidP="00E42444">
            <w:pPr>
              <w:pStyle w:val="103"/>
              <w:rPr>
                <w:lang w:eastAsia="ru-RU"/>
              </w:rPr>
            </w:pPr>
            <w:r w:rsidRPr="00E42444">
              <w:rPr>
                <w:lang w:eastAsia="ru-RU"/>
              </w:rPr>
              <w:t>615,6</w:t>
            </w:r>
          </w:p>
        </w:tc>
        <w:tc>
          <w:tcPr>
            <w:tcW w:w="201" w:type="pct"/>
            <w:noWrap/>
            <w:hideMark/>
          </w:tcPr>
          <w:p w14:paraId="4944B799" w14:textId="77777777" w:rsidR="00F56ED7" w:rsidRPr="00E42444" w:rsidRDefault="00E42444" w:rsidP="00E42444">
            <w:pPr>
              <w:pStyle w:val="103"/>
              <w:rPr>
                <w:lang w:eastAsia="ru-RU"/>
              </w:rPr>
            </w:pPr>
            <w:r w:rsidRPr="00E42444">
              <w:rPr>
                <w:lang w:eastAsia="ru-RU"/>
              </w:rPr>
              <w:t>615,6</w:t>
            </w:r>
          </w:p>
        </w:tc>
        <w:tc>
          <w:tcPr>
            <w:tcW w:w="201" w:type="pct"/>
            <w:noWrap/>
            <w:hideMark/>
          </w:tcPr>
          <w:p w14:paraId="6C445573" w14:textId="77777777" w:rsidR="00F56ED7" w:rsidRPr="00E42444" w:rsidRDefault="00E42444" w:rsidP="00E42444">
            <w:pPr>
              <w:pStyle w:val="103"/>
              <w:rPr>
                <w:lang w:eastAsia="ru-RU"/>
              </w:rPr>
            </w:pPr>
            <w:r w:rsidRPr="00E42444">
              <w:rPr>
                <w:lang w:eastAsia="ru-RU"/>
              </w:rPr>
              <w:t>615,6</w:t>
            </w:r>
          </w:p>
        </w:tc>
        <w:tc>
          <w:tcPr>
            <w:tcW w:w="200" w:type="pct"/>
            <w:noWrap/>
            <w:hideMark/>
          </w:tcPr>
          <w:p w14:paraId="148F1A0F" w14:textId="77777777" w:rsidR="00F56ED7" w:rsidRPr="00E42444" w:rsidRDefault="00E42444" w:rsidP="00E42444">
            <w:pPr>
              <w:pStyle w:val="103"/>
              <w:rPr>
                <w:lang w:eastAsia="ru-RU"/>
              </w:rPr>
            </w:pPr>
            <w:r w:rsidRPr="00E42444">
              <w:rPr>
                <w:lang w:eastAsia="ru-RU"/>
              </w:rPr>
              <w:t>615,6</w:t>
            </w:r>
          </w:p>
        </w:tc>
        <w:tc>
          <w:tcPr>
            <w:tcW w:w="201" w:type="pct"/>
            <w:noWrap/>
            <w:hideMark/>
          </w:tcPr>
          <w:p w14:paraId="50E77FE6" w14:textId="77777777" w:rsidR="00F56ED7" w:rsidRPr="00E42444" w:rsidRDefault="00E42444" w:rsidP="00E42444">
            <w:pPr>
              <w:pStyle w:val="103"/>
              <w:rPr>
                <w:lang w:eastAsia="ru-RU"/>
              </w:rPr>
            </w:pPr>
            <w:r w:rsidRPr="00E42444">
              <w:rPr>
                <w:lang w:eastAsia="ru-RU"/>
              </w:rPr>
              <w:t>615,6</w:t>
            </w:r>
          </w:p>
        </w:tc>
        <w:tc>
          <w:tcPr>
            <w:tcW w:w="201" w:type="pct"/>
            <w:noWrap/>
            <w:hideMark/>
          </w:tcPr>
          <w:p w14:paraId="5C227B36" w14:textId="77777777" w:rsidR="00F56ED7" w:rsidRPr="00E42444" w:rsidRDefault="00E42444" w:rsidP="00E42444">
            <w:pPr>
              <w:pStyle w:val="103"/>
              <w:rPr>
                <w:lang w:eastAsia="ru-RU"/>
              </w:rPr>
            </w:pPr>
            <w:r w:rsidRPr="00E42444">
              <w:rPr>
                <w:lang w:eastAsia="ru-RU"/>
              </w:rPr>
              <w:t>615,6</w:t>
            </w:r>
          </w:p>
        </w:tc>
        <w:tc>
          <w:tcPr>
            <w:tcW w:w="201" w:type="pct"/>
            <w:noWrap/>
            <w:hideMark/>
          </w:tcPr>
          <w:p w14:paraId="31DDAC99" w14:textId="77777777" w:rsidR="00F56ED7" w:rsidRPr="00E42444" w:rsidRDefault="00E42444" w:rsidP="00E42444">
            <w:pPr>
              <w:pStyle w:val="103"/>
              <w:rPr>
                <w:lang w:eastAsia="ru-RU"/>
              </w:rPr>
            </w:pPr>
            <w:r w:rsidRPr="00E42444">
              <w:rPr>
                <w:lang w:eastAsia="ru-RU"/>
              </w:rPr>
              <w:t>615,6</w:t>
            </w:r>
          </w:p>
        </w:tc>
        <w:tc>
          <w:tcPr>
            <w:tcW w:w="201" w:type="pct"/>
            <w:noWrap/>
            <w:hideMark/>
          </w:tcPr>
          <w:p w14:paraId="2033253A" w14:textId="77777777" w:rsidR="00F56ED7" w:rsidRPr="00E42444" w:rsidRDefault="00E42444" w:rsidP="00E42444">
            <w:pPr>
              <w:pStyle w:val="103"/>
              <w:rPr>
                <w:lang w:eastAsia="ru-RU"/>
              </w:rPr>
            </w:pPr>
            <w:r w:rsidRPr="00E42444">
              <w:rPr>
                <w:lang w:eastAsia="ru-RU"/>
              </w:rPr>
              <w:t>615,6</w:t>
            </w:r>
          </w:p>
        </w:tc>
      </w:tr>
      <w:tr w:rsidR="00E42444" w:rsidRPr="00E42444" w14:paraId="314701FD" w14:textId="77777777" w:rsidTr="00612D72">
        <w:trPr>
          <w:trHeight w:val="20"/>
        </w:trPr>
        <w:tc>
          <w:tcPr>
            <w:tcW w:w="133" w:type="pct"/>
            <w:hideMark/>
          </w:tcPr>
          <w:p w14:paraId="479686BC" w14:textId="77777777" w:rsidR="00F56ED7" w:rsidRPr="00E42444" w:rsidRDefault="00E42444" w:rsidP="00E42444">
            <w:pPr>
              <w:pStyle w:val="103"/>
              <w:rPr>
                <w:lang w:eastAsia="ru-RU"/>
              </w:rPr>
            </w:pPr>
            <w:r w:rsidRPr="00E42444">
              <w:rPr>
                <w:lang w:eastAsia="ru-RU"/>
              </w:rPr>
              <w:t> </w:t>
            </w:r>
          </w:p>
        </w:tc>
        <w:tc>
          <w:tcPr>
            <w:tcW w:w="492" w:type="pct"/>
            <w:hideMark/>
          </w:tcPr>
          <w:p w14:paraId="74BBAAFE" w14:textId="77777777" w:rsidR="00F56ED7" w:rsidRPr="00E42444" w:rsidRDefault="00E42444" w:rsidP="00E42444">
            <w:pPr>
              <w:pStyle w:val="103"/>
              <w:rPr>
                <w:lang w:eastAsia="ru-RU"/>
              </w:rPr>
            </w:pPr>
            <w:r w:rsidRPr="00E42444">
              <w:rPr>
                <w:lang w:eastAsia="ru-RU"/>
              </w:rPr>
              <w:t>Потери в сетях</w:t>
            </w:r>
          </w:p>
        </w:tc>
        <w:tc>
          <w:tcPr>
            <w:tcW w:w="163" w:type="pct"/>
            <w:hideMark/>
          </w:tcPr>
          <w:p w14:paraId="5E9BC42A" w14:textId="77777777" w:rsidR="00F56ED7" w:rsidRPr="00E42444" w:rsidRDefault="00E42444" w:rsidP="00E42444">
            <w:pPr>
              <w:pStyle w:val="103"/>
              <w:rPr>
                <w:lang w:eastAsia="ru-RU"/>
              </w:rPr>
            </w:pPr>
            <w:r w:rsidRPr="00E42444">
              <w:rPr>
                <w:lang w:eastAsia="ru-RU"/>
              </w:rPr>
              <w:t>Гкал</w:t>
            </w:r>
          </w:p>
        </w:tc>
        <w:tc>
          <w:tcPr>
            <w:tcW w:w="200" w:type="pct"/>
            <w:noWrap/>
            <w:hideMark/>
          </w:tcPr>
          <w:p w14:paraId="18C15CB2" w14:textId="77777777" w:rsidR="00F56ED7" w:rsidRPr="00E42444" w:rsidRDefault="00E42444" w:rsidP="00E42444">
            <w:pPr>
              <w:pStyle w:val="103"/>
              <w:rPr>
                <w:lang w:eastAsia="ru-RU"/>
              </w:rPr>
            </w:pPr>
            <w:r w:rsidRPr="00E42444">
              <w:rPr>
                <w:lang w:eastAsia="ru-RU"/>
              </w:rPr>
              <w:t> </w:t>
            </w:r>
          </w:p>
        </w:tc>
        <w:tc>
          <w:tcPr>
            <w:tcW w:w="201" w:type="pct"/>
            <w:noWrap/>
            <w:hideMark/>
          </w:tcPr>
          <w:p w14:paraId="4D0DDF8C" w14:textId="77777777" w:rsidR="00F56ED7" w:rsidRPr="00E42444" w:rsidRDefault="00E42444" w:rsidP="00E42444">
            <w:pPr>
              <w:pStyle w:val="103"/>
              <w:rPr>
                <w:lang w:eastAsia="ru-RU"/>
              </w:rPr>
            </w:pPr>
            <w:r w:rsidRPr="00E42444">
              <w:rPr>
                <w:lang w:eastAsia="ru-RU"/>
              </w:rPr>
              <w:t>35 302,3</w:t>
            </w:r>
          </w:p>
        </w:tc>
        <w:tc>
          <w:tcPr>
            <w:tcW w:w="201" w:type="pct"/>
            <w:noWrap/>
            <w:hideMark/>
          </w:tcPr>
          <w:p w14:paraId="2845D142" w14:textId="77777777" w:rsidR="00F56ED7" w:rsidRPr="00E42444" w:rsidRDefault="00E42444" w:rsidP="00E42444">
            <w:pPr>
              <w:pStyle w:val="103"/>
              <w:rPr>
                <w:lang w:eastAsia="ru-RU"/>
              </w:rPr>
            </w:pPr>
            <w:r w:rsidRPr="00E42444">
              <w:rPr>
                <w:lang w:eastAsia="ru-RU"/>
              </w:rPr>
              <w:t>35 302,3</w:t>
            </w:r>
          </w:p>
        </w:tc>
        <w:tc>
          <w:tcPr>
            <w:tcW w:w="201" w:type="pct"/>
            <w:noWrap/>
            <w:hideMark/>
          </w:tcPr>
          <w:p w14:paraId="19798AD3" w14:textId="77777777" w:rsidR="00F56ED7" w:rsidRPr="00E42444" w:rsidRDefault="00E42444" w:rsidP="00E42444">
            <w:pPr>
              <w:pStyle w:val="103"/>
              <w:rPr>
                <w:lang w:eastAsia="ru-RU"/>
              </w:rPr>
            </w:pPr>
            <w:r w:rsidRPr="00E42444">
              <w:rPr>
                <w:lang w:eastAsia="ru-RU"/>
              </w:rPr>
              <w:t>35 302,3</w:t>
            </w:r>
          </w:p>
        </w:tc>
        <w:tc>
          <w:tcPr>
            <w:tcW w:w="200" w:type="pct"/>
            <w:noWrap/>
            <w:hideMark/>
          </w:tcPr>
          <w:p w14:paraId="66CF7CD1"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40F458A9"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78FA1319"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2CBB9FC4" w14:textId="77777777" w:rsidR="00F56ED7" w:rsidRPr="00E42444" w:rsidRDefault="00E42444" w:rsidP="00E42444">
            <w:pPr>
              <w:pStyle w:val="103"/>
              <w:rPr>
                <w:lang w:eastAsia="ru-RU"/>
              </w:rPr>
            </w:pPr>
            <w:r w:rsidRPr="00E42444">
              <w:rPr>
                <w:lang w:eastAsia="ru-RU"/>
              </w:rPr>
              <w:t>33 628,9</w:t>
            </w:r>
          </w:p>
        </w:tc>
        <w:tc>
          <w:tcPr>
            <w:tcW w:w="200" w:type="pct"/>
            <w:noWrap/>
            <w:hideMark/>
          </w:tcPr>
          <w:p w14:paraId="34ECFB72"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027704B5"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2AFC4163"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2A653E32" w14:textId="77777777" w:rsidR="00F56ED7" w:rsidRPr="00E42444" w:rsidRDefault="00E42444" w:rsidP="00E42444">
            <w:pPr>
              <w:pStyle w:val="103"/>
              <w:rPr>
                <w:lang w:eastAsia="ru-RU"/>
              </w:rPr>
            </w:pPr>
            <w:r w:rsidRPr="00E42444">
              <w:rPr>
                <w:lang w:eastAsia="ru-RU"/>
              </w:rPr>
              <w:t>33 628,9</w:t>
            </w:r>
          </w:p>
        </w:tc>
        <w:tc>
          <w:tcPr>
            <w:tcW w:w="200" w:type="pct"/>
            <w:noWrap/>
            <w:hideMark/>
          </w:tcPr>
          <w:p w14:paraId="090FDCBC"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4093C03C"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7F429084"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37AF062C" w14:textId="77777777" w:rsidR="00F56ED7" w:rsidRPr="00E42444" w:rsidRDefault="00E42444" w:rsidP="00E42444">
            <w:pPr>
              <w:pStyle w:val="103"/>
              <w:rPr>
                <w:lang w:eastAsia="ru-RU"/>
              </w:rPr>
            </w:pPr>
            <w:r w:rsidRPr="00E42444">
              <w:rPr>
                <w:lang w:eastAsia="ru-RU"/>
              </w:rPr>
              <w:t>33 628,9</w:t>
            </w:r>
          </w:p>
        </w:tc>
        <w:tc>
          <w:tcPr>
            <w:tcW w:w="200" w:type="pct"/>
            <w:noWrap/>
            <w:hideMark/>
          </w:tcPr>
          <w:p w14:paraId="508CA751"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3EFBA664"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572B2D9B"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2E818700" w14:textId="77777777" w:rsidR="00F56ED7" w:rsidRPr="00E42444" w:rsidRDefault="00E42444" w:rsidP="00E42444">
            <w:pPr>
              <w:pStyle w:val="103"/>
              <w:rPr>
                <w:lang w:eastAsia="ru-RU"/>
              </w:rPr>
            </w:pPr>
            <w:r w:rsidRPr="00E42444">
              <w:rPr>
                <w:lang w:eastAsia="ru-RU"/>
              </w:rPr>
              <w:t>33 628,9</w:t>
            </w:r>
          </w:p>
        </w:tc>
        <w:tc>
          <w:tcPr>
            <w:tcW w:w="201" w:type="pct"/>
            <w:noWrap/>
            <w:hideMark/>
          </w:tcPr>
          <w:p w14:paraId="3A24CFDC" w14:textId="77777777" w:rsidR="00F56ED7" w:rsidRPr="00E42444" w:rsidRDefault="00E42444" w:rsidP="00E42444">
            <w:pPr>
              <w:pStyle w:val="103"/>
              <w:rPr>
                <w:lang w:eastAsia="ru-RU"/>
              </w:rPr>
            </w:pPr>
            <w:r w:rsidRPr="00E42444">
              <w:rPr>
                <w:lang w:eastAsia="ru-RU"/>
              </w:rPr>
              <w:t>33 628,9</w:t>
            </w:r>
          </w:p>
        </w:tc>
      </w:tr>
      <w:tr w:rsidR="00E42444" w:rsidRPr="00E42444" w14:paraId="1722D14F" w14:textId="77777777" w:rsidTr="00612D72">
        <w:trPr>
          <w:trHeight w:val="20"/>
        </w:trPr>
        <w:tc>
          <w:tcPr>
            <w:tcW w:w="133" w:type="pct"/>
            <w:hideMark/>
          </w:tcPr>
          <w:p w14:paraId="0C24234D" w14:textId="77777777" w:rsidR="00F56ED7" w:rsidRPr="00E42444" w:rsidRDefault="00E42444" w:rsidP="00E42444">
            <w:pPr>
              <w:pStyle w:val="103"/>
              <w:rPr>
                <w:lang w:eastAsia="ru-RU"/>
              </w:rPr>
            </w:pPr>
            <w:r w:rsidRPr="00E42444">
              <w:rPr>
                <w:lang w:eastAsia="ru-RU"/>
              </w:rPr>
              <w:t> </w:t>
            </w:r>
          </w:p>
        </w:tc>
        <w:tc>
          <w:tcPr>
            <w:tcW w:w="492" w:type="pct"/>
            <w:hideMark/>
          </w:tcPr>
          <w:p w14:paraId="616AF306" w14:textId="77777777" w:rsidR="00F56ED7" w:rsidRPr="00E42444" w:rsidRDefault="00E42444" w:rsidP="00E42444">
            <w:pPr>
              <w:pStyle w:val="103"/>
              <w:rPr>
                <w:lang w:eastAsia="ru-RU"/>
              </w:rPr>
            </w:pPr>
            <w:r w:rsidRPr="00E42444">
              <w:rPr>
                <w:lang w:eastAsia="ru-RU"/>
              </w:rPr>
              <w:t>% от отпуска в сеть</w:t>
            </w:r>
          </w:p>
        </w:tc>
        <w:tc>
          <w:tcPr>
            <w:tcW w:w="163" w:type="pct"/>
            <w:hideMark/>
          </w:tcPr>
          <w:p w14:paraId="5EFA13E8" w14:textId="77777777" w:rsidR="00F56ED7" w:rsidRPr="00E42444" w:rsidRDefault="00E42444" w:rsidP="00E42444">
            <w:pPr>
              <w:pStyle w:val="103"/>
              <w:rPr>
                <w:lang w:eastAsia="ru-RU"/>
              </w:rPr>
            </w:pPr>
            <w:r w:rsidRPr="00E42444">
              <w:rPr>
                <w:lang w:eastAsia="ru-RU"/>
              </w:rPr>
              <w:t>%</w:t>
            </w:r>
          </w:p>
        </w:tc>
        <w:tc>
          <w:tcPr>
            <w:tcW w:w="200" w:type="pct"/>
            <w:noWrap/>
            <w:hideMark/>
          </w:tcPr>
          <w:p w14:paraId="3ADA863F" w14:textId="77777777" w:rsidR="00F56ED7" w:rsidRPr="00E42444" w:rsidRDefault="00E42444" w:rsidP="00E42444">
            <w:pPr>
              <w:pStyle w:val="103"/>
              <w:rPr>
                <w:lang w:eastAsia="ru-RU"/>
              </w:rPr>
            </w:pPr>
            <w:r w:rsidRPr="00E42444">
              <w:rPr>
                <w:lang w:eastAsia="ru-RU"/>
              </w:rPr>
              <w:t> </w:t>
            </w:r>
          </w:p>
        </w:tc>
        <w:tc>
          <w:tcPr>
            <w:tcW w:w="201" w:type="pct"/>
            <w:noWrap/>
            <w:hideMark/>
          </w:tcPr>
          <w:p w14:paraId="6C5CE5FE" w14:textId="77777777" w:rsidR="00F56ED7" w:rsidRPr="00E42444" w:rsidRDefault="00E42444" w:rsidP="00E42444">
            <w:pPr>
              <w:pStyle w:val="103"/>
              <w:rPr>
                <w:lang w:eastAsia="ru-RU"/>
              </w:rPr>
            </w:pPr>
            <w:r w:rsidRPr="00E42444">
              <w:rPr>
                <w:lang w:eastAsia="ru-RU"/>
              </w:rPr>
              <w:t>22,4%</w:t>
            </w:r>
          </w:p>
        </w:tc>
        <w:tc>
          <w:tcPr>
            <w:tcW w:w="201" w:type="pct"/>
            <w:noWrap/>
            <w:hideMark/>
          </w:tcPr>
          <w:p w14:paraId="42F02993" w14:textId="77777777" w:rsidR="00F56ED7" w:rsidRPr="00E42444" w:rsidRDefault="00E42444" w:rsidP="00E42444">
            <w:pPr>
              <w:pStyle w:val="103"/>
              <w:rPr>
                <w:lang w:eastAsia="ru-RU"/>
              </w:rPr>
            </w:pPr>
            <w:r w:rsidRPr="00E42444">
              <w:rPr>
                <w:lang w:eastAsia="ru-RU"/>
              </w:rPr>
              <w:t>22,4%</w:t>
            </w:r>
          </w:p>
        </w:tc>
        <w:tc>
          <w:tcPr>
            <w:tcW w:w="201" w:type="pct"/>
            <w:noWrap/>
            <w:hideMark/>
          </w:tcPr>
          <w:p w14:paraId="1277C040" w14:textId="77777777" w:rsidR="00F56ED7" w:rsidRPr="00E42444" w:rsidRDefault="00E42444" w:rsidP="00E42444">
            <w:pPr>
              <w:pStyle w:val="103"/>
              <w:rPr>
                <w:lang w:eastAsia="ru-RU"/>
              </w:rPr>
            </w:pPr>
            <w:r w:rsidRPr="00E42444">
              <w:rPr>
                <w:lang w:eastAsia="ru-RU"/>
              </w:rPr>
              <w:t>22,4%</w:t>
            </w:r>
          </w:p>
        </w:tc>
        <w:tc>
          <w:tcPr>
            <w:tcW w:w="200" w:type="pct"/>
            <w:noWrap/>
            <w:hideMark/>
          </w:tcPr>
          <w:p w14:paraId="1717148B" w14:textId="77777777" w:rsidR="00F56ED7" w:rsidRPr="00E42444" w:rsidRDefault="00E42444" w:rsidP="00E42444">
            <w:pPr>
              <w:pStyle w:val="103"/>
              <w:rPr>
                <w:lang w:eastAsia="ru-RU"/>
              </w:rPr>
            </w:pPr>
            <w:r w:rsidRPr="00E42444">
              <w:rPr>
                <w:lang w:eastAsia="ru-RU"/>
              </w:rPr>
              <w:t>21,6%</w:t>
            </w:r>
          </w:p>
        </w:tc>
        <w:tc>
          <w:tcPr>
            <w:tcW w:w="201" w:type="pct"/>
            <w:noWrap/>
            <w:hideMark/>
          </w:tcPr>
          <w:p w14:paraId="6B7BE24C" w14:textId="77777777" w:rsidR="00F56ED7" w:rsidRPr="00E42444" w:rsidRDefault="00E42444" w:rsidP="00E42444">
            <w:pPr>
              <w:pStyle w:val="103"/>
              <w:rPr>
                <w:lang w:eastAsia="ru-RU"/>
              </w:rPr>
            </w:pPr>
            <w:r w:rsidRPr="00E42444">
              <w:rPr>
                <w:lang w:eastAsia="ru-RU"/>
              </w:rPr>
              <w:t>21,6%</w:t>
            </w:r>
          </w:p>
        </w:tc>
        <w:tc>
          <w:tcPr>
            <w:tcW w:w="201" w:type="pct"/>
            <w:noWrap/>
            <w:hideMark/>
          </w:tcPr>
          <w:p w14:paraId="0AA57A98" w14:textId="77777777" w:rsidR="00F56ED7" w:rsidRPr="00E42444" w:rsidRDefault="00E42444" w:rsidP="00E42444">
            <w:pPr>
              <w:pStyle w:val="103"/>
              <w:rPr>
                <w:lang w:eastAsia="ru-RU"/>
              </w:rPr>
            </w:pPr>
            <w:r w:rsidRPr="00E42444">
              <w:rPr>
                <w:lang w:eastAsia="ru-RU"/>
              </w:rPr>
              <w:t>21,6%</w:t>
            </w:r>
          </w:p>
        </w:tc>
        <w:tc>
          <w:tcPr>
            <w:tcW w:w="201" w:type="pct"/>
            <w:noWrap/>
            <w:hideMark/>
          </w:tcPr>
          <w:p w14:paraId="095CCBCD" w14:textId="77777777" w:rsidR="00F56ED7" w:rsidRPr="00E42444" w:rsidRDefault="00E42444" w:rsidP="00E42444">
            <w:pPr>
              <w:pStyle w:val="103"/>
              <w:rPr>
                <w:lang w:eastAsia="ru-RU"/>
              </w:rPr>
            </w:pPr>
            <w:r w:rsidRPr="00E42444">
              <w:rPr>
                <w:lang w:eastAsia="ru-RU"/>
              </w:rPr>
              <w:t>21,6%</w:t>
            </w:r>
          </w:p>
        </w:tc>
        <w:tc>
          <w:tcPr>
            <w:tcW w:w="200" w:type="pct"/>
            <w:noWrap/>
            <w:hideMark/>
          </w:tcPr>
          <w:p w14:paraId="48031BE3" w14:textId="77777777" w:rsidR="00F56ED7" w:rsidRPr="00E42444" w:rsidRDefault="00E42444" w:rsidP="00E42444">
            <w:pPr>
              <w:pStyle w:val="103"/>
              <w:rPr>
                <w:lang w:eastAsia="ru-RU"/>
              </w:rPr>
            </w:pPr>
            <w:r w:rsidRPr="00E42444">
              <w:rPr>
                <w:lang w:eastAsia="ru-RU"/>
              </w:rPr>
              <w:t>21,6%</w:t>
            </w:r>
          </w:p>
        </w:tc>
        <w:tc>
          <w:tcPr>
            <w:tcW w:w="201" w:type="pct"/>
            <w:noWrap/>
            <w:hideMark/>
          </w:tcPr>
          <w:p w14:paraId="3A51B7F2" w14:textId="77777777" w:rsidR="00F56ED7" w:rsidRPr="00E42444" w:rsidRDefault="00E42444" w:rsidP="00E42444">
            <w:pPr>
              <w:pStyle w:val="103"/>
              <w:rPr>
                <w:lang w:eastAsia="ru-RU"/>
              </w:rPr>
            </w:pPr>
            <w:r w:rsidRPr="00E42444">
              <w:rPr>
                <w:lang w:eastAsia="ru-RU"/>
              </w:rPr>
              <w:t>21,6%</w:t>
            </w:r>
          </w:p>
        </w:tc>
        <w:tc>
          <w:tcPr>
            <w:tcW w:w="201" w:type="pct"/>
            <w:noWrap/>
            <w:hideMark/>
          </w:tcPr>
          <w:p w14:paraId="6C0A88A4" w14:textId="77777777" w:rsidR="00F56ED7" w:rsidRPr="00E42444" w:rsidRDefault="00E42444" w:rsidP="00E42444">
            <w:pPr>
              <w:pStyle w:val="103"/>
              <w:rPr>
                <w:lang w:eastAsia="ru-RU"/>
              </w:rPr>
            </w:pPr>
            <w:r w:rsidRPr="00E42444">
              <w:rPr>
                <w:lang w:eastAsia="ru-RU"/>
              </w:rPr>
              <w:t>21,6%</w:t>
            </w:r>
          </w:p>
        </w:tc>
        <w:tc>
          <w:tcPr>
            <w:tcW w:w="201" w:type="pct"/>
            <w:noWrap/>
            <w:hideMark/>
          </w:tcPr>
          <w:p w14:paraId="6B28F196" w14:textId="77777777" w:rsidR="00F56ED7" w:rsidRPr="00E42444" w:rsidRDefault="00E42444" w:rsidP="00E42444">
            <w:pPr>
              <w:pStyle w:val="103"/>
              <w:rPr>
                <w:lang w:eastAsia="ru-RU"/>
              </w:rPr>
            </w:pPr>
            <w:r w:rsidRPr="00E42444">
              <w:rPr>
                <w:lang w:eastAsia="ru-RU"/>
              </w:rPr>
              <w:t>21,6%</w:t>
            </w:r>
          </w:p>
        </w:tc>
        <w:tc>
          <w:tcPr>
            <w:tcW w:w="200" w:type="pct"/>
            <w:noWrap/>
            <w:hideMark/>
          </w:tcPr>
          <w:p w14:paraId="1CC90AFE" w14:textId="77777777" w:rsidR="00F56ED7" w:rsidRPr="00E42444" w:rsidRDefault="00E42444" w:rsidP="00E42444">
            <w:pPr>
              <w:pStyle w:val="103"/>
              <w:rPr>
                <w:lang w:eastAsia="ru-RU"/>
              </w:rPr>
            </w:pPr>
            <w:r w:rsidRPr="00E42444">
              <w:rPr>
                <w:lang w:eastAsia="ru-RU"/>
              </w:rPr>
              <w:t>21,6%</w:t>
            </w:r>
          </w:p>
        </w:tc>
        <w:tc>
          <w:tcPr>
            <w:tcW w:w="201" w:type="pct"/>
            <w:noWrap/>
            <w:hideMark/>
          </w:tcPr>
          <w:p w14:paraId="67B783B8" w14:textId="77777777" w:rsidR="00F56ED7" w:rsidRPr="00E42444" w:rsidRDefault="00E42444" w:rsidP="00E42444">
            <w:pPr>
              <w:pStyle w:val="103"/>
              <w:rPr>
                <w:lang w:eastAsia="ru-RU"/>
              </w:rPr>
            </w:pPr>
            <w:r w:rsidRPr="00E42444">
              <w:rPr>
                <w:lang w:eastAsia="ru-RU"/>
              </w:rPr>
              <w:t>21,6%</w:t>
            </w:r>
          </w:p>
        </w:tc>
        <w:tc>
          <w:tcPr>
            <w:tcW w:w="201" w:type="pct"/>
            <w:noWrap/>
            <w:hideMark/>
          </w:tcPr>
          <w:p w14:paraId="064514B2" w14:textId="77777777" w:rsidR="00F56ED7" w:rsidRPr="00E42444" w:rsidRDefault="00E42444" w:rsidP="00E42444">
            <w:pPr>
              <w:pStyle w:val="103"/>
              <w:rPr>
                <w:lang w:eastAsia="ru-RU"/>
              </w:rPr>
            </w:pPr>
            <w:r w:rsidRPr="00E42444">
              <w:rPr>
                <w:lang w:eastAsia="ru-RU"/>
              </w:rPr>
              <w:t>21,6%</w:t>
            </w:r>
          </w:p>
        </w:tc>
        <w:tc>
          <w:tcPr>
            <w:tcW w:w="201" w:type="pct"/>
            <w:noWrap/>
            <w:hideMark/>
          </w:tcPr>
          <w:p w14:paraId="2337A4E4" w14:textId="77777777" w:rsidR="00F56ED7" w:rsidRPr="00E42444" w:rsidRDefault="00E42444" w:rsidP="00E42444">
            <w:pPr>
              <w:pStyle w:val="103"/>
              <w:rPr>
                <w:lang w:eastAsia="ru-RU"/>
              </w:rPr>
            </w:pPr>
            <w:r w:rsidRPr="00E42444">
              <w:rPr>
                <w:lang w:eastAsia="ru-RU"/>
              </w:rPr>
              <w:t>21,6%</w:t>
            </w:r>
          </w:p>
        </w:tc>
        <w:tc>
          <w:tcPr>
            <w:tcW w:w="200" w:type="pct"/>
            <w:noWrap/>
            <w:hideMark/>
          </w:tcPr>
          <w:p w14:paraId="28BD8975" w14:textId="77777777" w:rsidR="00F56ED7" w:rsidRPr="00E42444" w:rsidRDefault="00E42444" w:rsidP="00E42444">
            <w:pPr>
              <w:pStyle w:val="103"/>
              <w:rPr>
                <w:lang w:eastAsia="ru-RU"/>
              </w:rPr>
            </w:pPr>
            <w:r w:rsidRPr="00E42444">
              <w:rPr>
                <w:lang w:eastAsia="ru-RU"/>
              </w:rPr>
              <w:t>21,6%</w:t>
            </w:r>
          </w:p>
        </w:tc>
        <w:tc>
          <w:tcPr>
            <w:tcW w:w="201" w:type="pct"/>
            <w:noWrap/>
            <w:hideMark/>
          </w:tcPr>
          <w:p w14:paraId="0A4F240D" w14:textId="77777777" w:rsidR="00F56ED7" w:rsidRPr="00E42444" w:rsidRDefault="00E42444" w:rsidP="00E42444">
            <w:pPr>
              <w:pStyle w:val="103"/>
              <w:rPr>
                <w:lang w:eastAsia="ru-RU"/>
              </w:rPr>
            </w:pPr>
            <w:r w:rsidRPr="00E42444">
              <w:rPr>
                <w:lang w:eastAsia="ru-RU"/>
              </w:rPr>
              <w:t>21,6%</w:t>
            </w:r>
          </w:p>
        </w:tc>
        <w:tc>
          <w:tcPr>
            <w:tcW w:w="201" w:type="pct"/>
            <w:noWrap/>
            <w:hideMark/>
          </w:tcPr>
          <w:p w14:paraId="1926B255" w14:textId="77777777" w:rsidR="00F56ED7" w:rsidRPr="00E42444" w:rsidRDefault="00E42444" w:rsidP="00E42444">
            <w:pPr>
              <w:pStyle w:val="103"/>
              <w:rPr>
                <w:lang w:eastAsia="ru-RU"/>
              </w:rPr>
            </w:pPr>
            <w:r w:rsidRPr="00E42444">
              <w:rPr>
                <w:lang w:eastAsia="ru-RU"/>
              </w:rPr>
              <w:t>21,6%</w:t>
            </w:r>
          </w:p>
        </w:tc>
        <w:tc>
          <w:tcPr>
            <w:tcW w:w="201" w:type="pct"/>
            <w:noWrap/>
            <w:hideMark/>
          </w:tcPr>
          <w:p w14:paraId="7C9435C6" w14:textId="77777777" w:rsidR="00F56ED7" w:rsidRPr="00E42444" w:rsidRDefault="00E42444" w:rsidP="00E42444">
            <w:pPr>
              <w:pStyle w:val="103"/>
              <w:rPr>
                <w:lang w:eastAsia="ru-RU"/>
              </w:rPr>
            </w:pPr>
            <w:r w:rsidRPr="00E42444">
              <w:rPr>
                <w:lang w:eastAsia="ru-RU"/>
              </w:rPr>
              <w:t>21,6%</w:t>
            </w:r>
          </w:p>
        </w:tc>
        <w:tc>
          <w:tcPr>
            <w:tcW w:w="201" w:type="pct"/>
            <w:noWrap/>
            <w:hideMark/>
          </w:tcPr>
          <w:p w14:paraId="5CDFF765" w14:textId="77777777" w:rsidR="00F56ED7" w:rsidRPr="00E42444" w:rsidRDefault="00E42444" w:rsidP="00E42444">
            <w:pPr>
              <w:pStyle w:val="103"/>
              <w:rPr>
                <w:lang w:eastAsia="ru-RU"/>
              </w:rPr>
            </w:pPr>
            <w:r w:rsidRPr="00E42444">
              <w:rPr>
                <w:lang w:eastAsia="ru-RU"/>
              </w:rPr>
              <w:t>21,6%</w:t>
            </w:r>
          </w:p>
        </w:tc>
      </w:tr>
      <w:tr w:rsidR="00E42444" w:rsidRPr="00E42444" w14:paraId="52EDCBD5" w14:textId="77777777" w:rsidTr="00612D72">
        <w:trPr>
          <w:trHeight w:val="20"/>
        </w:trPr>
        <w:tc>
          <w:tcPr>
            <w:tcW w:w="133" w:type="pct"/>
            <w:hideMark/>
          </w:tcPr>
          <w:p w14:paraId="2DC48197" w14:textId="77777777" w:rsidR="00F56ED7" w:rsidRPr="00E42444" w:rsidRDefault="00E42444" w:rsidP="00E42444">
            <w:pPr>
              <w:pStyle w:val="103"/>
              <w:rPr>
                <w:lang w:eastAsia="ru-RU"/>
              </w:rPr>
            </w:pPr>
            <w:r w:rsidRPr="00E42444">
              <w:rPr>
                <w:lang w:eastAsia="ru-RU"/>
              </w:rPr>
              <w:t>1.4.</w:t>
            </w:r>
          </w:p>
        </w:tc>
        <w:tc>
          <w:tcPr>
            <w:tcW w:w="492" w:type="pct"/>
            <w:hideMark/>
          </w:tcPr>
          <w:p w14:paraId="66AC590B" w14:textId="77777777" w:rsidR="00F56ED7" w:rsidRPr="00E42444" w:rsidRDefault="00E42444" w:rsidP="00E42444">
            <w:pPr>
              <w:pStyle w:val="103"/>
              <w:rPr>
                <w:lang w:eastAsia="ru-RU"/>
              </w:rPr>
            </w:pPr>
            <w:r w:rsidRPr="00E42444">
              <w:rPr>
                <w:lang w:eastAsia="ru-RU"/>
              </w:rPr>
              <w:t>Годовой полезный отпуск, в т.ч.:</w:t>
            </w:r>
          </w:p>
        </w:tc>
        <w:tc>
          <w:tcPr>
            <w:tcW w:w="163" w:type="pct"/>
            <w:hideMark/>
          </w:tcPr>
          <w:p w14:paraId="7CE0D701" w14:textId="77777777" w:rsidR="00F56ED7" w:rsidRPr="00E42444" w:rsidRDefault="00E42444" w:rsidP="00E42444">
            <w:pPr>
              <w:pStyle w:val="103"/>
              <w:rPr>
                <w:lang w:eastAsia="ru-RU"/>
              </w:rPr>
            </w:pPr>
            <w:r w:rsidRPr="00E42444">
              <w:rPr>
                <w:lang w:eastAsia="ru-RU"/>
              </w:rPr>
              <w:t>Гкал/год</w:t>
            </w:r>
          </w:p>
        </w:tc>
        <w:tc>
          <w:tcPr>
            <w:tcW w:w="200" w:type="pct"/>
            <w:hideMark/>
          </w:tcPr>
          <w:p w14:paraId="58A543AA" w14:textId="77777777" w:rsidR="00F56ED7" w:rsidRPr="00E42444" w:rsidRDefault="00E42444" w:rsidP="00E42444">
            <w:pPr>
              <w:pStyle w:val="103"/>
              <w:rPr>
                <w:lang w:eastAsia="ru-RU"/>
              </w:rPr>
            </w:pPr>
            <w:r w:rsidRPr="00E42444">
              <w:rPr>
                <w:lang w:eastAsia="ru-RU"/>
              </w:rPr>
              <w:t> </w:t>
            </w:r>
          </w:p>
        </w:tc>
        <w:tc>
          <w:tcPr>
            <w:tcW w:w="201" w:type="pct"/>
            <w:noWrap/>
            <w:hideMark/>
          </w:tcPr>
          <w:p w14:paraId="5721A5CD"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40E28988"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4DC2FB00" w14:textId="77777777" w:rsidR="00F56ED7" w:rsidRPr="00E42444" w:rsidRDefault="00E42444" w:rsidP="00E42444">
            <w:pPr>
              <w:pStyle w:val="103"/>
              <w:rPr>
                <w:lang w:eastAsia="ru-RU"/>
              </w:rPr>
            </w:pPr>
            <w:r w:rsidRPr="00E42444">
              <w:rPr>
                <w:lang w:eastAsia="ru-RU"/>
              </w:rPr>
              <w:t>122 163,6</w:t>
            </w:r>
          </w:p>
        </w:tc>
        <w:tc>
          <w:tcPr>
            <w:tcW w:w="200" w:type="pct"/>
            <w:noWrap/>
            <w:hideMark/>
          </w:tcPr>
          <w:p w14:paraId="4C240B9C"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1DDE4CFF"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743C86A2"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5105F74D" w14:textId="77777777" w:rsidR="00F56ED7" w:rsidRPr="00E42444" w:rsidRDefault="00E42444" w:rsidP="00E42444">
            <w:pPr>
              <w:pStyle w:val="103"/>
              <w:rPr>
                <w:lang w:eastAsia="ru-RU"/>
              </w:rPr>
            </w:pPr>
            <w:r w:rsidRPr="00E42444">
              <w:rPr>
                <w:lang w:eastAsia="ru-RU"/>
              </w:rPr>
              <w:t>122 163,6</w:t>
            </w:r>
          </w:p>
        </w:tc>
        <w:tc>
          <w:tcPr>
            <w:tcW w:w="200" w:type="pct"/>
            <w:noWrap/>
            <w:hideMark/>
          </w:tcPr>
          <w:p w14:paraId="6CED27F3"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61229374"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067FC4DA"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6EAF8E66" w14:textId="77777777" w:rsidR="00F56ED7" w:rsidRPr="00E42444" w:rsidRDefault="00E42444" w:rsidP="00E42444">
            <w:pPr>
              <w:pStyle w:val="103"/>
              <w:rPr>
                <w:lang w:eastAsia="ru-RU"/>
              </w:rPr>
            </w:pPr>
            <w:r w:rsidRPr="00E42444">
              <w:rPr>
                <w:lang w:eastAsia="ru-RU"/>
              </w:rPr>
              <w:t>122 163,6</w:t>
            </w:r>
          </w:p>
        </w:tc>
        <w:tc>
          <w:tcPr>
            <w:tcW w:w="200" w:type="pct"/>
            <w:noWrap/>
            <w:hideMark/>
          </w:tcPr>
          <w:p w14:paraId="5FF6C987"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199E1E3B"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61FA7D45"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61A4B6FA" w14:textId="77777777" w:rsidR="00F56ED7" w:rsidRPr="00E42444" w:rsidRDefault="00E42444" w:rsidP="00E42444">
            <w:pPr>
              <w:pStyle w:val="103"/>
              <w:rPr>
                <w:lang w:eastAsia="ru-RU"/>
              </w:rPr>
            </w:pPr>
            <w:r w:rsidRPr="00E42444">
              <w:rPr>
                <w:lang w:eastAsia="ru-RU"/>
              </w:rPr>
              <w:t>122 163,6</w:t>
            </w:r>
          </w:p>
        </w:tc>
        <w:tc>
          <w:tcPr>
            <w:tcW w:w="200" w:type="pct"/>
            <w:noWrap/>
            <w:hideMark/>
          </w:tcPr>
          <w:p w14:paraId="070C78C7"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0482299D"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10830BCF"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0E68B847" w14:textId="77777777" w:rsidR="00F56ED7" w:rsidRPr="00E42444" w:rsidRDefault="00E42444" w:rsidP="00E42444">
            <w:pPr>
              <w:pStyle w:val="103"/>
              <w:rPr>
                <w:lang w:eastAsia="ru-RU"/>
              </w:rPr>
            </w:pPr>
            <w:r w:rsidRPr="00E42444">
              <w:rPr>
                <w:lang w:eastAsia="ru-RU"/>
              </w:rPr>
              <w:t>122 163,6</w:t>
            </w:r>
          </w:p>
        </w:tc>
        <w:tc>
          <w:tcPr>
            <w:tcW w:w="201" w:type="pct"/>
            <w:noWrap/>
            <w:hideMark/>
          </w:tcPr>
          <w:p w14:paraId="6272387C" w14:textId="77777777" w:rsidR="00F56ED7" w:rsidRPr="00E42444" w:rsidRDefault="00E42444" w:rsidP="00E42444">
            <w:pPr>
              <w:pStyle w:val="103"/>
              <w:rPr>
                <w:lang w:eastAsia="ru-RU"/>
              </w:rPr>
            </w:pPr>
            <w:r w:rsidRPr="00E42444">
              <w:rPr>
                <w:lang w:eastAsia="ru-RU"/>
              </w:rPr>
              <w:t>122 163,6</w:t>
            </w:r>
          </w:p>
        </w:tc>
      </w:tr>
      <w:tr w:rsidR="00E42444" w:rsidRPr="00E42444" w14:paraId="4BB5871A" w14:textId="77777777" w:rsidTr="00612D72">
        <w:trPr>
          <w:trHeight w:val="20"/>
        </w:trPr>
        <w:tc>
          <w:tcPr>
            <w:tcW w:w="133" w:type="pct"/>
            <w:noWrap/>
            <w:hideMark/>
          </w:tcPr>
          <w:p w14:paraId="07B17B9B" w14:textId="77777777" w:rsidR="00F56ED7" w:rsidRPr="00E42444" w:rsidRDefault="00E42444" w:rsidP="00E42444">
            <w:pPr>
              <w:pStyle w:val="103"/>
              <w:rPr>
                <w:lang w:eastAsia="ru-RU"/>
              </w:rPr>
            </w:pPr>
            <w:r w:rsidRPr="00E42444">
              <w:rPr>
                <w:lang w:eastAsia="ru-RU"/>
              </w:rPr>
              <w:t> </w:t>
            </w:r>
          </w:p>
        </w:tc>
        <w:tc>
          <w:tcPr>
            <w:tcW w:w="492" w:type="pct"/>
            <w:noWrap/>
            <w:hideMark/>
          </w:tcPr>
          <w:p w14:paraId="3EDF98E3" w14:textId="77777777" w:rsidR="00F56ED7" w:rsidRPr="00E42444" w:rsidRDefault="00E42444" w:rsidP="00E42444">
            <w:pPr>
              <w:pStyle w:val="103"/>
              <w:rPr>
                <w:lang w:eastAsia="ru-RU"/>
              </w:rPr>
            </w:pPr>
            <w:r w:rsidRPr="00E42444">
              <w:rPr>
                <w:lang w:eastAsia="ru-RU"/>
              </w:rPr>
              <w:t> </w:t>
            </w:r>
          </w:p>
        </w:tc>
        <w:tc>
          <w:tcPr>
            <w:tcW w:w="163" w:type="pct"/>
            <w:noWrap/>
            <w:hideMark/>
          </w:tcPr>
          <w:p w14:paraId="22F9236B" w14:textId="77777777" w:rsidR="00F56ED7" w:rsidRPr="00E42444" w:rsidRDefault="00E42444" w:rsidP="00E42444">
            <w:pPr>
              <w:pStyle w:val="103"/>
              <w:rPr>
                <w:lang w:eastAsia="ru-RU"/>
              </w:rPr>
            </w:pPr>
            <w:r w:rsidRPr="00E42444">
              <w:rPr>
                <w:lang w:eastAsia="ru-RU"/>
              </w:rPr>
              <w:t> </w:t>
            </w:r>
          </w:p>
        </w:tc>
        <w:tc>
          <w:tcPr>
            <w:tcW w:w="200" w:type="pct"/>
            <w:noWrap/>
            <w:hideMark/>
          </w:tcPr>
          <w:p w14:paraId="4AD08960" w14:textId="77777777" w:rsidR="00F56ED7" w:rsidRPr="00E42444" w:rsidRDefault="00E42444" w:rsidP="00E42444">
            <w:pPr>
              <w:pStyle w:val="103"/>
              <w:rPr>
                <w:lang w:eastAsia="ru-RU"/>
              </w:rPr>
            </w:pPr>
            <w:r w:rsidRPr="00E42444">
              <w:rPr>
                <w:lang w:eastAsia="ru-RU"/>
              </w:rPr>
              <w:t> </w:t>
            </w:r>
          </w:p>
        </w:tc>
        <w:tc>
          <w:tcPr>
            <w:tcW w:w="201" w:type="pct"/>
            <w:noWrap/>
            <w:hideMark/>
          </w:tcPr>
          <w:p w14:paraId="3D3308FC" w14:textId="77777777" w:rsidR="00F56ED7" w:rsidRPr="00E42444" w:rsidRDefault="00E42444" w:rsidP="00E42444">
            <w:pPr>
              <w:pStyle w:val="103"/>
              <w:rPr>
                <w:lang w:eastAsia="ru-RU"/>
              </w:rPr>
            </w:pPr>
            <w:r w:rsidRPr="00E42444">
              <w:rPr>
                <w:lang w:eastAsia="ru-RU"/>
              </w:rPr>
              <w:t> </w:t>
            </w:r>
          </w:p>
        </w:tc>
        <w:tc>
          <w:tcPr>
            <w:tcW w:w="201" w:type="pct"/>
            <w:noWrap/>
            <w:hideMark/>
          </w:tcPr>
          <w:p w14:paraId="69EC6E9B" w14:textId="77777777" w:rsidR="00F56ED7" w:rsidRPr="00E42444" w:rsidRDefault="00E42444" w:rsidP="00E42444">
            <w:pPr>
              <w:pStyle w:val="103"/>
              <w:rPr>
                <w:lang w:eastAsia="ru-RU"/>
              </w:rPr>
            </w:pPr>
            <w:r w:rsidRPr="00E42444">
              <w:rPr>
                <w:lang w:eastAsia="ru-RU"/>
              </w:rPr>
              <w:t> </w:t>
            </w:r>
          </w:p>
        </w:tc>
        <w:tc>
          <w:tcPr>
            <w:tcW w:w="201" w:type="pct"/>
            <w:noWrap/>
            <w:hideMark/>
          </w:tcPr>
          <w:p w14:paraId="2E5C1FF4" w14:textId="77777777" w:rsidR="00F56ED7" w:rsidRPr="00E42444" w:rsidRDefault="00E42444" w:rsidP="00E42444">
            <w:pPr>
              <w:pStyle w:val="103"/>
              <w:rPr>
                <w:lang w:eastAsia="ru-RU"/>
              </w:rPr>
            </w:pPr>
            <w:r w:rsidRPr="00E42444">
              <w:rPr>
                <w:lang w:eastAsia="ru-RU"/>
              </w:rPr>
              <w:t> </w:t>
            </w:r>
          </w:p>
        </w:tc>
        <w:tc>
          <w:tcPr>
            <w:tcW w:w="200" w:type="pct"/>
            <w:noWrap/>
            <w:hideMark/>
          </w:tcPr>
          <w:p w14:paraId="1F429FD8" w14:textId="77777777" w:rsidR="00F56ED7" w:rsidRPr="00E42444" w:rsidRDefault="00E42444" w:rsidP="00E42444">
            <w:pPr>
              <w:pStyle w:val="103"/>
              <w:rPr>
                <w:lang w:eastAsia="ru-RU"/>
              </w:rPr>
            </w:pPr>
            <w:r w:rsidRPr="00E42444">
              <w:rPr>
                <w:lang w:eastAsia="ru-RU"/>
              </w:rPr>
              <w:t> </w:t>
            </w:r>
          </w:p>
        </w:tc>
        <w:tc>
          <w:tcPr>
            <w:tcW w:w="201" w:type="pct"/>
            <w:noWrap/>
            <w:hideMark/>
          </w:tcPr>
          <w:p w14:paraId="59FAF0E4" w14:textId="77777777" w:rsidR="00F56ED7" w:rsidRPr="00E42444" w:rsidRDefault="00E42444" w:rsidP="00E42444">
            <w:pPr>
              <w:pStyle w:val="103"/>
              <w:rPr>
                <w:lang w:eastAsia="ru-RU"/>
              </w:rPr>
            </w:pPr>
            <w:r w:rsidRPr="00E42444">
              <w:rPr>
                <w:lang w:eastAsia="ru-RU"/>
              </w:rPr>
              <w:t> </w:t>
            </w:r>
          </w:p>
        </w:tc>
        <w:tc>
          <w:tcPr>
            <w:tcW w:w="201" w:type="pct"/>
            <w:noWrap/>
            <w:hideMark/>
          </w:tcPr>
          <w:p w14:paraId="0AF8495A" w14:textId="77777777" w:rsidR="00F56ED7" w:rsidRPr="00E42444" w:rsidRDefault="00E42444" w:rsidP="00E42444">
            <w:pPr>
              <w:pStyle w:val="103"/>
              <w:rPr>
                <w:lang w:eastAsia="ru-RU"/>
              </w:rPr>
            </w:pPr>
            <w:r w:rsidRPr="00E42444">
              <w:rPr>
                <w:lang w:eastAsia="ru-RU"/>
              </w:rPr>
              <w:t> </w:t>
            </w:r>
          </w:p>
        </w:tc>
        <w:tc>
          <w:tcPr>
            <w:tcW w:w="201" w:type="pct"/>
            <w:noWrap/>
            <w:hideMark/>
          </w:tcPr>
          <w:p w14:paraId="7222B219" w14:textId="77777777" w:rsidR="00F56ED7" w:rsidRPr="00E42444" w:rsidRDefault="00E42444" w:rsidP="00E42444">
            <w:pPr>
              <w:pStyle w:val="103"/>
              <w:rPr>
                <w:lang w:eastAsia="ru-RU"/>
              </w:rPr>
            </w:pPr>
            <w:r w:rsidRPr="00E42444">
              <w:rPr>
                <w:lang w:eastAsia="ru-RU"/>
              </w:rPr>
              <w:t> </w:t>
            </w:r>
          </w:p>
        </w:tc>
        <w:tc>
          <w:tcPr>
            <w:tcW w:w="200" w:type="pct"/>
            <w:noWrap/>
            <w:hideMark/>
          </w:tcPr>
          <w:p w14:paraId="38174FF6" w14:textId="77777777" w:rsidR="00F56ED7" w:rsidRPr="00E42444" w:rsidRDefault="00E42444" w:rsidP="00E42444">
            <w:pPr>
              <w:pStyle w:val="103"/>
              <w:rPr>
                <w:lang w:eastAsia="ru-RU"/>
              </w:rPr>
            </w:pPr>
            <w:r w:rsidRPr="00E42444">
              <w:rPr>
                <w:lang w:eastAsia="ru-RU"/>
              </w:rPr>
              <w:t> </w:t>
            </w:r>
          </w:p>
        </w:tc>
        <w:tc>
          <w:tcPr>
            <w:tcW w:w="201" w:type="pct"/>
            <w:noWrap/>
            <w:hideMark/>
          </w:tcPr>
          <w:p w14:paraId="716352FA" w14:textId="77777777" w:rsidR="00F56ED7" w:rsidRPr="00E42444" w:rsidRDefault="00E42444" w:rsidP="00E42444">
            <w:pPr>
              <w:pStyle w:val="103"/>
              <w:rPr>
                <w:lang w:eastAsia="ru-RU"/>
              </w:rPr>
            </w:pPr>
            <w:r w:rsidRPr="00E42444">
              <w:rPr>
                <w:lang w:eastAsia="ru-RU"/>
              </w:rPr>
              <w:t> </w:t>
            </w:r>
          </w:p>
        </w:tc>
        <w:tc>
          <w:tcPr>
            <w:tcW w:w="201" w:type="pct"/>
            <w:noWrap/>
            <w:hideMark/>
          </w:tcPr>
          <w:p w14:paraId="0A732D05" w14:textId="77777777" w:rsidR="00F56ED7" w:rsidRPr="00E42444" w:rsidRDefault="00E42444" w:rsidP="00E42444">
            <w:pPr>
              <w:pStyle w:val="103"/>
              <w:rPr>
                <w:lang w:eastAsia="ru-RU"/>
              </w:rPr>
            </w:pPr>
            <w:r w:rsidRPr="00E42444">
              <w:rPr>
                <w:lang w:eastAsia="ru-RU"/>
              </w:rPr>
              <w:t> </w:t>
            </w:r>
          </w:p>
        </w:tc>
        <w:tc>
          <w:tcPr>
            <w:tcW w:w="201" w:type="pct"/>
            <w:noWrap/>
            <w:hideMark/>
          </w:tcPr>
          <w:p w14:paraId="7F92D761" w14:textId="77777777" w:rsidR="00F56ED7" w:rsidRPr="00E42444" w:rsidRDefault="00E42444" w:rsidP="00E42444">
            <w:pPr>
              <w:pStyle w:val="103"/>
              <w:rPr>
                <w:lang w:eastAsia="ru-RU"/>
              </w:rPr>
            </w:pPr>
            <w:r w:rsidRPr="00E42444">
              <w:rPr>
                <w:lang w:eastAsia="ru-RU"/>
              </w:rPr>
              <w:t> </w:t>
            </w:r>
          </w:p>
        </w:tc>
        <w:tc>
          <w:tcPr>
            <w:tcW w:w="200" w:type="pct"/>
            <w:noWrap/>
            <w:hideMark/>
          </w:tcPr>
          <w:p w14:paraId="3F5D97C7" w14:textId="77777777" w:rsidR="00F56ED7" w:rsidRPr="00E42444" w:rsidRDefault="00E42444" w:rsidP="00E42444">
            <w:pPr>
              <w:pStyle w:val="103"/>
              <w:rPr>
                <w:lang w:eastAsia="ru-RU"/>
              </w:rPr>
            </w:pPr>
            <w:r w:rsidRPr="00E42444">
              <w:rPr>
                <w:lang w:eastAsia="ru-RU"/>
              </w:rPr>
              <w:t> </w:t>
            </w:r>
          </w:p>
        </w:tc>
        <w:tc>
          <w:tcPr>
            <w:tcW w:w="201" w:type="pct"/>
            <w:noWrap/>
            <w:hideMark/>
          </w:tcPr>
          <w:p w14:paraId="04948ABC" w14:textId="77777777" w:rsidR="00F56ED7" w:rsidRPr="00E42444" w:rsidRDefault="00E42444" w:rsidP="00E42444">
            <w:pPr>
              <w:pStyle w:val="103"/>
              <w:rPr>
                <w:lang w:eastAsia="ru-RU"/>
              </w:rPr>
            </w:pPr>
            <w:r w:rsidRPr="00E42444">
              <w:rPr>
                <w:lang w:eastAsia="ru-RU"/>
              </w:rPr>
              <w:t> </w:t>
            </w:r>
          </w:p>
        </w:tc>
        <w:tc>
          <w:tcPr>
            <w:tcW w:w="201" w:type="pct"/>
            <w:noWrap/>
            <w:hideMark/>
          </w:tcPr>
          <w:p w14:paraId="519AEED1" w14:textId="77777777" w:rsidR="00F56ED7" w:rsidRPr="00E42444" w:rsidRDefault="00E42444" w:rsidP="00E42444">
            <w:pPr>
              <w:pStyle w:val="103"/>
              <w:rPr>
                <w:lang w:eastAsia="ru-RU"/>
              </w:rPr>
            </w:pPr>
            <w:r w:rsidRPr="00E42444">
              <w:rPr>
                <w:lang w:eastAsia="ru-RU"/>
              </w:rPr>
              <w:t> </w:t>
            </w:r>
          </w:p>
        </w:tc>
        <w:tc>
          <w:tcPr>
            <w:tcW w:w="201" w:type="pct"/>
            <w:noWrap/>
            <w:hideMark/>
          </w:tcPr>
          <w:p w14:paraId="3FC89B52" w14:textId="77777777" w:rsidR="00F56ED7" w:rsidRPr="00E42444" w:rsidRDefault="00E42444" w:rsidP="00E42444">
            <w:pPr>
              <w:pStyle w:val="103"/>
              <w:rPr>
                <w:lang w:eastAsia="ru-RU"/>
              </w:rPr>
            </w:pPr>
            <w:r w:rsidRPr="00E42444">
              <w:rPr>
                <w:lang w:eastAsia="ru-RU"/>
              </w:rPr>
              <w:t> </w:t>
            </w:r>
          </w:p>
        </w:tc>
        <w:tc>
          <w:tcPr>
            <w:tcW w:w="200" w:type="pct"/>
            <w:noWrap/>
            <w:hideMark/>
          </w:tcPr>
          <w:p w14:paraId="0DFB7900" w14:textId="77777777" w:rsidR="00F56ED7" w:rsidRPr="00E42444" w:rsidRDefault="00E42444" w:rsidP="00E42444">
            <w:pPr>
              <w:pStyle w:val="103"/>
              <w:rPr>
                <w:lang w:eastAsia="ru-RU"/>
              </w:rPr>
            </w:pPr>
            <w:r w:rsidRPr="00E42444">
              <w:rPr>
                <w:lang w:eastAsia="ru-RU"/>
              </w:rPr>
              <w:t> </w:t>
            </w:r>
          </w:p>
        </w:tc>
        <w:tc>
          <w:tcPr>
            <w:tcW w:w="201" w:type="pct"/>
            <w:noWrap/>
            <w:hideMark/>
          </w:tcPr>
          <w:p w14:paraId="035DB12C" w14:textId="77777777" w:rsidR="00F56ED7" w:rsidRPr="00E42444" w:rsidRDefault="00E42444" w:rsidP="00E42444">
            <w:pPr>
              <w:pStyle w:val="103"/>
              <w:rPr>
                <w:lang w:eastAsia="ru-RU"/>
              </w:rPr>
            </w:pPr>
            <w:r w:rsidRPr="00E42444">
              <w:rPr>
                <w:lang w:eastAsia="ru-RU"/>
              </w:rPr>
              <w:t> </w:t>
            </w:r>
          </w:p>
        </w:tc>
        <w:tc>
          <w:tcPr>
            <w:tcW w:w="201" w:type="pct"/>
            <w:noWrap/>
            <w:hideMark/>
          </w:tcPr>
          <w:p w14:paraId="3C6292FE" w14:textId="77777777" w:rsidR="00F56ED7" w:rsidRPr="00E42444" w:rsidRDefault="00E42444" w:rsidP="00E42444">
            <w:pPr>
              <w:pStyle w:val="103"/>
              <w:rPr>
                <w:lang w:eastAsia="ru-RU"/>
              </w:rPr>
            </w:pPr>
            <w:r w:rsidRPr="00E42444">
              <w:rPr>
                <w:lang w:eastAsia="ru-RU"/>
              </w:rPr>
              <w:t> </w:t>
            </w:r>
          </w:p>
        </w:tc>
        <w:tc>
          <w:tcPr>
            <w:tcW w:w="201" w:type="pct"/>
            <w:noWrap/>
            <w:hideMark/>
          </w:tcPr>
          <w:p w14:paraId="2CADE1FB" w14:textId="77777777" w:rsidR="00F56ED7" w:rsidRPr="00E42444" w:rsidRDefault="00E42444" w:rsidP="00E42444">
            <w:pPr>
              <w:pStyle w:val="103"/>
              <w:rPr>
                <w:lang w:eastAsia="ru-RU"/>
              </w:rPr>
            </w:pPr>
            <w:r w:rsidRPr="00E42444">
              <w:rPr>
                <w:lang w:eastAsia="ru-RU"/>
              </w:rPr>
              <w:t> </w:t>
            </w:r>
          </w:p>
        </w:tc>
        <w:tc>
          <w:tcPr>
            <w:tcW w:w="201" w:type="pct"/>
            <w:noWrap/>
            <w:hideMark/>
          </w:tcPr>
          <w:p w14:paraId="25C32D81" w14:textId="77777777" w:rsidR="00F56ED7" w:rsidRPr="00E42444" w:rsidRDefault="00E42444" w:rsidP="00E42444">
            <w:pPr>
              <w:pStyle w:val="103"/>
              <w:rPr>
                <w:lang w:eastAsia="ru-RU"/>
              </w:rPr>
            </w:pPr>
            <w:r w:rsidRPr="00E42444">
              <w:rPr>
                <w:lang w:eastAsia="ru-RU"/>
              </w:rPr>
              <w:t> </w:t>
            </w:r>
          </w:p>
        </w:tc>
      </w:tr>
      <w:tr w:rsidR="00E42444" w:rsidRPr="00E42444" w14:paraId="1C7DB3FC" w14:textId="77777777" w:rsidTr="00612D72">
        <w:trPr>
          <w:trHeight w:val="20"/>
        </w:trPr>
        <w:tc>
          <w:tcPr>
            <w:tcW w:w="133" w:type="pct"/>
            <w:hideMark/>
          </w:tcPr>
          <w:p w14:paraId="0E0CD71A" w14:textId="77777777" w:rsidR="00F56ED7" w:rsidRPr="00E42444" w:rsidRDefault="00E42444" w:rsidP="00E42444">
            <w:pPr>
              <w:pStyle w:val="103"/>
              <w:rPr>
                <w:lang w:eastAsia="ru-RU"/>
              </w:rPr>
            </w:pPr>
            <w:r w:rsidRPr="00E42444">
              <w:rPr>
                <w:lang w:eastAsia="ru-RU"/>
              </w:rPr>
              <w:t> </w:t>
            </w:r>
          </w:p>
        </w:tc>
        <w:tc>
          <w:tcPr>
            <w:tcW w:w="492" w:type="pct"/>
            <w:noWrap/>
            <w:hideMark/>
          </w:tcPr>
          <w:p w14:paraId="1DA4AE14" w14:textId="77777777" w:rsidR="00F56ED7" w:rsidRPr="00E42444" w:rsidRDefault="00E42444" w:rsidP="00E42444">
            <w:pPr>
              <w:pStyle w:val="103"/>
              <w:rPr>
                <w:lang w:eastAsia="ru-RU"/>
              </w:rPr>
            </w:pPr>
            <w:r w:rsidRPr="00E42444">
              <w:rPr>
                <w:lang w:eastAsia="ru-RU"/>
              </w:rPr>
              <w:t>БЮДЖЕТ ДОХОДОВ И РАСХОДОВ ПРОЕКТА</w:t>
            </w:r>
          </w:p>
        </w:tc>
        <w:tc>
          <w:tcPr>
            <w:tcW w:w="163" w:type="pct"/>
            <w:hideMark/>
          </w:tcPr>
          <w:p w14:paraId="51B7007E" w14:textId="77777777" w:rsidR="00F56ED7" w:rsidRPr="00E42444" w:rsidRDefault="00E42444" w:rsidP="00E42444">
            <w:pPr>
              <w:pStyle w:val="103"/>
              <w:rPr>
                <w:lang w:eastAsia="ru-RU"/>
              </w:rPr>
            </w:pPr>
            <w:r w:rsidRPr="00E42444">
              <w:rPr>
                <w:lang w:eastAsia="ru-RU"/>
              </w:rPr>
              <w:t> </w:t>
            </w:r>
          </w:p>
        </w:tc>
        <w:tc>
          <w:tcPr>
            <w:tcW w:w="200" w:type="pct"/>
            <w:hideMark/>
          </w:tcPr>
          <w:p w14:paraId="749AC9B2" w14:textId="77777777" w:rsidR="00F56ED7" w:rsidRPr="00E42444" w:rsidRDefault="00E42444" w:rsidP="00E42444">
            <w:pPr>
              <w:pStyle w:val="103"/>
              <w:rPr>
                <w:lang w:eastAsia="ru-RU"/>
              </w:rPr>
            </w:pPr>
            <w:r w:rsidRPr="00E42444">
              <w:rPr>
                <w:lang w:eastAsia="ru-RU"/>
              </w:rPr>
              <w:t> </w:t>
            </w:r>
          </w:p>
        </w:tc>
        <w:tc>
          <w:tcPr>
            <w:tcW w:w="201" w:type="pct"/>
            <w:hideMark/>
          </w:tcPr>
          <w:p w14:paraId="7138AF64" w14:textId="77777777" w:rsidR="00F56ED7" w:rsidRPr="00E42444" w:rsidRDefault="00E42444" w:rsidP="00E42444">
            <w:pPr>
              <w:pStyle w:val="103"/>
              <w:rPr>
                <w:lang w:eastAsia="ru-RU"/>
              </w:rPr>
            </w:pPr>
            <w:r w:rsidRPr="00E42444">
              <w:rPr>
                <w:lang w:eastAsia="ru-RU"/>
              </w:rPr>
              <w:t> </w:t>
            </w:r>
          </w:p>
        </w:tc>
        <w:tc>
          <w:tcPr>
            <w:tcW w:w="201" w:type="pct"/>
            <w:hideMark/>
          </w:tcPr>
          <w:p w14:paraId="26AD87BD" w14:textId="77777777" w:rsidR="00F56ED7" w:rsidRPr="00E42444" w:rsidRDefault="00E42444" w:rsidP="00E42444">
            <w:pPr>
              <w:pStyle w:val="103"/>
              <w:rPr>
                <w:lang w:eastAsia="ru-RU"/>
              </w:rPr>
            </w:pPr>
            <w:r w:rsidRPr="00E42444">
              <w:rPr>
                <w:lang w:eastAsia="ru-RU"/>
              </w:rPr>
              <w:t> </w:t>
            </w:r>
          </w:p>
        </w:tc>
        <w:tc>
          <w:tcPr>
            <w:tcW w:w="201" w:type="pct"/>
            <w:hideMark/>
          </w:tcPr>
          <w:p w14:paraId="6A3D339A" w14:textId="77777777" w:rsidR="00F56ED7" w:rsidRPr="00E42444" w:rsidRDefault="00E42444" w:rsidP="00E42444">
            <w:pPr>
              <w:pStyle w:val="103"/>
              <w:rPr>
                <w:lang w:eastAsia="ru-RU"/>
              </w:rPr>
            </w:pPr>
            <w:r w:rsidRPr="00E42444">
              <w:rPr>
                <w:lang w:eastAsia="ru-RU"/>
              </w:rPr>
              <w:t> </w:t>
            </w:r>
          </w:p>
        </w:tc>
        <w:tc>
          <w:tcPr>
            <w:tcW w:w="200" w:type="pct"/>
            <w:hideMark/>
          </w:tcPr>
          <w:p w14:paraId="48F181E6" w14:textId="77777777" w:rsidR="00F56ED7" w:rsidRPr="00E42444" w:rsidRDefault="00E42444" w:rsidP="00E42444">
            <w:pPr>
              <w:pStyle w:val="103"/>
              <w:rPr>
                <w:lang w:eastAsia="ru-RU"/>
              </w:rPr>
            </w:pPr>
            <w:r w:rsidRPr="00E42444">
              <w:rPr>
                <w:lang w:eastAsia="ru-RU"/>
              </w:rPr>
              <w:t> </w:t>
            </w:r>
          </w:p>
        </w:tc>
        <w:tc>
          <w:tcPr>
            <w:tcW w:w="201" w:type="pct"/>
            <w:hideMark/>
          </w:tcPr>
          <w:p w14:paraId="74111E0E" w14:textId="77777777" w:rsidR="00F56ED7" w:rsidRPr="00E42444" w:rsidRDefault="00E42444" w:rsidP="00E42444">
            <w:pPr>
              <w:pStyle w:val="103"/>
              <w:rPr>
                <w:lang w:eastAsia="ru-RU"/>
              </w:rPr>
            </w:pPr>
            <w:r w:rsidRPr="00E42444">
              <w:rPr>
                <w:lang w:eastAsia="ru-RU"/>
              </w:rPr>
              <w:t> </w:t>
            </w:r>
          </w:p>
        </w:tc>
        <w:tc>
          <w:tcPr>
            <w:tcW w:w="201" w:type="pct"/>
            <w:hideMark/>
          </w:tcPr>
          <w:p w14:paraId="4FBB068E" w14:textId="77777777" w:rsidR="00F56ED7" w:rsidRPr="00E42444" w:rsidRDefault="00E42444" w:rsidP="00E42444">
            <w:pPr>
              <w:pStyle w:val="103"/>
              <w:rPr>
                <w:lang w:eastAsia="ru-RU"/>
              </w:rPr>
            </w:pPr>
            <w:r w:rsidRPr="00E42444">
              <w:rPr>
                <w:lang w:eastAsia="ru-RU"/>
              </w:rPr>
              <w:t> </w:t>
            </w:r>
          </w:p>
        </w:tc>
        <w:tc>
          <w:tcPr>
            <w:tcW w:w="201" w:type="pct"/>
            <w:hideMark/>
          </w:tcPr>
          <w:p w14:paraId="54F75F02" w14:textId="77777777" w:rsidR="00F56ED7" w:rsidRPr="00E42444" w:rsidRDefault="00E42444" w:rsidP="00E42444">
            <w:pPr>
              <w:pStyle w:val="103"/>
              <w:rPr>
                <w:lang w:eastAsia="ru-RU"/>
              </w:rPr>
            </w:pPr>
            <w:r w:rsidRPr="00E42444">
              <w:rPr>
                <w:lang w:eastAsia="ru-RU"/>
              </w:rPr>
              <w:t> </w:t>
            </w:r>
          </w:p>
        </w:tc>
        <w:tc>
          <w:tcPr>
            <w:tcW w:w="200" w:type="pct"/>
            <w:hideMark/>
          </w:tcPr>
          <w:p w14:paraId="3104BF5F" w14:textId="77777777" w:rsidR="00F56ED7" w:rsidRPr="00E42444" w:rsidRDefault="00E42444" w:rsidP="00E42444">
            <w:pPr>
              <w:pStyle w:val="103"/>
              <w:rPr>
                <w:lang w:eastAsia="ru-RU"/>
              </w:rPr>
            </w:pPr>
            <w:r w:rsidRPr="00E42444">
              <w:rPr>
                <w:lang w:eastAsia="ru-RU"/>
              </w:rPr>
              <w:t> </w:t>
            </w:r>
          </w:p>
        </w:tc>
        <w:tc>
          <w:tcPr>
            <w:tcW w:w="201" w:type="pct"/>
            <w:hideMark/>
          </w:tcPr>
          <w:p w14:paraId="1E2E6BB7" w14:textId="77777777" w:rsidR="00F56ED7" w:rsidRPr="00E42444" w:rsidRDefault="00E42444" w:rsidP="00E42444">
            <w:pPr>
              <w:pStyle w:val="103"/>
              <w:rPr>
                <w:lang w:eastAsia="ru-RU"/>
              </w:rPr>
            </w:pPr>
            <w:r w:rsidRPr="00E42444">
              <w:rPr>
                <w:lang w:eastAsia="ru-RU"/>
              </w:rPr>
              <w:t> </w:t>
            </w:r>
          </w:p>
        </w:tc>
        <w:tc>
          <w:tcPr>
            <w:tcW w:w="201" w:type="pct"/>
            <w:hideMark/>
          </w:tcPr>
          <w:p w14:paraId="75E71AE7" w14:textId="77777777" w:rsidR="00F56ED7" w:rsidRPr="00E42444" w:rsidRDefault="00E42444" w:rsidP="00E42444">
            <w:pPr>
              <w:pStyle w:val="103"/>
              <w:rPr>
                <w:lang w:eastAsia="ru-RU"/>
              </w:rPr>
            </w:pPr>
            <w:r w:rsidRPr="00E42444">
              <w:rPr>
                <w:lang w:eastAsia="ru-RU"/>
              </w:rPr>
              <w:t> </w:t>
            </w:r>
          </w:p>
        </w:tc>
        <w:tc>
          <w:tcPr>
            <w:tcW w:w="201" w:type="pct"/>
            <w:hideMark/>
          </w:tcPr>
          <w:p w14:paraId="3DFFFE70" w14:textId="77777777" w:rsidR="00F56ED7" w:rsidRPr="00E42444" w:rsidRDefault="00E42444" w:rsidP="00E42444">
            <w:pPr>
              <w:pStyle w:val="103"/>
              <w:rPr>
                <w:lang w:eastAsia="ru-RU"/>
              </w:rPr>
            </w:pPr>
            <w:r w:rsidRPr="00E42444">
              <w:rPr>
                <w:lang w:eastAsia="ru-RU"/>
              </w:rPr>
              <w:t> </w:t>
            </w:r>
          </w:p>
        </w:tc>
        <w:tc>
          <w:tcPr>
            <w:tcW w:w="200" w:type="pct"/>
            <w:hideMark/>
          </w:tcPr>
          <w:p w14:paraId="20D0E588" w14:textId="77777777" w:rsidR="00F56ED7" w:rsidRPr="00E42444" w:rsidRDefault="00E42444" w:rsidP="00E42444">
            <w:pPr>
              <w:pStyle w:val="103"/>
              <w:rPr>
                <w:lang w:eastAsia="ru-RU"/>
              </w:rPr>
            </w:pPr>
            <w:r w:rsidRPr="00E42444">
              <w:rPr>
                <w:lang w:eastAsia="ru-RU"/>
              </w:rPr>
              <w:t> </w:t>
            </w:r>
          </w:p>
        </w:tc>
        <w:tc>
          <w:tcPr>
            <w:tcW w:w="201" w:type="pct"/>
            <w:hideMark/>
          </w:tcPr>
          <w:p w14:paraId="090259E4" w14:textId="77777777" w:rsidR="00F56ED7" w:rsidRPr="00E42444" w:rsidRDefault="00E42444" w:rsidP="00E42444">
            <w:pPr>
              <w:pStyle w:val="103"/>
              <w:rPr>
                <w:lang w:eastAsia="ru-RU"/>
              </w:rPr>
            </w:pPr>
            <w:r w:rsidRPr="00E42444">
              <w:rPr>
                <w:lang w:eastAsia="ru-RU"/>
              </w:rPr>
              <w:t> </w:t>
            </w:r>
          </w:p>
        </w:tc>
        <w:tc>
          <w:tcPr>
            <w:tcW w:w="201" w:type="pct"/>
            <w:hideMark/>
          </w:tcPr>
          <w:p w14:paraId="3A3F3E3E" w14:textId="77777777" w:rsidR="00F56ED7" w:rsidRPr="00E42444" w:rsidRDefault="00E42444" w:rsidP="00E42444">
            <w:pPr>
              <w:pStyle w:val="103"/>
              <w:rPr>
                <w:lang w:eastAsia="ru-RU"/>
              </w:rPr>
            </w:pPr>
            <w:r w:rsidRPr="00E42444">
              <w:rPr>
                <w:lang w:eastAsia="ru-RU"/>
              </w:rPr>
              <w:t> </w:t>
            </w:r>
          </w:p>
        </w:tc>
        <w:tc>
          <w:tcPr>
            <w:tcW w:w="201" w:type="pct"/>
            <w:hideMark/>
          </w:tcPr>
          <w:p w14:paraId="2743B621" w14:textId="77777777" w:rsidR="00F56ED7" w:rsidRPr="00E42444" w:rsidRDefault="00E42444" w:rsidP="00E42444">
            <w:pPr>
              <w:pStyle w:val="103"/>
              <w:rPr>
                <w:lang w:eastAsia="ru-RU"/>
              </w:rPr>
            </w:pPr>
            <w:r w:rsidRPr="00E42444">
              <w:rPr>
                <w:lang w:eastAsia="ru-RU"/>
              </w:rPr>
              <w:t> </w:t>
            </w:r>
          </w:p>
        </w:tc>
        <w:tc>
          <w:tcPr>
            <w:tcW w:w="200" w:type="pct"/>
            <w:hideMark/>
          </w:tcPr>
          <w:p w14:paraId="6BAECF27" w14:textId="77777777" w:rsidR="00F56ED7" w:rsidRPr="00E42444" w:rsidRDefault="00E42444" w:rsidP="00E42444">
            <w:pPr>
              <w:pStyle w:val="103"/>
              <w:rPr>
                <w:lang w:eastAsia="ru-RU"/>
              </w:rPr>
            </w:pPr>
            <w:r w:rsidRPr="00E42444">
              <w:rPr>
                <w:lang w:eastAsia="ru-RU"/>
              </w:rPr>
              <w:t> </w:t>
            </w:r>
          </w:p>
        </w:tc>
        <w:tc>
          <w:tcPr>
            <w:tcW w:w="201" w:type="pct"/>
            <w:hideMark/>
          </w:tcPr>
          <w:p w14:paraId="2C4DE9BB" w14:textId="77777777" w:rsidR="00F56ED7" w:rsidRPr="00E42444" w:rsidRDefault="00E42444" w:rsidP="00E42444">
            <w:pPr>
              <w:pStyle w:val="103"/>
              <w:rPr>
                <w:lang w:eastAsia="ru-RU"/>
              </w:rPr>
            </w:pPr>
            <w:r w:rsidRPr="00E42444">
              <w:rPr>
                <w:lang w:eastAsia="ru-RU"/>
              </w:rPr>
              <w:t> </w:t>
            </w:r>
          </w:p>
        </w:tc>
        <w:tc>
          <w:tcPr>
            <w:tcW w:w="201" w:type="pct"/>
            <w:hideMark/>
          </w:tcPr>
          <w:p w14:paraId="440C6767" w14:textId="77777777" w:rsidR="00F56ED7" w:rsidRPr="00E42444" w:rsidRDefault="00E42444" w:rsidP="00E42444">
            <w:pPr>
              <w:pStyle w:val="103"/>
              <w:rPr>
                <w:lang w:eastAsia="ru-RU"/>
              </w:rPr>
            </w:pPr>
            <w:r w:rsidRPr="00E42444">
              <w:rPr>
                <w:lang w:eastAsia="ru-RU"/>
              </w:rPr>
              <w:t> </w:t>
            </w:r>
          </w:p>
        </w:tc>
        <w:tc>
          <w:tcPr>
            <w:tcW w:w="201" w:type="pct"/>
            <w:hideMark/>
          </w:tcPr>
          <w:p w14:paraId="2AE7A44D" w14:textId="77777777" w:rsidR="00F56ED7" w:rsidRPr="00E42444" w:rsidRDefault="00E42444" w:rsidP="00E42444">
            <w:pPr>
              <w:pStyle w:val="103"/>
              <w:rPr>
                <w:lang w:eastAsia="ru-RU"/>
              </w:rPr>
            </w:pPr>
            <w:r w:rsidRPr="00E42444">
              <w:rPr>
                <w:lang w:eastAsia="ru-RU"/>
              </w:rPr>
              <w:t> </w:t>
            </w:r>
          </w:p>
        </w:tc>
        <w:tc>
          <w:tcPr>
            <w:tcW w:w="201" w:type="pct"/>
            <w:hideMark/>
          </w:tcPr>
          <w:p w14:paraId="1396D533" w14:textId="77777777" w:rsidR="00F56ED7" w:rsidRPr="00E42444" w:rsidRDefault="00E42444" w:rsidP="00E42444">
            <w:pPr>
              <w:pStyle w:val="103"/>
              <w:rPr>
                <w:lang w:eastAsia="ru-RU"/>
              </w:rPr>
            </w:pPr>
            <w:r w:rsidRPr="00E42444">
              <w:rPr>
                <w:lang w:eastAsia="ru-RU"/>
              </w:rPr>
              <w:t> </w:t>
            </w:r>
          </w:p>
        </w:tc>
      </w:tr>
      <w:tr w:rsidR="00E42444" w:rsidRPr="00E42444" w14:paraId="657548BB" w14:textId="77777777" w:rsidTr="00612D72">
        <w:trPr>
          <w:trHeight w:val="20"/>
        </w:trPr>
        <w:tc>
          <w:tcPr>
            <w:tcW w:w="133" w:type="pct"/>
            <w:noWrap/>
            <w:hideMark/>
          </w:tcPr>
          <w:p w14:paraId="1D6E95B4" w14:textId="77777777" w:rsidR="00F56ED7" w:rsidRPr="00E42444" w:rsidRDefault="00E42444" w:rsidP="00E42444">
            <w:pPr>
              <w:pStyle w:val="103"/>
              <w:rPr>
                <w:lang w:eastAsia="ru-RU"/>
              </w:rPr>
            </w:pPr>
            <w:r w:rsidRPr="00E42444">
              <w:rPr>
                <w:lang w:eastAsia="ru-RU"/>
              </w:rPr>
              <w:t> </w:t>
            </w:r>
          </w:p>
        </w:tc>
        <w:tc>
          <w:tcPr>
            <w:tcW w:w="492" w:type="pct"/>
            <w:noWrap/>
            <w:hideMark/>
          </w:tcPr>
          <w:p w14:paraId="3671D4FC" w14:textId="77777777" w:rsidR="00F56ED7" w:rsidRPr="00E42444" w:rsidRDefault="00E42444" w:rsidP="00E42444">
            <w:pPr>
              <w:pStyle w:val="103"/>
              <w:rPr>
                <w:lang w:eastAsia="ru-RU"/>
              </w:rPr>
            </w:pPr>
            <w:r w:rsidRPr="00E42444">
              <w:rPr>
                <w:lang w:eastAsia="ru-RU"/>
              </w:rPr>
              <w:t> </w:t>
            </w:r>
          </w:p>
        </w:tc>
        <w:tc>
          <w:tcPr>
            <w:tcW w:w="163" w:type="pct"/>
            <w:noWrap/>
            <w:hideMark/>
          </w:tcPr>
          <w:p w14:paraId="4804A309" w14:textId="77777777" w:rsidR="00F56ED7" w:rsidRPr="00E42444" w:rsidRDefault="00E42444" w:rsidP="00E42444">
            <w:pPr>
              <w:pStyle w:val="103"/>
              <w:rPr>
                <w:lang w:eastAsia="ru-RU"/>
              </w:rPr>
            </w:pPr>
            <w:r w:rsidRPr="00E42444">
              <w:rPr>
                <w:lang w:eastAsia="ru-RU"/>
              </w:rPr>
              <w:t> </w:t>
            </w:r>
          </w:p>
        </w:tc>
        <w:tc>
          <w:tcPr>
            <w:tcW w:w="200" w:type="pct"/>
            <w:noWrap/>
            <w:hideMark/>
          </w:tcPr>
          <w:p w14:paraId="74EF61CA" w14:textId="77777777" w:rsidR="00F56ED7" w:rsidRPr="00E42444" w:rsidRDefault="00E42444" w:rsidP="00E42444">
            <w:pPr>
              <w:pStyle w:val="103"/>
              <w:rPr>
                <w:lang w:eastAsia="ru-RU"/>
              </w:rPr>
            </w:pPr>
            <w:r w:rsidRPr="00E42444">
              <w:rPr>
                <w:lang w:eastAsia="ru-RU"/>
              </w:rPr>
              <w:t> </w:t>
            </w:r>
          </w:p>
        </w:tc>
        <w:tc>
          <w:tcPr>
            <w:tcW w:w="201" w:type="pct"/>
            <w:noWrap/>
            <w:hideMark/>
          </w:tcPr>
          <w:p w14:paraId="1E877434" w14:textId="77777777" w:rsidR="00F56ED7" w:rsidRPr="00E42444" w:rsidRDefault="00E42444" w:rsidP="00E42444">
            <w:pPr>
              <w:pStyle w:val="103"/>
              <w:rPr>
                <w:lang w:eastAsia="ru-RU"/>
              </w:rPr>
            </w:pPr>
            <w:r w:rsidRPr="00E42444">
              <w:rPr>
                <w:lang w:eastAsia="ru-RU"/>
              </w:rPr>
              <w:t> </w:t>
            </w:r>
          </w:p>
        </w:tc>
        <w:tc>
          <w:tcPr>
            <w:tcW w:w="201" w:type="pct"/>
            <w:noWrap/>
            <w:hideMark/>
          </w:tcPr>
          <w:p w14:paraId="4D819F12" w14:textId="77777777" w:rsidR="00F56ED7" w:rsidRPr="00E42444" w:rsidRDefault="00E42444" w:rsidP="00E42444">
            <w:pPr>
              <w:pStyle w:val="103"/>
              <w:rPr>
                <w:lang w:eastAsia="ru-RU"/>
              </w:rPr>
            </w:pPr>
            <w:r w:rsidRPr="00E42444">
              <w:rPr>
                <w:lang w:eastAsia="ru-RU"/>
              </w:rPr>
              <w:t> </w:t>
            </w:r>
          </w:p>
        </w:tc>
        <w:tc>
          <w:tcPr>
            <w:tcW w:w="201" w:type="pct"/>
            <w:noWrap/>
            <w:hideMark/>
          </w:tcPr>
          <w:p w14:paraId="00C04784" w14:textId="77777777" w:rsidR="00F56ED7" w:rsidRPr="00E42444" w:rsidRDefault="00E42444" w:rsidP="00E42444">
            <w:pPr>
              <w:pStyle w:val="103"/>
              <w:rPr>
                <w:lang w:eastAsia="ru-RU"/>
              </w:rPr>
            </w:pPr>
            <w:r w:rsidRPr="00E42444">
              <w:rPr>
                <w:lang w:eastAsia="ru-RU"/>
              </w:rPr>
              <w:t> </w:t>
            </w:r>
          </w:p>
        </w:tc>
        <w:tc>
          <w:tcPr>
            <w:tcW w:w="200" w:type="pct"/>
            <w:noWrap/>
            <w:hideMark/>
          </w:tcPr>
          <w:p w14:paraId="6B843B7D" w14:textId="77777777" w:rsidR="00F56ED7" w:rsidRPr="00E42444" w:rsidRDefault="00E42444" w:rsidP="00E42444">
            <w:pPr>
              <w:pStyle w:val="103"/>
              <w:rPr>
                <w:lang w:eastAsia="ru-RU"/>
              </w:rPr>
            </w:pPr>
            <w:r w:rsidRPr="00E42444">
              <w:rPr>
                <w:lang w:eastAsia="ru-RU"/>
              </w:rPr>
              <w:t> </w:t>
            </w:r>
          </w:p>
        </w:tc>
        <w:tc>
          <w:tcPr>
            <w:tcW w:w="201" w:type="pct"/>
            <w:noWrap/>
            <w:hideMark/>
          </w:tcPr>
          <w:p w14:paraId="4AEB0E84" w14:textId="77777777" w:rsidR="00F56ED7" w:rsidRPr="00E42444" w:rsidRDefault="00E42444" w:rsidP="00E42444">
            <w:pPr>
              <w:pStyle w:val="103"/>
              <w:rPr>
                <w:lang w:eastAsia="ru-RU"/>
              </w:rPr>
            </w:pPr>
            <w:r w:rsidRPr="00E42444">
              <w:rPr>
                <w:lang w:eastAsia="ru-RU"/>
              </w:rPr>
              <w:t> </w:t>
            </w:r>
          </w:p>
        </w:tc>
        <w:tc>
          <w:tcPr>
            <w:tcW w:w="201" w:type="pct"/>
            <w:noWrap/>
            <w:hideMark/>
          </w:tcPr>
          <w:p w14:paraId="3698B6BE" w14:textId="77777777" w:rsidR="00F56ED7" w:rsidRPr="00E42444" w:rsidRDefault="00E42444" w:rsidP="00E42444">
            <w:pPr>
              <w:pStyle w:val="103"/>
              <w:rPr>
                <w:lang w:eastAsia="ru-RU"/>
              </w:rPr>
            </w:pPr>
            <w:r w:rsidRPr="00E42444">
              <w:rPr>
                <w:lang w:eastAsia="ru-RU"/>
              </w:rPr>
              <w:t> </w:t>
            </w:r>
          </w:p>
        </w:tc>
        <w:tc>
          <w:tcPr>
            <w:tcW w:w="201" w:type="pct"/>
            <w:noWrap/>
            <w:hideMark/>
          </w:tcPr>
          <w:p w14:paraId="1BA77A3B" w14:textId="77777777" w:rsidR="00F56ED7" w:rsidRPr="00E42444" w:rsidRDefault="00E42444" w:rsidP="00E42444">
            <w:pPr>
              <w:pStyle w:val="103"/>
              <w:rPr>
                <w:lang w:eastAsia="ru-RU"/>
              </w:rPr>
            </w:pPr>
            <w:r w:rsidRPr="00E42444">
              <w:rPr>
                <w:lang w:eastAsia="ru-RU"/>
              </w:rPr>
              <w:t> </w:t>
            </w:r>
          </w:p>
        </w:tc>
        <w:tc>
          <w:tcPr>
            <w:tcW w:w="200" w:type="pct"/>
            <w:noWrap/>
            <w:hideMark/>
          </w:tcPr>
          <w:p w14:paraId="0308EFCC" w14:textId="77777777" w:rsidR="00F56ED7" w:rsidRPr="00E42444" w:rsidRDefault="00E42444" w:rsidP="00E42444">
            <w:pPr>
              <w:pStyle w:val="103"/>
              <w:rPr>
                <w:lang w:eastAsia="ru-RU"/>
              </w:rPr>
            </w:pPr>
            <w:r w:rsidRPr="00E42444">
              <w:rPr>
                <w:lang w:eastAsia="ru-RU"/>
              </w:rPr>
              <w:t> </w:t>
            </w:r>
          </w:p>
        </w:tc>
        <w:tc>
          <w:tcPr>
            <w:tcW w:w="201" w:type="pct"/>
            <w:noWrap/>
            <w:hideMark/>
          </w:tcPr>
          <w:p w14:paraId="08E407BB" w14:textId="77777777" w:rsidR="00F56ED7" w:rsidRPr="00E42444" w:rsidRDefault="00E42444" w:rsidP="00E42444">
            <w:pPr>
              <w:pStyle w:val="103"/>
              <w:rPr>
                <w:lang w:eastAsia="ru-RU"/>
              </w:rPr>
            </w:pPr>
            <w:r w:rsidRPr="00E42444">
              <w:rPr>
                <w:lang w:eastAsia="ru-RU"/>
              </w:rPr>
              <w:t> </w:t>
            </w:r>
          </w:p>
        </w:tc>
        <w:tc>
          <w:tcPr>
            <w:tcW w:w="201" w:type="pct"/>
            <w:noWrap/>
            <w:hideMark/>
          </w:tcPr>
          <w:p w14:paraId="2F094144" w14:textId="77777777" w:rsidR="00F56ED7" w:rsidRPr="00E42444" w:rsidRDefault="00E42444" w:rsidP="00E42444">
            <w:pPr>
              <w:pStyle w:val="103"/>
              <w:rPr>
                <w:lang w:eastAsia="ru-RU"/>
              </w:rPr>
            </w:pPr>
            <w:r w:rsidRPr="00E42444">
              <w:rPr>
                <w:lang w:eastAsia="ru-RU"/>
              </w:rPr>
              <w:t> </w:t>
            </w:r>
          </w:p>
        </w:tc>
        <w:tc>
          <w:tcPr>
            <w:tcW w:w="201" w:type="pct"/>
            <w:noWrap/>
            <w:hideMark/>
          </w:tcPr>
          <w:p w14:paraId="11199E3F" w14:textId="77777777" w:rsidR="00F56ED7" w:rsidRPr="00E42444" w:rsidRDefault="00E42444" w:rsidP="00E42444">
            <w:pPr>
              <w:pStyle w:val="103"/>
              <w:rPr>
                <w:lang w:eastAsia="ru-RU"/>
              </w:rPr>
            </w:pPr>
            <w:r w:rsidRPr="00E42444">
              <w:rPr>
                <w:lang w:eastAsia="ru-RU"/>
              </w:rPr>
              <w:t> </w:t>
            </w:r>
          </w:p>
        </w:tc>
        <w:tc>
          <w:tcPr>
            <w:tcW w:w="200" w:type="pct"/>
            <w:noWrap/>
            <w:hideMark/>
          </w:tcPr>
          <w:p w14:paraId="1ED8853B" w14:textId="77777777" w:rsidR="00F56ED7" w:rsidRPr="00E42444" w:rsidRDefault="00E42444" w:rsidP="00E42444">
            <w:pPr>
              <w:pStyle w:val="103"/>
              <w:rPr>
                <w:lang w:eastAsia="ru-RU"/>
              </w:rPr>
            </w:pPr>
            <w:r w:rsidRPr="00E42444">
              <w:rPr>
                <w:lang w:eastAsia="ru-RU"/>
              </w:rPr>
              <w:t> </w:t>
            </w:r>
          </w:p>
        </w:tc>
        <w:tc>
          <w:tcPr>
            <w:tcW w:w="201" w:type="pct"/>
            <w:noWrap/>
            <w:hideMark/>
          </w:tcPr>
          <w:p w14:paraId="737BFC50" w14:textId="77777777" w:rsidR="00F56ED7" w:rsidRPr="00E42444" w:rsidRDefault="00E42444" w:rsidP="00E42444">
            <w:pPr>
              <w:pStyle w:val="103"/>
              <w:rPr>
                <w:lang w:eastAsia="ru-RU"/>
              </w:rPr>
            </w:pPr>
            <w:r w:rsidRPr="00E42444">
              <w:rPr>
                <w:lang w:eastAsia="ru-RU"/>
              </w:rPr>
              <w:t> </w:t>
            </w:r>
          </w:p>
        </w:tc>
        <w:tc>
          <w:tcPr>
            <w:tcW w:w="201" w:type="pct"/>
            <w:noWrap/>
            <w:hideMark/>
          </w:tcPr>
          <w:p w14:paraId="768B8361" w14:textId="77777777" w:rsidR="00F56ED7" w:rsidRPr="00E42444" w:rsidRDefault="00E42444" w:rsidP="00E42444">
            <w:pPr>
              <w:pStyle w:val="103"/>
              <w:rPr>
                <w:lang w:eastAsia="ru-RU"/>
              </w:rPr>
            </w:pPr>
            <w:r w:rsidRPr="00E42444">
              <w:rPr>
                <w:lang w:eastAsia="ru-RU"/>
              </w:rPr>
              <w:t> </w:t>
            </w:r>
          </w:p>
        </w:tc>
        <w:tc>
          <w:tcPr>
            <w:tcW w:w="201" w:type="pct"/>
            <w:noWrap/>
            <w:hideMark/>
          </w:tcPr>
          <w:p w14:paraId="613C21A3" w14:textId="77777777" w:rsidR="00F56ED7" w:rsidRPr="00E42444" w:rsidRDefault="00E42444" w:rsidP="00E42444">
            <w:pPr>
              <w:pStyle w:val="103"/>
              <w:rPr>
                <w:lang w:eastAsia="ru-RU"/>
              </w:rPr>
            </w:pPr>
            <w:r w:rsidRPr="00E42444">
              <w:rPr>
                <w:lang w:eastAsia="ru-RU"/>
              </w:rPr>
              <w:t> </w:t>
            </w:r>
          </w:p>
        </w:tc>
        <w:tc>
          <w:tcPr>
            <w:tcW w:w="200" w:type="pct"/>
            <w:noWrap/>
            <w:hideMark/>
          </w:tcPr>
          <w:p w14:paraId="5AE35EBA" w14:textId="77777777" w:rsidR="00F56ED7" w:rsidRPr="00E42444" w:rsidRDefault="00E42444" w:rsidP="00E42444">
            <w:pPr>
              <w:pStyle w:val="103"/>
              <w:rPr>
                <w:lang w:eastAsia="ru-RU"/>
              </w:rPr>
            </w:pPr>
            <w:r w:rsidRPr="00E42444">
              <w:rPr>
                <w:lang w:eastAsia="ru-RU"/>
              </w:rPr>
              <w:t> </w:t>
            </w:r>
          </w:p>
        </w:tc>
        <w:tc>
          <w:tcPr>
            <w:tcW w:w="201" w:type="pct"/>
            <w:noWrap/>
            <w:hideMark/>
          </w:tcPr>
          <w:p w14:paraId="5FB5F0B7" w14:textId="77777777" w:rsidR="00F56ED7" w:rsidRPr="00E42444" w:rsidRDefault="00E42444" w:rsidP="00E42444">
            <w:pPr>
              <w:pStyle w:val="103"/>
              <w:rPr>
                <w:lang w:eastAsia="ru-RU"/>
              </w:rPr>
            </w:pPr>
            <w:r w:rsidRPr="00E42444">
              <w:rPr>
                <w:lang w:eastAsia="ru-RU"/>
              </w:rPr>
              <w:t> </w:t>
            </w:r>
          </w:p>
        </w:tc>
        <w:tc>
          <w:tcPr>
            <w:tcW w:w="201" w:type="pct"/>
            <w:noWrap/>
            <w:hideMark/>
          </w:tcPr>
          <w:p w14:paraId="61E092F1" w14:textId="77777777" w:rsidR="00F56ED7" w:rsidRPr="00E42444" w:rsidRDefault="00E42444" w:rsidP="00E42444">
            <w:pPr>
              <w:pStyle w:val="103"/>
              <w:rPr>
                <w:lang w:eastAsia="ru-RU"/>
              </w:rPr>
            </w:pPr>
            <w:r w:rsidRPr="00E42444">
              <w:rPr>
                <w:lang w:eastAsia="ru-RU"/>
              </w:rPr>
              <w:t> </w:t>
            </w:r>
          </w:p>
        </w:tc>
        <w:tc>
          <w:tcPr>
            <w:tcW w:w="201" w:type="pct"/>
            <w:noWrap/>
            <w:hideMark/>
          </w:tcPr>
          <w:p w14:paraId="7F72080E" w14:textId="77777777" w:rsidR="00F56ED7" w:rsidRPr="00E42444" w:rsidRDefault="00E42444" w:rsidP="00E42444">
            <w:pPr>
              <w:pStyle w:val="103"/>
              <w:rPr>
                <w:lang w:eastAsia="ru-RU"/>
              </w:rPr>
            </w:pPr>
            <w:r w:rsidRPr="00E42444">
              <w:rPr>
                <w:lang w:eastAsia="ru-RU"/>
              </w:rPr>
              <w:t> </w:t>
            </w:r>
          </w:p>
        </w:tc>
        <w:tc>
          <w:tcPr>
            <w:tcW w:w="201" w:type="pct"/>
            <w:noWrap/>
            <w:hideMark/>
          </w:tcPr>
          <w:p w14:paraId="54ABFF7D" w14:textId="77777777" w:rsidR="00F56ED7" w:rsidRPr="00E42444" w:rsidRDefault="00E42444" w:rsidP="00E42444">
            <w:pPr>
              <w:pStyle w:val="103"/>
              <w:rPr>
                <w:lang w:eastAsia="ru-RU"/>
              </w:rPr>
            </w:pPr>
            <w:r w:rsidRPr="00E42444">
              <w:rPr>
                <w:lang w:eastAsia="ru-RU"/>
              </w:rPr>
              <w:t> </w:t>
            </w:r>
          </w:p>
        </w:tc>
      </w:tr>
      <w:tr w:rsidR="00E42444" w:rsidRPr="00E42444" w14:paraId="1AA9E580" w14:textId="77777777" w:rsidTr="00612D72">
        <w:trPr>
          <w:trHeight w:val="20"/>
        </w:trPr>
        <w:tc>
          <w:tcPr>
            <w:tcW w:w="133" w:type="pct"/>
            <w:hideMark/>
          </w:tcPr>
          <w:p w14:paraId="5F742478" w14:textId="77777777" w:rsidR="00F56ED7" w:rsidRPr="00E42444" w:rsidRDefault="00E42444" w:rsidP="00E42444">
            <w:pPr>
              <w:pStyle w:val="103"/>
              <w:rPr>
                <w:lang w:eastAsia="ru-RU"/>
              </w:rPr>
            </w:pPr>
            <w:r w:rsidRPr="00E42444">
              <w:rPr>
                <w:lang w:eastAsia="ru-RU"/>
              </w:rPr>
              <w:t>2</w:t>
            </w:r>
          </w:p>
        </w:tc>
        <w:tc>
          <w:tcPr>
            <w:tcW w:w="492" w:type="pct"/>
            <w:hideMark/>
          </w:tcPr>
          <w:p w14:paraId="05A7F713" w14:textId="77777777" w:rsidR="00F56ED7" w:rsidRPr="00E42444" w:rsidRDefault="00E42444" w:rsidP="00E42444">
            <w:pPr>
              <w:pStyle w:val="103"/>
              <w:rPr>
                <w:lang w:eastAsia="ru-RU"/>
              </w:rPr>
            </w:pPr>
            <w:r w:rsidRPr="00E42444">
              <w:rPr>
                <w:lang w:eastAsia="ru-RU"/>
              </w:rPr>
              <w:t xml:space="preserve">Выручка </w:t>
            </w:r>
          </w:p>
        </w:tc>
        <w:tc>
          <w:tcPr>
            <w:tcW w:w="163" w:type="pct"/>
            <w:hideMark/>
          </w:tcPr>
          <w:p w14:paraId="17BE4176"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78E21020" w14:textId="77777777" w:rsidR="00F56ED7" w:rsidRPr="00E42444" w:rsidRDefault="00E42444" w:rsidP="00E42444">
            <w:pPr>
              <w:pStyle w:val="103"/>
              <w:rPr>
                <w:lang w:eastAsia="ru-RU"/>
              </w:rPr>
            </w:pPr>
            <w:r w:rsidRPr="00E42444">
              <w:rPr>
                <w:lang w:eastAsia="ru-RU"/>
              </w:rPr>
              <w:t> </w:t>
            </w:r>
          </w:p>
        </w:tc>
        <w:tc>
          <w:tcPr>
            <w:tcW w:w="201" w:type="pct"/>
            <w:hideMark/>
          </w:tcPr>
          <w:p w14:paraId="139187AD" w14:textId="77777777" w:rsidR="00F56ED7" w:rsidRPr="00E42444" w:rsidRDefault="00E42444" w:rsidP="00E42444">
            <w:pPr>
              <w:pStyle w:val="103"/>
              <w:rPr>
                <w:lang w:eastAsia="ru-RU"/>
              </w:rPr>
            </w:pPr>
            <w:r w:rsidRPr="00E42444">
              <w:rPr>
                <w:lang w:eastAsia="ru-RU"/>
              </w:rPr>
              <w:t>327 524</w:t>
            </w:r>
          </w:p>
        </w:tc>
        <w:tc>
          <w:tcPr>
            <w:tcW w:w="201" w:type="pct"/>
            <w:hideMark/>
          </w:tcPr>
          <w:p w14:paraId="510EA8A0" w14:textId="77777777" w:rsidR="00F56ED7" w:rsidRPr="00E42444" w:rsidRDefault="00E42444" w:rsidP="00E42444">
            <w:pPr>
              <w:pStyle w:val="103"/>
              <w:rPr>
                <w:lang w:eastAsia="ru-RU"/>
              </w:rPr>
            </w:pPr>
            <w:r w:rsidRPr="00E42444">
              <w:rPr>
                <w:lang w:eastAsia="ru-RU"/>
              </w:rPr>
              <w:t>393 028</w:t>
            </w:r>
          </w:p>
        </w:tc>
        <w:tc>
          <w:tcPr>
            <w:tcW w:w="201" w:type="pct"/>
            <w:hideMark/>
          </w:tcPr>
          <w:p w14:paraId="3A67E57B" w14:textId="77777777" w:rsidR="00F56ED7" w:rsidRPr="00E42444" w:rsidRDefault="00E42444" w:rsidP="00E42444">
            <w:pPr>
              <w:pStyle w:val="103"/>
              <w:rPr>
                <w:lang w:eastAsia="ru-RU"/>
              </w:rPr>
            </w:pPr>
            <w:r w:rsidRPr="00E42444">
              <w:rPr>
                <w:lang w:eastAsia="ru-RU"/>
              </w:rPr>
              <w:t>470 455</w:t>
            </w:r>
          </w:p>
        </w:tc>
        <w:tc>
          <w:tcPr>
            <w:tcW w:w="200" w:type="pct"/>
            <w:hideMark/>
          </w:tcPr>
          <w:p w14:paraId="3EDB73FA" w14:textId="77777777" w:rsidR="00F56ED7" w:rsidRPr="00E42444" w:rsidRDefault="00E42444" w:rsidP="00E42444">
            <w:pPr>
              <w:pStyle w:val="103"/>
              <w:rPr>
                <w:lang w:eastAsia="ru-RU"/>
              </w:rPr>
            </w:pPr>
            <w:r w:rsidRPr="00E42444">
              <w:rPr>
                <w:lang w:eastAsia="ru-RU"/>
              </w:rPr>
              <w:t>485 010</w:t>
            </w:r>
          </w:p>
        </w:tc>
        <w:tc>
          <w:tcPr>
            <w:tcW w:w="201" w:type="pct"/>
            <w:hideMark/>
          </w:tcPr>
          <w:p w14:paraId="03FD24ED" w14:textId="77777777" w:rsidR="00F56ED7" w:rsidRPr="00E42444" w:rsidRDefault="00E42444" w:rsidP="00E42444">
            <w:pPr>
              <w:pStyle w:val="103"/>
              <w:rPr>
                <w:lang w:eastAsia="ru-RU"/>
              </w:rPr>
            </w:pPr>
            <w:r w:rsidRPr="00E42444">
              <w:rPr>
                <w:lang w:eastAsia="ru-RU"/>
              </w:rPr>
              <w:t>499 152</w:t>
            </w:r>
          </w:p>
        </w:tc>
        <w:tc>
          <w:tcPr>
            <w:tcW w:w="201" w:type="pct"/>
            <w:hideMark/>
          </w:tcPr>
          <w:p w14:paraId="217E492E" w14:textId="77777777" w:rsidR="00F56ED7" w:rsidRPr="00E42444" w:rsidRDefault="00E42444" w:rsidP="00E42444">
            <w:pPr>
              <w:pStyle w:val="103"/>
              <w:rPr>
                <w:lang w:eastAsia="ru-RU"/>
              </w:rPr>
            </w:pPr>
            <w:r w:rsidRPr="00E42444">
              <w:rPr>
                <w:lang w:eastAsia="ru-RU"/>
              </w:rPr>
              <w:t>512 895</w:t>
            </w:r>
          </w:p>
        </w:tc>
        <w:tc>
          <w:tcPr>
            <w:tcW w:w="201" w:type="pct"/>
            <w:hideMark/>
          </w:tcPr>
          <w:p w14:paraId="04CA1C37" w14:textId="77777777" w:rsidR="00F56ED7" w:rsidRPr="00E42444" w:rsidRDefault="00E42444" w:rsidP="00E42444">
            <w:pPr>
              <w:pStyle w:val="103"/>
              <w:rPr>
                <w:lang w:eastAsia="ru-RU"/>
              </w:rPr>
            </w:pPr>
            <w:r w:rsidRPr="00E42444">
              <w:rPr>
                <w:lang w:eastAsia="ru-RU"/>
              </w:rPr>
              <w:t>526 359</w:t>
            </w:r>
          </w:p>
        </w:tc>
        <w:tc>
          <w:tcPr>
            <w:tcW w:w="200" w:type="pct"/>
            <w:hideMark/>
          </w:tcPr>
          <w:p w14:paraId="58A92DCA" w14:textId="77777777" w:rsidR="00F56ED7" w:rsidRPr="00E42444" w:rsidRDefault="00E42444" w:rsidP="00E42444">
            <w:pPr>
              <w:pStyle w:val="103"/>
              <w:rPr>
                <w:lang w:eastAsia="ru-RU"/>
              </w:rPr>
            </w:pPr>
            <w:r w:rsidRPr="00E42444">
              <w:rPr>
                <w:lang w:eastAsia="ru-RU"/>
              </w:rPr>
              <w:t>539 395</w:t>
            </w:r>
          </w:p>
        </w:tc>
        <w:tc>
          <w:tcPr>
            <w:tcW w:w="201" w:type="pct"/>
            <w:hideMark/>
          </w:tcPr>
          <w:p w14:paraId="6D4E86FB" w14:textId="77777777" w:rsidR="00F56ED7" w:rsidRPr="00E42444" w:rsidRDefault="00E42444" w:rsidP="00E42444">
            <w:pPr>
              <w:pStyle w:val="103"/>
              <w:rPr>
                <w:lang w:eastAsia="ru-RU"/>
              </w:rPr>
            </w:pPr>
            <w:r w:rsidRPr="00E42444">
              <w:rPr>
                <w:lang w:eastAsia="ru-RU"/>
              </w:rPr>
              <w:t>551 667</w:t>
            </w:r>
          </w:p>
        </w:tc>
        <w:tc>
          <w:tcPr>
            <w:tcW w:w="201" w:type="pct"/>
            <w:hideMark/>
          </w:tcPr>
          <w:p w14:paraId="789D3AE6" w14:textId="77777777" w:rsidR="00F56ED7" w:rsidRPr="00E42444" w:rsidRDefault="00E42444" w:rsidP="00E42444">
            <w:pPr>
              <w:pStyle w:val="103"/>
              <w:rPr>
                <w:lang w:eastAsia="ru-RU"/>
              </w:rPr>
            </w:pPr>
            <w:r w:rsidRPr="00E42444">
              <w:rPr>
                <w:lang w:eastAsia="ru-RU"/>
              </w:rPr>
              <w:t>563 049</w:t>
            </w:r>
          </w:p>
        </w:tc>
        <w:tc>
          <w:tcPr>
            <w:tcW w:w="201" w:type="pct"/>
            <w:hideMark/>
          </w:tcPr>
          <w:p w14:paraId="42E9832A" w14:textId="77777777" w:rsidR="00F56ED7" w:rsidRPr="00E42444" w:rsidRDefault="00E42444" w:rsidP="00E42444">
            <w:pPr>
              <w:pStyle w:val="103"/>
              <w:rPr>
                <w:lang w:eastAsia="ru-RU"/>
              </w:rPr>
            </w:pPr>
            <w:r w:rsidRPr="00E42444">
              <w:rPr>
                <w:lang w:eastAsia="ru-RU"/>
              </w:rPr>
              <w:t>574 582</w:t>
            </w:r>
          </w:p>
        </w:tc>
        <w:tc>
          <w:tcPr>
            <w:tcW w:w="200" w:type="pct"/>
            <w:hideMark/>
          </w:tcPr>
          <w:p w14:paraId="1359B49B" w14:textId="77777777" w:rsidR="00F56ED7" w:rsidRPr="00E42444" w:rsidRDefault="00E42444" w:rsidP="00E42444">
            <w:pPr>
              <w:pStyle w:val="103"/>
              <w:rPr>
                <w:lang w:eastAsia="ru-RU"/>
              </w:rPr>
            </w:pPr>
            <w:r w:rsidRPr="00E42444">
              <w:rPr>
                <w:lang w:eastAsia="ru-RU"/>
              </w:rPr>
              <w:t>586 297</w:t>
            </w:r>
          </w:p>
        </w:tc>
        <w:tc>
          <w:tcPr>
            <w:tcW w:w="201" w:type="pct"/>
            <w:hideMark/>
          </w:tcPr>
          <w:p w14:paraId="737269AF" w14:textId="77777777" w:rsidR="00F56ED7" w:rsidRPr="00E42444" w:rsidRDefault="00E42444" w:rsidP="00E42444">
            <w:pPr>
              <w:pStyle w:val="103"/>
              <w:rPr>
                <w:lang w:eastAsia="ru-RU"/>
              </w:rPr>
            </w:pPr>
            <w:r w:rsidRPr="00E42444">
              <w:rPr>
                <w:lang w:eastAsia="ru-RU"/>
              </w:rPr>
              <w:t>598 251</w:t>
            </w:r>
          </w:p>
        </w:tc>
        <w:tc>
          <w:tcPr>
            <w:tcW w:w="201" w:type="pct"/>
            <w:hideMark/>
          </w:tcPr>
          <w:p w14:paraId="074D5471" w14:textId="77777777" w:rsidR="00F56ED7" w:rsidRPr="00E42444" w:rsidRDefault="00E42444" w:rsidP="00E42444">
            <w:pPr>
              <w:pStyle w:val="103"/>
              <w:rPr>
                <w:lang w:eastAsia="ru-RU"/>
              </w:rPr>
            </w:pPr>
            <w:r w:rsidRPr="00E42444">
              <w:rPr>
                <w:lang w:eastAsia="ru-RU"/>
              </w:rPr>
              <w:t>610 449</w:t>
            </w:r>
          </w:p>
        </w:tc>
        <w:tc>
          <w:tcPr>
            <w:tcW w:w="201" w:type="pct"/>
            <w:hideMark/>
          </w:tcPr>
          <w:p w14:paraId="3CAD1BE3" w14:textId="77777777" w:rsidR="00F56ED7" w:rsidRPr="00E42444" w:rsidRDefault="00E42444" w:rsidP="00E42444">
            <w:pPr>
              <w:pStyle w:val="103"/>
              <w:rPr>
                <w:lang w:eastAsia="ru-RU"/>
              </w:rPr>
            </w:pPr>
            <w:r w:rsidRPr="00E42444">
              <w:rPr>
                <w:lang w:eastAsia="ru-RU"/>
              </w:rPr>
              <w:t>622 895</w:t>
            </w:r>
          </w:p>
        </w:tc>
        <w:tc>
          <w:tcPr>
            <w:tcW w:w="200" w:type="pct"/>
            <w:hideMark/>
          </w:tcPr>
          <w:p w14:paraId="5813AD14" w14:textId="77777777" w:rsidR="00F56ED7" w:rsidRPr="00E42444" w:rsidRDefault="00E42444" w:rsidP="00E42444">
            <w:pPr>
              <w:pStyle w:val="103"/>
              <w:rPr>
                <w:lang w:eastAsia="ru-RU"/>
              </w:rPr>
            </w:pPr>
            <w:r w:rsidRPr="00E42444">
              <w:rPr>
                <w:lang w:eastAsia="ru-RU"/>
              </w:rPr>
              <w:t>635 595</w:t>
            </w:r>
          </w:p>
        </w:tc>
        <w:tc>
          <w:tcPr>
            <w:tcW w:w="201" w:type="pct"/>
            <w:hideMark/>
          </w:tcPr>
          <w:p w14:paraId="05E3BB66" w14:textId="77777777" w:rsidR="00F56ED7" w:rsidRPr="00E42444" w:rsidRDefault="00E42444" w:rsidP="00E42444">
            <w:pPr>
              <w:pStyle w:val="103"/>
              <w:rPr>
                <w:lang w:eastAsia="ru-RU"/>
              </w:rPr>
            </w:pPr>
            <w:r w:rsidRPr="00E42444">
              <w:rPr>
                <w:lang w:eastAsia="ru-RU"/>
              </w:rPr>
              <w:t>648 554</w:t>
            </w:r>
          </w:p>
        </w:tc>
        <w:tc>
          <w:tcPr>
            <w:tcW w:w="201" w:type="pct"/>
            <w:hideMark/>
          </w:tcPr>
          <w:p w14:paraId="0C98F773" w14:textId="77777777" w:rsidR="00F56ED7" w:rsidRPr="00E42444" w:rsidRDefault="00E42444" w:rsidP="00E42444">
            <w:pPr>
              <w:pStyle w:val="103"/>
              <w:rPr>
                <w:lang w:eastAsia="ru-RU"/>
              </w:rPr>
            </w:pPr>
            <w:r w:rsidRPr="00E42444">
              <w:rPr>
                <w:lang w:eastAsia="ru-RU"/>
              </w:rPr>
              <w:t>661 777</w:t>
            </w:r>
          </w:p>
        </w:tc>
        <w:tc>
          <w:tcPr>
            <w:tcW w:w="201" w:type="pct"/>
            <w:hideMark/>
          </w:tcPr>
          <w:p w14:paraId="63599D83" w14:textId="77777777" w:rsidR="00F56ED7" w:rsidRPr="00E42444" w:rsidRDefault="00E42444" w:rsidP="00E42444">
            <w:pPr>
              <w:pStyle w:val="103"/>
              <w:rPr>
                <w:lang w:eastAsia="ru-RU"/>
              </w:rPr>
            </w:pPr>
            <w:r w:rsidRPr="00E42444">
              <w:rPr>
                <w:lang w:eastAsia="ru-RU"/>
              </w:rPr>
              <w:t>675 270</w:t>
            </w:r>
          </w:p>
        </w:tc>
        <w:tc>
          <w:tcPr>
            <w:tcW w:w="201" w:type="pct"/>
            <w:hideMark/>
          </w:tcPr>
          <w:p w14:paraId="7FFCA744" w14:textId="77777777" w:rsidR="00F56ED7" w:rsidRPr="00E42444" w:rsidRDefault="00E42444" w:rsidP="00E42444">
            <w:pPr>
              <w:pStyle w:val="103"/>
              <w:rPr>
                <w:lang w:eastAsia="ru-RU"/>
              </w:rPr>
            </w:pPr>
            <w:r w:rsidRPr="00E42444">
              <w:rPr>
                <w:lang w:eastAsia="ru-RU"/>
              </w:rPr>
              <w:t>689 038</w:t>
            </w:r>
          </w:p>
        </w:tc>
      </w:tr>
      <w:tr w:rsidR="00E42444" w:rsidRPr="00E42444" w14:paraId="29F8FE36" w14:textId="77777777" w:rsidTr="00612D72">
        <w:trPr>
          <w:trHeight w:val="20"/>
        </w:trPr>
        <w:tc>
          <w:tcPr>
            <w:tcW w:w="133" w:type="pct"/>
            <w:hideMark/>
          </w:tcPr>
          <w:p w14:paraId="02D6147A" w14:textId="77777777" w:rsidR="00F56ED7" w:rsidRPr="00E42444" w:rsidRDefault="00E42444" w:rsidP="00E42444">
            <w:pPr>
              <w:pStyle w:val="103"/>
              <w:rPr>
                <w:lang w:eastAsia="ru-RU"/>
              </w:rPr>
            </w:pPr>
            <w:r w:rsidRPr="00E42444">
              <w:rPr>
                <w:lang w:eastAsia="ru-RU"/>
              </w:rPr>
              <w:t> </w:t>
            </w:r>
          </w:p>
        </w:tc>
        <w:tc>
          <w:tcPr>
            <w:tcW w:w="492" w:type="pct"/>
            <w:hideMark/>
          </w:tcPr>
          <w:p w14:paraId="69DC4FE7" w14:textId="77777777" w:rsidR="00F56ED7" w:rsidRPr="00E42444" w:rsidRDefault="00E42444" w:rsidP="00E42444">
            <w:pPr>
              <w:pStyle w:val="103"/>
              <w:rPr>
                <w:lang w:eastAsia="ru-RU"/>
              </w:rPr>
            </w:pPr>
            <w:r w:rsidRPr="00E42444">
              <w:rPr>
                <w:lang w:eastAsia="ru-RU"/>
              </w:rPr>
              <w:t>Тариф</w:t>
            </w:r>
          </w:p>
        </w:tc>
        <w:tc>
          <w:tcPr>
            <w:tcW w:w="163" w:type="pct"/>
            <w:hideMark/>
          </w:tcPr>
          <w:p w14:paraId="43F24AFB" w14:textId="77777777" w:rsidR="00F56ED7" w:rsidRPr="00E42444" w:rsidRDefault="00E42444" w:rsidP="00E42444">
            <w:pPr>
              <w:pStyle w:val="103"/>
              <w:rPr>
                <w:lang w:eastAsia="ru-RU"/>
              </w:rPr>
            </w:pPr>
            <w:r w:rsidRPr="00E42444">
              <w:rPr>
                <w:lang w:eastAsia="ru-RU"/>
              </w:rPr>
              <w:t>руб./Гкал</w:t>
            </w:r>
          </w:p>
        </w:tc>
        <w:tc>
          <w:tcPr>
            <w:tcW w:w="200" w:type="pct"/>
            <w:hideMark/>
          </w:tcPr>
          <w:p w14:paraId="4133458B" w14:textId="77777777" w:rsidR="00F56ED7" w:rsidRPr="00E42444" w:rsidRDefault="00E42444" w:rsidP="00E42444">
            <w:pPr>
              <w:pStyle w:val="103"/>
              <w:rPr>
                <w:lang w:eastAsia="ru-RU"/>
              </w:rPr>
            </w:pPr>
            <w:r w:rsidRPr="00E42444">
              <w:rPr>
                <w:lang w:eastAsia="ru-RU"/>
              </w:rPr>
              <w:t> </w:t>
            </w:r>
          </w:p>
        </w:tc>
        <w:tc>
          <w:tcPr>
            <w:tcW w:w="201" w:type="pct"/>
            <w:hideMark/>
          </w:tcPr>
          <w:p w14:paraId="66FFAE79" w14:textId="77777777" w:rsidR="00F56ED7" w:rsidRPr="00E42444" w:rsidRDefault="00E42444" w:rsidP="00E42444">
            <w:pPr>
              <w:pStyle w:val="103"/>
              <w:rPr>
                <w:lang w:eastAsia="ru-RU"/>
              </w:rPr>
            </w:pPr>
            <w:r w:rsidRPr="00E42444">
              <w:rPr>
                <w:lang w:eastAsia="ru-RU"/>
              </w:rPr>
              <w:t>2681</w:t>
            </w:r>
          </w:p>
        </w:tc>
        <w:tc>
          <w:tcPr>
            <w:tcW w:w="201" w:type="pct"/>
            <w:hideMark/>
          </w:tcPr>
          <w:p w14:paraId="79D55502" w14:textId="77777777" w:rsidR="00F56ED7" w:rsidRPr="00E42444" w:rsidRDefault="00E42444" w:rsidP="00E42444">
            <w:pPr>
              <w:pStyle w:val="103"/>
              <w:rPr>
                <w:lang w:eastAsia="ru-RU"/>
              </w:rPr>
            </w:pPr>
            <w:r w:rsidRPr="00E42444">
              <w:rPr>
                <w:lang w:eastAsia="ru-RU"/>
              </w:rPr>
              <w:t>3217</w:t>
            </w:r>
          </w:p>
        </w:tc>
        <w:tc>
          <w:tcPr>
            <w:tcW w:w="201" w:type="pct"/>
            <w:hideMark/>
          </w:tcPr>
          <w:p w14:paraId="082B3400" w14:textId="77777777" w:rsidR="00F56ED7" w:rsidRPr="00E42444" w:rsidRDefault="00E42444" w:rsidP="00E42444">
            <w:pPr>
              <w:pStyle w:val="103"/>
              <w:rPr>
                <w:lang w:eastAsia="ru-RU"/>
              </w:rPr>
            </w:pPr>
            <w:r w:rsidRPr="00E42444">
              <w:rPr>
                <w:lang w:eastAsia="ru-RU"/>
              </w:rPr>
              <w:t>3851</w:t>
            </w:r>
          </w:p>
        </w:tc>
        <w:tc>
          <w:tcPr>
            <w:tcW w:w="200" w:type="pct"/>
            <w:hideMark/>
          </w:tcPr>
          <w:p w14:paraId="7C76AAA7" w14:textId="77777777" w:rsidR="00F56ED7" w:rsidRPr="00E42444" w:rsidRDefault="00E42444" w:rsidP="00E42444">
            <w:pPr>
              <w:pStyle w:val="103"/>
              <w:rPr>
                <w:lang w:eastAsia="ru-RU"/>
              </w:rPr>
            </w:pPr>
            <w:r w:rsidRPr="00E42444">
              <w:rPr>
                <w:lang w:eastAsia="ru-RU"/>
              </w:rPr>
              <w:t>3970</w:t>
            </w:r>
          </w:p>
        </w:tc>
        <w:tc>
          <w:tcPr>
            <w:tcW w:w="201" w:type="pct"/>
            <w:hideMark/>
          </w:tcPr>
          <w:p w14:paraId="6F7DD3E2" w14:textId="77777777" w:rsidR="00F56ED7" w:rsidRPr="00E42444" w:rsidRDefault="00E42444" w:rsidP="00E42444">
            <w:pPr>
              <w:pStyle w:val="103"/>
              <w:rPr>
                <w:lang w:eastAsia="ru-RU"/>
              </w:rPr>
            </w:pPr>
            <w:r w:rsidRPr="00E42444">
              <w:rPr>
                <w:lang w:eastAsia="ru-RU"/>
              </w:rPr>
              <w:t>4086</w:t>
            </w:r>
          </w:p>
        </w:tc>
        <w:tc>
          <w:tcPr>
            <w:tcW w:w="201" w:type="pct"/>
            <w:hideMark/>
          </w:tcPr>
          <w:p w14:paraId="493671D3" w14:textId="77777777" w:rsidR="00F56ED7" w:rsidRPr="00E42444" w:rsidRDefault="00E42444" w:rsidP="00E42444">
            <w:pPr>
              <w:pStyle w:val="103"/>
              <w:rPr>
                <w:lang w:eastAsia="ru-RU"/>
              </w:rPr>
            </w:pPr>
            <w:r w:rsidRPr="00E42444">
              <w:rPr>
                <w:lang w:eastAsia="ru-RU"/>
              </w:rPr>
              <w:t>4198</w:t>
            </w:r>
          </w:p>
        </w:tc>
        <w:tc>
          <w:tcPr>
            <w:tcW w:w="201" w:type="pct"/>
            <w:hideMark/>
          </w:tcPr>
          <w:p w14:paraId="48B974B5" w14:textId="77777777" w:rsidR="00F56ED7" w:rsidRPr="00E42444" w:rsidRDefault="00E42444" w:rsidP="00E42444">
            <w:pPr>
              <w:pStyle w:val="103"/>
              <w:rPr>
                <w:lang w:eastAsia="ru-RU"/>
              </w:rPr>
            </w:pPr>
            <w:r w:rsidRPr="00E42444">
              <w:rPr>
                <w:lang w:eastAsia="ru-RU"/>
              </w:rPr>
              <w:t>4309</w:t>
            </w:r>
          </w:p>
        </w:tc>
        <w:tc>
          <w:tcPr>
            <w:tcW w:w="200" w:type="pct"/>
            <w:hideMark/>
          </w:tcPr>
          <w:p w14:paraId="0DBF216B" w14:textId="77777777" w:rsidR="00F56ED7" w:rsidRPr="00E42444" w:rsidRDefault="00E42444" w:rsidP="00E42444">
            <w:pPr>
              <w:pStyle w:val="103"/>
              <w:rPr>
                <w:lang w:eastAsia="ru-RU"/>
              </w:rPr>
            </w:pPr>
            <w:r w:rsidRPr="00E42444">
              <w:rPr>
                <w:lang w:eastAsia="ru-RU"/>
              </w:rPr>
              <w:t>4415</w:t>
            </w:r>
          </w:p>
        </w:tc>
        <w:tc>
          <w:tcPr>
            <w:tcW w:w="201" w:type="pct"/>
            <w:hideMark/>
          </w:tcPr>
          <w:p w14:paraId="7871BB4B" w14:textId="77777777" w:rsidR="00F56ED7" w:rsidRPr="00E42444" w:rsidRDefault="00E42444" w:rsidP="00E42444">
            <w:pPr>
              <w:pStyle w:val="103"/>
              <w:rPr>
                <w:lang w:eastAsia="ru-RU"/>
              </w:rPr>
            </w:pPr>
            <w:r w:rsidRPr="00E42444">
              <w:rPr>
                <w:lang w:eastAsia="ru-RU"/>
              </w:rPr>
              <w:t>4516</w:t>
            </w:r>
          </w:p>
        </w:tc>
        <w:tc>
          <w:tcPr>
            <w:tcW w:w="201" w:type="pct"/>
            <w:hideMark/>
          </w:tcPr>
          <w:p w14:paraId="3E2B19A4" w14:textId="77777777" w:rsidR="00F56ED7" w:rsidRPr="00E42444" w:rsidRDefault="00E42444" w:rsidP="00E42444">
            <w:pPr>
              <w:pStyle w:val="103"/>
              <w:rPr>
                <w:lang w:eastAsia="ru-RU"/>
              </w:rPr>
            </w:pPr>
            <w:r w:rsidRPr="00E42444">
              <w:rPr>
                <w:lang w:eastAsia="ru-RU"/>
              </w:rPr>
              <w:t>4609</w:t>
            </w:r>
          </w:p>
        </w:tc>
        <w:tc>
          <w:tcPr>
            <w:tcW w:w="201" w:type="pct"/>
            <w:hideMark/>
          </w:tcPr>
          <w:p w14:paraId="168389EA" w14:textId="77777777" w:rsidR="00F56ED7" w:rsidRPr="00E42444" w:rsidRDefault="00E42444" w:rsidP="00E42444">
            <w:pPr>
              <w:pStyle w:val="103"/>
              <w:rPr>
                <w:lang w:eastAsia="ru-RU"/>
              </w:rPr>
            </w:pPr>
            <w:r w:rsidRPr="00E42444">
              <w:rPr>
                <w:lang w:eastAsia="ru-RU"/>
              </w:rPr>
              <w:t>4703</w:t>
            </w:r>
          </w:p>
        </w:tc>
        <w:tc>
          <w:tcPr>
            <w:tcW w:w="200" w:type="pct"/>
            <w:hideMark/>
          </w:tcPr>
          <w:p w14:paraId="4F4E879C" w14:textId="77777777" w:rsidR="00F56ED7" w:rsidRPr="00E42444" w:rsidRDefault="00E42444" w:rsidP="00E42444">
            <w:pPr>
              <w:pStyle w:val="103"/>
              <w:rPr>
                <w:lang w:eastAsia="ru-RU"/>
              </w:rPr>
            </w:pPr>
            <w:r w:rsidRPr="00E42444">
              <w:rPr>
                <w:lang w:eastAsia="ru-RU"/>
              </w:rPr>
              <w:t>4799</w:t>
            </w:r>
          </w:p>
        </w:tc>
        <w:tc>
          <w:tcPr>
            <w:tcW w:w="201" w:type="pct"/>
            <w:hideMark/>
          </w:tcPr>
          <w:p w14:paraId="12B54EF4" w14:textId="77777777" w:rsidR="00F56ED7" w:rsidRPr="00E42444" w:rsidRDefault="00E42444" w:rsidP="00E42444">
            <w:pPr>
              <w:pStyle w:val="103"/>
              <w:rPr>
                <w:lang w:eastAsia="ru-RU"/>
              </w:rPr>
            </w:pPr>
            <w:r w:rsidRPr="00E42444">
              <w:rPr>
                <w:lang w:eastAsia="ru-RU"/>
              </w:rPr>
              <w:t>4897</w:t>
            </w:r>
          </w:p>
        </w:tc>
        <w:tc>
          <w:tcPr>
            <w:tcW w:w="201" w:type="pct"/>
            <w:hideMark/>
          </w:tcPr>
          <w:p w14:paraId="50A2B3F7" w14:textId="77777777" w:rsidR="00F56ED7" w:rsidRPr="00E42444" w:rsidRDefault="00E42444" w:rsidP="00E42444">
            <w:pPr>
              <w:pStyle w:val="103"/>
              <w:rPr>
                <w:lang w:eastAsia="ru-RU"/>
              </w:rPr>
            </w:pPr>
            <w:r w:rsidRPr="00E42444">
              <w:rPr>
                <w:lang w:eastAsia="ru-RU"/>
              </w:rPr>
              <w:t>4997</w:t>
            </w:r>
          </w:p>
        </w:tc>
        <w:tc>
          <w:tcPr>
            <w:tcW w:w="201" w:type="pct"/>
            <w:hideMark/>
          </w:tcPr>
          <w:p w14:paraId="0CDEF5F5" w14:textId="77777777" w:rsidR="00F56ED7" w:rsidRPr="00E42444" w:rsidRDefault="00E42444" w:rsidP="00E42444">
            <w:pPr>
              <w:pStyle w:val="103"/>
              <w:rPr>
                <w:lang w:eastAsia="ru-RU"/>
              </w:rPr>
            </w:pPr>
            <w:r w:rsidRPr="00E42444">
              <w:rPr>
                <w:lang w:eastAsia="ru-RU"/>
              </w:rPr>
              <w:t>5099</w:t>
            </w:r>
          </w:p>
        </w:tc>
        <w:tc>
          <w:tcPr>
            <w:tcW w:w="200" w:type="pct"/>
            <w:hideMark/>
          </w:tcPr>
          <w:p w14:paraId="608E68B5" w14:textId="77777777" w:rsidR="00F56ED7" w:rsidRPr="00E42444" w:rsidRDefault="00E42444" w:rsidP="00E42444">
            <w:pPr>
              <w:pStyle w:val="103"/>
              <w:rPr>
                <w:lang w:eastAsia="ru-RU"/>
              </w:rPr>
            </w:pPr>
            <w:r w:rsidRPr="00E42444">
              <w:rPr>
                <w:lang w:eastAsia="ru-RU"/>
              </w:rPr>
              <w:t>5203</w:t>
            </w:r>
          </w:p>
        </w:tc>
        <w:tc>
          <w:tcPr>
            <w:tcW w:w="201" w:type="pct"/>
            <w:hideMark/>
          </w:tcPr>
          <w:p w14:paraId="5253C424" w14:textId="77777777" w:rsidR="00F56ED7" w:rsidRPr="00E42444" w:rsidRDefault="00E42444" w:rsidP="00E42444">
            <w:pPr>
              <w:pStyle w:val="103"/>
              <w:rPr>
                <w:lang w:eastAsia="ru-RU"/>
              </w:rPr>
            </w:pPr>
            <w:r w:rsidRPr="00E42444">
              <w:rPr>
                <w:lang w:eastAsia="ru-RU"/>
              </w:rPr>
              <w:t>5309</w:t>
            </w:r>
          </w:p>
        </w:tc>
        <w:tc>
          <w:tcPr>
            <w:tcW w:w="201" w:type="pct"/>
            <w:hideMark/>
          </w:tcPr>
          <w:p w14:paraId="7298717E" w14:textId="77777777" w:rsidR="00F56ED7" w:rsidRPr="00E42444" w:rsidRDefault="00E42444" w:rsidP="00E42444">
            <w:pPr>
              <w:pStyle w:val="103"/>
              <w:rPr>
                <w:lang w:eastAsia="ru-RU"/>
              </w:rPr>
            </w:pPr>
            <w:r w:rsidRPr="00E42444">
              <w:rPr>
                <w:lang w:eastAsia="ru-RU"/>
              </w:rPr>
              <w:t>5417</w:t>
            </w:r>
          </w:p>
        </w:tc>
        <w:tc>
          <w:tcPr>
            <w:tcW w:w="201" w:type="pct"/>
            <w:hideMark/>
          </w:tcPr>
          <w:p w14:paraId="5D46D580" w14:textId="77777777" w:rsidR="00F56ED7" w:rsidRPr="00E42444" w:rsidRDefault="00E42444" w:rsidP="00E42444">
            <w:pPr>
              <w:pStyle w:val="103"/>
              <w:rPr>
                <w:lang w:eastAsia="ru-RU"/>
              </w:rPr>
            </w:pPr>
            <w:r w:rsidRPr="00E42444">
              <w:rPr>
                <w:lang w:eastAsia="ru-RU"/>
              </w:rPr>
              <w:t>5528</w:t>
            </w:r>
          </w:p>
        </w:tc>
        <w:tc>
          <w:tcPr>
            <w:tcW w:w="201" w:type="pct"/>
            <w:hideMark/>
          </w:tcPr>
          <w:p w14:paraId="01796A8B" w14:textId="77777777" w:rsidR="00F56ED7" w:rsidRPr="00E42444" w:rsidRDefault="00E42444" w:rsidP="00E42444">
            <w:pPr>
              <w:pStyle w:val="103"/>
              <w:rPr>
                <w:lang w:eastAsia="ru-RU"/>
              </w:rPr>
            </w:pPr>
            <w:r w:rsidRPr="00E42444">
              <w:rPr>
                <w:lang w:eastAsia="ru-RU"/>
              </w:rPr>
              <w:t>5640</w:t>
            </w:r>
          </w:p>
        </w:tc>
      </w:tr>
      <w:tr w:rsidR="00E42444" w:rsidRPr="00E42444" w14:paraId="6A19E845" w14:textId="77777777" w:rsidTr="00612D72">
        <w:trPr>
          <w:trHeight w:val="20"/>
        </w:trPr>
        <w:tc>
          <w:tcPr>
            <w:tcW w:w="133" w:type="pct"/>
            <w:noWrap/>
            <w:hideMark/>
          </w:tcPr>
          <w:p w14:paraId="503D1B6F" w14:textId="77777777" w:rsidR="00F56ED7" w:rsidRPr="00E42444" w:rsidRDefault="00E42444" w:rsidP="00E42444">
            <w:pPr>
              <w:pStyle w:val="103"/>
              <w:rPr>
                <w:lang w:eastAsia="ru-RU"/>
              </w:rPr>
            </w:pPr>
            <w:r w:rsidRPr="00E42444">
              <w:rPr>
                <w:lang w:eastAsia="ru-RU"/>
              </w:rPr>
              <w:t> </w:t>
            </w:r>
          </w:p>
        </w:tc>
        <w:tc>
          <w:tcPr>
            <w:tcW w:w="492" w:type="pct"/>
            <w:hideMark/>
          </w:tcPr>
          <w:p w14:paraId="5352510B" w14:textId="77777777" w:rsidR="00F56ED7" w:rsidRPr="00E42444" w:rsidRDefault="00E42444" w:rsidP="00E42444">
            <w:pPr>
              <w:pStyle w:val="103"/>
              <w:rPr>
                <w:lang w:eastAsia="ru-RU"/>
              </w:rPr>
            </w:pPr>
            <w:r w:rsidRPr="00E42444">
              <w:rPr>
                <w:lang w:eastAsia="ru-RU"/>
              </w:rPr>
              <w:t> </w:t>
            </w:r>
          </w:p>
        </w:tc>
        <w:tc>
          <w:tcPr>
            <w:tcW w:w="163" w:type="pct"/>
            <w:hideMark/>
          </w:tcPr>
          <w:p w14:paraId="17FC01BE" w14:textId="77777777" w:rsidR="00F56ED7" w:rsidRPr="00E42444" w:rsidRDefault="00E42444" w:rsidP="00E42444">
            <w:pPr>
              <w:pStyle w:val="103"/>
              <w:rPr>
                <w:lang w:eastAsia="ru-RU"/>
              </w:rPr>
            </w:pPr>
            <w:r w:rsidRPr="00E42444">
              <w:rPr>
                <w:lang w:eastAsia="ru-RU"/>
              </w:rPr>
              <w:t> </w:t>
            </w:r>
          </w:p>
        </w:tc>
        <w:tc>
          <w:tcPr>
            <w:tcW w:w="200" w:type="pct"/>
            <w:hideMark/>
          </w:tcPr>
          <w:p w14:paraId="39DB9B55" w14:textId="77777777" w:rsidR="00F56ED7" w:rsidRPr="00E42444" w:rsidRDefault="00E42444" w:rsidP="00E42444">
            <w:pPr>
              <w:pStyle w:val="103"/>
              <w:rPr>
                <w:lang w:eastAsia="ru-RU"/>
              </w:rPr>
            </w:pPr>
            <w:r w:rsidRPr="00E42444">
              <w:rPr>
                <w:lang w:eastAsia="ru-RU"/>
              </w:rPr>
              <w:t> </w:t>
            </w:r>
          </w:p>
        </w:tc>
        <w:tc>
          <w:tcPr>
            <w:tcW w:w="201" w:type="pct"/>
            <w:hideMark/>
          </w:tcPr>
          <w:p w14:paraId="38E2E665" w14:textId="77777777" w:rsidR="00F56ED7" w:rsidRPr="00E42444" w:rsidRDefault="00E42444" w:rsidP="00E42444">
            <w:pPr>
              <w:pStyle w:val="103"/>
              <w:rPr>
                <w:lang w:eastAsia="ru-RU"/>
              </w:rPr>
            </w:pPr>
            <w:r w:rsidRPr="00E42444">
              <w:rPr>
                <w:lang w:eastAsia="ru-RU"/>
              </w:rPr>
              <w:t> </w:t>
            </w:r>
          </w:p>
        </w:tc>
        <w:tc>
          <w:tcPr>
            <w:tcW w:w="201" w:type="pct"/>
            <w:hideMark/>
          </w:tcPr>
          <w:p w14:paraId="73AD7459" w14:textId="77777777" w:rsidR="00F56ED7" w:rsidRPr="00E42444" w:rsidRDefault="00E42444" w:rsidP="00E42444">
            <w:pPr>
              <w:pStyle w:val="103"/>
              <w:rPr>
                <w:lang w:eastAsia="ru-RU"/>
              </w:rPr>
            </w:pPr>
            <w:r w:rsidRPr="00E42444">
              <w:rPr>
                <w:lang w:eastAsia="ru-RU"/>
              </w:rPr>
              <w:t> </w:t>
            </w:r>
          </w:p>
        </w:tc>
        <w:tc>
          <w:tcPr>
            <w:tcW w:w="201" w:type="pct"/>
            <w:hideMark/>
          </w:tcPr>
          <w:p w14:paraId="60557B5B" w14:textId="77777777" w:rsidR="00F56ED7" w:rsidRPr="00E42444" w:rsidRDefault="00E42444" w:rsidP="00E42444">
            <w:pPr>
              <w:pStyle w:val="103"/>
              <w:rPr>
                <w:lang w:eastAsia="ru-RU"/>
              </w:rPr>
            </w:pPr>
            <w:r w:rsidRPr="00E42444">
              <w:rPr>
                <w:lang w:eastAsia="ru-RU"/>
              </w:rPr>
              <w:t> </w:t>
            </w:r>
          </w:p>
        </w:tc>
        <w:tc>
          <w:tcPr>
            <w:tcW w:w="200" w:type="pct"/>
            <w:hideMark/>
          </w:tcPr>
          <w:p w14:paraId="4A6A4A2B" w14:textId="77777777" w:rsidR="00F56ED7" w:rsidRPr="00E42444" w:rsidRDefault="00E42444" w:rsidP="00E42444">
            <w:pPr>
              <w:pStyle w:val="103"/>
              <w:rPr>
                <w:lang w:eastAsia="ru-RU"/>
              </w:rPr>
            </w:pPr>
            <w:r w:rsidRPr="00E42444">
              <w:rPr>
                <w:lang w:eastAsia="ru-RU"/>
              </w:rPr>
              <w:t> </w:t>
            </w:r>
          </w:p>
        </w:tc>
        <w:tc>
          <w:tcPr>
            <w:tcW w:w="201" w:type="pct"/>
            <w:hideMark/>
          </w:tcPr>
          <w:p w14:paraId="6AAC33FA" w14:textId="77777777" w:rsidR="00F56ED7" w:rsidRPr="00E42444" w:rsidRDefault="00E42444" w:rsidP="00E42444">
            <w:pPr>
              <w:pStyle w:val="103"/>
              <w:rPr>
                <w:lang w:eastAsia="ru-RU"/>
              </w:rPr>
            </w:pPr>
            <w:r w:rsidRPr="00E42444">
              <w:rPr>
                <w:lang w:eastAsia="ru-RU"/>
              </w:rPr>
              <w:t> </w:t>
            </w:r>
          </w:p>
        </w:tc>
        <w:tc>
          <w:tcPr>
            <w:tcW w:w="201" w:type="pct"/>
            <w:hideMark/>
          </w:tcPr>
          <w:p w14:paraId="6B52EE49" w14:textId="77777777" w:rsidR="00F56ED7" w:rsidRPr="00E42444" w:rsidRDefault="00E42444" w:rsidP="00E42444">
            <w:pPr>
              <w:pStyle w:val="103"/>
              <w:rPr>
                <w:lang w:eastAsia="ru-RU"/>
              </w:rPr>
            </w:pPr>
            <w:r w:rsidRPr="00E42444">
              <w:rPr>
                <w:lang w:eastAsia="ru-RU"/>
              </w:rPr>
              <w:t> </w:t>
            </w:r>
          </w:p>
        </w:tc>
        <w:tc>
          <w:tcPr>
            <w:tcW w:w="201" w:type="pct"/>
            <w:hideMark/>
          </w:tcPr>
          <w:p w14:paraId="678C5902" w14:textId="77777777" w:rsidR="00F56ED7" w:rsidRPr="00E42444" w:rsidRDefault="00E42444" w:rsidP="00E42444">
            <w:pPr>
              <w:pStyle w:val="103"/>
              <w:rPr>
                <w:lang w:eastAsia="ru-RU"/>
              </w:rPr>
            </w:pPr>
            <w:r w:rsidRPr="00E42444">
              <w:rPr>
                <w:lang w:eastAsia="ru-RU"/>
              </w:rPr>
              <w:t> </w:t>
            </w:r>
          </w:p>
        </w:tc>
        <w:tc>
          <w:tcPr>
            <w:tcW w:w="200" w:type="pct"/>
            <w:hideMark/>
          </w:tcPr>
          <w:p w14:paraId="0E3F908D" w14:textId="77777777" w:rsidR="00F56ED7" w:rsidRPr="00E42444" w:rsidRDefault="00E42444" w:rsidP="00E42444">
            <w:pPr>
              <w:pStyle w:val="103"/>
              <w:rPr>
                <w:lang w:eastAsia="ru-RU"/>
              </w:rPr>
            </w:pPr>
            <w:r w:rsidRPr="00E42444">
              <w:rPr>
                <w:lang w:eastAsia="ru-RU"/>
              </w:rPr>
              <w:t> </w:t>
            </w:r>
          </w:p>
        </w:tc>
        <w:tc>
          <w:tcPr>
            <w:tcW w:w="201" w:type="pct"/>
            <w:hideMark/>
          </w:tcPr>
          <w:p w14:paraId="37991723" w14:textId="77777777" w:rsidR="00F56ED7" w:rsidRPr="00E42444" w:rsidRDefault="00E42444" w:rsidP="00E42444">
            <w:pPr>
              <w:pStyle w:val="103"/>
              <w:rPr>
                <w:lang w:eastAsia="ru-RU"/>
              </w:rPr>
            </w:pPr>
            <w:r w:rsidRPr="00E42444">
              <w:rPr>
                <w:lang w:eastAsia="ru-RU"/>
              </w:rPr>
              <w:t> </w:t>
            </w:r>
          </w:p>
        </w:tc>
        <w:tc>
          <w:tcPr>
            <w:tcW w:w="201" w:type="pct"/>
            <w:hideMark/>
          </w:tcPr>
          <w:p w14:paraId="0719701C" w14:textId="77777777" w:rsidR="00F56ED7" w:rsidRPr="00E42444" w:rsidRDefault="00E42444" w:rsidP="00E42444">
            <w:pPr>
              <w:pStyle w:val="103"/>
              <w:rPr>
                <w:lang w:eastAsia="ru-RU"/>
              </w:rPr>
            </w:pPr>
            <w:r w:rsidRPr="00E42444">
              <w:rPr>
                <w:lang w:eastAsia="ru-RU"/>
              </w:rPr>
              <w:t> </w:t>
            </w:r>
          </w:p>
        </w:tc>
        <w:tc>
          <w:tcPr>
            <w:tcW w:w="201" w:type="pct"/>
            <w:hideMark/>
          </w:tcPr>
          <w:p w14:paraId="75EEA634" w14:textId="77777777" w:rsidR="00F56ED7" w:rsidRPr="00E42444" w:rsidRDefault="00E42444" w:rsidP="00E42444">
            <w:pPr>
              <w:pStyle w:val="103"/>
              <w:rPr>
                <w:lang w:eastAsia="ru-RU"/>
              </w:rPr>
            </w:pPr>
            <w:r w:rsidRPr="00E42444">
              <w:rPr>
                <w:lang w:eastAsia="ru-RU"/>
              </w:rPr>
              <w:t> </w:t>
            </w:r>
          </w:p>
        </w:tc>
        <w:tc>
          <w:tcPr>
            <w:tcW w:w="200" w:type="pct"/>
            <w:hideMark/>
          </w:tcPr>
          <w:p w14:paraId="5F6B1665" w14:textId="77777777" w:rsidR="00F56ED7" w:rsidRPr="00E42444" w:rsidRDefault="00E42444" w:rsidP="00E42444">
            <w:pPr>
              <w:pStyle w:val="103"/>
              <w:rPr>
                <w:lang w:eastAsia="ru-RU"/>
              </w:rPr>
            </w:pPr>
            <w:r w:rsidRPr="00E42444">
              <w:rPr>
                <w:lang w:eastAsia="ru-RU"/>
              </w:rPr>
              <w:t> </w:t>
            </w:r>
          </w:p>
        </w:tc>
        <w:tc>
          <w:tcPr>
            <w:tcW w:w="201" w:type="pct"/>
            <w:hideMark/>
          </w:tcPr>
          <w:p w14:paraId="2A47041F" w14:textId="77777777" w:rsidR="00F56ED7" w:rsidRPr="00E42444" w:rsidRDefault="00E42444" w:rsidP="00E42444">
            <w:pPr>
              <w:pStyle w:val="103"/>
              <w:rPr>
                <w:lang w:eastAsia="ru-RU"/>
              </w:rPr>
            </w:pPr>
            <w:r w:rsidRPr="00E42444">
              <w:rPr>
                <w:lang w:eastAsia="ru-RU"/>
              </w:rPr>
              <w:t> </w:t>
            </w:r>
          </w:p>
        </w:tc>
        <w:tc>
          <w:tcPr>
            <w:tcW w:w="201" w:type="pct"/>
            <w:hideMark/>
          </w:tcPr>
          <w:p w14:paraId="0175F487" w14:textId="77777777" w:rsidR="00F56ED7" w:rsidRPr="00E42444" w:rsidRDefault="00E42444" w:rsidP="00E42444">
            <w:pPr>
              <w:pStyle w:val="103"/>
              <w:rPr>
                <w:lang w:eastAsia="ru-RU"/>
              </w:rPr>
            </w:pPr>
            <w:r w:rsidRPr="00E42444">
              <w:rPr>
                <w:lang w:eastAsia="ru-RU"/>
              </w:rPr>
              <w:t> </w:t>
            </w:r>
          </w:p>
        </w:tc>
        <w:tc>
          <w:tcPr>
            <w:tcW w:w="201" w:type="pct"/>
            <w:hideMark/>
          </w:tcPr>
          <w:p w14:paraId="25329BA9" w14:textId="77777777" w:rsidR="00F56ED7" w:rsidRPr="00E42444" w:rsidRDefault="00E42444" w:rsidP="00E42444">
            <w:pPr>
              <w:pStyle w:val="103"/>
              <w:rPr>
                <w:lang w:eastAsia="ru-RU"/>
              </w:rPr>
            </w:pPr>
            <w:r w:rsidRPr="00E42444">
              <w:rPr>
                <w:lang w:eastAsia="ru-RU"/>
              </w:rPr>
              <w:t> </w:t>
            </w:r>
          </w:p>
        </w:tc>
        <w:tc>
          <w:tcPr>
            <w:tcW w:w="200" w:type="pct"/>
            <w:hideMark/>
          </w:tcPr>
          <w:p w14:paraId="218A7A37" w14:textId="77777777" w:rsidR="00F56ED7" w:rsidRPr="00E42444" w:rsidRDefault="00E42444" w:rsidP="00E42444">
            <w:pPr>
              <w:pStyle w:val="103"/>
              <w:rPr>
                <w:lang w:eastAsia="ru-RU"/>
              </w:rPr>
            </w:pPr>
            <w:r w:rsidRPr="00E42444">
              <w:rPr>
                <w:lang w:eastAsia="ru-RU"/>
              </w:rPr>
              <w:t> </w:t>
            </w:r>
          </w:p>
        </w:tc>
        <w:tc>
          <w:tcPr>
            <w:tcW w:w="201" w:type="pct"/>
            <w:hideMark/>
          </w:tcPr>
          <w:p w14:paraId="587F4A76" w14:textId="77777777" w:rsidR="00F56ED7" w:rsidRPr="00E42444" w:rsidRDefault="00E42444" w:rsidP="00E42444">
            <w:pPr>
              <w:pStyle w:val="103"/>
              <w:rPr>
                <w:lang w:eastAsia="ru-RU"/>
              </w:rPr>
            </w:pPr>
            <w:r w:rsidRPr="00E42444">
              <w:rPr>
                <w:lang w:eastAsia="ru-RU"/>
              </w:rPr>
              <w:t> </w:t>
            </w:r>
          </w:p>
        </w:tc>
        <w:tc>
          <w:tcPr>
            <w:tcW w:w="201" w:type="pct"/>
            <w:hideMark/>
          </w:tcPr>
          <w:p w14:paraId="26587516" w14:textId="77777777" w:rsidR="00F56ED7" w:rsidRPr="00E42444" w:rsidRDefault="00E42444" w:rsidP="00E42444">
            <w:pPr>
              <w:pStyle w:val="103"/>
              <w:rPr>
                <w:lang w:eastAsia="ru-RU"/>
              </w:rPr>
            </w:pPr>
            <w:r w:rsidRPr="00E42444">
              <w:rPr>
                <w:lang w:eastAsia="ru-RU"/>
              </w:rPr>
              <w:t> </w:t>
            </w:r>
          </w:p>
        </w:tc>
        <w:tc>
          <w:tcPr>
            <w:tcW w:w="201" w:type="pct"/>
            <w:hideMark/>
          </w:tcPr>
          <w:p w14:paraId="2A90917A" w14:textId="77777777" w:rsidR="00F56ED7" w:rsidRPr="00E42444" w:rsidRDefault="00E42444" w:rsidP="00E42444">
            <w:pPr>
              <w:pStyle w:val="103"/>
              <w:rPr>
                <w:lang w:eastAsia="ru-RU"/>
              </w:rPr>
            </w:pPr>
            <w:r w:rsidRPr="00E42444">
              <w:rPr>
                <w:lang w:eastAsia="ru-RU"/>
              </w:rPr>
              <w:t> </w:t>
            </w:r>
          </w:p>
        </w:tc>
        <w:tc>
          <w:tcPr>
            <w:tcW w:w="201" w:type="pct"/>
            <w:hideMark/>
          </w:tcPr>
          <w:p w14:paraId="0729CFEA" w14:textId="77777777" w:rsidR="00F56ED7" w:rsidRPr="00E42444" w:rsidRDefault="00E42444" w:rsidP="00E42444">
            <w:pPr>
              <w:pStyle w:val="103"/>
              <w:rPr>
                <w:lang w:eastAsia="ru-RU"/>
              </w:rPr>
            </w:pPr>
            <w:r w:rsidRPr="00E42444">
              <w:rPr>
                <w:lang w:eastAsia="ru-RU"/>
              </w:rPr>
              <w:t> </w:t>
            </w:r>
          </w:p>
        </w:tc>
      </w:tr>
      <w:tr w:rsidR="00E42444" w:rsidRPr="00E42444" w14:paraId="1CA28B9C" w14:textId="77777777" w:rsidTr="00612D72">
        <w:trPr>
          <w:trHeight w:val="20"/>
        </w:trPr>
        <w:tc>
          <w:tcPr>
            <w:tcW w:w="133" w:type="pct"/>
            <w:hideMark/>
          </w:tcPr>
          <w:p w14:paraId="7EF09BF8" w14:textId="77777777" w:rsidR="00F56ED7" w:rsidRPr="00E42444" w:rsidRDefault="00E42444" w:rsidP="00E42444">
            <w:pPr>
              <w:pStyle w:val="103"/>
              <w:rPr>
                <w:lang w:eastAsia="ru-RU"/>
              </w:rPr>
            </w:pPr>
            <w:r w:rsidRPr="00E42444">
              <w:rPr>
                <w:lang w:eastAsia="ru-RU"/>
              </w:rPr>
              <w:t>2.2.</w:t>
            </w:r>
          </w:p>
        </w:tc>
        <w:tc>
          <w:tcPr>
            <w:tcW w:w="492" w:type="pct"/>
            <w:hideMark/>
          </w:tcPr>
          <w:p w14:paraId="6F9C716D" w14:textId="77777777" w:rsidR="00F56ED7" w:rsidRPr="00E42444" w:rsidRDefault="00E42444" w:rsidP="00E42444">
            <w:pPr>
              <w:pStyle w:val="103"/>
              <w:rPr>
                <w:lang w:eastAsia="ru-RU"/>
              </w:rPr>
            </w:pPr>
            <w:r w:rsidRPr="00E42444">
              <w:rPr>
                <w:lang w:eastAsia="ru-RU"/>
              </w:rPr>
              <w:t>Услуги отопления</w:t>
            </w:r>
          </w:p>
        </w:tc>
        <w:tc>
          <w:tcPr>
            <w:tcW w:w="163" w:type="pct"/>
            <w:hideMark/>
          </w:tcPr>
          <w:p w14:paraId="5FB85802" w14:textId="77777777" w:rsidR="00F56ED7" w:rsidRPr="00E42444" w:rsidRDefault="00E42444" w:rsidP="00E42444">
            <w:pPr>
              <w:pStyle w:val="103"/>
              <w:rPr>
                <w:lang w:eastAsia="ru-RU"/>
              </w:rPr>
            </w:pPr>
            <w:r w:rsidRPr="00E42444">
              <w:rPr>
                <w:lang w:eastAsia="ru-RU"/>
              </w:rPr>
              <w:t> </w:t>
            </w:r>
          </w:p>
        </w:tc>
        <w:tc>
          <w:tcPr>
            <w:tcW w:w="200" w:type="pct"/>
            <w:hideMark/>
          </w:tcPr>
          <w:p w14:paraId="3E1536D8" w14:textId="77777777" w:rsidR="00F56ED7" w:rsidRPr="00E42444" w:rsidRDefault="00E42444" w:rsidP="00E42444">
            <w:pPr>
              <w:pStyle w:val="103"/>
              <w:rPr>
                <w:lang w:eastAsia="ru-RU"/>
              </w:rPr>
            </w:pPr>
            <w:r w:rsidRPr="00E42444">
              <w:rPr>
                <w:lang w:eastAsia="ru-RU"/>
              </w:rPr>
              <w:t> </w:t>
            </w:r>
          </w:p>
        </w:tc>
        <w:tc>
          <w:tcPr>
            <w:tcW w:w="201" w:type="pct"/>
            <w:noWrap/>
            <w:hideMark/>
          </w:tcPr>
          <w:p w14:paraId="4EE5C872" w14:textId="77777777" w:rsidR="00F56ED7" w:rsidRPr="00E42444" w:rsidRDefault="00E42444" w:rsidP="00E42444">
            <w:pPr>
              <w:pStyle w:val="103"/>
              <w:rPr>
                <w:lang w:eastAsia="ru-RU"/>
              </w:rPr>
            </w:pPr>
            <w:r w:rsidRPr="00E42444">
              <w:rPr>
                <w:lang w:eastAsia="ru-RU"/>
              </w:rPr>
              <w:t>327 523,6</w:t>
            </w:r>
          </w:p>
        </w:tc>
        <w:tc>
          <w:tcPr>
            <w:tcW w:w="201" w:type="pct"/>
            <w:noWrap/>
            <w:hideMark/>
          </w:tcPr>
          <w:p w14:paraId="60479E4B" w14:textId="77777777" w:rsidR="00F56ED7" w:rsidRPr="00E42444" w:rsidRDefault="00E42444" w:rsidP="00E42444">
            <w:pPr>
              <w:pStyle w:val="103"/>
              <w:rPr>
                <w:lang w:eastAsia="ru-RU"/>
              </w:rPr>
            </w:pPr>
            <w:r w:rsidRPr="00E42444">
              <w:rPr>
                <w:lang w:eastAsia="ru-RU"/>
              </w:rPr>
              <w:t>393 028,3</w:t>
            </w:r>
          </w:p>
        </w:tc>
        <w:tc>
          <w:tcPr>
            <w:tcW w:w="201" w:type="pct"/>
            <w:noWrap/>
            <w:hideMark/>
          </w:tcPr>
          <w:p w14:paraId="36909E21" w14:textId="77777777" w:rsidR="00F56ED7" w:rsidRPr="00E42444" w:rsidRDefault="00E42444" w:rsidP="00E42444">
            <w:pPr>
              <w:pStyle w:val="103"/>
              <w:rPr>
                <w:lang w:eastAsia="ru-RU"/>
              </w:rPr>
            </w:pPr>
            <w:r w:rsidRPr="00E42444">
              <w:rPr>
                <w:lang w:eastAsia="ru-RU"/>
              </w:rPr>
              <w:t>470 454,9</w:t>
            </w:r>
          </w:p>
        </w:tc>
        <w:tc>
          <w:tcPr>
            <w:tcW w:w="200" w:type="pct"/>
            <w:noWrap/>
            <w:hideMark/>
          </w:tcPr>
          <w:p w14:paraId="650F2DA1" w14:textId="77777777" w:rsidR="00F56ED7" w:rsidRPr="00E42444" w:rsidRDefault="00E42444" w:rsidP="00E42444">
            <w:pPr>
              <w:pStyle w:val="103"/>
              <w:rPr>
                <w:lang w:eastAsia="ru-RU"/>
              </w:rPr>
            </w:pPr>
            <w:r w:rsidRPr="00E42444">
              <w:rPr>
                <w:lang w:eastAsia="ru-RU"/>
              </w:rPr>
              <w:t>485 010,5</w:t>
            </w:r>
          </w:p>
        </w:tc>
        <w:tc>
          <w:tcPr>
            <w:tcW w:w="201" w:type="pct"/>
            <w:noWrap/>
            <w:hideMark/>
          </w:tcPr>
          <w:p w14:paraId="12566AEF" w14:textId="77777777" w:rsidR="00F56ED7" w:rsidRPr="00E42444" w:rsidRDefault="00E42444" w:rsidP="00E42444">
            <w:pPr>
              <w:pStyle w:val="103"/>
              <w:rPr>
                <w:lang w:eastAsia="ru-RU"/>
              </w:rPr>
            </w:pPr>
            <w:r w:rsidRPr="00E42444">
              <w:rPr>
                <w:lang w:eastAsia="ru-RU"/>
              </w:rPr>
              <w:t>499 152,3</w:t>
            </w:r>
          </w:p>
        </w:tc>
        <w:tc>
          <w:tcPr>
            <w:tcW w:w="201" w:type="pct"/>
            <w:noWrap/>
            <w:hideMark/>
          </w:tcPr>
          <w:p w14:paraId="18510674" w14:textId="77777777" w:rsidR="00F56ED7" w:rsidRPr="00E42444" w:rsidRDefault="00E42444" w:rsidP="00E42444">
            <w:pPr>
              <w:pStyle w:val="103"/>
              <w:rPr>
                <w:lang w:eastAsia="ru-RU"/>
              </w:rPr>
            </w:pPr>
            <w:r w:rsidRPr="00E42444">
              <w:rPr>
                <w:lang w:eastAsia="ru-RU"/>
              </w:rPr>
              <w:t>512 894,9</w:t>
            </w:r>
          </w:p>
        </w:tc>
        <w:tc>
          <w:tcPr>
            <w:tcW w:w="201" w:type="pct"/>
            <w:noWrap/>
            <w:hideMark/>
          </w:tcPr>
          <w:p w14:paraId="77714962" w14:textId="77777777" w:rsidR="00F56ED7" w:rsidRPr="00E42444" w:rsidRDefault="00E42444" w:rsidP="00E42444">
            <w:pPr>
              <w:pStyle w:val="103"/>
              <w:rPr>
                <w:lang w:eastAsia="ru-RU"/>
              </w:rPr>
            </w:pPr>
            <w:r w:rsidRPr="00E42444">
              <w:rPr>
                <w:lang w:eastAsia="ru-RU"/>
              </w:rPr>
              <w:t>526 359,0</w:t>
            </w:r>
          </w:p>
        </w:tc>
        <w:tc>
          <w:tcPr>
            <w:tcW w:w="200" w:type="pct"/>
            <w:noWrap/>
            <w:hideMark/>
          </w:tcPr>
          <w:p w14:paraId="50192C1D" w14:textId="77777777" w:rsidR="00F56ED7" w:rsidRPr="00E42444" w:rsidRDefault="00E42444" w:rsidP="00E42444">
            <w:pPr>
              <w:pStyle w:val="103"/>
              <w:rPr>
                <w:lang w:eastAsia="ru-RU"/>
              </w:rPr>
            </w:pPr>
            <w:r w:rsidRPr="00E42444">
              <w:rPr>
                <w:lang w:eastAsia="ru-RU"/>
              </w:rPr>
              <w:t>539 394,8</w:t>
            </w:r>
          </w:p>
        </w:tc>
        <w:tc>
          <w:tcPr>
            <w:tcW w:w="201" w:type="pct"/>
            <w:noWrap/>
            <w:hideMark/>
          </w:tcPr>
          <w:p w14:paraId="70BE2395" w14:textId="77777777" w:rsidR="00F56ED7" w:rsidRPr="00E42444" w:rsidRDefault="00E42444" w:rsidP="00E42444">
            <w:pPr>
              <w:pStyle w:val="103"/>
              <w:rPr>
                <w:lang w:eastAsia="ru-RU"/>
              </w:rPr>
            </w:pPr>
            <w:r w:rsidRPr="00E42444">
              <w:rPr>
                <w:lang w:eastAsia="ru-RU"/>
              </w:rPr>
              <w:t>551 666,8</w:t>
            </w:r>
          </w:p>
        </w:tc>
        <w:tc>
          <w:tcPr>
            <w:tcW w:w="201" w:type="pct"/>
            <w:noWrap/>
            <w:hideMark/>
          </w:tcPr>
          <w:p w14:paraId="4967FD2B" w14:textId="77777777" w:rsidR="00F56ED7" w:rsidRPr="00E42444" w:rsidRDefault="00E42444" w:rsidP="00E42444">
            <w:pPr>
              <w:pStyle w:val="103"/>
              <w:rPr>
                <w:lang w:eastAsia="ru-RU"/>
              </w:rPr>
            </w:pPr>
            <w:r w:rsidRPr="00E42444">
              <w:rPr>
                <w:lang w:eastAsia="ru-RU"/>
              </w:rPr>
              <w:t>563 049,4</w:t>
            </w:r>
          </w:p>
        </w:tc>
        <w:tc>
          <w:tcPr>
            <w:tcW w:w="201" w:type="pct"/>
            <w:noWrap/>
            <w:hideMark/>
          </w:tcPr>
          <w:p w14:paraId="35684625" w14:textId="77777777" w:rsidR="00F56ED7" w:rsidRPr="00E42444" w:rsidRDefault="00E42444" w:rsidP="00E42444">
            <w:pPr>
              <w:pStyle w:val="103"/>
              <w:rPr>
                <w:lang w:eastAsia="ru-RU"/>
              </w:rPr>
            </w:pPr>
            <w:r w:rsidRPr="00E42444">
              <w:rPr>
                <w:lang w:eastAsia="ru-RU"/>
              </w:rPr>
              <w:t>574 582,1</w:t>
            </w:r>
          </w:p>
        </w:tc>
        <w:tc>
          <w:tcPr>
            <w:tcW w:w="200" w:type="pct"/>
            <w:noWrap/>
            <w:hideMark/>
          </w:tcPr>
          <w:p w14:paraId="7C57C604" w14:textId="77777777" w:rsidR="00F56ED7" w:rsidRPr="00E42444" w:rsidRDefault="00E42444" w:rsidP="00E42444">
            <w:pPr>
              <w:pStyle w:val="103"/>
              <w:rPr>
                <w:lang w:eastAsia="ru-RU"/>
              </w:rPr>
            </w:pPr>
            <w:r w:rsidRPr="00E42444">
              <w:rPr>
                <w:lang w:eastAsia="ru-RU"/>
              </w:rPr>
              <w:t>586 297,1</w:t>
            </w:r>
          </w:p>
        </w:tc>
        <w:tc>
          <w:tcPr>
            <w:tcW w:w="201" w:type="pct"/>
            <w:noWrap/>
            <w:hideMark/>
          </w:tcPr>
          <w:p w14:paraId="4E5479B8" w14:textId="77777777" w:rsidR="00F56ED7" w:rsidRPr="00E42444" w:rsidRDefault="00E42444" w:rsidP="00E42444">
            <w:pPr>
              <w:pStyle w:val="103"/>
              <w:rPr>
                <w:lang w:eastAsia="ru-RU"/>
              </w:rPr>
            </w:pPr>
            <w:r w:rsidRPr="00E42444">
              <w:rPr>
                <w:lang w:eastAsia="ru-RU"/>
              </w:rPr>
              <w:t>598 251,0</w:t>
            </w:r>
          </w:p>
        </w:tc>
        <w:tc>
          <w:tcPr>
            <w:tcW w:w="201" w:type="pct"/>
            <w:noWrap/>
            <w:hideMark/>
          </w:tcPr>
          <w:p w14:paraId="19CE61D6" w14:textId="77777777" w:rsidR="00F56ED7" w:rsidRPr="00E42444" w:rsidRDefault="00E42444" w:rsidP="00E42444">
            <w:pPr>
              <w:pStyle w:val="103"/>
              <w:rPr>
                <w:lang w:eastAsia="ru-RU"/>
              </w:rPr>
            </w:pPr>
            <w:r w:rsidRPr="00E42444">
              <w:rPr>
                <w:lang w:eastAsia="ru-RU"/>
              </w:rPr>
              <w:t>610 448,6</w:t>
            </w:r>
          </w:p>
        </w:tc>
        <w:tc>
          <w:tcPr>
            <w:tcW w:w="201" w:type="pct"/>
            <w:noWrap/>
            <w:hideMark/>
          </w:tcPr>
          <w:p w14:paraId="1D8C07FD" w14:textId="77777777" w:rsidR="00F56ED7" w:rsidRPr="00E42444" w:rsidRDefault="00E42444" w:rsidP="00E42444">
            <w:pPr>
              <w:pStyle w:val="103"/>
              <w:rPr>
                <w:lang w:eastAsia="ru-RU"/>
              </w:rPr>
            </w:pPr>
            <w:r w:rsidRPr="00E42444">
              <w:rPr>
                <w:lang w:eastAsia="ru-RU"/>
              </w:rPr>
              <w:t>622 894,9</w:t>
            </w:r>
          </w:p>
        </w:tc>
        <w:tc>
          <w:tcPr>
            <w:tcW w:w="200" w:type="pct"/>
            <w:noWrap/>
            <w:hideMark/>
          </w:tcPr>
          <w:p w14:paraId="201B460F" w14:textId="77777777" w:rsidR="00F56ED7" w:rsidRPr="00E42444" w:rsidRDefault="00E42444" w:rsidP="00E42444">
            <w:pPr>
              <w:pStyle w:val="103"/>
              <w:rPr>
                <w:lang w:eastAsia="ru-RU"/>
              </w:rPr>
            </w:pPr>
            <w:r w:rsidRPr="00E42444">
              <w:rPr>
                <w:lang w:eastAsia="ru-RU"/>
              </w:rPr>
              <w:t>635 595,0</w:t>
            </w:r>
          </w:p>
        </w:tc>
        <w:tc>
          <w:tcPr>
            <w:tcW w:w="201" w:type="pct"/>
            <w:noWrap/>
            <w:hideMark/>
          </w:tcPr>
          <w:p w14:paraId="515B7C6C" w14:textId="77777777" w:rsidR="00F56ED7" w:rsidRPr="00E42444" w:rsidRDefault="00E42444" w:rsidP="00E42444">
            <w:pPr>
              <w:pStyle w:val="103"/>
              <w:rPr>
                <w:lang w:eastAsia="ru-RU"/>
              </w:rPr>
            </w:pPr>
            <w:r w:rsidRPr="00E42444">
              <w:rPr>
                <w:lang w:eastAsia="ru-RU"/>
              </w:rPr>
              <w:t>648 554,0</w:t>
            </w:r>
          </w:p>
        </w:tc>
        <w:tc>
          <w:tcPr>
            <w:tcW w:w="201" w:type="pct"/>
            <w:noWrap/>
            <w:hideMark/>
          </w:tcPr>
          <w:p w14:paraId="3DC1264F" w14:textId="77777777" w:rsidR="00F56ED7" w:rsidRPr="00E42444" w:rsidRDefault="00E42444" w:rsidP="00E42444">
            <w:pPr>
              <w:pStyle w:val="103"/>
              <w:rPr>
                <w:lang w:eastAsia="ru-RU"/>
              </w:rPr>
            </w:pPr>
            <w:r w:rsidRPr="00E42444">
              <w:rPr>
                <w:lang w:eastAsia="ru-RU"/>
              </w:rPr>
              <w:t>661 777,3</w:t>
            </w:r>
          </w:p>
        </w:tc>
        <w:tc>
          <w:tcPr>
            <w:tcW w:w="201" w:type="pct"/>
            <w:noWrap/>
            <w:hideMark/>
          </w:tcPr>
          <w:p w14:paraId="35E76DD5" w14:textId="77777777" w:rsidR="00F56ED7" w:rsidRPr="00E42444" w:rsidRDefault="00E42444" w:rsidP="00E42444">
            <w:pPr>
              <w:pStyle w:val="103"/>
              <w:rPr>
                <w:lang w:eastAsia="ru-RU"/>
              </w:rPr>
            </w:pPr>
            <w:r w:rsidRPr="00E42444">
              <w:rPr>
                <w:lang w:eastAsia="ru-RU"/>
              </w:rPr>
              <w:t>675 270,1</w:t>
            </w:r>
          </w:p>
        </w:tc>
        <w:tc>
          <w:tcPr>
            <w:tcW w:w="201" w:type="pct"/>
            <w:noWrap/>
            <w:hideMark/>
          </w:tcPr>
          <w:p w14:paraId="0A6D42A6" w14:textId="77777777" w:rsidR="00F56ED7" w:rsidRPr="00E42444" w:rsidRDefault="00E42444" w:rsidP="00E42444">
            <w:pPr>
              <w:pStyle w:val="103"/>
              <w:rPr>
                <w:lang w:eastAsia="ru-RU"/>
              </w:rPr>
            </w:pPr>
            <w:r w:rsidRPr="00E42444">
              <w:rPr>
                <w:lang w:eastAsia="ru-RU"/>
              </w:rPr>
              <w:t>689 038,0</w:t>
            </w:r>
          </w:p>
        </w:tc>
      </w:tr>
      <w:tr w:rsidR="00E42444" w:rsidRPr="00E42444" w14:paraId="6DFAC2A4" w14:textId="77777777" w:rsidTr="00612D72">
        <w:trPr>
          <w:trHeight w:val="20"/>
        </w:trPr>
        <w:tc>
          <w:tcPr>
            <w:tcW w:w="133" w:type="pct"/>
            <w:noWrap/>
            <w:hideMark/>
          </w:tcPr>
          <w:p w14:paraId="22D2A715" w14:textId="77777777" w:rsidR="00F56ED7" w:rsidRPr="00E42444" w:rsidRDefault="00E42444" w:rsidP="00E42444">
            <w:pPr>
              <w:pStyle w:val="103"/>
              <w:rPr>
                <w:lang w:eastAsia="ru-RU"/>
              </w:rPr>
            </w:pPr>
            <w:r w:rsidRPr="00E42444">
              <w:rPr>
                <w:lang w:eastAsia="ru-RU"/>
              </w:rPr>
              <w:t> </w:t>
            </w:r>
          </w:p>
        </w:tc>
        <w:tc>
          <w:tcPr>
            <w:tcW w:w="492" w:type="pct"/>
            <w:noWrap/>
            <w:hideMark/>
          </w:tcPr>
          <w:p w14:paraId="06608814" w14:textId="77777777" w:rsidR="00F56ED7" w:rsidRPr="00E42444" w:rsidRDefault="00E42444" w:rsidP="00E42444">
            <w:pPr>
              <w:pStyle w:val="103"/>
              <w:rPr>
                <w:lang w:eastAsia="ru-RU"/>
              </w:rPr>
            </w:pPr>
            <w:r w:rsidRPr="00E42444">
              <w:rPr>
                <w:lang w:eastAsia="ru-RU"/>
              </w:rPr>
              <w:t> </w:t>
            </w:r>
          </w:p>
        </w:tc>
        <w:tc>
          <w:tcPr>
            <w:tcW w:w="163" w:type="pct"/>
            <w:noWrap/>
            <w:hideMark/>
          </w:tcPr>
          <w:p w14:paraId="40512AA0" w14:textId="77777777" w:rsidR="00F56ED7" w:rsidRPr="00E42444" w:rsidRDefault="00E42444" w:rsidP="00E42444">
            <w:pPr>
              <w:pStyle w:val="103"/>
              <w:rPr>
                <w:lang w:eastAsia="ru-RU"/>
              </w:rPr>
            </w:pPr>
            <w:r w:rsidRPr="00E42444">
              <w:rPr>
                <w:lang w:eastAsia="ru-RU"/>
              </w:rPr>
              <w:t> </w:t>
            </w:r>
          </w:p>
        </w:tc>
        <w:tc>
          <w:tcPr>
            <w:tcW w:w="200" w:type="pct"/>
            <w:noWrap/>
            <w:hideMark/>
          </w:tcPr>
          <w:p w14:paraId="04DD2148" w14:textId="77777777" w:rsidR="00F56ED7" w:rsidRPr="00E42444" w:rsidRDefault="00E42444" w:rsidP="00E42444">
            <w:pPr>
              <w:pStyle w:val="103"/>
              <w:rPr>
                <w:lang w:eastAsia="ru-RU"/>
              </w:rPr>
            </w:pPr>
            <w:r w:rsidRPr="00E42444">
              <w:rPr>
                <w:lang w:eastAsia="ru-RU"/>
              </w:rPr>
              <w:t> </w:t>
            </w:r>
          </w:p>
        </w:tc>
        <w:tc>
          <w:tcPr>
            <w:tcW w:w="201" w:type="pct"/>
            <w:noWrap/>
            <w:hideMark/>
          </w:tcPr>
          <w:p w14:paraId="325282E0" w14:textId="77777777" w:rsidR="00F56ED7" w:rsidRPr="00E42444" w:rsidRDefault="00E42444" w:rsidP="00E42444">
            <w:pPr>
              <w:pStyle w:val="103"/>
              <w:rPr>
                <w:lang w:eastAsia="ru-RU"/>
              </w:rPr>
            </w:pPr>
            <w:r w:rsidRPr="00E42444">
              <w:rPr>
                <w:lang w:eastAsia="ru-RU"/>
              </w:rPr>
              <w:t> </w:t>
            </w:r>
          </w:p>
        </w:tc>
        <w:tc>
          <w:tcPr>
            <w:tcW w:w="201" w:type="pct"/>
            <w:noWrap/>
            <w:hideMark/>
          </w:tcPr>
          <w:p w14:paraId="22739C4D" w14:textId="77777777" w:rsidR="00F56ED7" w:rsidRPr="00E42444" w:rsidRDefault="00E42444" w:rsidP="00E42444">
            <w:pPr>
              <w:pStyle w:val="103"/>
              <w:rPr>
                <w:lang w:eastAsia="ru-RU"/>
              </w:rPr>
            </w:pPr>
            <w:r w:rsidRPr="00E42444">
              <w:rPr>
                <w:lang w:eastAsia="ru-RU"/>
              </w:rPr>
              <w:t> </w:t>
            </w:r>
          </w:p>
        </w:tc>
        <w:tc>
          <w:tcPr>
            <w:tcW w:w="201" w:type="pct"/>
            <w:noWrap/>
            <w:hideMark/>
          </w:tcPr>
          <w:p w14:paraId="483FF00B" w14:textId="77777777" w:rsidR="00F56ED7" w:rsidRPr="00E42444" w:rsidRDefault="00E42444" w:rsidP="00E42444">
            <w:pPr>
              <w:pStyle w:val="103"/>
              <w:rPr>
                <w:lang w:eastAsia="ru-RU"/>
              </w:rPr>
            </w:pPr>
            <w:r w:rsidRPr="00E42444">
              <w:rPr>
                <w:lang w:eastAsia="ru-RU"/>
              </w:rPr>
              <w:t> </w:t>
            </w:r>
          </w:p>
        </w:tc>
        <w:tc>
          <w:tcPr>
            <w:tcW w:w="200" w:type="pct"/>
            <w:noWrap/>
            <w:hideMark/>
          </w:tcPr>
          <w:p w14:paraId="57E8A711" w14:textId="77777777" w:rsidR="00F56ED7" w:rsidRPr="00E42444" w:rsidRDefault="00E42444" w:rsidP="00E42444">
            <w:pPr>
              <w:pStyle w:val="103"/>
              <w:rPr>
                <w:lang w:eastAsia="ru-RU"/>
              </w:rPr>
            </w:pPr>
            <w:r w:rsidRPr="00E42444">
              <w:rPr>
                <w:lang w:eastAsia="ru-RU"/>
              </w:rPr>
              <w:t> </w:t>
            </w:r>
          </w:p>
        </w:tc>
        <w:tc>
          <w:tcPr>
            <w:tcW w:w="201" w:type="pct"/>
            <w:noWrap/>
            <w:hideMark/>
          </w:tcPr>
          <w:p w14:paraId="135E258C" w14:textId="77777777" w:rsidR="00F56ED7" w:rsidRPr="00E42444" w:rsidRDefault="00E42444" w:rsidP="00E42444">
            <w:pPr>
              <w:pStyle w:val="103"/>
              <w:rPr>
                <w:lang w:eastAsia="ru-RU"/>
              </w:rPr>
            </w:pPr>
            <w:r w:rsidRPr="00E42444">
              <w:rPr>
                <w:lang w:eastAsia="ru-RU"/>
              </w:rPr>
              <w:t> </w:t>
            </w:r>
          </w:p>
        </w:tc>
        <w:tc>
          <w:tcPr>
            <w:tcW w:w="201" w:type="pct"/>
            <w:noWrap/>
            <w:hideMark/>
          </w:tcPr>
          <w:p w14:paraId="1DD334B1" w14:textId="77777777" w:rsidR="00F56ED7" w:rsidRPr="00E42444" w:rsidRDefault="00E42444" w:rsidP="00E42444">
            <w:pPr>
              <w:pStyle w:val="103"/>
              <w:rPr>
                <w:lang w:eastAsia="ru-RU"/>
              </w:rPr>
            </w:pPr>
            <w:r w:rsidRPr="00E42444">
              <w:rPr>
                <w:lang w:eastAsia="ru-RU"/>
              </w:rPr>
              <w:t> </w:t>
            </w:r>
          </w:p>
        </w:tc>
        <w:tc>
          <w:tcPr>
            <w:tcW w:w="201" w:type="pct"/>
            <w:noWrap/>
            <w:hideMark/>
          </w:tcPr>
          <w:p w14:paraId="4A99330E" w14:textId="77777777" w:rsidR="00F56ED7" w:rsidRPr="00E42444" w:rsidRDefault="00E42444" w:rsidP="00E42444">
            <w:pPr>
              <w:pStyle w:val="103"/>
              <w:rPr>
                <w:lang w:eastAsia="ru-RU"/>
              </w:rPr>
            </w:pPr>
            <w:r w:rsidRPr="00E42444">
              <w:rPr>
                <w:lang w:eastAsia="ru-RU"/>
              </w:rPr>
              <w:t> </w:t>
            </w:r>
          </w:p>
        </w:tc>
        <w:tc>
          <w:tcPr>
            <w:tcW w:w="200" w:type="pct"/>
            <w:noWrap/>
            <w:hideMark/>
          </w:tcPr>
          <w:p w14:paraId="7248883C" w14:textId="77777777" w:rsidR="00F56ED7" w:rsidRPr="00E42444" w:rsidRDefault="00E42444" w:rsidP="00E42444">
            <w:pPr>
              <w:pStyle w:val="103"/>
              <w:rPr>
                <w:lang w:eastAsia="ru-RU"/>
              </w:rPr>
            </w:pPr>
            <w:r w:rsidRPr="00E42444">
              <w:rPr>
                <w:lang w:eastAsia="ru-RU"/>
              </w:rPr>
              <w:t> </w:t>
            </w:r>
          </w:p>
        </w:tc>
        <w:tc>
          <w:tcPr>
            <w:tcW w:w="201" w:type="pct"/>
            <w:noWrap/>
            <w:hideMark/>
          </w:tcPr>
          <w:p w14:paraId="639F5211" w14:textId="77777777" w:rsidR="00F56ED7" w:rsidRPr="00E42444" w:rsidRDefault="00E42444" w:rsidP="00E42444">
            <w:pPr>
              <w:pStyle w:val="103"/>
              <w:rPr>
                <w:lang w:eastAsia="ru-RU"/>
              </w:rPr>
            </w:pPr>
            <w:r w:rsidRPr="00E42444">
              <w:rPr>
                <w:lang w:eastAsia="ru-RU"/>
              </w:rPr>
              <w:t> </w:t>
            </w:r>
          </w:p>
        </w:tc>
        <w:tc>
          <w:tcPr>
            <w:tcW w:w="201" w:type="pct"/>
            <w:noWrap/>
            <w:hideMark/>
          </w:tcPr>
          <w:p w14:paraId="721C4225" w14:textId="77777777" w:rsidR="00F56ED7" w:rsidRPr="00E42444" w:rsidRDefault="00E42444" w:rsidP="00E42444">
            <w:pPr>
              <w:pStyle w:val="103"/>
              <w:rPr>
                <w:lang w:eastAsia="ru-RU"/>
              </w:rPr>
            </w:pPr>
            <w:r w:rsidRPr="00E42444">
              <w:rPr>
                <w:lang w:eastAsia="ru-RU"/>
              </w:rPr>
              <w:t> </w:t>
            </w:r>
          </w:p>
        </w:tc>
        <w:tc>
          <w:tcPr>
            <w:tcW w:w="201" w:type="pct"/>
            <w:noWrap/>
            <w:hideMark/>
          </w:tcPr>
          <w:p w14:paraId="41227BD4" w14:textId="77777777" w:rsidR="00F56ED7" w:rsidRPr="00E42444" w:rsidRDefault="00E42444" w:rsidP="00E42444">
            <w:pPr>
              <w:pStyle w:val="103"/>
              <w:rPr>
                <w:lang w:eastAsia="ru-RU"/>
              </w:rPr>
            </w:pPr>
            <w:r w:rsidRPr="00E42444">
              <w:rPr>
                <w:lang w:eastAsia="ru-RU"/>
              </w:rPr>
              <w:t> </w:t>
            </w:r>
          </w:p>
        </w:tc>
        <w:tc>
          <w:tcPr>
            <w:tcW w:w="200" w:type="pct"/>
            <w:noWrap/>
            <w:hideMark/>
          </w:tcPr>
          <w:p w14:paraId="62F54D8E" w14:textId="77777777" w:rsidR="00F56ED7" w:rsidRPr="00E42444" w:rsidRDefault="00E42444" w:rsidP="00E42444">
            <w:pPr>
              <w:pStyle w:val="103"/>
              <w:rPr>
                <w:lang w:eastAsia="ru-RU"/>
              </w:rPr>
            </w:pPr>
            <w:r w:rsidRPr="00E42444">
              <w:rPr>
                <w:lang w:eastAsia="ru-RU"/>
              </w:rPr>
              <w:t> </w:t>
            </w:r>
          </w:p>
        </w:tc>
        <w:tc>
          <w:tcPr>
            <w:tcW w:w="201" w:type="pct"/>
            <w:noWrap/>
            <w:hideMark/>
          </w:tcPr>
          <w:p w14:paraId="77AD1CBF" w14:textId="77777777" w:rsidR="00F56ED7" w:rsidRPr="00E42444" w:rsidRDefault="00E42444" w:rsidP="00E42444">
            <w:pPr>
              <w:pStyle w:val="103"/>
              <w:rPr>
                <w:lang w:eastAsia="ru-RU"/>
              </w:rPr>
            </w:pPr>
            <w:r w:rsidRPr="00E42444">
              <w:rPr>
                <w:lang w:eastAsia="ru-RU"/>
              </w:rPr>
              <w:t> </w:t>
            </w:r>
          </w:p>
        </w:tc>
        <w:tc>
          <w:tcPr>
            <w:tcW w:w="201" w:type="pct"/>
            <w:noWrap/>
            <w:hideMark/>
          </w:tcPr>
          <w:p w14:paraId="4734B543" w14:textId="77777777" w:rsidR="00F56ED7" w:rsidRPr="00E42444" w:rsidRDefault="00E42444" w:rsidP="00E42444">
            <w:pPr>
              <w:pStyle w:val="103"/>
              <w:rPr>
                <w:lang w:eastAsia="ru-RU"/>
              </w:rPr>
            </w:pPr>
            <w:r w:rsidRPr="00E42444">
              <w:rPr>
                <w:lang w:eastAsia="ru-RU"/>
              </w:rPr>
              <w:t> </w:t>
            </w:r>
          </w:p>
        </w:tc>
        <w:tc>
          <w:tcPr>
            <w:tcW w:w="201" w:type="pct"/>
            <w:noWrap/>
            <w:hideMark/>
          </w:tcPr>
          <w:p w14:paraId="4C1A9824" w14:textId="77777777" w:rsidR="00F56ED7" w:rsidRPr="00E42444" w:rsidRDefault="00E42444" w:rsidP="00E42444">
            <w:pPr>
              <w:pStyle w:val="103"/>
              <w:rPr>
                <w:lang w:eastAsia="ru-RU"/>
              </w:rPr>
            </w:pPr>
            <w:r w:rsidRPr="00E42444">
              <w:rPr>
                <w:lang w:eastAsia="ru-RU"/>
              </w:rPr>
              <w:t> </w:t>
            </w:r>
          </w:p>
        </w:tc>
        <w:tc>
          <w:tcPr>
            <w:tcW w:w="200" w:type="pct"/>
            <w:noWrap/>
            <w:hideMark/>
          </w:tcPr>
          <w:p w14:paraId="334B7DE3" w14:textId="77777777" w:rsidR="00F56ED7" w:rsidRPr="00E42444" w:rsidRDefault="00E42444" w:rsidP="00E42444">
            <w:pPr>
              <w:pStyle w:val="103"/>
              <w:rPr>
                <w:lang w:eastAsia="ru-RU"/>
              </w:rPr>
            </w:pPr>
            <w:r w:rsidRPr="00E42444">
              <w:rPr>
                <w:lang w:eastAsia="ru-RU"/>
              </w:rPr>
              <w:t> </w:t>
            </w:r>
          </w:p>
        </w:tc>
        <w:tc>
          <w:tcPr>
            <w:tcW w:w="201" w:type="pct"/>
            <w:noWrap/>
            <w:hideMark/>
          </w:tcPr>
          <w:p w14:paraId="72293B03" w14:textId="77777777" w:rsidR="00F56ED7" w:rsidRPr="00E42444" w:rsidRDefault="00E42444" w:rsidP="00E42444">
            <w:pPr>
              <w:pStyle w:val="103"/>
              <w:rPr>
                <w:lang w:eastAsia="ru-RU"/>
              </w:rPr>
            </w:pPr>
            <w:r w:rsidRPr="00E42444">
              <w:rPr>
                <w:lang w:eastAsia="ru-RU"/>
              </w:rPr>
              <w:t> </w:t>
            </w:r>
          </w:p>
        </w:tc>
        <w:tc>
          <w:tcPr>
            <w:tcW w:w="201" w:type="pct"/>
            <w:noWrap/>
            <w:hideMark/>
          </w:tcPr>
          <w:p w14:paraId="32C9E238" w14:textId="77777777" w:rsidR="00F56ED7" w:rsidRPr="00E42444" w:rsidRDefault="00E42444" w:rsidP="00E42444">
            <w:pPr>
              <w:pStyle w:val="103"/>
              <w:rPr>
                <w:lang w:eastAsia="ru-RU"/>
              </w:rPr>
            </w:pPr>
            <w:r w:rsidRPr="00E42444">
              <w:rPr>
                <w:lang w:eastAsia="ru-RU"/>
              </w:rPr>
              <w:t> </w:t>
            </w:r>
          </w:p>
        </w:tc>
        <w:tc>
          <w:tcPr>
            <w:tcW w:w="201" w:type="pct"/>
            <w:noWrap/>
            <w:hideMark/>
          </w:tcPr>
          <w:p w14:paraId="05F84933" w14:textId="77777777" w:rsidR="00F56ED7" w:rsidRPr="00E42444" w:rsidRDefault="00E42444" w:rsidP="00E42444">
            <w:pPr>
              <w:pStyle w:val="103"/>
              <w:rPr>
                <w:lang w:eastAsia="ru-RU"/>
              </w:rPr>
            </w:pPr>
            <w:r w:rsidRPr="00E42444">
              <w:rPr>
                <w:lang w:eastAsia="ru-RU"/>
              </w:rPr>
              <w:t> </w:t>
            </w:r>
          </w:p>
        </w:tc>
        <w:tc>
          <w:tcPr>
            <w:tcW w:w="201" w:type="pct"/>
            <w:noWrap/>
            <w:hideMark/>
          </w:tcPr>
          <w:p w14:paraId="211CEE9D" w14:textId="77777777" w:rsidR="00F56ED7" w:rsidRPr="00E42444" w:rsidRDefault="00E42444" w:rsidP="00E42444">
            <w:pPr>
              <w:pStyle w:val="103"/>
              <w:rPr>
                <w:lang w:eastAsia="ru-RU"/>
              </w:rPr>
            </w:pPr>
            <w:r w:rsidRPr="00E42444">
              <w:rPr>
                <w:lang w:eastAsia="ru-RU"/>
              </w:rPr>
              <w:t> </w:t>
            </w:r>
          </w:p>
        </w:tc>
      </w:tr>
      <w:tr w:rsidR="00E42444" w:rsidRPr="00E42444" w14:paraId="0635AE41" w14:textId="77777777" w:rsidTr="00612D72">
        <w:trPr>
          <w:trHeight w:val="20"/>
        </w:trPr>
        <w:tc>
          <w:tcPr>
            <w:tcW w:w="133" w:type="pct"/>
            <w:hideMark/>
          </w:tcPr>
          <w:p w14:paraId="480A03F7" w14:textId="77777777" w:rsidR="00F56ED7" w:rsidRPr="00E42444" w:rsidRDefault="00E42444" w:rsidP="00E42444">
            <w:pPr>
              <w:pStyle w:val="103"/>
              <w:rPr>
                <w:lang w:eastAsia="ru-RU"/>
              </w:rPr>
            </w:pPr>
            <w:r w:rsidRPr="00E42444">
              <w:rPr>
                <w:lang w:eastAsia="ru-RU"/>
              </w:rPr>
              <w:t>3</w:t>
            </w:r>
          </w:p>
        </w:tc>
        <w:tc>
          <w:tcPr>
            <w:tcW w:w="492" w:type="pct"/>
            <w:hideMark/>
          </w:tcPr>
          <w:p w14:paraId="4346F445" w14:textId="77777777" w:rsidR="00F56ED7" w:rsidRPr="00E42444" w:rsidRDefault="00E42444" w:rsidP="00E42444">
            <w:pPr>
              <w:pStyle w:val="103"/>
              <w:rPr>
                <w:lang w:eastAsia="ru-RU"/>
              </w:rPr>
            </w:pPr>
            <w:r w:rsidRPr="00E42444">
              <w:rPr>
                <w:lang w:eastAsia="ru-RU"/>
              </w:rPr>
              <w:t>Себестоимость продаж, в т.ч.:</w:t>
            </w:r>
          </w:p>
        </w:tc>
        <w:tc>
          <w:tcPr>
            <w:tcW w:w="163" w:type="pct"/>
            <w:hideMark/>
          </w:tcPr>
          <w:p w14:paraId="1415D73B"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24EEB5F2" w14:textId="77777777" w:rsidR="00F56ED7" w:rsidRPr="00E42444" w:rsidRDefault="00E42444" w:rsidP="00E42444">
            <w:pPr>
              <w:pStyle w:val="103"/>
              <w:rPr>
                <w:lang w:eastAsia="ru-RU"/>
              </w:rPr>
            </w:pPr>
            <w:r w:rsidRPr="00E42444">
              <w:rPr>
                <w:lang w:eastAsia="ru-RU"/>
              </w:rPr>
              <w:t> </w:t>
            </w:r>
          </w:p>
        </w:tc>
        <w:tc>
          <w:tcPr>
            <w:tcW w:w="201" w:type="pct"/>
            <w:hideMark/>
          </w:tcPr>
          <w:p w14:paraId="74C6D1A3" w14:textId="77777777" w:rsidR="00F56ED7" w:rsidRPr="00E42444" w:rsidRDefault="00E42444" w:rsidP="00E42444">
            <w:pPr>
              <w:pStyle w:val="103"/>
              <w:rPr>
                <w:lang w:eastAsia="ru-RU"/>
              </w:rPr>
            </w:pPr>
            <w:r w:rsidRPr="00E42444">
              <w:rPr>
                <w:lang w:eastAsia="ru-RU"/>
              </w:rPr>
              <w:t>293 645</w:t>
            </w:r>
          </w:p>
        </w:tc>
        <w:tc>
          <w:tcPr>
            <w:tcW w:w="201" w:type="pct"/>
            <w:hideMark/>
          </w:tcPr>
          <w:p w14:paraId="0A655A6C" w14:textId="77777777" w:rsidR="00F56ED7" w:rsidRPr="00E42444" w:rsidRDefault="00E42444" w:rsidP="00E42444">
            <w:pPr>
              <w:pStyle w:val="103"/>
              <w:rPr>
                <w:lang w:eastAsia="ru-RU"/>
              </w:rPr>
            </w:pPr>
            <w:r w:rsidRPr="00E42444">
              <w:rPr>
                <w:lang w:eastAsia="ru-RU"/>
              </w:rPr>
              <w:t>372 457</w:t>
            </w:r>
          </w:p>
        </w:tc>
        <w:tc>
          <w:tcPr>
            <w:tcW w:w="201" w:type="pct"/>
            <w:hideMark/>
          </w:tcPr>
          <w:p w14:paraId="6D4A8C9E" w14:textId="77777777" w:rsidR="00F56ED7" w:rsidRPr="00E42444" w:rsidRDefault="00E42444" w:rsidP="00E42444">
            <w:pPr>
              <w:pStyle w:val="103"/>
              <w:rPr>
                <w:lang w:eastAsia="ru-RU"/>
              </w:rPr>
            </w:pPr>
            <w:r w:rsidRPr="00E42444">
              <w:rPr>
                <w:lang w:eastAsia="ru-RU"/>
              </w:rPr>
              <w:t>445 478</w:t>
            </w:r>
          </w:p>
        </w:tc>
        <w:tc>
          <w:tcPr>
            <w:tcW w:w="200" w:type="pct"/>
            <w:hideMark/>
          </w:tcPr>
          <w:p w14:paraId="600169C1" w14:textId="77777777" w:rsidR="00F56ED7" w:rsidRPr="00E42444" w:rsidRDefault="00E42444" w:rsidP="00E42444">
            <w:pPr>
              <w:pStyle w:val="103"/>
              <w:rPr>
                <w:lang w:eastAsia="ru-RU"/>
              </w:rPr>
            </w:pPr>
            <w:r w:rsidRPr="00E42444">
              <w:rPr>
                <w:lang w:eastAsia="ru-RU"/>
              </w:rPr>
              <w:t>504 183</w:t>
            </w:r>
          </w:p>
        </w:tc>
        <w:tc>
          <w:tcPr>
            <w:tcW w:w="201" w:type="pct"/>
            <w:hideMark/>
          </w:tcPr>
          <w:p w14:paraId="314301BB" w14:textId="77777777" w:rsidR="00F56ED7" w:rsidRPr="00E42444" w:rsidRDefault="00E42444" w:rsidP="00E42444">
            <w:pPr>
              <w:pStyle w:val="103"/>
              <w:rPr>
                <w:lang w:eastAsia="ru-RU"/>
              </w:rPr>
            </w:pPr>
            <w:r w:rsidRPr="00E42444">
              <w:rPr>
                <w:lang w:eastAsia="ru-RU"/>
              </w:rPr>
              <w:t>489 327</w:t>
            </w:r>
          </w:p>
        </w:tc>
        <w:tc>
          <w:tcPr>
            <w:tcW w:w="201" w:type="pct"/>
            <w:hideMark/>
          </w:tcPr>
          <w:p w14:paraId="72A63CFF" w14:textId="77777777" w:rsidR="00F56ED7" w:rsidRPr="00E42444" w:rsidRDefault="00E42444" w:rsidP="00E42444">
            <w:pPr>
              <w:pStyle w:val="103"/>
              <w:rPr>
                <w:lang w:eastAsia="ru-RU"/>
              </w:rPr>
            </w:pPr>
            <w:r w:rsidRPr="00E42444">
              <w:rPr>
                <w:lang w:eastAsia="ru-RU"/>
              </w:rPr>
              <w:t>473 695</w:t>
            </w:r>
          </w:p>
        </w:tc>
        <w:tc>
          <w:tcPr>
            <w:tcW w:w="201" w:type="pct"/>
            <w:hideMark/>
          </w:tcPr>
          <w:p w14:paraId="6E7EE936" w14:textId="77777777" w:rsidR="00F56ED7" w:rsidRPr="00E42444" w:rsidRDefault="00E42444" w:rsidP="00E42444">
            <w:pPr>
              <w:pStyle w:val="103"/>
              <w:rPr>
                <w:lang w:eastAsia="ru-RU"/>
              </w:rPr>
            </w:pPr>
            <w:r w:rsidRPr="00E42444">
              <w:rPr>
                <w:lang w:eastAsia="ru-RU"/>
              </w:rPr>
              <w:t>457 800</w:t>
            </w:r>
          </w:p>
        </w:tc>
        <w:tc>
          <w:tcPr>
            <w:tcW w:w="200" w:type="pct"/>
            <w:hideMark/>
          </w:tcPr>
          <w:p w14:paraId="15C5B016" w14:textId="77777777" w:rsidR="00F56ED7" w:rsidRPr="00E42444" w:rsidRDefault="00E42444" w:rsidP="00E42444">
            <w:pPr>
              <w:pStyle w:val="103"/>
              <w:rPr>
                <w:lang w:eastAsia="ru-RU"/>
              </w:rPr>
            </w:pPr>
            <w:r w:rsidRPr="00E42444">
              <w:rPr>
                <w:lang w:eastAsia="ru-RU"/>
              </w:rPr>
              <w:t>441 689</w:t>
            </w:r>
          </w:p>
        </w:tc>
        <w:tc>
          <w:tcPr>
            <w:tcW w:w="201" w:type="pct"/>
            <w:hideMark/>
          </w:tcPr>
          <w:p w14:paraId="5C00EC05" w14:textId="77777777" w:rsidR="00F56ED7" w:rsidRPr="00E42444" w:rsidRDefault="00E42444" w:rsidP="00E42444">
            <w:pPr>
              <w:pStyle w:val="103"/>
              <w:rPr>
                <w:lang w:eastAsia="ru-RU"/>
              </w:rPr>
            </w:pPr>
            <w:r w:rsidRPr="00E42444">
              <w:rPr>
                <w:lang w:eastAsia="ru-RU"/>
              </w:rPr>
              <w:t>408 611</w:t>
            </w:r>
          </w:p>
        </w:tc>
        <w:tc>
          <w:tcPr>
            <w:tcW w:w="201" w:type="pct"/>
            <w:hideMark/>
          </w:tcPr>
          <w:p w14:paraId="2A6B6637" w14:textId="77777777" w:rsidR="00F56ED7" w:rsidRPr="00E42444" w:rsidRDefault="00E42444" w:rsidP="00E42444">
            <w:pPr>
              <w:pStyle w:val="103"/>
              <w:rPr>
                <w:lang w:eastAsia="ru-RU"/>
              </w:rPr>
            </w:pPr>
            <w:r w:rsidRPr="00E42444">
              <w:rPr>
                <w:lang w:eastAsia="ru-RU"/>
              </w:rPr>
              <w:t>395 010</w:t>
            </w:r>
          </w:p>
        </w:tc>
        <w:tc>
          <w:tcPr>
            <w:tcW w:w="201" w:type="pct"/>
            <w:hideMark/>
          </w:tcPr>
          <w:p w14:paraId="753D231F" w14:textId="77777777" w:rsidR="00F56ED7" w:rsidRPr="00E42444" w:rsidRDefault="00E42444" w:rsidP="00E42444">
            <w:pPr>
              <w:pStyle w:val="103"/>
              <w:rPr>
                <w:lang w:eastAsia="ru-RU"/>
              </w:rPr>
            </w:pPr>
            <w:r w:rsidRPr="00E42444">
              <w:rPr>
                <w:lang w:eastAsia="ru-RU"/>
              </w:rPr>
              <w:t>389 766</w:t>
            </w:r>
          </w:p>
        </w:tc>
        <w:tc>
          <w:tcPr>
            <w:tcW w:w="200" w:type="pct"/>
            <w:hideMark/>
          </w:tcPr>
          <w:p w14:paraId="45793F9E" w14:textId="77777777" w:rsidR="00F56ED7" w:rsidRPr="00E42444" w:rsidRDefault="00E42444" w:rsidP="00E42444">
            <w:pPr>
              <w:pStyle w:val="103"/>
              <w:rPr>
                <w:lang w:eastAsia="ru-RU"/>
              </w:rPr>
            </w:pPr>
            <w:r w:rsidRPr="00E42444">
              <w:rPr>
                <w:lang w:eastAsia="ru-RU"/>
              </w:rPr>
              <w:t>393 815</w:t>
            </w:r>
          </w:p>
        </w:tc>
        <w:tc>
          <w:tcPr>
            <w:tcW w:w="201" w:type="pct"/>
            <w:hideMark/>
          </w:tcPr>
          <w:p w14:paraId="578A64D7" w14:textId="77777777" w:rsidR="00F56ED7" w:rsidRPr="00E42444" w:rsidRDefault="00E42444" w:rsidP="00E42444">
            <w:pPr>
              <w:pStyle w:val="103"/>
              <w:rPr>
                <w:lang w:eastAsia="ru-RU"/>
              </w:rPr>
            </w:pPr>
            <w:r w:rsidRPr="00E42444">
              <w:rPr>
                <w:lang w:eastAsia="ru-RU"/>
              </w:rPr>
              <w:t>397 956</w:t>
            </w:r>
          </w:p>
        </w:tc>
        <w:tc>
          <w:tcPr>
            <w:tcW w:w="201" w:type="pct"/>
            <w:hideMark/>
          </w:tcPr>
          <w:p w14:paraId="734B8124" w14:textId="77777777" w:rsidR="00F56ED7" w:rsidRPr="00E42444" w:rsidRDefault="00E42444" w:rsidP="00E42444">
            <w:pPr>
              <w:pStyle w:val="103"/>
              <w:rPr>
                <w:lang w:eastAsia="ru-RU"/>
              </w:rPr>
            </w:pPr>
            <w:r w:rsidRPr="00E42444">
              <w:rPr>
                <w:lang w:eastAsia="ru-RU"/>
              </w:rPr>
              <w:t>302 928</w:t>
            </w:r>
          </w:p>
        </w:tc>
        <w:tc>
          <w:tcPr>
            <w:tcW w:w="201" w:type="pct"/>
            <w:hideMark/>
          </w:tcPr>
          <w:p w14:paraId="32A637A4" w14:textId="77777777" w:rsidR="00F56ED7" w:rsidRPr="00E42444" w:rsidRDefault="00E42444" w:rsidP="00E42444">
            <w:pPr>
              <w:pStyle w:val="103"/>
              <w:rPr>
                <w:lang w:eastAsia="ru-RU"/>
              </w:rPr>
            </w:pPr>
            <w:r w:rsidRPr="00E42444">
              <w:rPr>
                <w:lang w:eastAsia="ru-RU"/>
              </w:rPr>
              <w:t>308 974</w:t>
            </w:r>
          </w:p>
        </w:tc>
        <w:tc>
          <w:tcPr>
            <w:tcW w:w="200" w:type="pct"/>
            <w:hideMark/>
          </w:tcPr>
          <w:p w14:paraId="2DB16845" w14:textId="77777777" w:rsidR="00F56ED7" w:rsidRPr="00E42444" w:rsidRDefault="00E42444" w:rsidP="00E42444">
            <w:pPr>
              <w:pStyle w:val="103"/>
              <w:rPr>
                <w:lang w:eastAsia="ru-RU"/>
              </w:rPr>
            </w:pPr>
            <w:r w:rsidRPr="00E42444">
              <w:rPr>
                <w:lang w:eastAsia="ru-RU"/>
              </w:rPr>
              <w:t>315 145</w:t>
            </w:r>
          </w:p>
        </w:tc>
        <w:tc>
          <w:tcPr>
            <w:tcW w:w="201" w:type="pct"/>
            <w:hideMark/>
          </w:tcPr>
          <w:p w14:paraId="09F9E2CE" w14:textId="77777777" w:rsidR="00F56ED7" w:rsidRPr="00E42444" w:rsidRDefault="00E42444" w:rsidP="00E42444">
            <w:pPr>
              <w:pStyle w:val="103"/>
              <w:rPr>
                <w:lang w:eastAsia="ru-RU"/>
              </w:rPr>
            </w:pPr>
            <w:r w:rsidRPr="00E42444">
              <w:rPr>
                <w:lang w:eastAsia="ru-RU"/>
              </w:rPr>
              <w:t>321 443</w:t>
            </w:r>
          </w:p>
        </w:tc>
        <w:tc>
          <w:tcPr>
            <w:tcW w:w="201" w:type="pct"/>
            <w:hideMark/>
          </w:tcPr>
          <w:p w14:paraId="527EB41A" w14:textId="77777777" w:rsidR="00F56ED7" w:rsidRPr="00E42444" w:rsidRDefault="00E42444" w:rsidP="00E42444">
            <w:pPr>
              <w:pStyle w:val="103"/>
              <w:rPr>
                <w:lang w:eastAsia="ru-RU"/>
              </w:rPr>
            </w:pPr>
            <w:r w:rsidRPr="00E42444">
              <w:rPr>
                <w:lang w:eastAsia="ru-RU"/>
              </w:rPr>
              <w:t>327 871</w:t>
            </w:r>
          </w:p>
        </w:tc>
        <w:tc>
          <w:tcPr>
            <w:tcW w:w="201" w:type="pct"/>
            <w:hideMark/>
          </w:tcPr>
          <w:p w14:paraId="61D03D48" w14:textId="77777777" w:rsidR="00F56ED7" w:rsidRPr="00E42444" w:rsidRDefault="00E42444" w:rsidP="00E42444">
            <w:pPr>
              <w:pStyle w:val="103"/>
              <w:rPr>
                <w:lang w:eastAsia="ru-RU"/>
              </w:rPr>
            </w:pPr>
            <w:r w:rsidRPr="00E42444">
              <w:rPr>
                <w:lang w:eastAsia="ru-RU"/>
              </w:rPr>
              <w:t>334 432</w:t>
            </w:r>
          </w:p>
        </w:tc>
        <w:tc>
          <w:tcPr>
            <w:tcW w:w="201" w:type="pct"/>
            <w:hideMark/>
          </w:tcPr>
          <w:p w14:paraId="0CCBEC52" w14:textId="77777777" w:rsidR="00F56ED7" w:rsidRPr="00E42444" w:rsidRDefault="00E42444" w:rsidP="00E42444">
            <w:pPr>
              <w:pStyle w:val="103"/>
              <w:rPr>
                <w:lang w:eastAsia="ru-RU"/>
              </w:rPr>
            </w:pPr>
            <w:r w:rsidRPr="00E42444">
              <w:rPr>
                <w:lang w:eastAsia="ru-RU"/>
              </w:rPr>
              <w:t>341 127</w:t>
            </w:r>
          </w:p>
        </w:tc>
      </w:tr>
      <w:tr w:rsidR="00E42444" w:rsidRPr="00E42444" w14:paraId="3EEDB00A" w14:textId="77777777" w:rsidTr="00612D72">
        <w:trPr>
          <w:trHeight w:val="20"/>
        </w:trPr>
        <w:tc>
          <w:tcPr>
            <w:tcW w:w="133" w:type="pct"/>
            <w:hideMark/>
          </w:tcPr>
          <w:p w14:paraId="546AAA63" w14:textId="77777777" w:rsidR="00F56ED7" w:rsidRPr="00E42444" w:rsidRDefault="00E42444" w:rsidP="00E42444">
            <w:pPr>
              <w:pStyle w:val="103"/>
              <w:rPr>
                <w:lang w:eastAsia="ru-RU"/>
              </w:rPr>
            </w:pPr>
            <w:r w:rsidRPr="00E42444">
              <w:rPr>
                <w:lang w:eastAsia="ru-RU"/>
              </w:rPr>
              <w:lastRenderedPageBreak/>
              <w:t>3.1.</w:t>
            </w:r>
          </w:p>
        </w:tc>
        <w:tc>
          <w:tcPr>
            <w:tcW w:w="492" w:type="pct"/>
            <w:hideMark/>
          </w:tcPr>
          <w:p w14:paraId="1B176957" w14:textId="77777777" w:rsidR="00F56ED7" w:rsidRPr="00E42444" w:rsidRDefault="00E42444" w:rsidP="00E42444">
            <w:pPr>
              <w:pStyle w:val="103"/>
              <w:rPr>
                <w:lang w:eastAsia="ru-RU"/>
              </w:rPr>
            </w:pPr>
            <w:r w:rsidRPr="00E42444">
              <w:rPr>
                <w:lang w:eastAsia="ru-RU"/>
              </w:rPr>
              <w:t>Стоимость топлива</w:t>
            </w:r>
          </w:p>
        </w:tc>
        <w:tc>
          <w:tcPr>
            <w:tcW w:w="163" w:type="pct"/>
            <w:hideMark/>
          </w:tcPr>
          <w:p w14:paraId="6C30EC1F"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2BDF3FF9" w14:textId="77777777" w:rsidR="00F56ED7" w:rsidRPr="00E42444" w:rsidRDefault="00E42444" w:rsidP="00E42444">
            <w:pPr>
              <w:pStyle w:val="103"/>
              <w:rPr>
                <w:lang w:eastAsia="ru-RU"/>
              </w:rPr>
            </w:pPr>
            <w:r w:rsidRPr="00E42444">
              <w:rPr>
                <w:lang w:eastAsia="ru-RU"/>
              </w:rPr>
              <w:t> </w:t>
            </w:r>
          </w:p>
        </w:tc>
        <w:tc>
          <w:tcPr>
            <w:tcW w:w="201" w:type="pct"/>
            <w:noWrap/>
            <w:hideMark/>
          </w:tcPr>
          <w:p w14:paraId="2EA5FDB6" w14:textId="77777777" w:rsidR="00F56ED7" w:rsidRPr="00E42444" w:rsidRDefault="00E42444" w:rsidP="00E42444">
            <w:pPr>
              <w:pStyle w:val="103"/>
              <w:rPr>
                <w:lang w:eastAsia="ru-RU"/>
              </w:rPr>
            </w:pPr>
            <w:r w:rsidRPr="00E42444">
              <w:rPr>
                <w:lang w:eastAsia="ru-RU"/>
              </w:rPr>
              <w:t>118 789,0</w:t>
            </w:r>
          </w:p>
        </w:tc>
        <w:tc>
          <w:tcPr>
            <w:tcW w:w="201" w:type="pct"/>
            <w:noWrap/>
            <w:hideMark/>
          </w:tcPr>
          <w:p w14:paraId="3103092F" w14:textId="77777777" w:rsidR="00F56ED7" w:rsidRPr="00E42444" w:rsidRDefault="00E42444" w:rsidP="00E42444">
            <w:pPr>
              <w:pStyle w:val="103"/>
              <w:rPr>
                <w:lang w:eastAsia="ru-RU"/>
              </w:rPr>
            </w:pPr>
            <w:r w:rsidRPr="00E42444">
              <w:rPr>
                <w:lang w:eastAsia="ru-RU"/>
              </w:rPr>
              <w:t>122 471,5</w:t>
            </w:r>
          </w:p>
        </w:tc>
        <w:tc>
          <w:tcPr>
            <w:tcW w:w="201" w:type="pct"/>
            <w:noWrap/>
            <w:hideMark/>
          </w:tcPr>
          <w:p w14:paraId="5C841049" w14:textId="77777777" w:rsidR="00F56ED7" w:rsidRPr="00E42444" w:rsidRDefault="00E42444" w:rsidP="00E42444">
            <w:pPr>
              <w:pStyle w:val="103"/>
              <w:rPr>
                <w:lang w:eastAsia="ru-RU"/>
              </w:rPr>
            </w:pPr>
            <w:r w:rsidRPr="00E42444">
              <w:rPr>
                <w:lang w:eastAsia="ru-RU"/>
              </w:rPr>
              <w:t>126 808,1</w:t>
            </w:r>
          </w:p>
        </w:tc>
        <w:tc>
          <w:tcPr>
            <w:tcW w:w="200" w:type="pct"/>
            <w:noWrap/>
            <w:hideMark/>
          </w:tcPr>
          <w:p w14:paraId="5171B3E9" w14:textId="77777777" w:rsidR="00F56ED7" w:rsidRPr="00E42444" w:rsidRDefault="00E42444" w:rsidP="00E42444">
            <w:pPr>
              <w:pStyle w:val="103"/>
              <w:rPr>
                <w:lang w:eastAsia="ru-RU"/>
              </w:rPr>
            </w:pPr>
            <w:r w:rsidRPr="00E42444">
              <w:rPr>
                <w:lang w:eastAsia="ru-RU"/>
              </w:rPr>
              <w:t>140 083,1</w:t>
            </w:r>
          </w:p>
        </w:tc>
        <w:tc>
          <w:tcPr>
            <w:tcW w:w="201" w:type="pct"/>
            <w:noWrap/>
            <w:hideMark/>
          </w:tcPr>
          <w:p w14:paraId="120FC0FF" w14:textId="77777777" w:rsidR="00F56ED7" w:rsidRPr="00E42444" w:rsidRDefault="00E42444" w:rsidP="00E42444">
            <w:pPr>
              <w:pStyle w:val="103"/>
              <w:rPr>
                <w:lang w:eastAsia="ru-RU"/>
              </w:rPr>
            </w:pPr>
            <w:r w:rsidRPr="00E42444">
              <w:rPr>
                <w:lang w:eastAsia="ru-RU"/>
              </w:rPr>
              <w:t>144 417,2</w:t>
            </w:r>
          </w:p>
        </w:tc>
        <w:tc>
          <w:tcPr>
            <w:tcW w:w="201" w:type="pct"/>
            <w:noWrap/>
            <w:hideMark/>
          </w:tcPr>
          <w:p w14:paraId="016BB7D4" w14:textId="77777777" w:rsidR="00F56ED7" w:rsidRPr="00E42444" w:rsidRDefault="00E42444" w:rsidP="00E42444">
            <w:pPr>
              <w:pStyle w:val="103"/>
              <w:rPr>
                <w:lang w:eastAsia="ru-RU"/>
              </w:rPr>
            </w:pPr>
            <w:r w:rsidRPr="00E42444">
              <w:rPr>
                <w:lang w:eastAsia="ru-RU"/>
              </w:rPr>
              <w:t>148 628,0</w:t>
            </w:r>
          </w:p>
        </w:tc>
        <w:tc>
          <w:tcPr>
            <w:tcW w:w="201" w:type="pct"/>
            <w:noWrap/>
            <w:hideMark/>
          </w:tcPr>
          <w:p w14:paraId="1C77F48B" w14:textId="77777777" w:rsidR="00F56ED7" w:rsidRPr="00E42444" w:rsidRDefault="00E42444" w:rsidP="00E42444">
            <w:pPr>
              <w:pStyle w:val="103"/>
              <w:rPr>
                <w:lang w:eastAsia="ru-RU"/>
              </w:rPr>
            </w:pPr>
            <w:r w:rsidRPr="00E42444">
              <w:rPr>
                <w:lang w:eastAsia="ru-RU"/>
              </w:rPr>
              <w:t>152 720,1</w:t>
            </w:r>
          </w:p>
        </w:tc>
        <w:tc>
          <w:tcPr>
            <w:tcW w:w="200" w:type="pct"/>
            <w:noWrap/>
            <w:hideMark/>
          </w:tcPr>
          <w:p w14:paraId="40ED38A3" w14:textId="77777777" w:rsidR="00F56ED7" w:rsidRPr="00E42444" w:rsidRDefault="00E42444" w:rsidP="00E42444">
            <w:pPr>
              <w:pStyle w:val="103"/>
              <w:rPr>
                <w:lang w:eastAsia="ru-RU"/>
              </w:rPr>
            </w:pPr>
            <w:r w:rsidRPr="00E42444">
              <w:rPr>
                <w:lang w:eastAsia="ru-RU"/>
              </w:rPr>
              <w:t>156 729,1</w:t>
            </w:r>
          </w:p>
        </w:tc>
        <w:tc>
          <w:tcPr>
            <w:tcW w:w="201" w:type="pct"/>
            <w:noWrap/>
            <w:hideMark/>
          </w:tcPr>
          <w:p w14:paraId="67A296C6" w14:textId="77777777" w:rsidR="00F56ED7" w:rsidRPr="00E42444" w:rsidRDefault="00E42444" w:rsidP="00E42444">
            <w:pPr>
              <w:pStyle w:val="103"/>
              <w:rPr>
                <w:lang w:eastAsia="ru-RU"/>
              </w:rPr>
            </w:pPr>
            <w:r w:rsidRPr="00E42444">
              <w:rPr>
                <w:lang w:eastAsia="ru-RU"/>
              </w:rPr>
              <w:t>160 610,7</w:t>
            </w:r>
          </w:p>
        </w:tc>
        <w:tc>
          <w:tcPr>
            <w:tcW w:w="201" w:type="pct"/>
            <w:noWrap/>
            <w:hideMark/>
          </w:tcPr>
          <w:p w14:paraId="637F0C15" w14:textId="77777777" w:rsidR="00F56ED7" w:rsidRPr="00E42444" w:rsidRDefault="00E42444" w:rsidP="00E42444">
            <w:pPr>
              <w:pStyle w:val="103"/>
              <w:rPr>
                <w:lang w:eastAsia="ru-RU"/>
              </w:rPr>
            </w:pPr>
            <w:r w:rsidRPr="00E42444">
              <w:rPr>
                <w:lang w:eastAsia="ru-RU"/>
              </w:rPr>
              <w:t>164 264,8</w:t>
            </w:r>
          </w:p>
        </w:tc>
        <w:tc>
          <w:tcPr>
            <w:tcW w:w="201" w:type="pct"/>
            <w:noWrap/>
            <w:hideMark/>
          </w:tcPr>
          <w:p w14:paraId="1BFF7FE3" w14:textId="77777777" w:rsidR="00F56ED7" w:rsidRPr="00E42444" w:rsidRDefault="00E42444" w:rsidP="00E42444">
            <w:pPr>
              <w:pStyle w:val="103"/>
              <w:rPr>
                <w:lang w:eastAsia="ru-RU"/>
              </w:rPr>
            </w:pPr>
            <w:r w:rsidRPr="00E42444">
              <w:rPr>
                <w:lang w:eastAsia="ru-RU"/>
              </w:rPr>
              <w:t>167 654,1</w:t>
            </w:r>
          </w:p>
        </w:tc>
        <w:tc>
          <w:tcPr>
            <w:tcW w:w="200" w:type="pct"/>
            <w:noWrap/>
            <w:hideMark/>
          </w:tcPr>
          <w:p w14:paraId="33D9DD6A" w14:textId="77777777" w:rsidR="00F56ED7" w:rsidRPr="00E42444" w:rsidRDefault="00E42444" w:rsidP="00E42444">
            <w:pPr>
              <w:pStyle w:val="103"/>
              <w:rPr>
                <w:lang w:eastAsia="ru-RU"/>
              </w:rPr>
            </w:pPr>
            <w:r w:rsidRPr="00E42444">
              <w:rPr>
                <w:lang w:eastAsia="ru-RU"/>
              </w:rPr>
              <w:t>171 088,1</w:t>
            </w:r>
          </w:p>
        </w:tc>
        <w:tc>
          <w:tcPr>
            <w:tcW w:w="201" w:type="pct"/>
            <w:noWrap/>
            <w:hideMark/>
          </w:tcPr>
          <w:p w14:paraId="480FFCF4" w14:textId="77777777" w:rsidR="00F56ED7" w:rsidRPr="00E42444" w:rsidRDefault="00E42444" w:rsidP="00E42444">
            <w:pPr>
              <w:pStyle w:val="103"/>
              <w:rPr>
                <w:lang w:eastAsia="ru-RU"/>
              </w:rPr>
            </w:pPr>
            <w:r w:rsidRPr="00E42444">
              <w:rPr>
                <w:lang w:eastAsia="ru-RU"/>
              </w:rPr>
              <w:t>174 576,4</w:t>
            </w:r>
          </w:p>
        </w:tc>
        <w:tc>
          <w:tcPr>
            <w:tcW w:w="201" w:type="pct"/>
            <w:noWrap/>
            <w:hideMark/>
          </w:tcPr>
          <w:p w14:paraId="2868077D" w14:textId="77777777" w:rsidR="00F56ED7" w:rsidRPr="00E42444" w:rsidRDefault="00E42444" w:rsidP="00E42444">
            <w:pPr>
              <w:pStyle w:val="103"/>
              <w:rPr>
                <w:lang w:eastAsia="ru-RU"/>
              </w:rPr>
            </w:pPr>
            <w:r w:rsidRPr="00E42444">
              <w:rPr>
                <w:lang w:eastAsia="ru-RU"/>
              </w:rPr>
              <w:t>178 135,8</w:t>
            </w:r>
          </w:p>
        </w:tc>
        <w:tc>
          <w:tcPr>
            <w:tcW w:w="201" w:type="pct"/>
            <w:noWrap/>
            <w:hideMark/>
          </w:tcPr>
          <w:p w14:paraId="39F42100" w14:textId="77777777" w:rsidR="00F56ED7" w:rsidRPr="00E42444" w:rsidRDefault="00E42444" w:rsidP="00E42444">
            <w:pPr>
              <w:pStyle w:val="103"/>
              <w:rPr>
                <w:lang w:eastAsia="ru-RU"/>
              </w:rPr>
            </w:pPr>
            <w:r w:rsidRPr="00E42444">
              <w:rPr>
                <w:lang w:eastAsia="ru-RU"/>
              </w:rPr>
              <w:t>181 767,7</w:t>
            </w:r>
          </w:p>
        </w:tc>
        <w:tc>
          <w:tcPr>
            <w:tcW w:w="200" w:type="pct"/>
            <w:noWrap/>
            <w:hideMark/>
          </w:tcPr>
          <w:p w14:paraId="65A2C7A0" w14:textId="77777777" w:rsidR="00F56ED7" w:rsidRPr="00E42444" w:rsidRDefault="00E42444" w:rsidP="00E42444">
            <w:pPr>
              <w:pStyle w:val="103"/>
              <w:rPr>
                <w:lang w:eastAsia="ru-RU"/>
              </w:rPr>
            </w:pPr>
            <w:r w:rsidRPr="00E42444">
              <w:rPr>
                <w:lang w:eastAsia="ru-RU"/>
              </w:rPr>
              <w:t>185 473,8</w:t>
            </w:r>
          </w:p>
        </w:tc>
        <w:tc>
          <w:tcPr>
            <w:tcW w:w="201" w:type="pct"/>
            <w:noWrap/>
            <w:hideMark/>
          </w:tcPr>
          <w:p w14:paraId="30D14208" w14:textId="77777777" w:rsidR="00F56ED7" w:rsidRPr="00E42444" w:rsidRDefault="00E42444" w:rsidP="00E42444">
            <w:pPr>
              <w:pStyle w:val="103"/>
              <w:rPr>
                <w:lang w:eastAsia="ru-RU"/>
              </w:rPr>
            </w:pPr>
            <w:r w:rsidRPr="00E42444">
              <w:rPr>
                <w:lang w:eastAsia="ru-RU"/>
              </w:rPr>
              <w:t>189 255,4</w:t>
            </w:r>
          </w:p>
        </w:tc>
        <w:tc>
          <w:tcPr>
            <w:tcW w:w="201" w:type="pct"/>
            <w:noWrap/>
            <w:hideMark/>
          </w:tcPr>
          <w:p w14:paraId="66DEFEE0" w14:textId="77777777" w:rsidR="00F56ED7" w:rsidRPr="00E42444" w:rsidRDefault="00E42444" w:rsidP="00E42444">
            <w:pPr>
              <w:pStyle w:val="103"/>
              <w:rPr>
                <w:lang w:eastAsia="ru-RU"/>
              </w:rPr>
            </w:pPr>
            <w:r w:rsidRPr="00E42444">
              <w:rPr>
                <w:lang w:eastAsia="ru-RU"/>
              </w:rPr>
              <w:t>193 114,0</w:t>
            </w:r>
          </w:p>
        </w:tc>
        <w:tc>
          <w:tcPr>
            <w:tcW w:w="201" w:type="pct"/>
            <w:noWrap/>
            <w:hideMark/>
          </w:tcPr>
          <w:p w14:paraId="13E4CCA4" w14:textId="77777777" w:rsidR="00F56ED7" w:rsidRPr="00E42444" w:rsidRDefault="00E42444" w:rsidP="00E42444">
            <w:pPr>
              <w:pStyle w:val="103"/>
              <w:rPr>
                <w:lang w:eastAsia="ru-RU"/>
              </w:rPr>
            </w:pPr>
            <w:r w:rsidRPr="00E42444">
              <w:rPr>
                <w:lang w:eastAsia="ru-RU"/>
              </w:rPr>
              <w:t>197 051,4</w:t>
            </w:r>
          </w:p>
        </w:tc>
        <w:tc>
          <w:tcPr>
            <w:tcW w:w="201" w:type="pct"/>
            <w:noWrap/>
            <w:hideMark/>
          </w:tcPr>
          <w:p w14:paraId="4B8B6D52" w14:textId="77777777" w:rsidR="00F56ED7" w:rsidRPr="00E42444" w:rsidRDefault="00E42444" w:rsidP="00E42444">
            <w:pPr>
              <w:pStyle w:val="103"/>
              <w:rPr>
                <w:lang w:eastAsia="ru-RU"/>
              </w:rPr>
            </w:pPr>
            <w:r w:rsidRPr="00E42444">
              <w:rPr>
                <w:lang w:eastAsia="ru-RU"/>
              </w:rPr>
              <w:t>201 069,0</w:t>
            </w:r>
          </w:p>
        </w:tc>
      </w:tr>
      <w:tr w:rsidR="00E42444" w:rsidRPr="00E42444" w14:paraId="3A21352A" w14:textId="77777777" w:rsidTr="00612D72">
        <w:trPr>
          <w:trHeight w:val="20"/>
        </w:trPr>
        <w:tc>
          <w:tcPr>
            <w:tcW w:w="133" w:type="pct"/>
            <w:hideMark/>
          </w:tcPr>
          <w:p w14:paraId="3F8753E3" w14:textId="77777777" w:rsidR="00F56ED7" w:rsidRPr="00E42444" w:rsidRDefault="00E42444" w:rsidP="00E42444">
            <w:pPr>
              <w:pStyle w:val="103"/>
              <w:rPr>
                <w:lang w:eastAsia="ru-RU"/>
              </w:rPr>
            </w:pPr>
            <w:r w:rsidRPr="00E42444">
              <w:rPr>
                <w:lang w:eastAsia="ru-RU"/>
              </w:rPr>
              <w:t> </w:t>
            </w:r>
          </w:p>
        </w:tc>
        <w:tc>
          <w:tcPr>
            <w:tcW w:w="492" w:type="pct"/>
            <w:hideMark/>
          </w:tcPr>
          <w:p w14:paraId="45AA06A7" w14:textId="77777777" w:rsidR="00F56ED7" w:rsidRPr="00E42444" w:rsidRDefault="00E42444" w:rsidP="00E42444">
            <w:pPr>
              <w:pStyle w:val="103"/>
              <w:rPr>
                <w:lang w:eastAsia="ru-RU"/>
              </w:rPr>
            </w:pPr>
            <w:r w:rsidRPr="00E42444">
              <w:rPr>
                <w:lang w:eastAsia="ru-RU"/>
              </w:rPr>
              <w:t>Объем потребления условного топлива</w:t>
            </w:r>
          </w:p>
        </w:tc>
        <w:tc>
          <w:tcPr>
            <w:tcW w:w="163" w:type="pct"/>
            <w:hideMark/>
          </w:tcPr>
          <w:p w14:paraId="26CE10AF" w14:textId="77777777" w:rsidR="00F56ED7" w:rsidRPr="00E42444" w:rsidRDefault="00E42444" w:rsidP="00E42444">
            <w:pPr>
              <w:pStyle w:val="103"/>
              <w:rPr>
                <w:lang w:eastAsia="ru-RU"/>
              </w:rPr>
            </w:pPr>
            <w:r w:rsidRPr="00E42444">
              <w:rPr>
                <w:lang w:eastAsia="ru-RU"/>
              </w:rPr>
              <w:t>т у.т.</w:t>
            </w:r>
          </w:p>
        </w:tc>
        <w:tc>
          <w:tcPr>
            <w:tcW w:w="200" w:type="pct"/>
            <w:hideMark/>
          </w:tcPr>
          <w:p w14:paraId="4A62BF26" w14:textId="77777777" w:rsidR="00F56ED7" w:rsidRPr="00E42444" w:rsidRDefault="00E42444" w:rsidP="00E42444">
            <w:pPr>
              <w:pStyle w:val="103"/>
              <w:rPr>
                <w:lang w:eastAsia="ru-RU"/>
              </w:rPr>
            </w:pPr>
            <w:r w:rsidRPr="00E42444">
              <w:rPr>
                <w:lang w:eastAsia="ru-RU"/>
              </w:rPr>
              <w:t> </w:t>
            </w:r>
          </w:p>
        </w:tc>
        <w:tc>
          <w:tcPr>
            <w:tcW w:w="201" w:type="pct"/>
            <w:noWrap/>
            <w:hideMark/>
          </w:tcPr>
          <w:p w14:paraId="494BE9C6" w14:textId="77777777" w:rsidR="00F56ED7" w:rsidRPr="00E42444" w:rsidRDefault="00E42444" w:rsidP="00E42444">
            <w:pPr>
              <w:pStyle w:val="103"/>
              <w:rPr>
                <w:lang w:eastAsia="ru-RU"/>
              </w:rPr>
            </w:pPr>
            <w:r w:rsidRPr="00E42444">
              <w:rPr>
                <w:lang w:eastAsia="ru-RU"/>
              </w:rPr>
              <w:t>23 139,4</w:t>
            </w:r>
          </w:p>
        </w:tc>
        <w:tc>
          <w:tcPr>
            <w:tcW w:w="201" w:type="pct"/>
            <w:noWrap/>
            <w:hideMark/>
          </w:tcPr>
          <w:p w14:paraId="00542A06" w14:textId="77777777" w:rsidR="00F56ED7" w:rsidRPr="00E42444" w:rsidRDefault="00E42444" w:rsidP="00E42444">
            <w:pPr>
              <w:pStyle w:val="103"/>
              <w:rPr>
                <w:lang w:eastAsia="ru-RU"/>
              </w:rPr>
            </w:pPr>
            <w:r w:rsidRPr="00E42444">
              <w:rPr>
                <w:lang w:eastAsia="ru-RU"/>
              </w:rPr>
              <w:t>23 139,4</w:t>
            </w:r>
          </w:p>
        </w:tc>
        <w:tc>
          <w:tcPr>
            <w:tcW w:w="201" w:type="pct"/>
            <w:noWrap/>
            <w:hideMark/>
          </w:tcPr>
          <w:p w14:paraId="37DCDA88" w14:textId="77777777" w:rsidR="00F56ED7" w:rsidRPr="00E42444" w:rsidRDefault="00E42444" w:rsidP="00E42444">
            <w:pPr>
              <w:pStyle w:val="103"/>
              <w:rPr>
                <w:lang w:eastAsia="ru-RU"/>
              </w:rPr>
            </w:pPr>
            <w:r w:rsidRPr="00E42444">
              <w:rPr>
                <w:lang w:eastAsia="ru-RU"/>
              </w:rPr>
              <w:t>23 139,4</w:t>
            </w:r>
          </w:p>
        </w:tc>
        <w:tc>
          <w:tcPr>
            <w:tcW w:w="200" w:type="pct"/>
            <w:noWrap/>
            <w:hideMark/>
          </w:tcPr>
          <w:p w14:paraId="2EB86FA5"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749FE5CE"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353FFA03"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72670766" w14:textId="77777777" w:rsidR="00F56ED7" w:rsidRPr="00E42444" w:rsidRDefault="00E42444" w:rsidP="00E42444">
            <w:pPr>
              <w:pStyle w:val="103"/>
              <w:rPr>
                <w:lang w:eastAsia="ru-RU"/>
              </w:rPr>
            </w:pPr>
            <w:r w:rsidRPr="00E42444">
              <w:rPr>
                <w:lang w:eastAsia="ru-RU"/>
              </w:rPr>
              <w:t>24 741,1</w:t>
            </w:r>
          </w:p>
        </w:tc>
        <w:tc>
          <w:tcPr>
            <w:tcW w:w="200" w:type="pct"/>
            <w:noWrap/>
            <w:hideMark/>
          </w:tcPr>
          <w:p w14:paraId="7593CABD"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41D5AA13"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3CEA66A8"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07710703" w14:textId="77777777" w:rsidR="00F56ED7" w:rsidRPr="00E42444" w:rsidRDefault="00E42444" w:rsidP="00E42444">
            <w:pPr>
              <w:pStyle w:val="103"/>
              <w:rPr>
                <w:lang w:eastAsia="ru-RU"/>
              </w:rPr>
            </w:pPr>
            <w:r w:rsidRPr="00E42444">
              <w:rPr>
                <w:lang w:eastAsia="ru-RU"/>
              </w:rPr>
              <w:t>24 741,1</w:t>
            </w:r>
          </w:p>
        </w:tc>
        <w:tc>
          <w:tcPr>
            <w:tcW w:w="200" w:type="pct"/>
            <w:noWrap/>
            <w:hideMark/>
          </w:tcPr>
          <w:p w14:paraId="1626B89D"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66850D30"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1957E672"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5C306E7E" w14:textId="77777777" w:rsidR="00F56ED7" w:rsidRPr="00E42444" w:rsidRDefault="00E42444" w:rsidP="00E42444">
            <w:pPr>
              <w:pStyle w:val="103"/>
              <w:rPr>
                <w:lang w:eastAsia="ru-RU"/>
              </w:rPr>
            </w:pPr>
            <w:r w:rsidRPr="00E42444">
              <w:rPr>
                <w:lang w:eastAsia="ru-RU"/>
              </w:rPr>
              <w:t>24 741,1</w:t>
            </w:r>
          </w:p>
        </w:tc>
        <w:tc>
          <w:tcPr>
            <w:tcW w:w="200" w:type="pct"/>
            <w:noWrap/>
            <w:hideMark/>
          </w:tcPr>
          <w:p w14:paraId="490BB1C3"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60AF6572"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43D3BDED"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2D29FC13" w14:textId="77777777" w:rsidR="00F56ED7" w:rsidRPr="00E42444" w:rsidRDefault="00E42444" w:rsidP="00E42444">
            <w:pPr>
              <w:pStyle w:val="103"/>
              <w:rPr>
                <w:lang w:eastAsia="ru-RU"/>
              </w:rPr>
            </w:pPr>
            <w:r w:rsidRPr="00E42444">
              <w:rPr>
                <w:lang w:eastAsia="ru-RU"/>
              </w:rPr>
              <w:t>24 741,1</w:t>
            </w:r>
          </w:p>
        </w:tc>
        <w:tc>
          <w:tcPr>
            <w:tcW w:w="201" w:type="pct"/>
            <w:noWrap/>
            <w:hideMark/>
          </w:tcPr>
          <w:p w14:paraId="3EB8299D" w14:textId="77777777" w:rsidR="00F56ED7" w:rsidRPr="00E42444" w:rsidRDefault="00E42444" w:rsidP="00E42444">
            <w:pPr>
              <w:pStyle w:val="103"/>
              <w:rPr>
                <w:lang w:eastAsia="ru-RU"/>
              </w:rPr>
            </w:pPr>
            <w:r w:rsidRPr="00E42444">
              <w:rPr>
                <w:lang w:eastAsia="ru-RU"/>
              </w:rPr>
              <w:t>24 741,1</w:t>
            </w:r>
          </w:p>
        </w:tc>
      </w:tr>
      <w:tr w:rsidR="00E42444" w:rsidRPr="00E42444" w14:paraId="37973E08" w14:textId="77777777" w:rsidTr="00612D72">
        <w:trPr>
          <w:trHeight w:val="20"/>
        </w:trPr>
        <w:tc>
          <w:tcPr>
            <w:tcW w:w="133" w:type="pct"/>
            <w:hideMark/>
          </w:tcPr>
          <w:p w14:paraId="270170E3" w14:textId="77777777" w:rsidR="00F56ED7" w:rsidRPr="00E42444" w:rsidRDefault="00E42444" w:rsidP="00E42444">
            <w:pPr>
              <w:pStyle w:val="103"/>
              <w:rPr>
                <w:lang w:eastAsia="ru-RU"/>
              </w:rPr>
            </w:pPr>
            <w:r w:rsidRPr="00E42444">
              <w:rPr>
                <w:lang w:eastAsia="ru-RU"/>
              </w:rPr>
              <w:t> </w:t>
            </w:r>
          </w:p>
        </w:tc>
        <w:tc>
          <w:tcPr>
            <w:tcW w:w="492" w:type="pct"/>
            <w:hideMark/>
          </w:tcPr>
          <w:p w14:paraId="7D548C21" w14:textId="77777777" w:rsidR="00F56ED7" w:rsidRPr="00E42444" w:rsidRDefault="00E42444" w:rsidP="00E42444">
            <w:pPr>
              <w:pStyle w:val="103"/>
              <w:rPr>
                <w:lang w:eastAsia="ru-RU"/>
              </w:rPr>
            </w:pPr>
            <w:r w:rsidRPr="00E42444">
              <w:rPr>
                <w:lang w:eastAsia="ru-RU"/>
              </w:rPr>
              <w:t>Объем потребляемого газа от котельной</w:t>
            </w:r>
          </w:p>
        </w:tc>
        <w:tc>
          <w:tcPr>
            <w:tcW w:w="163" w:type="pct"/>
            <w:hideMark/>
          </w:tcPr>
          <w:p w14:paraId="2F90BBC2" w14:textId="77777777" w:rsidR="00F56ED7" w:rsidRPr="00E42444" w:rsidRDefault="00E42444" w:rsidP="00E42444">
            <w:pPr>
              <w:pStyle w:val="103"/>
              <w:rPr>
                <w:lang w:eastAsia="ru-RU"/>
              </w:rPr>
            </w:pPr>
            <w:r w:rsidRPr="00E42444">
              <w:rPr>
                <w:lang w:eastAsia="ru-RU"/>
              </w:rPr>
              <w:t>тыс. м3</w:t>
            </w:r>
          </w:p>
        </w:tc>
        <w:tc>
          <w:tcPr>
            <w:tcW w:w="200" w:type="pct"/>
            <w:hideMark/>
          </w:tcPr>
          <w:p w14:paraId="5E7FDF5C" w14:textId="77777777" w:rsidR="00F56ED7" w:rsidRPr="00E42444" w:rsidRDefault="00E42444" w:rsidP="00E42444">
            <w:pPr>
              <w:pStyle w:val="103"/>
              <w:rPr>
                <w:lang w:eastAsia="ru-RU"/>
              </w:rPr>
            </w:pPr>
            <w:r w:rsidRPr="00E42444">
              <w:rPr>
                <w:lang w:eastAsia="ru-RU"/>
              </w:rPr>
              <w:t> </w:t>
            </w:r>
          </w:p>
        </w:tc>
        <w:tc>
          <w:tcPr>
            <w:tcW w:w="201" w:type="pct"/>
            <w:noWrap/>
            <w:hideMark/>
          </w:tcPr>
          <w:p w14:paraId="6AA8BD1D" w14:textId="77777777" w:rsidR="00F56ED7" w:rsidRPr="00E42444" w:rsidRDefault="00E42444" w:rsidP="00E42444">
            <w:pPr>
              <w:pStyle w:val="103"/>
              <w:rPr>
                <w:lang w:eastAsia="ru-RU"/>
              </w:rPr>
            </w:pPr>
            <w:r w:rsidRPr="00E42444">
              <w:rPr>
                <w:lang w:eastAsia="ru-RU"/>
              </w:rPr>
              <w:t>19 864,5</w:t>
            </w:r>
          </w:p>
        </w:tc>
        <w:tc>
          <w:tcPr>
            <w:tcW w:w="201" w:type="pct"/>
            <w:noWrap/>
            <w:hideMark/>
          </w:tcPr>
          <w:p w14:paraId="666BE291" w14:textId="77777777" w:rsidR="00F56ED7" w:rsidRPr="00E42444" w:rsidRDefault="00E42444" w:rsidP="00E42444">
            <w:pPr>
              <w:pStyle w:val="103"/>
              <w:rPr>
                <w:lang w:eastAsia="ru-RU"/>
              </w:rPr>
            </w:pPr>
            <w:r w:rsidRPr="00E42444">
              <w:rPr>
                <w:lang w:eastAsia="ru-RU"/>
              </w:rPr>
              <w:t>19 864,5</w:t>
            </w:r>
          </w:p>
        </w:tc>
        <w:tc>
          <w:tcPr>
            <w:tcW w:w="201" w:type="pct"/>
            <w:noWrap/>
            <w:hideMark/>
          </w:tcPr>
          <w:p w14:paraId="53DFB721" w14:textId="77777777" w:rsidR="00F56ED7" w:rsidRPr="00E42444" w:rsidRDefault="00E42444" w:rsidP="00E42444">
            <w:pPr>
              <w:pStyle w:val="103"/>
              <w:rPr>
                <w:lang w:eastAsia="ru-RU"/>
              </w:rPr>
            </w:pPr>
            <w:r w:rsidRPr="00E42444">
              <w:rPr>
                <w:lang w:eastAsia="ru-RU"/>
              </w:rPr>
              <w:t>19 864,5</w:t>
            </w:r>
          </w:p>
        </w:tc>
        <w:tc>
          <w:tcPr>
            <w:tcW w:w="200" w:type="pct"/>
            <w:noWrap/>
            <w:hideMark/>
          </w:tcPr>
          <w:p w14:paraId="488160C1"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266997F1"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3BF6CB7F"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05E9A3E7" w14:textId="77777777" w:rsidR="00F56ED7" w:rsidRPr="00E42444" w:rsidRDefault="00E42444" w:rsidP="00E42444">
            <w:pPr>
              <w:pStyle w:val="103"/>
              <w:rPr>
                <w:lang w:eastAsia="ru-RU"/>
              </w:rPr>
            </w:pPr>
            <w:r w:rsidRPr="00E42444">
              <w:rPr>
                <w:lang w:eastAsia="ru-RU"/>
              </w:rPr>
              <w:t>21 239,6</w:t>
            </w:r>
          </w:p>
        </w:tc>
        <w:tc>
          <w:tcPr>
            <w:tcW w:w="200" w:type="pct"/>
            <w:noWrap/>
            <w:hideMark/>
          </w:tcPr>
          <w:p w14:paraId="6F418372"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3F5CA4E6"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602EE864"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02962032" w14:textId="77777777" w:rsidR="00F56ED7" w:rsidRPr="00E42444" w:rsidRDefault="00E42444" w:rsidP="00E42444">
            <w:pPr>
              <w:pStyle w:val="103"/>
              <w:rPr>
                <w:lang w:eastAsia="ru-RU"/>
              </w:rPr>
            </w:pPr>
            <w:r w:rsidRPr="00E42444">
              <w:rPr>
                <w:lang w:eastAsia="ru-RU"/>
              </w:rPr>
              <w:t>21 239,6</w:t>
            </w:r>
          </w:p>
        </w:tc>
        <w:tc>
          <w:tcPr>
            <w:tcW w:w="200" w:type="pct"/>
            <w:noWrap/>
            <w:hideMark/>
          </w:tcPr>
          <w:p w14:paraId="545DC5CD"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2C7A26B0"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652AF6EA"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3C4F6C10" w14:textId="77777777" w:rsidR="00F56ED7" w:rsidRPr="00E42444" w:rsidRDefault="00E42444" w:rsidP="00E42444">
            <w:pPr>
              <w:pStyle w:val="103"/>
              <w:rPr>
                <w:lang w:eastAsia="ru-RU"/>
              </w:rPr>
            </w:pPr>
            <w:r w:rsidRPr="00E42444">
              <w:rPr>
                <w:lang w:eastAsia="ru-RU"/>
              </w:rPr>
              <w:t>21 239,6</w:t>
            </w:r>
          </w:p>
        </w:tc>
        <w:tc>
          <w:tcPr>
            <w:tcW w:w="200" w:type="pct"/>
            <w:noWrap/>
            <w:hideMark/>
          </w:tcPr>
          <w:p w14:paraId="4DF181B8"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450A5CDD"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39996F24"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4E497E49" w14:textId="77777777" w:rsidR="00F56ED7" w:rsidRPr="00E42444" w:rsidRDefault="00E42444" w:rsidP="00E42444">
            <w:pPr>
              <w:pStyle w:val="103"/>
              <w:rPr>
                <w:lang w:eastAsia="ru-RU"/>
              </w:rPr>
            </w:pPr>
            <w:r w:rsidRPr="00E42444">
              <w:rPr>
                <w:lang w:eastAsia="ru-RU"/>
              </w:rPr>
              <w:t>21 239,6</w:t>
            </w:r>
          </w:p>
        </w:tc>
        <w:tc>
          <w:tcPr>
            <w:tcW w:w="201" w:type="pct"/>
            <w:noWrap/>
            <w:hideMark/>
          </w:tcPr>
          <w:p w14:paraId="747E97EC" w14:textId="77777777" w:rsidR="00F56ED7" w:rsidRPr="00E42444" w:rsidRDefault="00E42444" w:rsidP="00E42444">
            <w:pPr>
              <w:pStyle w:val="103"/>
              <w:rPr>
                <w:lang w:eastAsia="ru-RU"/>
              </w:rPr>
            </w:pPr>
            <w:r w:rsidRPr="00E42444">
              <w:rPr>
                <w:lang w:eastAsia="ru-RU"/>
              </w:rPr>
              <w:t>21 239,6</w:t>
            </w:r>
          </w:p>
        </w:tc>
      </w:tr>
      <w:tr w:rsidR="00E42444" w:rsidRPr="00E42444" w14:paraId="0A494161" w14:textId="77777777" w:rsidTr="00612D72">
        <w:trPr>
          <w:trHeight w:val="20"/>
        </w:trPr>
        <w:tc>
          <w:tcPr>
            <w:tcW w:w="133" w:type="pct"/>
            <w:hideMark/>
          </w:tcPr>
          <w:p w14:paraId="40339824" w14:textId="77777777" w:rsidR="00F56ED7" w:rsidRPr="00E42444" w:rsidRDefault="00E42444" w:rsidP="00E42444">
            <w:pPr>
              <w:pStyle w:val="103"/>
              <w:rPr>
                <w:lang w:eastAsia="ru-RU"/>
              </w:rPr>
            </w:pPr>
            <w:r w:rsidRPr="00E42444">
              <w:rPr>
                <w:lang w:eastAsia="ru-RU"/>
              </w:rPr>
              <w:t> </w:t>
            </w:r>
          </w:p>
        </w:tc>
        <w:tc>
          <w:tcPr>
            <w:tcW w:w="492" w:type="pct"/>
            <w:hideMark/>
          </w:tcPr>
          <w:p w14:paraId="166071C0" w14:textId="77777777" w:rsidR="00F56ED7" w:rsidRPr="00E42444" w:rsidRDefault="00E42444" w:rsidP="00E42444">
            <w:pPr>
              <w:pStyle w:val="103"/>
              <w:rPr>
                <w:lang w:eastAsia="ru-RU"/>
              </w:rPr>
            </w:pPr>
            <w:r w:rsidRPr="00E42444">
              <w:rPr>
                <w:lang w:eastAsia="ru-RU"/>
              </w:rPr>
              <w:t>Удельный расход газа на выработку тепловой энергии на котельной</w:t>
            </w:r>
          </w:p>
        </w:tc>
        <w:tc>
          <w:tcPr>
            <w:tcW w:w="163" w:type="pct"/>
            <w:hideMark/>
          </w:tcPr>
          <w:p w14:paraId="0CF88FF8" w14:textId="77777777" w:rsidR="00F56ED7" w:rsidRPr="00E42444" w:rsidRDefault="00E42444" w:rsidP="00E42444">
            <w:pPr>
              <w:pStyle w:val="103"/>
              <w:rPr>
                <w:lang w:eastAsia="ru-RU"/>
              </w:rPr>
            </w:pPr>
            <w:r w:rsidRPr="00E42444">
              <w:rPr>
                <w:lang w:eastAsia="ru-RU"/>
              </w:rPr>
              <w:t>кг.ут./Гкал</w:t>
            </w:r>
          </w:p>
        </w:tc>
        <w:tc>
          <w:tcPr>
            <w:tcW w:w="200" w:type="pct"/>
            <w:hideMark/>
          </w:tcPr>
          <w:p w14:paraId="36B7DFEE" w14:textId="77777777" w:rsidR="00F56ED7" w:rsidRPr="00E42444" w:rsidRDefault="00E42444" w:rsidP="00E42444">
            <w:pPr>
              <w:pStyle w:val="103"/>
              <w:rPr>
                <w:lang w:eastAsia="ru-RU"/>
              </w:rPr>
            </w:pPr>
            <w:r w:rsidRPr="00E42444">
              <w:rPr>
                <w:lang w:eastAsia="ru-RU"/>
              </w:rPr>
              <w:t>169,0</w:t>
            </w:r>
          </w:p>
        </w:tc>
        <w:tc>
          <w:tcPr>
            <w:tcW w:w="201" w:type="pct"/>
            <w:hideMark/>
          </w:tcPr>
          <w:p w14:paraId="47168833" w14:textId="77777777" w:rsidR="00F56ED7" w:rsidRPr="00E42444" w:rsidRDefault="00E42444" w:rsidP="00E42444">
            <w:pPr>
              <w:pStyle w:val="103"/>
              <w:rPr>
                <w:lang w:eastAsia="ru-RU"/>
              </w:rPr>
            </w:pPr>
            <w:r w:rsidRPr="00E42444">
              <w:rPr>
                <w:lang w:eastAsia="ru-RU"/>
              </w:rPr>
              <w:t>169,0</w:t>
            </w:r>
          </w:p>
        </w:tc>
        <w:tc>
          <w:tcPr>
            <w:tcW w:w="201" w:type="pct"/>
            <w:hideMark/>
          </w:tcPr>
          <w:p w14:paraId="4673E518" w14:textId="77777777" w:rsidR="00F56ED7" w:rsidRPr="00E42444" w:rsidRDefault="00E42444" w:rsidP="00E42444">
            <w:pPr>
              <w:pStyle w:val="103"/>
              <w:rPr>
                <w:lang w:eastAsia="ru-RU"/>
              </w:rPr>
            </w:pPr>
            <w:r w:rsidRPr="00E42444">
              <w:rPr>
                <w:lang w:eastAsia="ru-RU"/>
              </w:rPr>
              <w:t>169,0</w:t>
            </w:r>
          </w:p>
        </w:tc>
        <w:tc>
          <w:tcPr>
            <w:tcW w:w="201" w:type="pct"/>
            <w:hideMark/>
          </w:tcPr>
          <w:p w14:paraId="67289804" w14:textId="77777777" w:rsidR="00F56ED7" w:rsidRPr="00E42444" w:rsidRDefault="00E42444" w:rsidP="00E42444">
            <w:pPr>
              <w:pStyle w:val="103"/>
              <w:rPr>
                <w:lang w:eastAsia="ru-RU"/>
              </w:rPr>
            </w:pPr>
            <w:r w:rsidRPr="00E42444">
              <w:rPr>
                <w:lang w:eastAsia="ru-RU"/>
              </w:rPr>
              <w:t>169,0</w:t>
            </w:r>
          </w:p>
        </w:tc>
        <w:tc>
          <w:tcPr>
            <w:tcW w:w="200" w:type="pct"/>
            <w:hideMark/>
          </w:tcPr>
          <w:p w14:paraId="1B5CCA8A" w14:textId="77777777" w:rsidR="00F56ED7" w:rsidRPr="00E42444" w:rsidRDefault="00E42444" w:rsidP="00E42444">
            <w:pPr>
              <w:pStyle w:val="103"/>
              <w:rPr>
                <w:lang w:eastAsia="ru-RU"/>
              </w:rPr>
            </w:pPr>
            <w:r w:rsidRPr="00E42444">
              <w:rPr>
                <w:lang w:eastAsia="ru-RU"/>
              </w:rPr>
              <w:t>157,4</w:t>
            </w:r>
          </w:p>
        </w:tc>
        <w:tc>
          <w:tcPr>
            <w:tcW w:w="201" w:type="pct"/>
            <w:hideMark/>
          </w:tcPr>
          <w:p w14:paraId="51D2D7FD" w14:textId="77777777" w:rsidR="00F56ED7" w:rsidRPr="00E42444" w:rsidRDefault="00E42444" w:rsidP="00E42444">
            <w:pPr>
              <w:pStyle w:val="103"/>
              <w:rPr>
                <w:lang w:eastAsia="ru-RU"/>
              </w:rPr>
            </w:pPr>
            <w:r w:rsidRPr="00E42444">
              <w:rPr>
                <w:lang w:eastAsia="ru-RU"/>
              </w:rPr>
              <w:t>157,4</w:t>
            </w:r>
          </w:p>
        </w:tc>
        <w:tc>
          <w:tcPr>
            <w:tcW w:w="201" w:type="pct"/>
            <w:hideMark/>
          </w:tcPr>
          <w:p w14:paraId="20B4E62B" w14:textId="77777777" w:rsidR="00F56ED7" w:rsidRPr="00E42444" w:rsidRDefault="00E42444" w:rsidP="00E42444">
            <w:pPr>
              <w:pStyle w:val="103"/>
              <w:rPr>
                <w:lang w:eastAsia="ru-RU"/>
              </w:rPr>
            </w:pPr>
            <w:r w:rsidRPr="00E42444">
              <w:rPr>
                <w:lang w:eastAsia="ru-RU"/>
              </w:rPr>
              <w:t>157,4</w:t>
            </w:r>
          </w:p>
        </w:tc>
        <w:tc>
          <w:tcPr>
            <w:tcW w:w="201" w:type="pct"/>
            <w:hideMark/>
          </w:tcPr>
          <w:p w14:paraId="56EED09E" w14:textId="77777777" w:rsidR="00F56ED7" w:rsidRPr="00E42444" w:rsidRDefault="00E42444" w:rsidP="00E42444">
            <w:pPr>
              <w:pStyle w:val="103"/>
              <w:rPr>
                <w:lang w:eastAsia="ru-RU"/>
              </w:rPr>
            </w:pPr>
            <w:r w:rsidRPr="00E42444">
              <w:rPr>
                <w:lang w:eastAsia="ru-RU"/>
              </w:rPr>
              <w:t>157,4</w:t>
            </w:r>
          </w:p>
        </w:tc>
        <w:tc>
          <w:tcPr>
            <w:tcW w:w="200" w:type="pct"/>
            <w:hideMark/>
          </w:tcPr>
          <w:p w14:paraId="22C624CD" w14:textId="77777777" w:rsidR="00F56ED7" w:rsidRPr="00E42444" w:rsidRDefault="00E42444" w:rsidP="00E42444">
            <w:pPr>
              <w:pStyle w:val="103"/>
              <w:rPr>
                <w:lang w:eastAsia="ru-RU"/>
              </w:rPr>
            </w:pPr>
            <w:r w:rsidRPr="00E42444">
              <w:rPr>
                <w:lang w:eastAsia="ru-RU"/>
              </w:rPr>
              <w:t>157,4</w:t>
            </w:r>
          </w:p>
        </w:tc>
        <w:tc>
          <w:tcPr>
            <w:tcW w:w="201" w:type="pct"/>
            <w:hideMark/>
          </w:tcPr>
          <w:p w14:paraId="267E996D" w14:textId="77777777" w:rsidR="00F56ED7" w:rsidRPr="00E42444" w:rsidRDefault="00E42444" w:rsidP="00E42444">
            <w:pPr>
              <w:pStyle w:val="103"/>
              <w:rPr>
                <w:lang w:eastAsia="ru-RU"/>
              </w:rPr>
            </w:pPr>
            <w:r w:rsidRPr="00E42444">
              <w:rPr>
                <w:lang w:eastAsia="ru-RU"/>
              </w:rPr>
              <w:t>157,4</w:t>
            </w:r>
          </w:p>
        </w:tc>
        <w:tc>
          <w:tcPr>
            <w:tcW w:w="201" w:type="pct"/>
            <w:hideMark/>
          </w:tcPr>
          <w:p w14:paraId="61D0B2FA" w14:textId="77777777" w:rsidR="00F56ED7" w:rsidRPr="00E42444" w:rsidRDefault="00E42444" w:rsidP="00E42444">
            <w:pPr>
              <w:pStyle w:val="103"/>
              <w:rPr>
                <w:lang w:eastAsia="ru-RU"/>
              </w:rPr>
            </w:pPr>
            <w:r w:rsidRPr="00E42444">
              <w:rPr>
                <w:lang w:eastAsia="ru-RU"/>
              </w:rPr>
              <w:t>157,4</w:t>
            </w:r>
          </w:p>
        </w:tc>
        <w:tc>
          <w:tcPr>
            <w:tcW w:w="201" w:type="pct"/>
            <w:hideMark/>
          </w:tcPr>
          <w:p w14:paraId="1E6F0C7F" w14:textId="77777777" w:rsidR="00F56ED7" w:rsidRPr="00E42444" w:rsidRDefault="00E42444" w:rsidP="00E42444">
            <w:pPr>
              <w:pStyle w:val="103"/>
              <w:rPr>
                <w:lang w:eastAsia="ru-RU"/>
              </w:rPr>
            </w:pPr>
            <w:r w:rsidRPr="00E42444">
              <w:rPr>
                <w:lang w:eastAsia="ru-RU"/>
              </w:rPr>
              <w:t>157,4</w:t>
            </w:r>
          </w:p>
        </w:tc>
        <w:tc>
          <w:tcPr>
            <w:tcW w:w="200" w:type="pct"/>
            <w:hideMark/>
          </w:tcPr>
          <w:p w14:paraId="253F184A" w14:textId="77777777" w:rsidR="00F56ED7" w:rsidRPr="00E42444" w:rsidRDefault="00E42444" w:rsidP="00E42444">
            <w:pPr>
              <w:pStyle w:val="103"/>
              <w:rPr>
                <w:lang w:eastAsia="ru-RU"/>
              </w:rPr>
            </w:pPr>
            <w:r w:rsidRPr="00E42444">
              <w:rPr>
                <w:lang w:eastAsia="ru-RU"/>
              </w:rPr>
              <w:t>157,4</w:t>
            </w:r>
          </w:p>
        </w:tc>
        <w:tc>
          <w:tcPr>
            <w:tcW w:w="201" w:type="pct"/>
            <w:hideMark/>
          </w:tcPr>
          <w:p w14:paraId="0093928C" w14:textId="77777777" w:rsidR="00F56ED7" w:rsidRPr="00E42444" w:rsidRDefault="00E42444" w:rsidP="00E42444">
            <w:pPr>
              <w:pStyle w:val="103"/>
              <w:rPr>
                <w:lang w:eastAsia="ru-RU"/>
              </w:rPr>
            </w:pPr>
            <w:r w:rsidRPr="00E42444">
              <w:rPr>
                <w:lang w:eastAsia="ru-RU"/>
              </w:rPr>
              <w:t>157,4</w:t>
            </w:r>
          </w:p>
        </w:tc>
        <w:tc>
          <w:tcPr>
            <w:tcW w:w="201" w:type="pct"/>
            <w:hideMark/>
          </w:tcPr>
          <w:p w14:paraId="3869B929" w14:textId="77777777" w:rsidR="00F56ED7" w:rsidRPr="00E42444" w:rsidRDefault="00E42444" w:rsidP="00E42444">
            <w:pPr>
              <w:pStyle w:val="103"/>
              <w:rPr>
                <w:lang w:eastAsia="ru-RU"/>
              </w:rPr>
            </w:pPr>
            <w:r w:rsidRPr="00E42444">
              <w:rPr>
                <w:lang w:eastAsia="ru-RU"/>
              </w:rPr>
              <w:t>157,4</w:t>
            </w:r>
          </w:p>
        </w:tc>
        <w:tc>
          <w:tcPr>
            <w:tcW w:w="201" w:type="pct"/>
            <w:hideMark/>
          </w:tcPr>
          <w:p w14:paraId="4AF12B7E" w14:textId="77777777" w:rsidR="00F56ED7" w:rsidRPr="00E42444" w:rsidRDefault="00E42444" w:rsidP="00E42444">
            <w:pPr>
              <w:pStyle w:val="103"/>
              <w:rPr>
                <w:lang w:eastAsia="ru-RU"/>
              </w:rPr>
            </w:pPr>
            <w:r w:rsidRPr="00E42444">
              <w:rPr>
                <w:lang w:eastAsia="ru-RU"/>
              </w:rPr>
              <w:t>157,4</w:t>
            </w:r>
          </w:p>
        </w:tc>
        <w:tc>
          <w:tcPr>
            <w:tcW w:w="200" w:type="pct"/>
            <w:hideMark/>
          </w:tcPr>
          <w:p w14:paraId="211E5EA9" w14:textId="77777777" w:rsidR="00F56ED7" w:rsidRPr="00E42444" w:rsidRDefault="00E42444" w:rsidP="00E42444">
            <w:pPr>
              <w:pStyle w:val="103"/>
              <w:rPr>
                <w:lang w:eastAsia="ru-RU"/>
              </w:rPr>
            </w:pPr>
            <w:r w:rsidRPr="00E42444">
              <w:rPr>
                <w:lang w:eastAsia="ru-RU"/>
              </w:rPr>
              <w:t>157,4</w:t>
            </w:r>
          </w:p>
        </w:tc>
        <w:tc>
          <w:tcPr>
            <w:tcW w:w="201" w:type="pct"/>
            <w:hideMark/>
          </w:tcPr>
          <w:p w14:paraId="252243BA" w14:textId="77777777" w:rsidR="00F56ED7" w:rsidRPr="00E42444" w:rsidRDefault="00E42444" w:rsidP="00E42444">
            <w:pPr>
              <w:pStyle w:val="103"/>
              <w:rPr>
                <w:lang w:eastAsia="ru-RU"/>
              </w:rPr>
            </w:pPr>
            <w:r w:rsidRPr="00E42444">
              <w:rPr>
                <w:lang w:eastAsia="ru-RU"/>
              </w:rPr>
              <w:t>157,4</w:t>
            </w:r>
          </w:p>
        </w:tc>
        <w:tc>
          <w:tcPr>
            <w:tcW w:w="201" w:type="pct"/>
            <w:hideMark/>
          </w:tcPr>
          <w:p w14:paraId="2E8CF13E" w14:textId="77777777" w:rsidR="00F56ED7" w:rsidRPr="00E42444" w:rsidRDefault="00E42444" w:rsidP="00E42444">
            <w:pPr>
              <w:pStyle w:val="103"/>
              <w:rPr>
                <w:lang w:eastAsia="ru-RU"/>
              </w:rPr>
            </w:pPr>
            <w:r w:rsidRPr="00E42444">
              <w:rPr>
                <w:lang w:eastAsia="ru-RU"/>
              </w:rPr>
              <w:t>157,4</w:t>
            </w:r>
          </w:p>
        </w:tc>
        <w:tc>
          <w:tcPr>
            <w:tcW w:w="201" w:type="pct"/>
            <w:hideMark/>
          </w:tcPr>
          <w:p w14:paraId="700F939D" w14:textId="77777777" w:rsidR="00F56ED7" w:rsidRPr="00E42444" w:rsidRDefault="00E42444" w:rsidP="00E42444">
            <w:pPr>
              <w:pStyle w:val="103"/>
              <w:rPr>
                <w:lang w:eastAsia="ru-RU"/>
              </w:rPr>
            </w:pPr>
            <w:r w:rsidRPr="00E42444">
              <w:rPr>
                <w:lang w:eastAsia="ru-RU"/>
              </w:rPr>
              <w:t>157,4</w:t>
            </w:r>
          </w:p>
        </w:tc>
        <w:tc>
          <w:tcPr>
            <w:tcW w:w="201" w:type="pct"/>
            <w:hideMark/>
          </w:tcPr>
          <w:p w14:paraId="209EE1CD" w14:textId="77777777" w:rsidR="00F56ED7" w:rsidRPr="00E42444" w:rsidRDefault="00E42444" w:rsidP="00E42444">
            <w:pPr>
              <w:pStyle w:val="103"/>
              <w:rPr>
                <w:lang w:eastAsia="ru-RU"/>
              </w:rPr>
            </w:pPr>
            <w:r w:rsidRPr="00E42444">
              <w:rPr>
                <w:lang w:eastAsia="ru-RU"/>
              </w:rPr>
              <w:t>157,4</w:t>
            </w:r>
          </w:p>
        </w:tc>
      </w:tr>
      <w:tr w:rsidR="00E42444" w:rsidRPr="00E42444" w14:paraId="6D380AB4" w14:textId="77777777" w:rsidTr="00612D72">
        <w:trPr>
          <w:trHeight w:val="20"/>
        </w:trPr>
        <w:tc>
          <w:tcPr>
            <w:tcW w:w="133" w:type="pct"/>
            <w:hideMark/>
          </w:tcPr>
          <w:p w14:paraId="375DD9CA" w14:textId="77777777" w:rsidR="00F56ED7" w:rsidRPr="00E42444" w:rsidRDefault="00E42444" w:rsidP="00E42444">
            <w:pPr>
              <w:pStyle w:val="103"/>
              <w:rPr>
                <w:lang w:eastAsia="ru-RU"/>
              </w:rPr>
            </w:pPr>
            <w:r w:rsidRPr="00E42444">
              <w:rPr>
                <w:lang w:eastAsia="ru-RU"/>
              </w:rPr>
              <w:t> </w:t>
            </w:r>
          </w:p>
        </w:tc>
        <w:tc>
          <w:tcPr>
            <w:tcW w:w="492" w:type="pct"/>
            <w:hideMark/>
          </w:tcPr>
          <w:p w14:paraId="2678F306" w14:textId="77777777" w:rsidR="00F56ED7" w:rsidRPr="00E42444" w:rsidRDefault="00E42444" w:rsidP="00E42444">
            <w:pPr>
              <w:pStyle w:val="103"/>
              <w:rPr>
                <w:lang w:eastAsia="ru-RU"/>
              </w:rPr>
            </w:pPr>
            <w:r w:rsidRPr="00E42444">
              <w:rPr>
                <w:lang w:eastAsia="ru-RU"/>
              </w:rPr>
              <w:t>Калорийность природного газа</w:t>
            </w:r>
          </w:p>
        </w:tc>
        <w:tc>
          <w:tcPr>
            <w:tcW w:w="163" w:type="pct"/>
            <w:hideMark/>
          </w:tcPr>
          <w:p w14:paraId="09100274" w14:textId="77777777" w:rsidR="00F56ED7" w:rsidRPr="00E42444" w:rsidRDefault="00E42444" w:rsidP="00E42444">
            <w:pPr>
              <w:pStyle w:val="103"/>
              <w:rPr>
                <w:lang w:eastAsia="ru-RU"/>
              </w:rPr>
            </w:pPr>
            <w:r w:rsidRPr="00E42444">
              <w:rPr>
                <w:lang w:eastAsia="ru-RU"/>
              </w:rPr>
              <w:t>k</w:t>
            </w:r>
          </w:p>
        </w:tc>
        <w:tc>
          <w:tcPr>
            <w:tcW w:w="200" w:type="pct"/>
            <w:hideMark/>
          </w:tcPr>
          <w:p w14:paraId="463AC461" w14:textId="77777777" w:rsidR="00F56ED7" w:rsidRPr="00E42444" w:rsidRDefault="00E42444" w:rsidP="00E42444">
            <w:pPr>
              <w:pStyle w:val="103"/>
              <w:rPr>
                <w:lang w:eastAsia="ru-RU"/>
              </w:rPr>
            </w:pPr>
            <w:r w:rsidRPr="00E42444">
              <w:rPr>
                <w:lang w:eastAsia="ru-RU"/>
              </w:rPr>
              <w:t> </w:t>
            </w:r>
          </w:p>
        </w:tc>
        <w:tc>
          <w:tcPr>
            <w:tcW w:w="201" w:type="pct"/>
            <w:hideMark/>
          </w:tcPr>
          <w:p w14:paraId="578C8578" w14:textId="77777777" w:rsidR="00F56ED7" w:rsidRPr="00E42444" w:rsidRDefault="00E42444" w:rsidP="00E42444">
            <w:pPr>
              <w:pStyle w:val="103"/>
              <w:rPr>
                <w:lang w:eastAsia="ru-RU"/>
              </w:rPr>
            </w:pPr>
            <w:r w:rsidRPr="00E42444">
              <w:rPr>
                <w:lang w:eastAsia="ru-RU"/>
              </w:rPr>
              <w:t>1,16</w:t>
            </w:r>
          </w:p>
        </w:tc>
        <w:tc>
          <w:tcPr>
            <w:tcW w:w="201" w:type="pct"/>
            <w:hideMark/>
          </w:tcPr>
          <w:p w14:paraId="44E92A54" w14:textId="77777777" w:rsidR="00F56ED7" w:rsidRPr="00E42444" w:rsidRDefault="00E42444" w:rsidP="00E42444">
            <w:pPr>
              <w:pStyle w:val="103"/>
              <w:rPr>
                <w:lang w:eastAsia="ru-RU"/>
              </w:rPr>
            </w:pPr>
            <w:r w:rsidRPr="00E42444">
              <w:rPr>
                <w:lang w:eastAsia="ru-RU"/>
              </w:rPr>
              <w:t>1,16</w:t>
            </w:r>
          </w:p>
        </w:tc>
        <w:tc>
          <w:tcPr>
            <w:tcW w:w="201" w:type="pct"/>
            <w:hideMark/>
          </w:tcPr>
          <w:p w14:paraId="4009BB45" w14:textId="77777777" w:rsidR="00F56ED7" w:rsidRPr="00E42444" w:rsidRDefault="00E42444" w:rsidP="00E42444">
            <w:pPr>
              <w:pStyle w:val="103"/>
              <w:rPr>
                <w:lang w:eastAsia="ru-RU"/>
              </w:rPr>
            </w:pPr>
            <w:r w:rsidRPr="00E42444">
              <w:rPr>
                <w:lang w:eastAsia="ru-RU"/>
              </w:rPr>
              <w:t>1,16</w:t>
            </w:r>
          </w:p>
        </w:tc>
        <w:tc>
          <w:tcPr>
            <w:tcW w:w="200" w:type="pct"/>
            <w:hideMark/>
          </w:tcPr>
          <w:p w14:paraId="50622F57" w14:textId="77777777" w:rsidR="00F56ED7" w:rsidRPr="00E42444" w:rsidRDefault="00E42444" w:rsidP="00E42444">
            <w:pPr>
              <w:pStyle w:val="103"/>
              <w:rPr>
                <w:lang w:eastAsia="ru-RU"/>
              </w:rPr>
            </w:pPr>
            <w:r w:rsidRPr="00E42444">
              <w:rPr>
                <w:lang w:eastAsia="ru-RU"/>
              </w:rPr>
              <w:t>1,16</w:t>
            </w:r>
          </w:p>
        </w:tc>
        <w:tc>
          <w:tcPr>
            <w:tcW w:w="201" w:type="pct"/>
            <w:hideMark/>
          </w:tcPr>
          <w:p w14:paraId="61BEFE4F" w14:textId="77777777" w:rsidR="00F56ED7" w:rsidRPr="00E42444" w:rsidRDefault="00E42444" w:rsidP="00E42444">
            <w:pPr>
              <w:pStyle w:val="103"/>
              <w:rPr>
                <w:lang w:eastAsia="ru-RU"/>
              </w:rPr>
            </w:pPr>
            <w:r w:rsidRPr="00E42444">
              <w:rPr>
                <w:lang w:eastAsia="ru-RU"/>
              </w:rPr>
              <w:t>1,16</w:t>
            </w:r>
          </w:p>
        </w:tc>
        <w:tc>
          <w:tcPr>
            <w:tcW w:w="201" w:type="pct"/>
            <w:hideMark/>
          </w:tcPr>
          <w:p w14:paraId="772F1781" w14:textId="77777777" w:rsidR="00F56ED7" w:rsidRPr="00E42444" w:rsidRDefault="00E42444" w:rsidP="00E42444">
            <w:pPr>
              <w:pStyle w:val="103"/>
              <w:rPr>
                <w:lang w:eastAsia="ru-RU"/>
              </w:rPr>
            </w:pPr>
            <w:r w:rsidRPr="00E42444">
              <w:rPr>
                <w:lang w:eastAsia="ru-RU"/>
              </w:rPr>
              <w:t>1,16</w:t>
            </w:r>
          </w:p>
        </w:tc>
        <w:tc>
          <w:tcPr>
            <w:tcW w:w="201" w:type="pct"/>
            <w:hideMark/>
          </w:tcPr>
          <w:p w14:paraId="64A5A4E6" w14:textId="77777777" w:rsidR="00F56ED7" w:rsidRPr="00E42444" w:rsidRDefault="00E42444" w:rsidP="00E42444">
            <w:pPr>
              <w:pStyle w:val="103"/>
              <w:rPr>
                <w:lang w:eastAsia="ru-RU"/>
              </w:rPr>
            </w:pPr>
            <w:r w:rsidRPr="00E42444">
              <w:rPr>
                <w:lang w:eastAsia="ru-RU"/>
              </w:rPr>
              <w:t>1,16</w:t>
            </w:r>
          </w:p>
        </w:tc>
        <w:tc>
          <w:tcPr>
            <w:tcW w:w="200" w:type="pct"/>
            <w:hideMark/>
          </w:tcPr>
          <w:p w14:paraId="41B40144" w14:textId="77777777" w:rsidR="00F56ED7" w:rsidRPr="00E42444" w:rsidRDefault="00E42444" w:rsidP="00E42444">
            <w:pPr>
              <w:pStyle w:val="103"/>
              <w:rPr>
                <w:lang w:eastAsia="ru-RU"/>
              </w:rPr>
            </w:pPr>
            <w:r w:rsidRPr="00E42444">
              <w:rPr>
                <w:lang w:eastAsia="ru-RU"/>
              </w:rPr>
              <w:t>1,16</w:t>
            </w:r>
          </w:p>
        </w:tc>
        <w:tc>
          <w:tcPr>
            <w:tcW w:w="201" w:type="pct"/>
            <w:hideMark/>
          </w:tcPr>
          <w:p w14:paraId="31A17541" w14:textId="77777777" w:rsidR="00F56ED7" w:rsidRPr="00E42444" w:rsidRDefault="00E42444" w:rsidP="00E42444">
            <w:pPr>
              <w:pStyle w:val="103"/>
              <w:rPr>
                <w:lang w:eastAsia="ru-RU"/>
              </w:rPr>
            </w:pPr>
            <w:r w:rsidRPr="00E42444">
              <w:rPr>
                <w:lang w:eastAsia="ru-RU"/>
              </w:rPr>
              <w:t>1,16</w:t>
            </w:r>
          </w:p>
        </w:tc>
        <w:tc>
          <w:tcPr>
            <w:tcW w:w="201" w:type="pct"/>
            <w:hideMark/>
          </w:tcPr>
          <w:p w14:paraId="1A1C1981" w14:textId="77777777" w:rsidR="00F56ED7" w:rsidRPr="00E42444" w:rsidRDefault="00E42444" w:rsidP="00E42444">
            <w:pPr>
              <w:pStyle w:val="103"/>
              <w:rPr>
                <w:lang w:eastAsia="ru-RU"/>
              </w:rPr>
            </w:pPr>
            <w:r w:rsidRPr="00E42444">
              <w:rPr>
                <w:lang w:eastAsia="ru-RU"/>
              </w:rPr>
              <w:t>1,16</w:t>
            </w:r>
          </w:p>
        </w:tc>
        <w:tc>
          <w:tcPr>
            <w:tcW w:w="201" w:type="pct"/>
            <w:hideMark/>
          </w:tcPr>
          <w:p w14:paraId="430B2A01" w14:textId="77777777" w:rsidR="00F56ED7" w:rsidRPr="00E42444" w:rsidRDefault="00E42444" w:rsidP="00E42444">
            <w:pPr>
              <w:pStyle w:val="103"/>
              <w:rPr>
                <w:lang w:eastAsia="ru-RU"/>
              </w:rPr>
            </w:pPr>
            <w:r w:rsidRPr="00E42444">
              <w:rPr>
                <w:lang w:eastAsia="ru-RU"/>
              </w:rPr>
              <w:t>1,16</w:t>
            </w:r>
          </w:p>
        </w:tc>
        <w:tc>
          <w:tcPr>
            <w:tcW w:w="200" w:type="pct"/>
            <w:hideMark/>
          </w:tcPr>
          <w:p w14:paraId="1E572E6C" w14:textId="77777777" w:rsidR="00F56ED7" w:rsidRPr="00E42444" w:rsidRDefault="00E42444" w:rsidP="00E42444">
            <w:pPr>
              <w:pStyle w:val="103"/>
              <w:rPr>
                <w:lang w:eastAsia="ru-RU"/>
              </w:rPr>
            </w:pPr>
            <w:r w:rsidRPr="00E42444">
              <w:rPr>
                <w:lang w:eastAsia="ru-RU"/>
              </w:rPr>
              <w:t>1,16</w:t>
            </w:r>
          </w:p>
        </w:tc>
        <w:tc>
          <w:tcPr>
            <w:tcW w:w="201" w:type="pct"/>
            <w:hideMark/>
          </w:tcPr>
          <w:p w14:paraId="119CB8B5" w14:textId="77777777" w:rsidR="00F56ED7" w:rsidRPr="00E42444" w:rsidRDefault="00E42444" w:rsidP="00E42444">
            <w:pPr>
              <w:pStyle w:val="103"/>
              <w:rPr>
                <w:lang w:eastAsia="ru-RU"/>
              </w:rPr>
            </w:pPr>
            <w:r w:rsidRPr="00E42444">
              <w:rPr>
                <w:lang w:eastAsia="ru-RU"/>
              </w:rPr>
              <w:t>1,16</w:t>
            </w:r>
          </w:p>
        </w:tc>
        <w:tc>
          <w:tcPr>
            <w:tcW w:w="201" w:type="pct"/>
            <w:hideMark/>
          </w:tcPr>
          <w:p w14:paraId="4466B891" w14:textId="77777777" w:rsidR="00F56ED7" w:rsidRPr="00E42444" w:rsidRDefault="00E42444" w:rsidP="00E42444">
            <w:pPr>
              <w:pStyle w:val="103"/>
              <w:rPr>
                <w:lang w:eastAsia="ru-RU"/>
              </w:rPr>
            </w:pPr>
            <w:r w:rsidRPr="00E42444">
              <w:rPr>
                <w:lang w:eastAsia="ru-RU"/>
              </w:rPr>
              <w:t>1,16</w:t>
            </w:r>
          </w:p>
        </w:tc>
        <w:tc>
          <w:tcPr>
            <w:tcW w:w="201" w:type="pct"/>
            <w:hideMark/>
          </w:tcPr>
          <w:p w14:paraId="33C37116" w14:textId="77777777" w:rsidR="00F56ED7" w:rsidRPr="00E42444" w:rsidRDefault="00E42444" w:rsidP="00E42444">
            <w:pPr>
              <w:pStyle w:val="103"/>
              <w:rPr>
                <w:lang w:eastAsia="ru-RU"/>
              </w:rPr>
            </w:pPr>
            <w:r w:rsidRPr="00E42444">
              <w:rPr>
                <w:lang w:eastAsia="ru-RU"/>
              </w:rPr>
              <w:t>1,16</w:t>
            </w:r>
          </w:p>
        </w:tc>
        <w:tc>
          <w:tcPr>
            <w:tcW w:w="200" w:type="pct"/>
            <w:hideMark/>
          </w:tcPr>
          <w:p w14:paraId="6BD62DBC" w14:textId="77777777" w:rsidR="00F56ED7" w:rsidRPr="00E42444" w:rsidRDefault="00E42444" w:rsidP="00E42444">
            <w:pPr>
              <w:pStyle w:val="103"/>
              <w:rPr>
                <w:lang w:eastAsia="ru-RU"/>
              </w:rPr>
            </w:pPr>
            <w:r w:rsidRPr="00E42444">
              <w:rPr>
                <w:lang w:eastAsia="ru-RU"/>
              </w:rPr>
              <w:t>1,16</w:t>
            </w:r>
          </w:p>
        </w:tc>
        <w:tc>
          <w:tcPr>
            <w:tcW w:w="201" w:type="pct"/>
            <w:hideMark/>
          </w:tcPr>
          <w:p w14:paraId="12A56FD9" w14:textId="77777777" w:rsidR="00F56ED7" w:rsidRPr="00E42444" w:rsidRDefault="00E42444" w:rsidP="00E42444">
            <w:pPr>
              <w:pStyle w:val="103"/>
              <w:rPr>
                <w:lang w:eastAsia="ru-RU"/>
              </w:rPr>
            </w:pPr>
            <w:r w:rsidRPr="00E42444">
              <w:rPr>
                <w:lang w:eastAsia="ru-RU"/>
              </w:rPr>
              <w:t>1,16</w:t>
            </w:r>
          </w:p>
        </w:tc>
        <w:tc>
          <w:tcPr>
            <w:tcW w:w="201" w:type="pct"/>
            <w:hideMark/>
          </w:tcPr>
          <w:p w14:paraId="6FC096B2" w14:textId="77777777" w:rsidR="00F56ED7" w:rsidRPr="00E42444" w:rsidRDefault="00E42444" w:rsidP="00E42444">
            <w:pPr>
              <w:pStyle w:val="103"/>
              <w:rPr>
                <w:lang w:eastAsia="ru-RU"/>
              </w:rPr>
            </w:pPr>
            <w:r w:rsidRPr="00E42444">
              <w:rPr>
                <w:lang w:eastAsia="ru-RU"/>
              </w:rPr>
              <w:t>1,16</w:t>
            </w:r>
          </w:p>
        </w:tc>
        <w:tc>
          <w:tcPr>
            <w:tcW w:w="201" w:type="pct"/>
            <w:hideMark/>
          </w:tcPr>
          <w:p w14:paraId="4A6213B7" w14:textId="77777777" w:rsidR="00F56ED7" w:rsidRPr="00E42444" w:rsidRDefault="00E42444" w:rsidP="00E42444">
            <w:pPr>
              <w:pStyle w:val="103"/>
              <w:rPr>
                <w:lang w:eastAsia="ru-RU"/>
              </w:rPr>
            </w:pPr>
            <w:r w:rsidRPr="00E42444">
              <w:rPr>
                <w:lang w:eastAsia="ru-RU"/>
              </w:rPr>
              <w:t>1,16</w:t>
            </w:r>
          </w:p>
        </w:tc>
        <w:tc>
          <w:tcPr>
            <w:tcW w:w="201" w:type="pct"/>
            <w:hideMark/>
          </w:tcPr>
          <w:p w14:paraId="2F9B206F" w14:textId="77777777" w:rsidR="00F56ED7" w:rsidRPr="00E42444" w:rsidRDefault="00E42444" w:rsidP="00E42444">
            <w:pPr>
              <w:pStyle w:val="103"/>
              <w:rPr>
                <w:lang w:eastAsia="ru-RU"/>
              </w:rPr>
            </w:pPr>
            <w:r w:rsidRPr="00E42444">
              <w:rPr>
                <w:lang w:eastAsia="ru-RU"/>
              </w:rPr>
              <w:t>1,16</w:t>
            </w:r>
          </w:p>
        </w:tc>
      </w:tr>
      <w:tr w:rsidR="00E42444" w:rsidRPr="00E42444" w14:paraId="2D816235" w14:textId="77777777" w:rsidTr="00612D72">
        <w:trPr>
          <w:trHeight w:val="20"/>
        </w:trPr>
        <w:tc>
          <w:tcPr>
            <w:tcW w:w="133" w:type="pct"/>
            <w:hideMark/>
          </w:tcPr>
          <w:p w14:paraId="19FF8711" w14:textId="77777777" w:rsidR="00F56ED7" w:rsidRPr="00E42444" w:rsidRDefault="00E42444" w:rsidP="00E42444">
            <w:pPr>
              <w:pStyle w:val="103"/>
              <w:rPr>
                <w:lang w:eastAsia="ru-RU"/>
              </w:rPr>
            </w:pPr>
            <w:r w:rsidRPr="00E42444">
              <w:rPr>
                <w:lang w:eastAsia="ru-RU"/>
              </w:rPr>
              <w:t> </w:t>
            </w:r>
          </w:p>
        </w:tc>
        <w:tc>
          <w:tcPr>
            <w:tcW w:w="492" w:type="pct"/>
            <w:hideMark/>
          </w:tcPr>
          <w:p w14:paraId="7AED4B66" w14:textId="77777777" w:rsidR="00F56ED7" w:rsidRPr="00E42444" w:rsidRDefault="00E42444" w:rsidP="00E42444">
            <w:pPr>
              <w:pStyle w:val="103"/>
              <w:rPr>
                <w:lang w:eastAsia="ru-RU"/>
              </w:rPr>
            </w:pPr>
            <w:r w:rsidRPr="00E42444">
              <w:rPr>
                <w:lang w:eastAsia="ru-RU"/>
              </w:rPr>
              <w:t>Цена на топливо, газ</w:t>
            </w:r>
          </w:p>
        </w:tc>
        <w:tc>
          <w:tcPr>
            <w:tcW w:w="163" w:type="pct"/>
            <w:hideMark/>
          </w:tcPr>
          <w:p w14:paraId="7C72790B" w14:textId="77777777" w:rsidR="00F56ED7" w:rsidRPr="00E42444" w:rsidRDefault="00E42444" w:rsidP="00E42444">
            <w:pPr>
              <w:pStyle w:val="103"/>
              <w:rPr>
                <w:lang w:eastAsia="ru-RU"/>
              </w:rPr>
            </w:pPr>
            <w:r w:rsidRPr="00E42444">
              <w:rPr>
                <w:lang w:eastAsia="ru-RU"/>
              </w:rPr>
              <w:t>руб./м3</w:t>
            </w:r>
          </w:p>
        </w:tc>
        <w:tc>
          <w:tcPr>
            <w:tcW w:w="200" w:type="pct"/>
            <w:hideMark/>
          </w:tcPr>
          <w:p w14:paraId="4E9A97E7" w14:textId="77777777" w:rsidR="00F56ED7" w:rsidRPr="00E42444" w:rsidRDefault="00E42444" w:rsidP="00E42444">
            <w:pPr>
              <w:pStyle w:val="103"/>
              <w:rPr>
                <w:lang w:eastAsia="ru-RU"/>
              </w:rPr>
            </w:pPr>
            <w:r w:rsidRPr="00E42444">
              <w:rPr>
                <w:lang w:eastAsia="ru-RU"/>
              </w:rPr>
              <w:t> </w:t>
            </w:r>
          </w:p>
        </w:tc>
        <w:tc>
          <w:tcPr>
            <w:tcW w:w="201" w:type="pct"/>
            <w:hideMark/>
          </w:tcPr>
          <w:p w14:paraId="1BC24AF8" w14:textId="77777777" w:rsidR="00F56ED7" w:rsidRPr="00E42444" w:rsidRDefault="00E42444" w:rsidP="00E42444">
            <w:pPr>
              <w:pStyle w:val="103"/>
              <w:rPr>
                <w:lang w:eastAsia="ru-RU"/>
              </w:rPr>
            </w:pPr>
            <w:r w:rsidRPr="00E42444">
              <w:rPr>
                <w:lang w:eastAsia="ru-RU"/>
              </w:rPr>
              <w:t>5980,0</w:t>
            </w:r>
          </w:p>
        </w:tc>
        <w:tc>
          <w:tcPr>
            <w:tcW w:w="201" w:type="pct"/>
            <w:hideMark/>
          </w:tcPr>
          <w:p w14:paraId="07C2BB9A" w14:textId="77777777" w:rsidR="00F56ED7" w:rsidRPr="00E42444" w:rsidRDefault="00E42444" w:rsidP="00E42444">
            <w:pPr>
              <w:pStyle w:val="103"/>
              <w:rPr>
                <w:lang w:eastAsia="ru-RU"/>
              </w:rPr>
            </w:pPr>
            <w:r w:rsidRPr="00E42444">
              <w:rPr>
                <w:lang w:eastAsia="ru-RU"/>
              </w:rPr>
              <w:t>6165,3</w:t>
            </w:r>
          </w:p>
        </w:tc>
        <w:tc>
          <w:tcPr>
            <w:tcW w:w="201" w:type="pct"/>
            <w:hideMark/>
          </w:tcPr>
          <w:p w14:paraId="54A3BC90" w14:textId="77777777" w:rsidR="00F56ED7" w:rsidRPr="00E42444" w:rsidRDefault="00E42444" w:rsidP="00E42444">
            <w:pPr>
              <w:pStyle w:val="103"/>
              <w:rPr>
                <w:lang w:eastAsia="ru-RU"/>
              </w:rPr>
            </w:pPr>
            <w:r w:rsidRPr="00E42444">
              <w:rPr>
                <w:lang w:eastAsia="ru-RU"/>
              </w:rPr>
              <w:t>6383,6</w:t>
            </w:r>
          </w:p>
        </w:tc>
        <w:tc>
          <w:tcPr>
            <w:tcW w:w="200" w:type="pct"/>
            <w:hideMark/>
          </w:tcPr>
          <w:p w14:paraId="2885D44E" w14:textId="77777777" w:rsidR="00F56ED7" w:rsidRPr="00E42444" w:rsidRDefault="00E42444" w:rsidP="00E42444">
            <w:pPr>
              <w:pStyle w:val="103"/>
              <w:rPr>
                <w:lang w:eastAsia="ru-RU"/>
              </w:rPr>
            </w:pPr>
            <w:r w:rsidRPr="00E42444">
              <w:rPr>
                <w:lang w:eastAsia="ru-RU"/>
              </w:rPr>
              <w:t>6595,4</w:t>
            </w:r>
          </w:p>
        </w:tc>
        <w:tc>
          <w:tcPr>
            <w:tcW w:w="201" w:type="pct"/>
            <w:hideMark/>
          </w:tcPr>
          <w:p w14:paraId="312E6EB5" w14:textId="77777777" w:rsidR="00F56ED7" w:rsidRPr="00E42444" w:rsidRDefault="00E42444" w:rsidP="00E42444">
            <w:pPr>
              <w:pStyle w:val="103"/>
              <w:rPr>
                <w:lang w:eastAsia="ru-RU"/>
              </w:rPr>
            </w:pPr>
            <w:r w:rsidRPr="00E42444">
              <w:rPr>
                <w:lang w:eastAsia="ru-RU"/>
              </w:rPr>
              <w:t>6799,4</w:t>
            </w:r>
          </w:p>
        </w:tc>
        <w:tc>
          <w:tcPr>
            <w:tcW w:w="201" w:type="pct"/>
            <w:hideMark/>
          </w:tcPr>
          <w:p w14:paraId="5D59DC56" w14:textId="77777777" w:rsidR="00F56ED7" w:rsidRPr="00E42444" w:rsidRDefault="00E42444" w:rsidP="00E42444">
            <w:pPr>
              <w:pStyle w:val="103"/>
              <w:rPr>
                <w:lang w:eastAsia="ru-RU"/>
              </w:rPr>
            </w:pPr>
            <w:r w:rsidRPr="00E42444">
              <w:rPr>
                <w:lang w:eastAsia="ru-RU"/>
              </w:rPr>
              <w:t>6997,7</w:t>
            </w:r>
          </w:p>
        </w:tc>
        <w:tc>
          <w:tcPr>
            <w:tcW w:w="201" w:type="pct"/>
            <w:hideMark/>
          </w:tcPr>
          <w:p w14:paraId="5B66AD20" w14:textId="77777777" w:rsidR="00F56ED7" w:rsidRPr="00E42444" w:rsidRDefault="00E42444" w:rsidP="00E42444">
            <w:pPr>
              <w:pStyle w:val="103"/>
              <w:rPr>
                <w:lang w:eastAsia="ru-RU"/>
              </w:rPr>
            </w:pPr>
            <w:r w:rsidRPr="00E42444">
              <w:rPr>
                <w:lang w:eastAsia="ru-RU"/>
              </w:rPr>
              <w:t>7190,3</w:t>
            </w:r>
          </w:p>
        </w:tc>
        <w:tc>
          <w:tcPr>
            <w:tcW w:w="200" w:type="pct"/>
            <w:hideMark/>
          </w:tcPr>
          <w:p w14:paraId="0D0C9552" w14:textId="77777777" w:rsidR="00F56ED7" w:rsidRPr="00E42444" w:rsidRDefault="00E42444" w:rsidP="00E42444">
            <w:pPr>
              <w:pStyle w:val="103"/>
              <w:rPr>
                <w:lang w:eastAsia="ru-RU"/>
              </w:rPr>
            </w:pPr>
            <w:r w:rsidRPr="00E42444">
              <w:rPr>
                <w:lang w:eastAsia="ru-RU"/>
              </w:rPr>
              <w:t>7379,1</w:t>
            </w:r>
          </w:p>
        </w:tc>
        <w:tc>
          <w:tcPr>
            <w:tcW w:w="201" w:type="pct"/>
            <w:hideMark/>
          </w:tcPr>
          <w:p w14:paraId="36C92575" w14:textId="77777777" w:rsidR="00F56ED7" w:rsidRPr="00E42444" w:rsidRDefault="00E42444" w:rsidP="00E42444">
            <w:pPr>
              <w:pStyle w:val="103"/>
              <w:rPr>
                <w:lang w:eastAsia="ru-RU"/>
              </w:rPr>
            </w:pPr>
            <w:r w:rsidRPr="00E42444">
              <w:rPr>
                <w:lang w:eastAsia="ru-RU"/>
              </w:rPr>
              <w:t>7561,8</w:t>
            </w:r>
          </w:p>
        </w:tc>
        <w:tc>
          <w:tcPr>
            <w:tcW w:w="201" w:type="pct"/>
            <w:hideMark/>
          </w:tcPr>
          <w:p w14:paraId="5DAEDBF5" w14:textId="77777777" w:rsidR="00F56ED7" w:rsidRPr="00E42444" w:rsidRDefault="00E42444" w:rsidP="00E42444">
            <w:pPr>
              <w:pStyle w:val="103"/>
              <w:rPr>
                <w:lang w:eastAsia="ru-RU"/>
              </w:rPr>
            </w:pPr>
            <w:r w:rsidRPr="00E42444">
              <w:rPr>
                <w:lang w:eastAsia="ru-RU"/>
              </w:rPr>
              <w:t>7733,9</w:t>
            </w:r>
          </w:p>
        </w:tc>
        <w:tc>
          <w:tcPr>
            <w:tcW w:w="201" w:type="pct"/>
            <w:hideMark/>
          </w:tcPr>
          <w:p w14:paraId="183939C5" w14:textId="77777777" w:rsidR="00F56ED7" w:rsidRPr="00E42444" w:rsidRDefault="00E42444" w:rsidP="00E42444">
            <w:pPr>
              <w:pStyle w:val="103"/>
              <w:rPr>
                <w:lang w:eastAsia="ru-RU"/>
              </w:rPr>
            </w:pPr>
            <w:r w:rsidRPr="00E42444">
              <w:rPr>
                <w:lang w:eastAsia="ru-RU"/>
              </w:rPr>
              <w:t>7893,5</w:t>
            </w:r>
          </w:p>
        </w:tc>
        <w:tc>
          <w:tcPr>
            <w:tcW w:w="200" w:type="pct"/>
            <w:hideMark/>
          </w:tcPr>
          <w:p w14:paraId="666A0664" w14:textId="77777777" w:rsidR="00F56ED7" w:rsidRPr="00E42444" w:rsidRDefault="00E42444" w:rsidP="00E42444">
            <w:pPr>
              <w:pStyle w:val="103"/>
              <w:rPr>
                <w:lang w:eastAsia="ru-RU"/>
              </w:rPr>
            </w:pPr>
            <w:r w:rsidRPr="00E42444">
              <w:rPr>
                <w:lang w:eastAsia="ru-RU"/>
              </w:rPr>
              <w:t>8055,1</w:t>
            </w:r>
          </w:p>
        </w:tc>
        <w:tc>
          <w:tcPr>
            <w:tcW w:w="201" w:type="pct"/>
            <w:hideMark/>
          </w:tcPr>
          <w:p w14:paraId="0C8423A4" w14:textId="77777777" w:rsidR="00F56ED7" w:rsidRPr="00E42444" w:rsidRDefault="00E42444" w:rsidP="00E42444">
            <w:pPr>
              <w:pStyle w:val="103"/>
              <w:rPr>
                <w:lang w:eastAsia="ru-RU"/>
              </w:rPr>
            </w:pPr>
            <w:r w:rsidRPr="00E42444">
              <w:rPr>
                <w:lang w:eastAsia="ru-RU"/>
              </w:rPr>
              <w:t>8219,4</w:t>
            </w:r>
          </w:p>
        </w:tc>
        <w:tc>
          <w:tcPr>
            <w:tcW w:w="201" w:type="pct"/>
            <w:hideMark/>
          </w:tcPr>
          <w:p w14:paraId="445800FA" w14:textId="77777777" w:rsidR="00F56ED7" w:rsidRPr="00E42444" w:rsidRDefault="00E42444" w:rsidP="00E42444">
            <w:pPr>
              <w:pStyle w:val="103"/>
              <w:rPr>
                <w:lang w:eastAsia="ru-RU"/>
              </w:rPr>
            </w:pPr>
            <w:r w:rsidRPr="00E42444">
              <w:rPr>
                <w:lang w:eastAsia="ru-RU"/>
              </w:rPr>
              <w:t>8387,0</w:t>
            </w:r>
          </w:p>
        </w:tc>
        <w:tc>
          <w:tcPr>
            <w:tcW w:w="201" w:type="pct"/>
            <w:hideMark/>
          </w:tcPr>
          <w:p w14:paraId="7F2A4BB6" w14:textId="77777777" w:rsidR="00F56ED7" w:rsidRPr="00E42444" w:rsidRDefault="00E42444" w:rsidP="00E42444">
            <w:pPr>
              <w:pStyle w:val="103"/>
              <w:rPr>
                <w:lang w:eastAsia="ru-RU"/>
              </w:rPr>
            </w:pPr>
            <w:r w:rsidRPr="00E42444">
              <w:rPr>
                <w:lang w:eastAsia="ru-RU"/>
              </w:rPr>
              <w:t>8558,0</w:t>
            </w:r>
          </w:p>
        </w:tc>
        <w:tc>
          <w:tcPr>
            <w:tcW w:w="200" w:type="pct"/>
            <w:hideMark/>
          </w:tcPr>
          <w:p w14:paraId="14A77D9B" w14:textId="77777777" w:rsidR="00F56ED7" w:rsidRPr="00E42444" w:rsidRDefault="00E42444" w:rsidP="00E42444">
            <w:pPr>
              <w:pStyle w:val="103"/>
              <w:rPr>
                <w:lang w:eastAsia="ru-RU"/>
              </w:rPr>
            </w:pPr>
            <w:r w:rsidRPr="00E42444">
              <w:rPr>
                <w:lang w:eastAsia="ru-RU"/>
              </w:rPr>
              <w:t>8732,4</w:t>
            </w:r>
          </w:p>
        </w:tc>
        <w:tc>
          <w:tcPr>
            <w:tcW w:w="201" w:type="pct"/>
            <w:hideMark/>
          </w:tcPr>
          <w:p w14:paraId="788A59C7" w14:textId="77777777" w:rsidR="00F56ED7" w:rsidRPr="00E42444" w:rsidRDefault="00E42444" w:rsidP="00E42444">
            <w:pPr>
              <w:pStyle w:val="103"/>
              <w:rPr>
                <w:lang w:eastAsia="ru-RU"/>
              </w:rPr>
            </w:pPr>
            <w:r w:rsidRPr="00E42444">
              <w:rPr>
                <w:lang w:eastAsia="ru-RU"/>
              </w:rPr>
              <w:t>8910,5</w:t>
            </w:r>
          </w:p>
        </w:tc>
        <w:tc>
          <w:tcPr>
            <w:tcW w:w="201" w:type="pct"/>
            <w:hideMark/>
          </w:tcPr>
          <w:p w14:paraId="6EA32984" w14:textId="77777777" w:rsidR="00F56ED7" w:rsidRPr="00E42444" w:rsidRDefault="00E42444" w:rsidP="00E42444">
            <w:pPr>
              <w:pStyle w:val="103"/>
              <w:rPr>
                <w:lang w:eastAsia="ru-RU"/>
              </w:rPr>
            </w:pPr>
            <w:r w:rsidRPr="00E42444">
              <w:rPr>
                <w:lang w:eastAsia="ru-RU"/>
              </w:rPr>
              <w:t>9092,2</w:t>
            </w:r>
          </w:p>
        </w:tc>
        <w:tc>
          <w:tcPr>
            <w:tcW w:w="201" w:type="pct"/>
            <w:hideMark/>
          </w:tcPr>
          <w:p w14:paraId="047CA178" w14:textId="77777777" w:rsidR="00F56ED7" w:rsidRPr="00E42444" w:rsidRDefault="00E42444" w:rsidP="00E42444">
            <w:pPr>
              <w:pStyle w:val="103"/>
              <w:rPr>
                <w:lang w:eastAsia="ru-RU"/>
              </w:rPr>
            </w:pPr>
            <w:r w:rsidRPr="00E42444">
              <w:rPr>
                <w:lang w:eastAsia="ru-RU"/>
              </w:rPr>
              <w:t>9277,5</w:t>
            </w:r>
          </w:p>
        </w:tc>
        <w:tc>
          <w:tcPr>
            <w:tcW w:w="201" w:type="pct"/>
            <w:hideMark/>
          </w:tcPr>
          <w:p w14:paraId="3C4B3D74" w14:textId="77777777" w:rsidR="00F56ED7" w:rsidRPr="00E42444" w:rsidRDefault="00E42444" w:rsidP="00E42444">
            <w:pPr>
              <w:pStyle w:val="103"/>
              <w:rPr>
                <w:lang w:eastAsia="ru-RU"/>
              </w:rPr>
            </w:pPr>
            <w:r w:rsidRPr="00E42444">
              <w:rPr>
                <w:lang w:eastAsia="ru-RU"/>
              </w:rPr>
              <w:t>9466,7</w:t>
            </w:r>
          </w:p>
        </w:tc>
      </w:tr>
      <w:tr w:rsidR="00E42444" w:rsidRPr="00E42444" w14:paraId="51DE0B27" w14:textId="77777777" w:rsidTr="00612D72">
        <w:trPr>
          <w:trHeight w:val="20"/>
        </w:trPr>
        <w:tc>
          <w:tcPr>
            <w:tcW w:w="133" w:type="pct"/>
            <w:hideMark/>
          </w:tcPr>
          <w:p w14:paraId="57A167A4" w14:textId="77777777" w:rsidR="00F56ED7" w:rsidRPr="00E42444" w:rsidRDefault="00E42444" w:rsidP="00E42444">
            <w:pPr>
              <w:pStyle w:val="103"/>
              <w:rPr>
                <w:lang w:eastAsia="ru-RU"/>
              </w:rPr>
            </w:pPr>
            <w:r w:rsidRPr="00E42444">
              <w:rPr>
                <w:lang w:eastAsia="ru-RU"/>
              </w:rPr>
              <w:t>3.2.</w:t>
            </w:r>
          </w:p>
        </w:tc>
        <w:tc>
          <w:tcPr>
            <w:tcW w:w="492" w:type="pct"/>
            <w:hideMark/>
          </w:tcPr>
          <w:p w14:paraId="6611D6FE" w14:textId="77777777" w:rsidR="00F56ED7" w:rsidRPr="00E42444" w:rsidRDefault="00E42444" w:rsidP="00E42444">
            <w:pPr>
              <w:pStyle w:val="103"/>
              <w:rPr>
                <w:lang w:eastAsia="ru-RU"/>
              </w:rPr>
            </w:pPr>
            <w:r w:rsidRPr="00E42444">
              <w:rPr>
                <w:lang w:eastAsia="ru-RU"/>
              </w:rPr>
              <w:t>Стоимость покупной электроэнергии</w:t>
            </w:r>
          </w:p>
        </w:tc>
        <w:tc>
          <w:tcPr>
            <w:tcW w:w="163" w:type="pct"/>
            <w:hideMark/>
          </w:tcPr>
          <w:p w14:paraId="5571B500"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06399BF8" w14:textId="77777777" w:rsidR="00F56ED7" w:rsidRPr="00E42444" w:rsidRDefault="00E42444" w:rsidP="00E42444">
            <w:pPr>
              <w:pStyle w:val="103"/>
              <w:rPr>
                <w:lang w:eastAsia="ru-RU"/>
              </w:rPr>
            </w:pPr>
            <w:r w:rsidRPr="00E42444">
              <w:rPr>
                <w:lang w:eastAsia="ru-RU"/>
              </w:rPr>
              <w:t> </w:t>
            </w:r>
          </w:p>
        </w:tc>
        <w:tc>
          <w:tcPr>
            <w:tcW w:w="201" w:type="pct"/>
            <w:noWrap/>
            <w:hideMark/>
          </w:tcPr>
          <w:p w14:paraId="6B2119D6" w14:textId="77777777" w:rsidR="00F56ED7" w:rsidRPr="00E42444" w:rsidRDefault="00E42444" w:rsidP="00E42444">
            <w:pPr>
              <w:pStyle w:val="103"/>
              <w:rPr>
                <w:lang w:eastAsia="ru-RU"/>
              </w:rPr>
            </w:pPr>
            <w:r w:rsidRPr="00E42444">
              <w:rPr>
                <w:lang w:eastAsia="ru-RU"/>
              </w:rPr>
              <w:t>32 612,9</w:t>
            </w:r>
          </w:p>
        </w:tc>
        <w:tc>
          <w:tcPr>
            <w:tcW w:w="201" w:type="pct"/>
            <w:noWrap/>
            <w:hideMark/>
          </w:tcPr>
          <w:p w14:paraId="6FE90F0A" w14:textId="77777777" w:rsidR="00F56ED7" w:rsidRPr="00E42444" w:rsidRDefault="00E42444" w:rsidP="00E42444">
            <w:pPr>
              <w:pStyle w:val="103"/>
              <w:rPr>
                <w:lang w:eastAsia="ru-RU"/>
              </w:rPr>
            </w:pPr>
            <w:r w:rsidRPr="00E42444">
              <w:rPr>
                <w:lang w:eastAsia="ru-RU"/>
              </w:rPr>
              <w:t>34 243,5</w:t>
            </w:r>
          </w:p>
        </w:tc>
        <w:tc>
          <w:tcPr>
            <w:tcW w:w="201" w:type="pct"/>
            <w:noWrap/>
            <w:hideMark/>
          </w:tcPr>
          <w:p w14:paraId="5AF2ECD7" w14:textId="77777777" w:rsidR="00F56ED7" w:rsidRPr="00E42444" w:rsidRDefault="00E42444" w:rsidP="00E42444">
            <w:pPr>
              <w:pStyle w:val="103"/>
              <w:rPr>
                <w:lang w:eastAsia="ru-RU"/>
              </w:rPr>
            </w:pPr>
            <w:r w:rsidRPr="00E42444">
              <w:rPr>
                <w:lang w:eastAsia="ru-RU"/>
              </w:rPr>
              <w:t>35 456,1</w:t>
            </w:r>
          </w:p>
        </w:tc>
        <w:tc>
          <w:tcPr>
            <w:tcW w:w="200" w:type="pct"/>
            <w:noWrap/>
            <w:hideMark/>
          </w:tcPr>
          <w:p w14:paraId="3474D7D6" w14:textId="77777777" w:rsidR="00F56ED7" w:rsidRPr="00E42444" w:rsidRDefault="00E42444" w:rsidP="00E42444">
            <w:pPr>
              <w:pStyle w:val="103"/>
              <w:rPr>
                <w:lang w:eastAsia="ru-RU"/>
              </w:rPr>
            </w:pPr>
            <w:r w:rsidRPr="00E42444">
              <w:rPr>
                <w:lang w:eastAsia="ru-RU"/>
              </w:rPr>
              <w:t>26 606,7</w:t>
            </w:r>
          </w:p>
        </w:tc>
        <w:tc>
          <w:tcPr>
            <w:tcW w:w="201" w:type="pct"/>
            <w:noWrap/>
            <w:hideMark/>
          </w:tcPr>
          <w:p w14:paraId="0188FD85" w14:textId="77777777" w:rsidR="00F56ED7" w:rsidRPr="00E42444" w:rsidRDefault="00E42444" w:rsidP="00E42444">
            <w:pPr>
              <w:pStyle w:val="103"/>
              <w:rPr>
                <w:lang w:eastAsia="ru-RU"/>
              </w:rPr>
            </w:pPr>
            <w:r w:rsidRPr="00E42444">
              <w:rPr>
                <w:lang w:eastAsia="ru-RU"/>
              </w:rPr>
              <w:t>27 429,9</w:t>
            </w:r>
          </w:p>
        </w:tc>
        <w:tc>
          <w:tcPr>
            <w:tcW w:w="201" w:type="pct"/>
            <w:noWrap/>
            <w:hideMark/>
          </w:tcPr>
          <w:p w14:paraId="7F728372" w14:textId="77777777" w:rsidR="00F56ED7" w:rsidRPr="00E42444" w:rsidRDefault="00E42444" w:rsidP="00E42444">
            <w:pPr>
              <w:pStyle w:val="103"/>
              <w:rPr>
                <w:lang w:eastAsia="ru-RU"/>
              </w:rPr>
            </w:pPr>
            <w:r w:rsidRPr="00E42444">
              <w:rPr>
                <w:lang w:eastAsia="ru-RU"/>
              </w:rPr>
              <w:t>28 229,7</w:t>
            </w:r>
          </w:p>
        </w:tc>
        <w:tc>
          <w:tcPr>
            <w:tcW w:w="201" w:type="pct"/>
            <w:noWrap/>
            <w:hideMark/>
          </w:tcPr>
          <w:p w14:paraId="6729AC17" w14:textId="77777777" w:rsidR="00F56ED7" w:rsidRPr="00E42444" w:rsidRDefault="00E42444" w:rsidP="00E42444">
            <w:pPr>
              <w:pStyle w:val="103"/>
              <w:rPr>
                <w:lang w:eastAsia="ru-RU"/>
              </w:rPr>
            </w:pPr>
            <w:r w:rsidRPr="00E42444">
              <w:rPr>
                <w:lang w:eastAsia="ru-RU"/>
              </w:rPr>
              <w:t>29 007,0</w:t>
            </w:r>
          </w:p>
        </w:tc>
        <w:tc>
          <w:tcPr>
            <w:tcW w:w="200" w:type="pct"/>
            <w:noWrap/>
            <w:hideMark/>
          </w:tcPr>
          <w:p w14:paraId="44BBE784" w14:textId="77777777" w:rsidR="00F56ED7" w:rsidRPr="00E42444" w:rsidRDefault="00E42444" w:rsidP="00E42444">
            <w:pPr>
              <w:pStyle w:val="103"/>
              <w:rPr>
                <w:lang w:eastAsia="ru-RU"/>
              </w:rPr>
            </w:pPr>
            <w:r w:rsidRPr="00E42444">
              <w:rPr>
                <w:lang w:eastAsia="ru-RU"/>
              </w:rPr>
              <w:t>29 768,4</w:t>
            </w:r>
          </w:p>
        </w:tc>
        <w:tc>
          <w:tcPr>
            <w:tcW w:w="201" w:type="pct"/>
            <w:noWrap/>
            <w:hideMark/>
          </w:tcPr>
          <w:p w14:paraId="77AD81C6" w14:textId="77777777" w:rsidR="00F56ED7" w:rsidRPr="00E42444" w:rsidRDefault="00E42444" w:rsidP="00E42444">
            <w:pPr>
              <w:pStyle w:val="103"/>
              <w:rPr>
                <w:lang w:eastAsia="ru-RU"/>
              </w:rPr>
            </w:pPr>
            <w:r w:rsidRPr="00E42444">
              <w:rPr>
                <w:lang w:eastAsia="ru-RU"/>
              </w:rPr>
              <w:t>30 505,7</w:t>
            </w:r>
          </w:p>
        </w:tc>
        <w:tc>
          <w:tcPr>
            <w:tcW w:w="201" w:type="pct"/>
            <w:noWrap/>
            <w:hideMark/>
          </w:tcPr>
          <w:p w14:paraId="56588C6E" w14:textId="77777777" w:rsidR="00F56ED7" w:rsidRPr="00E42444" w:rsidRDefault="00E42444" w:rsidP="00E42444">
            <w:pPr>
              <w:pStyle w:val="103"/>
              <w:rPr>
                <w:lang w:eastAsia="ru-RU"/>
              </w:rPr>
            </w:pPr>
            <w:r w:rsidRPr="00E42444">
              <w:rPr>
                <w:lang w:eastAsia="ru-RU"/>
              </w:rPr>
              <w:t>31 199,7</w:t>
            </w:r>
          </w:p>
        </w:tc>
        <w:tc>
          <w:tcPr>
            <w:tcW w:w="201" w:type="pct"/>
            <w:noWrap/>
            <w:hideMark/>
          </w:tcPr>
          <w:p w14:paraId="1E102969" w14:textId="77777777" w:rsidR="00F56ED7" w:rsidRPr="00E42444" w:rsidRDefault="00E42444" w:rsidP="00E42444">
            <w:pPr>
              <w:pStyle w:val="103"/>
              <w:rPr>
                <w:lang w:eastAsia="ru-RU"/>
              </w:rPr>
            </w:pPr>
            <w:r w:rsidRPr="00E42444">
              <w:rPr>
                <w:lang w:eastAsia="ru-RU"/>
              </w:rPr>
              <w:t>31 843,5</w:t>
            </w:r>
          </w:p>
        </w:tc>
        <w:tc>
          <w:tcPr>
            <w:tcW w:w="200" w:type="pct"/>
            <w:noWrap/>
            <w:hideMark/>
          </w:tcPr>
          <w:p w14:paraId="6D1165A0" w14:textId="77777777" w:rsidR="00F56ED7" w:rsidRPr="00E42444" w:rsidRDefault="00E42444" w:rsidP="00E42444">
            <w:pPr>
              <w:pStyle w:val="103"/>
              <w:rPr>
                <w:lang w:eastAsia="ru-RU"/>
              </w:rPr>
            </w:pPr>
            <w:r w:rsidRPr="00E42444">
              <w:rPr>
                <w:lang w:eastAsia="ru-RU"/>
              </w:rPr>
              <w:t>32 495,7</w:t>
            </w:r>
          </w:p>
        </w:tc>
        <w:tc>
          <w:tcPr>
            <w:tcW w:w="201" w:type="pct"/>
            <w:noWrap/>
            <w:hideMark/>
          </w:tcPr>
          <w:p w14:paraId="4F74AC13" w14:textId="77777777" w:rsidR="00F56ED7" w:rsidRPr="00E42444" w:rsidRDefault="00E42444" w:rsidP="00E42444">
            <w:pPr>
              <w:pStyle w:val="103"/>
              <w:rPr>
                <w:lang w:eastAsia="ru-RU"/>
              </w:rPr>
            </w:pPr>
            <w:r w:rsidRPr="00E42444">
              <w:rPr>
                <w:lang w:eastAsia="ru-RU"/>
              </w:rPr>
              <w:t>33 158,2</w:t>
            </w:r>
          </w:p>
        </w:tc>
        <w:tc>
          <w:tcPr>
            <w:tcW w:w="201" w:type="pct"/>
            <w:noWrap/>
            <w:hideMark/>
          </w:tcPr>
          <w:p w14:paraId="49FA45F8" w14:textId="77777777" w:rsidR="00F56ED7" w:rsidRPr="00E42444" w:rsidRDefault="00E42444" w:rsidP="00E42444">
            <w:pPr>
              <w:pStyle w:val="103"/>
              <w:rPr>
                <w:lang w:eastAsia="ru-RU"/>
              </w:rPr>
            </w:pPr>
            <w:r w:rsidRPr="00E42444">
              <w:rPr>
                <w:lang w:eastAsia="ru-RU"/>
              </w:rPr>
              <w:t>33 834,3</w:t>
            </w:r>
          </w:p>
        </w:tc>
        <w:tc>
          <w:tcPr>
            <w:tcW w:w="201" w:type="pct"/>
            <w:noWrap/>
            <w:hideMark/>
          </w:tcPr>
          <w:p w14:paraId="215B189B" w14:textId="77777777" w:rsidR="00F56ED7" w:rsidRPr="00E42444" w:rsidRDefault="00E42444" w:rsidP="00E42444">
            <w:pPr>
              <w:pStyle w:val="103"/>
              <w:rPr>
                <w:lang w:eastAsia="ru-RU"/>
              </w:rPr>
            </w:pPr>
            <w:r w:rsidRPr="00E42444">
              <w:rPr>
                <w:lang w:eastAsia="ru-RU"/>
              </w:rPr>
              <w:t>34 524,1</w:t>
            </w:r>
          </w:p>
        </w:tc>
        <w:tc>
          <w:tcPr>
            <w:tcW w:w="200" w:type="pct"/>
            <w:noWrap/>
            <w:hideMark/>
          </w:tcPr>
          <w:p w14:paraId="3ECBC029" w14:textId="77777777" w:rsidR="00F56ED7" w:rsidRPr="00E42444" w:rsidRDefault="00E42444" w:rsidP="00E42444">
            <w:pPr>
              <w:pStyle w:val="103"/>
              <w:rPr>
                <w:lang w:eastAsia="ru-RU"/>
              </w:rPr>
            </w:pPr>
            <w:r w:rsidRPr="00E42444">
              <w:rPr>
                <w:lang w:eastAsia="ru-RU"/>
              </w:rPr>
              <w:t>35 228,0</w:t>
            </w:r>
          </w:p>
        </w:tc>
        <w:tc>
          <w:tcPr>
            <w:tcW w:w="201" w:type="pct"/>
            <w:noWrap/>
            <w:hideMark/>
          </w:tcPr>
          <w:p w14:paraId="2997B42C" w14:textId="77777777" w:rsidR="00F56ED7" w:rsidRPr="00E42444" w:rsidRDefault="00E42444" w:rsidP="00E42444">
            <w:pPr>
              <w:pStyle w:val="103"/>
              <w:rPr>
                <w:lang w:eastAsia="ru-RU"/>
              </w:rPr>
            </w:pPr>
            <w:r w:rsidRPr="00E42444">
              <w:rPr>
                <w:lang w:eastAsia="ru-RU"/>
              </w:rPr>
              <w:t>35 946,3</w:t>
            </w:r>
          </w:p>
        </w:tc>
        <w:tc>
          <w:tcPr>
            <w:tcW w:w="201" w:type="pct"/>
            <w:noWrap/>
            <w:hideMark/>
          </w:tcPr>
          <w:p w14:paraId="3BE7B634" w14:textId="77777777" w:rsidR="00F56ED7" w:rsidRPr="00E42444" w:rsidRDefault="00E42444" w:rsidP="00E42444">
            <w:pPr>
              <w:pStyle w:val="103"/>
              <w:rPr>
                <w:lang w:eastAsia="ru-RU"/>
              </w:rPr>
            </w:pPr>
            <w:r w:rsidRPr="00E42444">
              <w:rPr>
                <w:lang w:eastAsia="ru-RU"/>
              </w:rPr>
              <w:t>36 679,2</w:t>
            </w:r>
          </w:p>
        </w:tc>
        <w:tc>
          <w:tcPr>
            <w:tcW w:w="201" w:type="pct"/>
            <w:noWrap/>
            <w:hideMark/>
          </w:tcPr>
          <w:p w14:paraId="4345C7E6" w14:textId="77777777" w:rsidR="00F56ED7" w:rsidRPr="00E42444" w:rsidRDefault="00E42444" w:rsidP="00E42444">
            <w:pPr>
              <w:pStyle w:val="103"/>
              <w:rPr>
                <w:lang w:eastAsia="ru-RU"/>
              </w:rPr>
            </w:pPr>
            <w:r w:rsidRPr="00E42444">
              <w:rPr>
                <w:lang w:eastAsia="ru-RU"/>
              </w:rPr>
              <w:t>37 427,0</w:t>
            </w:r>
          </w:p>
        </w:tc>
        <w:tc>
          <w:tcPr>
            <w:tcW w:w="201" w:type="pct"/>
            <w:noWrap/>
            <w:hideMark/>
          </w:tcPr>
          <w:p w14:paraId="6712A8AE" w14:textId="77777777" w:rsidR="00F56ED7" w:rsidRPr="00E42444" w:rsidRDefault="00E42444" w:rsidP="00E42444">
            <w:pPr>
              <w:pStyle w:val="103"/>
              <w:rPr>
                <w:lang w:eastAsia="ru-RU"/>
              </w:rPr>
            </w:pPr>
            <w:r w:rsidRPr="00E42444">
              <w:rPr>
                <w:lang w:eastAsia="ru-RU"/>
              </w:rPr>
              <w:t>38 190,1</w:t>
            </w:r>
          </w:p>
        </w:tc>
      </w:tr>
      <w:tr w:rsidR="00E42444" w:rsidRPr="00E42444" w14:paraId="7E789F27" w14:textId="77777777" w:rsidTr="00612D72">
        <w:trPr>
          <w:trHeight w:val="20"/>
        </w:trPr>
        <w:tc>
          <w:tcPr>
            <w:tcW w:w="133" w:type="pct"/>
            <w:hideMark/>
          </w:tcPr>
          <w:p w14:paraId="4E5EBF3E" w14:textId="77777777" w:rsidR="00F56ED7" w:rsidRPr="00E42444" w:rsidRDefault="00E42444" w:rsidP="00E42444">
            <w:pPr>
              <w:pStyle w:val="103"/>
              <w:rPr>
                <w:lang w:eastAsia="ru-RU"/>
              </w:rPr>
            </w:pPr>
            <w:r w:rsidRPr="00E42444">
              <w:rPr>
                <w:lang w:eastAsia="ru-RU"/>
              </w:rPr>
              <w:t> </w:t>
            </w:r>
          </w:p>
        </w:tc>
        <w:tc>
          <w:tcPr>
            <w:tcW w:w="492" w:type="pct"/>
            <w:hideMark/>
          </w:tcPr>
          <w:p w14:paraId="23DB92D4" w14:textId="77777777" w:rsidR="00F56ED7" w:rsidRPr="00E42444" w:rsidRDefault="00E42444" w:rsidP="00E42444">
            <w:pPr>
              <w:pStyle w:val="103"/>
              <w:rPr>
                <w:lang w:eastAsia="ru-RU"/>
              </w:rPr>
            </w:pPr>
            <w:r w:rsidRPr="00E42444">
              <w:rPr>
                <w:lang w:eastAsia="ru-RU"/>
              </w:rPr>
              <w:t>Объем потребляемой электроэнергии из внешней сети</w:t>
            </w:r>
          </w:p>
        </w:tc>
        <w:tc>
          <w:tcPr>
            <w:tcW w:w="163" w:type="pct"/>
            <w:hideMark/>
          </w:tcPr>
          <w:p w14:paraId="399C98AC" w14:textId="77777777" w:rsidR="00F56ED7" w:rsidRPr="00E42444" w:rsidRDefault="00E42444" w:rsidP="00E42444">
            <w:pPr>
              <w:pStyle w:val="103"/>
              <w:rPr>
                <w:lang w:eastAsia="ru-RU"/>
              </w:rPr>
            </w:pPr>
            <w:r w:rsidRPr="00E42444">
              <w:rPr>
                <w:lang w:eastAsia="ru-RU"/>
              </w:rPr>
              <w:t>тыс.кВт.ч</w:t>
            </w:r>
          </w:p>
        </w:tc>
        <w:tc>
          <w:tcPr>
            <w:tcW w:w="200" w:type="pct"/>
            <w:hideMark/>
          </w:tcPr>
          <w:p w14:paraId="4799C72A" w14:textId="77777777" w:rsidR="00F56ED7" w:rsidRPr="00E42444" w:rsidRDefault="00E42444" w:rsidP="00E42444">
            <w:pPr>
              <w:pStyle w:val="103"/>
              <w:rPr>
                <w:lang w:eastAsia="ru-RU"/>
              </w:rPr>
            </w:pPr>
            <w:r w:rsidRPr="00E42444">
              <w:rPr>
                <w:lang w:eastAsia="ru-RU"/>
              </w:rPr>
              <w:t> </w:t>
            </w:r>
          </w:p>
        </w:tc>
        <w:tc>
          <w:tcPr>
            <w:tcW w:w="201" w:type="pct"/>
            <w:noWrap/>
            <w:hideMark/>
          </w:tcPr>
          <w:p w14:paraId="717A7770" w14:textId="77777777" w:rsidR="00F56ED7" w:rsidRPr="00E42444" w:rsidRDefault="00E42444" w:rsidP="00E42444">
            <w:pPr>
              <w:pStyle w:val="103"/>
              <w:rPr>
                <w:lang w:eastAsia="ru-RU"/>
              </w:rPr>
            </w:pPr>
            <w:r w:rsidRPr="00E42444">
              <w:rPr>
                <w:lang w:eastAsia="ru-RU"/>
              </w:rPr>
              <w:t>4 685,6</w:t>
            </w:r>
          </w:p>
        </w:tc>
        <w:tc>
          <w:tcPr>
            <w:tcW w:w="201" w:type="pct"/>
            <w:noWrap/>
            <w:hideMark/>
          </w:tcPr>
          <w:p w14:paraId="0244F416" w14:textId="77777777" w:rsidR="00F56ED7" w:rsidRPr="00E42444" w:rsidRDefault="00E42444" w:rsidP="00E42444">
            <w:pPr>
              <w:pStyle w:val="103"/>
              <w:rPr>
                <w:lang w:eastAsia="ru-RU"/>
              </w:rPr>
            </w:pPr>
            <w:r w:rsidRPr="00E42444">
              <w:rPr>
                <w:lang w:eastAsia="ru-RU"/>
              </w:rPr>
              <w:t>4 685,6</w:t>
            </w:r>
          </w:p>
        </w:tc>
        <w:tc>
          <w:tcPr>
            <w:tcW w:w="201" w:type="pct"/>
            <w:noWrap/>
            <w:hideMark/>
          </w:tcPr>
          <w:p w14:paraId="2A548ECA" w14:textId="77777777" w:rsidR="00F56ED7" w:rsidRPr="00E42444" w:rsidRDefault="00E42444" w:rsidP="00E42444">
            <w:pPr>
              <w:pStyle w:val="103"/>
              <w:rPr>
                <w:lang w:eastAsia="ru-RU"/>
              </w:rPr>
            </w:pPr>
            <w:r w:rsidRPr="00E42444">
              <w:rPr>
                <w:lang w:eastAsia="ru-RU"/>
              </w:rPr>
              <w:t>4 685,6</w:t>
            </w:r>
          </w:p>
        </w:tc>
        <w:tc>
          <w:tcPr>
            <w:tcW w:w="200" w:type="pct"/>
            <w:noWrap/>
            <w:hideMark/>
          </w:tcPr>
          <w:p w14:paraId="08F6A7F7"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79966B45"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1A9E2D48"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413BD655" w14:textId="77777777" w:rsidR="00F56ED7" w:rsidRPr="00E42444" w:rsidRDefault="00E42444" w:rsidP="00E42444">
            <w:pPr>
              <w:pStyle w:val="103"/>
              <w:rPr>
                <w:lang w:eastAsia="ru-RU"/>
              </w:rPr>
            </w:pPr>
            <w:r w:rsidRPr="00E42444">
              <w:rPr>
                <w:lang w:eastAsia="ru-RU"/>
              </w:rPr>
              <w:t>3 403,3</w:t>
            </w:r>
          </w:p>
        </w:tc>
        <w:tc>
          <w:tcPr>
            <w:tcW w:w="200" w:type="pct"/>
            <w:noWrap/>
            <w:hideMark/>
          </w:tcPr>
          <w:p w14:paraId="2F9A570B"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4F0A0482"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4E5BBBF4"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3046597B" w14:textId="77777777" w:rsidR="00F56ED7" w:rsidRPr="00E42444" w:rsidRDefault="00E42444" w:rsidP="00E42444">
            <w:pPr>
              <w:pStyle w:val="103"/>
              <w:rPr>
                <w:lang w:eastAsia="ru-RU"/>
              </w:rPr>
            </w:pPr>
            <w:r w:rsidRPr="00E42444">
              <w:rPr>
                <w:lang w:eastAsia="ru-RU"/>
              </w:rPr>
              <w:t>3 403,3</w:t>
            </w:r>
          </w:p>
        </w:tc>
        <w:tc>
          <w:tcPr>
            <w:tcW w:w="200" w:type="pct"/>
            <w:noWrap/>
            <w:hideMark/>
          </w:tcPr>
          <w:p w14:paraId="15E3955C"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56E59D72"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41D61301"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4CA3D91E" w14:textId="77777777" w:rsidR="00F56ED7" w:rsidRPr="00E42444" w:rsidRDefault="00E42444" w:rsidP="00E42444">
            <w:pPr>
              <w:pStyle w:val="103"/>
              <w:rPr>
                <w:lang w:eastAsia="ru-RU"/>
              </w:rPr>
            </w:pPr>
            <w:r w:rsidRPr="00E42444">
              <w:rPr>
                <w:lang w:eastAsia="ru-RU"/>
              </w:rPr>
              <w:t>3 403,3</w:t>
            </w:r>
          </w:p>
        </w:tc>
        <w:tc>
          <w:tcPr>
            <w:tcW w:w="200" w:type="pct"/>
            <w:noWrap/>
            <w:hideMark/>
          </w:tcPr>
          <w:p w14:paraId="44CD1FE0"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0C4CB543"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75D2797E"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268BD2C8" w14:textId="77777777" w:rsidR="00F56ED7" w:rsidRPr="00E42444" w:rsidRDefault="00E42444" w:rsidP="00E42444">
            <w:pPr>
              <w:pStyle w:val="103"/>
              <w:rPr>
                <w:lang w:eastAsia="ru-RU"/>
              </w:rPr>
            </w:pPr>
            <w:r w:rsidRPr="00E42444">
              <w:rPr>
                <w:lang w:eastAsia="ru-RU"/>
              </w:rPr>
              <w:t>3 403,3</w:t>
            </w:r>
          </w:p>
        </w:tc>
        <w:tc>
          <w:tcPr>
            <w:tcW w:w="201" w:type="pct"/>
            <w:noWrap/>
            <w:hideMark/>
          </w:tcPr>
          <w:p w14:paraId="5D220DCF" w14:textId="77777777" w:rsidR="00F56ED7" w:rsidRPr="00E42444" w:rsidRDefault="00E42444" w:rsidP="00E42444">
            <w:pPr>
              <w:pStyle w:val="103"/>
              <w:rPr>
                <w:lang w:eastAsia="ru-RU"/>
              </w:rPr>
            </w:pPr>
            <w:r w:rsidRPr="00E42444">
              <w:rPr>
                <w:lang w:eastAsia="ru-RU"/>
              </w:rPr>
              <w:t>3 403,3</w:t>
            </w:r>
          </w:p>
        </w:tc>
      </w:tr>
      <w:tr w:rsidR="00E42444" w:rsidRPr="00E42444" w14:paraId="02583F7C" w14:textId="77777777" w:rsidTr="00612D72">
        <w:trPr>
          <w:trHeight w:val="20"/>
        </w:trPr>
        <w:tc>
          <w:tcPr>
            <w:tcW w:w="133" w:type="pct"/>
            <w:hideMark/>
          </w:tcPr>
          <w:p w14:paraId="747E9D04" w14:textId="77777777" w:rsidR="00F56ED7" w:rsidRPr="00E42444" w:rsidRDefault="00E42444" w:rsidP="00E42444">
            <w:pPr>
              <w:pStyle w:val="103"/>
              <w:rPr>
                <w:lang w:eastAsia="ru-RU"/>
              </w:rPr>
            </w:pPr>
            <w:r w:rsidRPr="00E42444">
              <w:rPr>
                <w:lang w:eastAsia="ru-RU"/>
              </w:rPr>
              <w:t> </w:t>
            </w:r>
          </w:p>
        </w:tc>
        <w:tc>
          <w:tcPr>
            <w:tcW w:w="492" w:type="pct"/>
            <w:hideMark/>
          </w:tcPr>
          <w:p w14:paraId="385A9A6A" w14:textId="77777777" w:rsidR="00F56ED7" w:rsidRPr="00E42444" w:rsidRDefault="00E42444" w:rsidP="00E42444">
            <w:pPr>
              <w:pStyle w:val="103"/>
              <w:rPr>
                <w:lang w:eastAsia="ru-RU"/>
              </w:rPr>
            </w:pPr>
            <w:r w:rsidRPr="00E42444">
              <w:rPr>
                <w:lang w:eastAsia="ru-RU"/>
              </w:rPr>
              <w:t>Удельный расход электроэнергии</w:t>
            </w:r>
          </w:p>
        </w:tc>
        <w:tc>
          <w:tcPr>
            <w:tcW w:w="163" w:type="pct"/>
            <w:hideMark/>
          </w:tcPr>
          <w:p w14:paraId="06E2A702" w14:textId="77777777" w:rsidR="00F56ED7" w:rsidRPr="00E42444" w:rsidRDefault="00E42444" w:rsidP="00E42444">
            <w:pPr>
              <w:pStyle w:val="103"/>
              <w:rPr>
                <w:lang w:eastAsia="ru-RU"/>
              </w:rPr>
            </w:pPr>
            <w:r w:rsidRPr="00E42444">
              <w:rPr>
                <w:lang w:eastAsia="ru-RU"/>
              </w:rPr>
              <w:t>кВтч/Гкал</w:t>
            </w:r>
          </w:p>
        </w:tc>
        <w:tc>
          <w:tcPr>
            <w:tcW w:w="200" w:type="pct"/>
            <w:hideMark/>
          </w:tcPr>
          <w:p w14:paraId="402DAAAE" w14:textId="77777777" w:rsidR="00F56ED7" w:rsidRPr="00E42444" w:rsidRDefault="00E42444" w:rsidP="00E42444">
            <w:pPr>
              <w:pStyle w:val="103"/>
              <w:rPr>
                <w:lang w:eastAsia="ru-RU"/>
              </w:rPr>
            </w:pPr>
            <w:r w:rsidRPr="00E42444">
              <w:rPr>
                <w:lang w:eastAsia="ru-RU"/>
              </w:rPr>
              <w:t>34,2</w:t>
            </w:r>
          </w:p>
        </w:tc>
        <w:tc>
          <w:tcPr>
            <w:tcW w:w="201" w:type="pct"/>
            <w:hideMark/>
          </w:tcPr>
          <w:p w14:paraId="32F99C78" w14:textId="77777777" w:rsidR="00F56ED7" w:rsidRPr="00E42444" w:rsidRDefault="00E42444" w:rsidP="00E42444">
            <w:pPr>
              <w:pStyle w:val="103"/>
              <w:rPr>
                <w:lang w:eastAsia="ru-RU"/>
              </w:rPr>
            </w:pPr>
            <w:r w:rsidRPr="00E42444">
              <w:rPr>
                <w:lang w:eastAsia="ru-RU"/>
              </w:rPr>
              <w:t>34,2</w:t>
            </w:r>
          </w:p>
        </w:tc>
        <w:tc>
          <w:tcPr>
            <w:tcW w:w="201" w:type="pct"/>
            <w:hideMark/>
          </w:tcPr>
          <w:p w14:paraId="2CF47778" w14:textId="77777777" w:rsidR="00F56ED7" w:rsidRPr="00E42444" w:rsidRDefault="00E42444" w:rsidP="00E42444">
            <w:pPr>
              <w:pStyle w:val="103"/>
              <w:rPr>
                <w:lang w:eastAsia="ru-RU"/>
              </w:rPr>
            </w:pPr>
            <w:r w:rsidRPr="00E42444">
              <w:rPr>
                <w:lang w:eastAsia="ru-RU"/>
              </w:rPr>
              <w:t>34,2</w:t>
            </w:r>
          </w:p>
        </w:tc>
        <w:tc>
          <w:tcPr>
            <w:tcW w:w="201" w:type="pct"/>
            <w:hideMark/>
          </w:tcPr>
          <w:p w14:paraId="39980232" w14:textId="77777777" w:rsidR="00F56ED7" w:rsidRPr="00E42444" w:rsidRDefault="00E42444" w:rsidP="00E42444">
            <w:pPr>
              <w:pStyle w:val="103"/>
              <w:rPr>
                <w:lang w:eastAsia="ru-RU"/>
              </w:rPr>
            </w:pPr>
            <w:r w:rsidRPr="00E42444">
              <w:rPr>
                <w:lang w:eastAsia="ru-RU"/>
              </w:rPr>
              <w:t>34,2</w:t>
            </w:r>
          </w:p>
        </w:tc>
        <w:tc>
          <w:tcPr>
            <w:tcW w:w="200" w:type="pct"/>
            <w:hideMark/>
          </w:tcPr>
          <w:p w14:paraId="17991C92" w14:textId="77777777" w:rsidR="00F56ED7" w:rsidRPr="00E42444" w:rsidRDefault="00E42444" w:rsidP="00E42444">
            <w:pPr>
              <w:pStyle w:val="103"/>
              <w:rPr>
                <w:lang w:eastAsia="ru-RU"/>
              </w:rPr>
            </w:pPr>
            <w:r w:rsidRPr="00E42444">
              <w:rPr>
                <w:lang w:eastAsia="ru-RU"/>
              </w:rPr>
              <w:t>21,6</w:t>
            </w:r>
          </w:p>
        </w:tc>
        <w:tc>
          <w:tcPr>
            <w:tcW w:w="201" w:type="pct"/>
            <w:hideMark/>
          </w:tcPr>
          <w:p w14:paraId="67E9CFCC" w14:textId="77777777" w:rsidR="00F56ED7" w:rsidRPr="00E42444" w:rsidRDefault="00E42444" w:rsidP="00E42444">
            <w:pPr>
              <w:pStyle w:val="103"/>
              <w:rPr>
                <w:lang w:eastAsia="ru-RU"/>
              </w:rPr>
            </w:pPr>
            <w:r w:rsidRPr="00E42444">
              <w:rPr>
                <w:lang w:eastAsia="ru-RU"/>
              </w:rPr>
              <w:t>21,6</w:t>
            </w:r>
          </w:p>
        </w:tc>
        <w:tc>
          <w:tcPr>
            <w:tcW w:w="201" w:type="pct"/>
            <w:hideMark/>
          </w:tcPr>
          <w:p w14:paraId="0FD5BF3F" w14:textId="77777777" w:rsidR="00F56ED7" w:rsidRPr="00E42444" w:rsidRDefault="00E42444" w:rsidP="00E42444">
            <w:pPr>
              <w:pStyle w:val="103"/>
              <w:rPr>
                <w:lang w:eastAsia="ru-RU"/>
              </w:rPr>
            </w:pPr>
            <w:r w:rsidRPr="00E42444">
              <w:rPr>
                <w:lang w:eastAsia="ru-RU"/>
              </w:rPr>
              <w:t>21,6</w:t>
            </w:r>
          </w:p>
        </w:tc>
        <w:tc>
          <w:tcPr>
            <w:tcW w:w="201" w:type="pct"/>
            <w:hideMark/>
          </w:tcPr>
          <w:p w14:paraId="16168A36" w14:textId="77777777" w:rsidR="00F56ED7" w:rsidRPr="00E42444" w:rsidRDefault="00E42444" w:rsidP="00E42444">
            <w:pPr>
              <w:pStyle w:val="103"/>
              <w:rPr>
                <w:lang w:eastAsia="ru-RU"/>
              </w:rPr>
            </w:pPr>
            <w:r w:rsidRPr="00E42444">
              <w:rPr>
                <w:lang w:eastAsia="ru-RU"/>
              </w:rPr>
              <w:t>21,6</w:t>
            </w:r>
          </w:p>
        </w:tc>
        <w:tc>
          <w:tcPr>
            <w:tcW w:w="200" w:type="pct"/>
            <w:hideMark/>
          </w:tcPr>
          <w:p w14:paraId="79C1078A" w14:textId="77777777" w:rsidR="00F56ED7" w:rsidRPr="00E42444" w:rsidRDefault="00E42444" w:rsidP="00E42444">
            <w:pPr>
              <w:pStyle w:val="103"/>
              <w:rPr>
                <w:lang w:eastAsia="ru-RU"/>
              </w:rPr>
            </w:pPr>
            <w:r w:rsidRPr="00E42444">
              <w:rPr>
                <w:lang w:eastAsia="ru-RU"/>
              </w:rPr>
              <w:t>21,6</w:t>
            </w:r>
          </w:p>
        </w:tc>
        <w:tc>
          <w:tcPr>
            <w:tcW w:w="201" w:type="pct"/>
            <w:hideMark/>
          </w:tcPr>
          <w:p w14:paraId="7D4B35BC" w14:textId="77777777" w:rsidR="00F56ED7" w:rsidRPr="00E42444" w:rsidRDefault="00E42444" w:rsidP="00E42444">
            <w:pPr>
              <w:pStyle w:val="103"/>
              <w:rPr>
                <w:lang w:eastAsia="ru-RU"/>
              </w:rPr>
            </w:pPr>
            <w:r w:rsidRPr="00E42444">
              <w:rPr>
                <w:lang w:eastAsia="ru-RU"/>
              </w:rPr>
              <w:t>21,6</w:t>
            </w:r>
          </w:p>
        </w:tc>
        <w:tc>
          <w:tcPr>
            <w:tcW w:w="201" w:type="pct"/>
            <w:hideMark/>
          </w:tcPr>
          <w:p w14:paraId="49597032" w14:textId="77777777" w:rsidR="00F56ED7" w:rsidRPr="00E42444" w:rsidRDefault="00E42444" w:rsidP="00E42444">
            <w:pPr>
              <w:pStyle w:val="103"/>
              <w:rPr>
                <w:lang w:eastAsia="ru-RU"/>
              </w:rPr>
            </w:pPr>
            <w:r w:rsidRPr="00E42444">
              <w:rPr>
                <w:lang w:eastAsia="ru-RU"/>
              </w:rPr>
              <w:t>21,6</w:t>
            </w:r>
          </w:p>
        </w:tc>
        <w:tc>
          <w:tcPr>
            <w:tcW w:w="201" w:type="pct"/>
            <w:hideMark/>
          </w:tcPr>
          <w:p w14:paraId="07321498" w14:textId="77777777" w:rsidR="00F56ED7" w:rsidRPr="00E42444" w:rsidRDefault="00E42444" w:rsidP="00E42444">
            <w:pPr>
              <w:pStyle w:val="103"/>
              <w:rPr>
                <w:lang w:eastAsia="ru-RU"/>
              </w:rPr>
            </w:pPr>
            <w:r w:rsidRPr="00E42444">
              <w:rPr>
                <w:lang w:eastAsia="ru-RU"/>
              </w:rPr>
              <w:t>21,6</w:t>
            </w:r>
          </w:p>
        </w:tc>
        <w:tc>
          <w:tcPr>
            <w:tcW w:w="200" w:type="pct"/>
            <w:hideMark/>
          </w:tcPr>
          <w:p w14:paraId="274CCA4F" w14:textId="77777777" w:rsidR="00F56ED7" w:rsidRPr="00E42444" w:rsidRDefault="00E42444" w:rsidP="00E42444">
            <w:pPr>
              <w:pStyle w:val="103"/>
              <w:rPr>
                <w:lang w:eastAsia="ru-RU"/>
              </w:rPr>
            </w:pPr>
            <w:r w:rsidRPr="00E42444">
              <w:rPr>
                <w:lang w:eastAsia="ru-RU"/>
              </w:rPr>
              <w:t>21,6</w:t>
            </w:r>
          </w:p>
        </w:tc>
        <w:tc>
          <w:tcPr>
            <w:tcW w:w="201" w:type="pct"/>
            <w:hideMark/>
          </w:tcPr>
          <w:p w14:paraId="47FA104A" w14:textId="77777777" w:rsidR="00F56ED7" w:rsidRPr="00E42444" w:rsidRDefault="00E42444" w:rsidP="00E42444">
            <w:pPr>
              <w:pStyle w:val="103"/>
              <w:rPr>
                <w:lang w:eastAsia="ru-RU"/>
              </w:rPr>
            </w:pPr>
            <w:r w:rsidRPr="00E42444">
              <w:rPr>
                <w:lang w:eastAsia="ru-RU"/>
              </w:rPr>
              <w:t>21,6</w:t>
            </w:r>
          </w:p>
        </w:tc>
        <w:tc>
          <w:tcPr>
            <w:tcW w:w="201" w:type="pct"/>
            <w:hideMark/>
          </w:tcPr>
          <w:p w14:paraId="5F4FCDAF" w14:textId="77777777" w:rsidR="00F56ED7" w:rsidRPr="00E42444" w:rsidRDefault="00E42444" w:rsidP="00E42444">
            <w:pPr>
              <w:pStyle w:val="103"/>
              <w:rPr>
                <w:lang w:eastAsia="ru-RU"/>
              </w:rPr>
            </w:pPr>
            <w:r w:rsidRPr="00E42444">
              <w:rPr>
                <w:lang w:eastAsia="ru-RU"/>
              </w:rPr>
              <w:t>21,6</w:t>
            </w:r>
          </w:p>
        </w:tc>
        <w:tc>
          <w:tcPr>
            <w:tcW w:w="201" w:type="pct"/>
            <w:hideMark/>
          </w:tcPr>
          <w:p w14:paraId="13929482" w14:textId="77777777" w:rsidR="00F56ED7" w:rsidRPr="00E42444" w:rsidRDefault="00E42444" w:rsidP="00E42444">
            <w:pPr>
              <w:pStyle w:val="103"/>
              <w:rPr>
                <w:lang w:eastAsia="ru-RU"/>
              </w:rPr>
            </w:pPr>
            <w:r w:rsidRPr="00E42444">
              <w:rPr>
                <w:lang w:eastAsia="ru-RU"/>
              </w:rPr>
              <w:t>21,6</w:t>
            </w:r>
          </w:p>
        </w:tc>
        <w:tc>
          <w:tcPr>
            <w:tcW w:w="200" w:type="pct"/>
            <w:hideMark/>
          </w:tcPr>
          <w:p w14:paraId="79580236" w14:textId="77777777" w:rsidR="00F56ED7" w:rsidRPr="00E42444" w:rsidRDefault="00E42444" w:rsidP="00E42444">
            <w:pPr>
              <w:pStyle w:val="103"/>
              <w:rPr>
                <w:lang w:eastAsia="ru-RU"/>
              </w:rPr>
            </w:pPr>
            <w:r w:rsidRPr="00E42444">
              <w:rPr>
                <w:lang w:eastAsia="ru-RU"/>
              </w:rPr>
              <w:t>21,6</w:t>
            </w:r>
          </w:p>
        </w:tc>
        <w:tc>
          <w:tcPr>
            <w:tcW w:w="201" w:type="pct"/>
            <w:hideMark/>
          </w:tcPr>
          <w:p w14:paraId="4059BA4B" w14:textId="77777777" w:rsidR="00F56ED7" w:rsidRPr="00E42444" w:rsidRDefault="00E42444" w:rsidP="00E42444">
            <w:pPr>
              <w:pStyle w:val="103"/>
              <w:rPr>
                <w:lang w:eastAsia="ru-RU"/>
              </w:rPr>
            </w:pPr>
            <w:r w:rsidRPr="00E42444">
              <w:rPr>
                <w:lang w:eastAsia="ru-RU"/>
              </w:rPr>
              <w:t>21,6</w:t>
            </w:r>
          </w:p>
        </w:tc>
        <w:tc>
          <w:tcPr>
            <w:tcW w:w="201" w:type="pct"/>
            <w:hideMark/>
          </w:tcPr>
          <w:p w14:paraId="4D4C9FA5" w14:textId="77777777" w:rsidR="00F56ED7" w:rsidRPr="00E42444" w:rsidRDefault="00E42444" w:rsidP="00E42444">
            <w:pPr>
              <w:pStyle w:val="103"/>
              <w:rPr>
                <w:lang w:eastAsia="ru-RU"/>
              </w:rPr>
            </w:pPr>
            <w:r w:rsidRPr="00E42444">
              <w:rPr>
                <w:lang w:eastAsia="ru-RU"/>
              </w:rPr>
              <w:t>21,6</w:t>
            </w:r>
          </w:p>
        </w:tc>
        <w:tc>
          <w:tcPr>
            <w:tcW w:w="201" w:type="pct"/>
            <w:hideMark/>
          </w:tcPr>
          <w:p w14:paraId="0F9552F6" w14:textId="77777777" w:rsidR="00F56ED7" w:rsidRPr="00E42444" w:rsidRDefault="00E42444" w:rsidP="00E42444">
            <w:pPr>
              <w:pStyle w:val="103"/>
              <w:rPr>
                <w:lang w:eastAsia="ru-RU"/>
              </w:rPr>
            </w:pPr>
            <w:r w:rsidRPr="00E42444">
              <w:rPr>
                <w:lang w:eastAsia="ru-RU"/>
              </w:rPr>
              <w:t>21,6</w:t>
            </w:r>
          </w:p>
        </w:tc>
        <w:tc>
          <w:tcPr>
            <w:tcW w:w="201" w:type="pct"/>
            <w:hideMark/>
          </w:tcPr>
          <w:p w14:paraId="6E9C6EEC" w14:textId="77777777" w:rsidR="00F56ED7" w:rsidRPr="00E42444" w:rsidRDefault="00E42444" w:rsidP="00E42444">
            <w:pPr>
              <w:pStyle w:val="103"/>
              <w:rPr>
                <w:lang w:eastAsia="ru-RU"/>
              </w:rPr>
            </w:pPr>
            <w:r w:rsidRPr="00E42444">
              <w:rPr>
                <w:lang w:eastAsia="ru-RU"/>
              </w:rPr>
              <w:t>21,6</w:t>
            </w:r>
          </w:p>
        </w:tc>
      </w:tr>
      <w:tr w:rsidR="00E42444" w:rsidRPr="00E42444" w14:paraId="2060D22D" w14:textId="77777777" w:rsidTr="00612D72">
        <w:trPr>
          <w:trHeight w:val="20"/>
        </w:trPr>
        <w:tc>
          <w:tcPr>
            <w:tcW w:w="133" w:type="pct"/>
            <w:hideMark/>
          </w:tcPr>
          <w:p w14:paraId="0E883352" w14:textId="77777777" w:rsidR="00F56ED7" w:rsidRPr="00E42444" w:rsidRDefault="00E42444" w:rsidP="00E42444">
            <w:pPr>
              <w:pStyle w:val="103"/>
              <w:rPr>
                <w:lang w:eastAsia="ru-RU"/>
              </w:rPr>
            </w:pPr>
            <w:r w:rsidRPr="00E42444">
              <w:rPr>
                <w:lang w:eastAsia="ru-RU"/>
              </w:rPr>
              <w:t> </w:t>
            </w:r>
          </w:p>
        </w:tc>
        <w:tc>
          <w:tcPr>
            <w:tcW w:w="492" w:type="pct"/>
            <w:hideMark/>
          </w:tcPr>
          <w:p w14:paraId="1A2577E8" w14:textId="77777777" w:rsidR="00F56ED7" w:rsidRPr="00E42444" w:rsidRDefault="00E42444" w:rsidP="00E42444">
            <w:pPr>
              <w:pStyle w:val="103"/>
              <w:rPr>
                <w:lang w:eastAsia="ru-RU"/>
              </w:rPr>
            </w:pPr>
            <w:r w:rsidRPr="00E42444">
              <w:rPr>
                <w:lang w:eastAsia="ru-RU"/>
              </w:rPr>
              <w:t>Цена на электроэнергию</w:t>
            </w:r>
          </w:p>
        </w:tc>
        <w:tc>
          <w:tcPr>
            <w:tcW w:w="163" w:type="pct"/>
            <w:hideMark/>
          </w:tcPr>
          <w:p w14:paraId="2A75C2B8" w14:textId="77777777" w:rsidR="00F56ED7" w:rsidRPr="00E42444" w:rsidRDefault="00E42444" w:rsidP="00E42444">
            <w:pPr>
              <w:pStyle w:val="103"/>
              <w:rPr>
                <w:lang w:eastAsia="ru-RU"/>
              </w:rPr>
            </w:pPr>
            <w:r w:rsidRPr="00E42444">
              <w:rPr>
                <w:lang w:eastAsia="ru-RU"/>
              </w:rPr>
              <w:t>руб./МВт*ч</w:t>
            </w:r>
          </w:p>
        </w:tc>
        <w:tc>
          <w:tcPr>
            <w:tcW w:w="200" w:type="pct"/>
            <w:hideMark/>
          </w:tcPr>
          <w:p w14:paraId="02BBD29B" w14:textId="77777777" w:rsidR="00F56ED7" w:rsidRPr="00E42444" w:rsidRDefault="00E42444" w:rsidP="00E42444">
            <w:pPr>
              <w:pStyle w:val="103"/>
              <w:rPr>
                <w:lang w:eastAsia="ru-RU"/>
              </w:rPr>
            </w:pPr>
            <w:r w:rsidRPr="00E42444">
              <w:rPr>
                <w:lang w:eastAsia="ru-RU"/>
              </w:rPr>
              <w:t> </w:t>
            </w:r>
          </w:p>
        </w:tc>
        <w:tc>
          <w:tcPr>
            <w:tcW w:w="201" w:type="pct"/>
            <w:hideMark/>
          </w:tcPr>
          <w:p w14:paraId="7A8B3BE7" w14:textId="77777777" w:rsidR="00F56ED7" w:rsidRPr="00E42444" w:rsidRDefault="00E42444" w:rsidP="00E42444">
            <w:pPr>
              <w:pStyle w:val="103"/>
              <w:rPr>
                <w:lang w:eastAsia="ru-RU"/>
              </w:rPr>
            </w:pPr>
            <w:r w:rsidRPr="00E42444">
              <w:rPr>
                <w:lang w:eastAsia="ru-RU"/>
              </w:rPr>
              <w:t>6960,2</w:t>
            </w:r>
          </w:p>
        </w:tc>
        <w:tc>
          <w:tcPr>
            <w:tcW w:w="201" w:type="pct"/>
            <w:hideMark/>
          </w:tcPr>
          <w:p w14:paraId="4A860495" w14:textId="77777777" w:rsidR="00F56ED7" w:rsidRPr="00E42444" w:rsidRDefault="00E42444" w:rsidP="00E42444">
            <w:pPr>
              <w:pStyle w:val="103"/>
              <w:rPr>
                <w:lang w:eastAsia="ru-RU"/>
              </w:rPr>
            </w:pPr>
            <w:r w:rsidRPr="00E42444">
              <w:rPr>
                <w:lang w:eastAsia="ru-RU"/>
              </w:rPr>
              <w:t>7308,2</w:t>
            </w:r>
          </w:p>
        </w:tc>
        <w:tc>
          <w:tcPr>
            <w:tcW w:w="201" w:type="pct"/>
            <w:hideMark/>
          </w:tcPr>
          <w:p w14:paraId="126A95AF" w14:textId="77777777" w:rsidR="00F56ED7" w:rsidRPr="00E42444" w:rsidRDefault="00E42444" w:rsidP="00E42444">
            <w:pPr>
              <w:pStyle w:val="103"/>
              <w:rPr>
                <w:lang w:eastAsia="ru-RU"/>
              </w:rPr>
            </w:pPr>
            <w:r w:rsidRPr="00E42444">
              <w:rPr>
                <w:lang w:eastAsia="ru-RU"/>
              </w:rPr>
              <w:t>7567,0</w:t>
            </w:r>
          </w:p>
        </w:tc>
        <w:tc>
          <w:tcPr>
            <w:tcW w:w="200" w:type="pct"/>
            <w:hideMark/>
          </w:tcPr>
          <w:p w14:paraId="1DFD0DFA" w14:textId="77777777" w:rsidR="00F56ED7" w:rsidRPr="00E42444" w:rsidRDefault="00E42444" w:rsidP="00E42444">
            <w:pPr>
              <w:pStyle w:val="103"/>
              <w:rPr>
                <w:lang w:eastAsia="ru-RU"/>
              </w:rPr>
            </w:pPr>
            <w:r w:rsidRPr="00E42444">
              <w:rPr>
                <w:lang w:eastAsia="ru-RU"/>
              </w:rPr>
              <w:t>7818,0</w:t>
            </w:r>
          </w:p>
        </w:tc>
        <w:tc>
          <w:tcPr>
            <w:tcW w:w="201" w:type="pct"/>
            <w:hideMark/>
          </w:tcPr>
          <w:p w14:paraId="100DFA87" w14:textId="77777777" w:rsidR="00F56ED7" w:rsidRPr="00E42444" w:rsidRDefault="00E42444" w:rsidP="00E42444">
            <w:pPr>
              <w:pStyle w:val="103"/>
              <w:rPr>
                <w:lang w:eastAsia="ru-RU"/>
              </w:rPr>
            </w:pPr>
            <w:r w:rsidRPr="00E42444">
              <w:rPr>
                <w:lang w:eastAsia="ru-RU"/>
              </w:rPr>
              <w:t>8059,8</w:t>
            </w:r>
          </w:p>
        </w:tc>
        <w:tc>
          <w:tcPr>
            <w:tcW w:w="201" w:type="pct"/>
            <w:hideMark/>
          </w:tcPr>
          <w:p w14:paraId="0350C432" w14:textId="77777777" w:rsidR="00F56ED7" w:rsidRPr="00E42444" w:rsidRDefault="00E42444" w:rsidP="00E42444">
            <w:pPr>
              <w:pStyle w:val="103"/>
              <w:rPr>
                <w:lang w:eastAsia="ru-RU"/>
              </w:rPr>
            </w:pPr>
            <w:r w:rsidRPr="00E42444">
              <w:rPr>
                <w:lang w:eastAsia="ru-RU"/>
              </w:rPr>
              <w:t>8294,9</w:t>
            </w:r>
          </w:p>
        </w:tc>
        <w:tc>
          <w:tcPr>
            <w:tcW w:w="201" w:type="pct"/>
            <w:hideMark/>
          </w:tcPr>
          <w:p w14:paraId="4C8359A7" w14:textId="77777777" w:rsidR="00F56ED7" w:rsidRPr="00E42444" w:rsidRDefault="00E42444" w:rsidP="00E42444">
            <w:pPr>
              <w:pStyle w:val="103"/>
              <w:rPr>
                <w:lang w:eastAsia="ru-RU"/>
              </w:rPr>
            </w:pPr>
            <w:r w:rsidRPr="00E42444">
              <w:rPr>
                <w:lang w:eastAsia="ru-RU"/>
              </w:rPr>
              <w:t>8523,2</w:t>
            </w:r>
          </w:p>
        </w:tc>
        <w:tc>
          <w:tcPr>
            <w:tcW w:w="200" w:type="pct"/>
            <w:hideMark/>
          </w:tcPr>
          <w:p w14:paraId="66132AF1" w14:textId="77777777" w:rsidR="00F56ED7" w:rsidRPr="00E42444" w:rsidRDefault="00E42444" w:rsidP="00E42444">
            <w:pPr>
              <w:pStyle w:val="103"/>
              <w:rPr>
                <w:lang w:eastAsia="ru-RU"/>
              </w:rPr>
            </w:pPr>
            <w:r w:rsidRPr="00E42444">
              <w:rPr>
                <w:lang w:eastAsia="ru-RU"/>
              </w:rPr>
              <w:t>8747,0</w:t>
            </w:r>
          </w:p>
        </w:tc>
        <w:tc>
          <w:tcPr>
            <w:tcW w:w="201" w:type="pct"/>
            <w:hideMark/>
          </w:tcPr>
          <w:p w14:paraId="08635724" w14:textId="77777777" w:rsidR="00F56ED7" w:rsidRPr="00E42444" w:rsidRDefault="00E42444" w:rsidP="00E42444">
            <w:pPr>
              <w:pStyle w:val="103"/>
              <w:rPr>
                <w:lang w:eastAsia="ru-RU"/>
              </w:rPr>
            </w:pPr>
            <w:r w:rsidRPr="00E42444">
              <w:rPr>
                <w:lang w:eastAsia="ru-RU"/>
              </w:rPr>
              <w:t>8963,6</w:t>
            </w:r>
          </w:p>
        </w:tc>
        <w:tc>
          <w:tcPr>
            <w:tcW w:w="201" w:type="pct"/>
            <w:hideMark/>
          </w:tcPr>
          <w:p w14:paraId="6612AFA8" w14:textId="77777777" w:rsidR="00F56ED7" w:rsidRPr="00E42444" w:rsidRDefault="00E42444" w:rsidP="00E42444">
            <w:pPr>
              <w:pStyle w:val="103"/>
              <w:rPr>
                <w:lang w:eastAsia="ru-RU"/>
              </w:rPr>
            </w:pPr>
            <w:r w:rsidRPr="00E42444">
              <w:rPr>
                <w:lang w:eastAsia="ru-RU"/>
              </w:rPr>
              <w:t>9167,5</w:t>
            </w:r>
          </w:p>
        </w:tc>
        <w:tc>
          <w:tcPr>
            <w:tcW w:w="201" w:type="pct"/>
            <w:hideMark/>
          </w:tcPr>
          <w:p w14:paraId="75E9A6FB" w14:textId="77777777" w:rsidR="00F56ED7" w:rsidRPr="00E42444" w:rsidRDefault="00E42444" w:rsidP="00E42444">
            <w:pPr>
              <w:pStyle w:val="103"/>
              <w:rPr>
                <w:lang w:eastAsia="ru-RU"/>
              </w:rPr>
            </w:pPr>
            <w:r w:rsidRPr="00E42444">
              <w:rPr>
                <w:lang w:eastAsia="ru-RU"/>
              </w:rPr>
              <w:t>9356,7</w:t>
            </w:r>
          </w:p>
        </w:tc>
        <w:tc>
          <w:tcPr>
            <w:tcW w:w="200" w:type="pct"/>
            <w:hideMark/>
          </w:tcPr>
          <w:p w14:paraId="1FB7DB0E" w14:textId="77777777" w:rsidR="00F56ED7" w:rsidRPr="00E42444" w:rsidRDefault="00E42444" w:rsidP="00E42444">
            <w:pPr>
              <w:pStyle w:val="103"/>
              <w:rPr>
                <w:lang w:eastAsia="ru-RU"/>
              </w:rPr>
            </w:pPr>
            <w:r w:rsidRPr="00E42444">
              <w:rPr>
                <w:lang w:eastAsia="ru-RU"/>
              </w:rPr>
              <w:t>9548,3</w:t>
            </w:r>
          </w:p>
        </w:tc>
        <w:tc>
          <w:tcPr>
            <w:tcW w:w="201" w:type="pct"/>
            <w:hideMark/>
          </w:tcPr>
          <w:p w14:paraId="6B5B62E7" w14:textId="77777777" w:rsidR="00F56ED7" w:rsidRPr="00E42444" w:rsidRDefault="00E42444" w:rsidP="00E42444">
            <w:pPr>
              <w:pStyle w:val="103"/>
              <w:rPr>
                <w:lang w:eastAsia="ru-RU"/>
              </w:rPr>
            </w:pPr>
            <w:r w:rsidRPr="00E42444">
              <w:rPr>
                <w:lang w:eastAsia="ru-RU"/>
              </w:rPr>
              <w:t>9743,0</w:t>
            </w:r>
          </w:p>
        </w:tc>
        <w:tc>
          <w:tcPr>
            <w:tcW w:w="201" w:type="pct"/>
            <w:hideMark/>
          </w:tcPr>
          <w:p w14:paraId="2BEE2850" w14:textId="77777777" w:rsidR="00F56ED7" w:rsidRPr="00E42444" w:rsidRDefault="00E42444" w:rsidP="00E42444">
            <w:pPr>
              <w:pStyle w:val="103"/>
              <w:rPr>
                <w:lang w:eastAsia="ru-RU"/>
              </w:rPr>
            </w:pPr>
            <w:r w:rsidRPr="00E42444">
              <w:rPr>
                <w:lang w:eastAsia="ru-RU"/>
              </w:rPr>
              <w:t>9941,7</w:t>
            </w:r>
          </w:p>
        </w:tc>
        <w:tc>
          <w:tcPr>
            <w:tcW w:w="201" w:type="pct"/>
            <w:hideMark/>
          </w:tcPr>
          <w:p w14:paraId="6A8D4A38" w14:textId="77777777" w:rsidR="00F56ED7" w:rsidRPr="00E42444" w:rsidRDefault="00E42444" w:rsidP="00E42444">
            <w:pPr>
              <w:pStyle w:val="103"/>
              <w:rPr>
                <w:lang w:eastAsia="ru-RU"/>
              </w:rPr>
            </w:pPr>
            <w:r w:rsidRPr="00E42444">
              <w:rPr>
                <w:lang w:eastAsia="ru-RU"/>
              </w:rPr>
              <w:t>10144,4</w:t>
            </w:r>
          </w:p>
        </w:tc>
        <w:tc>
          <w:tcPr>
            <w:tcW w:w="200" w:type="pct"/>
            <w:hideMark/>
          </w:tcPr>
          <w:p w14:paraId="49653949" w14:textId="77777777" w:rsidR="00F56ED7" w:rsidRPr="00E42444" w:rsidRDefault="00E42444" w:rsidP="00E42444">
            <w:pPr>
              <w:pStyle w:val="103"/>
              <w:rPr>
                <w:lang w:eastAsia="ru-RU"/>
              </w:rPr>
            </w:pPr>
            <w:r w:rsidRPr="00E42444">
              <w:rPr>
                <w:lang w:eastAsia="ru-RU"/>
              </w:rPr>
              <w:t>10351,2</w:t>
            </w:r>
          </w:p>
        </w:tc>
        <w:tc>
          <w:tcPr>
            <w:tcW w:w="201" w:type="pct"/>
            <w:hideMark/>
          </w:tcPr>
          <w:p w14:paraId="4B53716C" w14:textId="77777777" w:rsidR="00F56ED7" w:rsidRPr="00E42444" w:rsidRDefault="00E42444" w:rsidP="00E42444">
            <w:pPr>
              <w:pStyle w:val="103"/>
              <w:rPr>
                <w:lang w:eastAsia="ru-RU"/>
              </w:rPr>
            </w:pPr>
            <w:r w:rsidRPr="00E42444">
              <w:rPr>
                <w:lang w:eastAsia="ru-RU"/>
              </w:rPr>
              <w:t>10562,2</w:t>
            </w:r>
          </w:p>
        </w:tc>
        <w:tc>
          <w:tcPr>
            <w:tcW w:w="201" w:type="pct"/>
            <w:hideMark/>
          </w:tcPr>
          <w:p w14:paraId="5B331626" w14:textId="77777777" w:rsidR="00F56ED7" w:rsidRPr="00E42444" w:rsidRDefault="00E42444" w:rsidP="00E42444">
            <w:pPr>
              <w:pStyle w:val="103"/>
              <w:rPr>
                <w:lang w:eastAsia="ru-RU"/>
              </w:rPr>
            </w:pPr>
            <w:r w:rsidRPr="00E42444">
              <w:rPr>
                <w:lang w:eastAsia="ru-RU"/>
              </w:rPr>
              <w:t>10777,6</w:t>
            </w:r>
          </w:p>
        </w:tc>
        <w:tc>
          <w:tcPr>
            <w:tcW w:w="201" w:type="pct"/>
            <w:hideMark/>
          </w:tcPr>
          <w:p w14:paraId="51E58872" w14:textId="77777777" w:rsidR="00F56ED7" w:rsidRPr="00E42444" w:rsidRDefault="00E42444" w:rsidP="00E42444">
            <w:pPr>
              <w:pStyle w:val="103"/>
              <w:rPr>
                <w:lang w:eastAsia="ru-RU"/>
              </w:rPr>
            </w:pPr>
            <w:r w:rsidRPr="00E42444">
              <w:rPr>
                <w:lang w:eastAsia="ru-RU"/>
              </w:rPr>
              <w:t>10997,3</w:t>
            </w:r>
          </w:p>
        </w:tc>
        <w:tc>
          <w:tcPr>
            <w:tcW w:w="201" w:type="pct"/>
            <w:hideMark/>
          </w:tcPr>
          <w:p w14:paraId="6DB052AE" w14:textId="77777777" w:rsidR="00F56ED7" w:rsidRPr="00E42444" w:rsidRDefault="00E42444" w:rsidP="00E42444">
            <w:pPr>
              <w:pStyle w:val="103"/>
              <w:rPr>
                <w:lang w:eastAsia="ru-RU"/>
              </w:rPr>
            </w:pPr>
            <w:r w:rsidRPr="00E42444">
              <w:rPr>
                <w:lang w:eastAsia="ru-RU"/>
              </w:rPr>
              <w:t>11221,6</w:t>
            </w:r>
          </w:p>
        </w:tc>
      </w:tr>
      <w:tr w:rsidR="00E42444" w:rsidRPr="00E42444" w14:paraId="40D9AF8E" w14:textId="77777777" w:rsidTr="00612D72">
        <w:trPr>
          <w:trHeight w:val="20"/>
        </w:trPr>
        <w:tc>
          <w:tcPr>
            <w:tcW w:w="133" w:type="pct"/>
            <w:hideMark/>
          </w:tcPr>
          <w:p w14:paraId="3D6BD0A7" w14:textId="77777777" w:rsidR="00F56ED7" w:rsidRPr="00E42444" w:rsidRDefault="00E42444" w:rsidP="00E42444">
            <w:pPr>
              <w:pStyle w:val="103"/>
              <w:rPr>
                <w:lang w:eastAsia="ru-RU"/>
              </w:rPr>
            </w:pPr>
            <w:r w:rsidRPr="00E42444">
              <w:rPr>
                <w:lang w:eastAsia="ru-RU"/>
              </w:rPr>
              <w:t> </w:t>
            </w:r>
          </w:p>
        </w:tc>
        <w:tc>
          <w:tcPr>
            <w:tcW w:w="492" w:type="pct"/>
            <w:hideMark/>
          </w:tcPr>
          <w:p w14:paraId="6C307B5F" w14:textId="77777777" w:rsidR="00F56ED7" w:rsidRPr="00E42444" w:rsidRDefault="00E42444" w:rsidP="00E42444">
            <w:pPr>
              <w:pStyle w:val="103"/>
              <w:rPr>
                <w:lang w:eastAsia="ru-RU"/>
              </w:rPr>
            </w:pPr>
            <w:r w:rsidRPr="00E42444">
              <w:rPr>
                <w:lang w:eastAsia="ru-RU"/>
              </w:rPr>
              <w:t> </w:t>
            </w:r>
          </w:p>
        </w:tc>
        <w:tc>
          <w:tcPr>
            <w:tcW w:w="163" w:type="pct"/>
            <w:hideMark/>
          </w:tcPr>
          <w:p w14:paraId="1AF9CA26" w14:textId="77777777" w:rsidR="00F56ED7" w:rsidRPr="00E42444" w:rsidRDefault="00E42444" w:rsidP="00E42444">
            <w:pPr>
              <w:pStyle w:val="103"/>
              <w:rPr>
                <w:lang w:eastAsia="ru-RU"/>
              </w:rPr>
            </w:pPr>
            <w:r w:rsidRPr="00E42444">
              <w:rPr>
                <w:lang w:eastAsia="ru-RU"/>
              </w:rPr>
              <w:t> </w:t>
            </w:r>
          </w:p>
        </w:tc>
        <w:tc>
          <w:tcPr>
            <w:tcW w:w="200" w:type="pct"/>
            <w:hideMark/>
          </w:tcPr>
          <w:p w14:paraId="7BCCD729" w14:textId="77777777" w:rsidR="00F56ED7" w:rsidRPr="00E42444" w:rsidRDefault="00E42444" w:rsidP="00E42444">
            <w:pPr>
              <w:pStyle w:val="103"/>
              <w:rPr>
                <w:lang w:eastAsia="ru-RU"/>
              </w:rPr>
            </w:pPr>
            <w:r w:rsidRPr="00E42444">
              <w:rPr>
                <w:lang w:eastAsia="ru-RU"/>
              </w:rPr>
              <w:t> </w:t>
            </w:r>
          </w:p>
        </w:tc>
        <w:tc>
          <w:tcPr>
            <w:tcW w:w="201" w:type="pct"/>
            <w:hideMark/>
          </w:tcPr>
          <w:p w14:paraId="7C674B68" w14:textId="77777777" w:rsidR="00F56ED7" w:rsidRPr="00E42444" w:rsidRDefault="00E42444" w:rsidP="00E42444">
            <w:pPr>
              <w:pStyle w:val="103"/>
              <w:rPr>
                <w:lang w:eastAsia="ru-RU"/>
              </w:rPr>
            </w:pPr>
            <w:r w:rsidRPr="00E42444">
              <w:rPr>
                <w:lang w:eastAsia="ru-RU"/>
              </w:rPr>
              <w:t> </w:t>
            </w:r>
          </w:p>
        </w:tc>
        <w:tc>
          <w:tcPr>
            <w:tcW w:w="201" w:type="pct"/>
            <w:hideMark/>
          </w:tcPr>
          <w:p w14:paraId="21C4DD61" w14:textId="77777777" w:rsidR="00F56ED7" w:rsidRPr="00E42444" w:rsidRDefault="00E42444" w:rsidP="00E42444">
            <w:pPr>
              <w:pStyle w:val="103"/>
              <w:rPr>
                <w:lang w:eastAsia="ru-RU"/>
              </w:rPr>
            </w:pPr>
            <w:r w:rsidRPr="00E42444">
              <w:rPr>
                <w:lang w:eastAsia="ru-RU"/>
              </w:rPr>
              <w:t> </w:t>
            </w:r>
          </w:p>
        </w:tc>
        <w:tc>
          <w:tcPr>
            <w:tcW w:w="201" w:type="pct"/>
            <w:hideMark/>
          </w:tcPr>
          <w:p w14:paraId="186D8AD0" w14:textId="77777777" w:rsidR="00F56ED7" w:rsidRPr="00E42444" w:rsidRDefault="00E42444" w:rsidP="00E42444">
            <w:pPr>
              <w:pStyle w:val="103"/>
              <w:rPr>
                <w:lang w:eastAsia="ru-RU"/>
              </w:rPr>
            </w:pPr>
            <w:r w:rsidRPr="00E42444">
              <w:rPr>
                <w:lang w:eastAsia="ru-RU"/>
              </w:rPr>
              <w:t> </w:t>
            </w:r>
          </w:p>
        </w:tc>
        <w:tc>
          <w:tcPr>
            <w:tcW w:w="200" w:type="pct"/>
            <w:hideMark/>
          </w:tcPr>
          <w:p w14:paraId="3D73065C" w14:textId="77777777" w:rsidR="00F56ED7" w:rsidRPr="00E42444" w:rsidRDefault="00E42444" w:rsidP="00E42444">
            <w:pPr>
              <w:pStyle w:val="103"/>
              <w:rPr>
                <w:lang w:eastAsia="ru-RU"/>
              </w:rPr>
            </w:pPr>
            <w:r w:rsidRPr="00E42444">
              <w:rPr>
                <w:lang w:eastAsia="ru-RU"/>
              </w:rPr>
              <w:t> </w:t>
            </w:r>
          </w:p>
        </w:tc>
        <w:tc>
          <w:tcPr>
            <w:tcW w:w="201" w:type="pct"/>
            <w:hideMark/>
          </w:tcPr>
          <w:p w14:paraId="00C7C520" w14:textId="77777777" w:rsidR="00F56ED7" w:rsidRPr="00E42444" w:rsidRDefault="00E42444" w:rsidP="00E42444">
            <w:pPr>
              <w:pStyle w:val="103"/>
              <w:rPr>
                <w:lang w:eastAsia="ru-RU"/>
              </w:rPr>
            </w:pPr>
            <w:r w:rsidRPr="00E42444">
              <w:rPr>
                <w:lang w:eastAsia="ru-RU"/>
              </w:rPr>
              <w:t> </w:t>
            </w:r>
          </w:p>
        </w:tc>
        <w:tc>
          <w:tcPr>
            <w:tcW w:w="201" w:type="pct"/>
            <w:hideMark/>
          </w:tcPr>
          <w:p w14:paraId="0AE21DF7" w14:textId="77777777" w:rsidR="00F56ED7" w:rsidRPr="00E42444" w:rsidRDefault="00E42444" w:rsidP="00E42444">
            <w:pPr>
              <w:pStyle w:val="103"/>
              <w:rPr>
                <w:lang w:eastAsia="ru-RU"/>
              </w:rPr>
            </w:pPr>
            <w:r w:rsidRPr="00E42444">
              <w:rPr>
                <w:lang w:eastAsia="ru-RU"/>
              </w:rPr>
              <w:t> </w:t>
            </w:r>
          </w:p>
        </w:tc>
        <w:tc>
          <w:tcPr>
            <w:tcW w:w="201" w:type="pct"/>
            <w:hideMark/>
          </w:tcPr>
          <w:p w14:paraId="1FA44F32" w14:textId="77777777" w:rsidR="00F56ED7" w:rsidRPr="00E42444" w:rsidRDefault="00E42444" w:rsidP="00E42444">
            <w:pPr>
              <w:pStyle w:val="103"/>
              <w:rPr>
                <w:lang w:eastAsia="ru-RU"/>
              </w:rPr>
            </w:pPr>
            <w:r w:rsidRPr="00E42444">
              <w:rPr>
                <w:lang w:eastAsia="ru-RU"/>
              </w:rPr>
              <w:t> </w:t>
            </w:r>
          </w:p>
        </w:tc>
        <w:tc>
          <w:tcPr>
            <w:tcW w:w="200" w:type="pct"/>
            <w:hideMark/>
          </w:tcPr>
          <w:p w14:paraId="7D7EF48F" w14:textId="77777777" w:rsidR="00F56ED7" w:rsidRPr="00E42444" w:rsidRDefault="00E42444" w:rsidP="00E42444">
            <w:pPr>
              <w:pStyle w:val="103"/>
              <w:rPr>
                <w:lang w:eastAsia="ru-RU"/>
              </w:rPr>
            </w:pPr>
            <w:r w:rsidRPr="00E42444">
              <w:rPr>
                <w:lang w:eastAsia="ru-RU"/>
              </w:rPr>
              <w:t> </w:t>
            </w:r>
          </w:p>
        </w:tc>
        <w:tc>
          <w:tcPr>
            <w:tcW w:w="201" w:type="pct"/>
            <w:hideMark/>
          </w:tcPr>
          <w:p w14:paraId="0A790DC6" w14:textId="77777777" w:rsidR="00F56ED7" w:rsidRPr="00E42444" w:rsidRDefault="00E42444" w:rsidP="00E42444">
            <w:pPr>
              <w:pStyle w:val="103"/>
              <w:rPr>
                <w:lang w:eastAsia="ru-RU"/>
              </w:rPr>
            </w:pPr>
            <w:r w:rsidRPr="00E42444">
              <w:rPr>
                <w:lang w:eastAsia="ru-RU"/>
              </w:rPr>
              <w:t> </w:t>
            </w:r>
          </w:p>
        </w:tc>
        <w:tc>
          <w:tcPr>
            <w:tcW w:w="201" w:type="pct"/>
            <w:hideMark/>
          </w:tcPr>
          <w:p w14:paraId="61120B84" w14:textId="77777777" w:rsidR="00F56ED7" w:rsidRPr="00E42444" w:rsidRDefault="00E42444" w:rsidP="00E42444">
            <w:pPr>
              <w:pStyle w:val="103"/>
              <w:rPr>
                <w:lang w:eastAsia="ru-RU"/>
              </w:rPr>
            </w:pPr>
            <w:r w:rsidRPr="00E42444">
              <w:rPr>
                <w:lang w:eastAsia="ru-RU"/>
              </w:rPr>
              <w:t> </w:t>
            </w:r>
          </w:p>
        </w:tc>
        <w:tc>
          <w:tcPr>
            <w:tcW w:w="201" w:type="pct"/>
            <w:hideMark/>
          </w:tcPr>
          <w:p w14:paraId="0C50B5B3" w14:textId="77777777" w:rsidR="00F56ED7" w:rsidRPr="00E42444" w:rsidRDefault="00E42444" w:rsidP="00E42444">
            <w:pPr>
              <w:pStyle w:val="103"/>
              <w:rPr>
                <w:lang w:eastAsia="ru-RU"/>
              </w:rPr>
            </w:pPr>
            <w:r w:rsidRPr="00E42444">
              <w:rPr>
                <w:lang w:eastAsia="ru-RU"/>
              </w:rPr>
              <w:t> </w:t>
            </w:r>
          </w:p>
        </w:tc>
        <w:tc>
          <w:tcPr>
            <w:tcW w:w="200" w:type="pct"/>
            <w:hideMark/>
          </w:tcPr>
          <w:p w14:paraId="0F575957" w14:textId="77777777" w:rsidR="00F56ED7" w:rsidRPr="00E42444" w:rsidRDefault="00E42444" w:rsidP="00E42444">
            <w:pPr>
              <w:pStyle w:val="103"/>
              <w:rPr>
                <w:lang w:eastAsia="ru-RU"/>
              </w:rPr>
            </w:pPr>
            <w:r w:rsidRPr="00E42444">
              <w:rPr>
                <w:lang w:eastAsia="ru-RU"/>
              </w:rPr>
              <w:t> </w:t>
            </w:r>
          </w:p>
        </w:tc>
        <w:tc>
          <w:tcPr>
            <w:tcW w:w="201" w:type="pct"/>
            <w:hideMark/>
          </w:tcPr>
          <w:p w14:paraId="250B12C2" w14:textId="77777777" w:rsidR="00F56ED7" w:rsidRPr="00E42444" w:rsidRDefault="00E42444" w:rsidP="00E42444">
            <w:pPr>
              <w:pStyle w:val="103"/>
              <w:rPr>
                <w:lang w:eastAsia="ru-RU"/>
              </w:rPr>
            </w:pPr>
            <w:r w:rsidRPr="00E42444">
              <w:rPr>
                <w:lang w:eastAsia="ru-RU"/>
              </w:rPr>
              <w:t> </w:t>
            </w:r>
          </w:p>
        </w:tc>
        <w:tc>
          <w:tcPr>
            <w:tcW w:w="201" w:type="pct"/>
            <w:hideMark/>
          </w:tcPr>
          <w:p w14:paraId="34DB6023" w14:textId="77777777" w:rsidR="00F56ED7" w:rsidRPr="00E42444" w:rsidRDefault="00E42444" w:rsidP="00E42444">
            <w:pPr>
              <w:pStyle w:val="103"/>
              <w:rPr>
                <w:lang w:eastAsia="ru-RU"/>
              </w:rPr>
            </w:pPr>
            <w:r w:rsidRPr="00E42444">
              <w:rPr>
                <w:lang w:eastAsia="ru-RU"/>
              </w:rPr>
              <w:t> </w:t>
            </w:r>
          </w:p>
        </w:tc>
        <w:tc>
          <w:tcPr>
            <w:tcW w:w="201" w:type="pct"/>
            <w:hideMark/>
          </w:tcPr>
          <w:p w14:paraId="5F03F960" w14:textId="77777777" w:rsidR="00F56ED7" w:rsidRPr="00E42444" w:rsidRDefault="00E42444" w:rsidP="00E42444">
            <w:pPr>
              <w:pStyle w:val="103"/>
              <w:rPr>
                <w:lang w:eastAsia="ru-RU"/>
              </w:rPr>
            </w:pPr>
            <w:r w:rsidRPr="00E42444">
              <w:rPr>
                <w:lang w:eastAsia="ru-RU"/>
              </w:rPr>
              <w:t> </w:t>
            </w:r>
          </w:p>
        </w:tc>
        <w:tc>
          <w:tcPr>
            <w:tcW w:w="200" w:type="pct"/>
            <w:hideMark/>
          </w:tcPr>
          <w:p w14:paraId="3682CFD6" w14:textId="77777777" w:rsidR="00F56ED7" w:rsidRPr="00E42444" w:rsidRDefault="00E42444" w:rsidP="00E42444">
            <w:pPr>
              <w:pStyle w:val="103"/>
              <w:rPr>
                <w:lang w:eastAsia="ru-RU"/>
              </w:rPr>
            </w:pPr>
            <w:r w:rsidRPr="00E42444">
              <w:rPr>
                <w:lang w:eastAsia="ru-RU"/>
              </w:rPr>
              <w:t> </w:t>
            </w:r>
          </w:p>
        </w:tc>
        <w:tc>
          <w:tcPr>
            <w:tcW w:w="201" w:type="pct"/>
            <w:hideMark/>
          </w:tcPr>
          <w:p w14:paraId="536C172A" w14:textId="77777777" w:rsidR="00F56ED7" w:rsidRPr="00E42444" w:rsidRDefault="00E42444" w:rsidP="00E42444">
            <w:pPr>
              <w:pStyle w:val="103"/>
              <w:rPr>
                <w:lang w:eastAsia="ru-RU"/>
              </w:rPr>
            </w:pPr>
            <w:r w:rsidRPr="00E42444">
              <w:rPr>
                <w:lang w:eastAsia="ru-RU"/>
              </w:rPr>
              <w:t> </w:t>
            </w:r>
          </w:p>
        </w:tc>
        <w:tc>
          <w:tcPr>
            <w:tcW w:w="201" w:type="pct"/>
            <w:hideMark/>
          </w:tcPr>
          <w:p w14:paraId="74C1789A" w14:textId="77777777" w:rsidR="00F56ED7" w:rsidRPr="00E42444" w:rsidRDefault="00E42444" w:rsidP="00E42444">
            <w:pPr>
              <w:pStyle w:val="103"/>
              <w:rPr>
                <w:lang w:eastAsia="ru-RU"/>
              </w:rPr>
            </w:pPr>
            <w:r w:rsidRPr="00E42444">
              <w:rPr>
                <w:lang w:eastAsia="ru-RU"/>
              </w:rPr>
              <w:t> </w:t>
            </w:r>
          </w:p>
        </w:tc>
        <w:tc>
          <w:tcPr>
            <w:tcW w:w="201" w:type="pct"/>
            <w:hideMark/>
          </w:tcPr>
          <w:p w14:paraId="3D3C9DB0" w14:textId="77777777" w:rsidR="00F56ED7" w:rsidRPr="00E42444" w:rsidRDefault="00E42444" w:rsidP="00E42444">
            <w:pPr>
              <w:pStyle w:val="103"/>
              <w:rPr>
                <w:lang w:eastAsia="ru-RU"/>
              </w:rPr>
            </w:pPr>
            <w:r w:rsidRPr="00E42444">
              <w:rPr>
                <w:lang w:eastAsia="ru-RU"/>
              </w:rPr>
              <w:t> </w:t>
            </w:r>
          </w:p>
        </w:tc>
        <w:tc>
          <w:tcPr>
            <w:tcW w:w="201" w:type="pct"/>
            <w:hideMark/>
          </w:tcPr>
          <w:p w14:paraId="597A3896" w14:textId="77777777" w:rsidR="00F56ED7" w:rsidRPr="00E42444" w:rsidRDefault="00E42444" w:rsidP="00E42444">
            <w:pPr>
              <w:pStyle w:val="103"/>
              <w:rPr>
                <w:lang w:eastAsia="ru-RU"/>
              </w:rPr>
            </w:pPr>
            <w:r w:rsidRPr="00E42444">
              <w:rPr>
                <w:lang w:eastAsia="ru-RU"/>
              </w:rPr>
              <w:t> </w:t>
            </w:r>
          </w:p>
        </w:tc>
      </w:tr>
      <w:tr w:rsidR="00E42444" w:rsidRPr="00E42444" w14:paraId="6F2F5BD4" w14:textId="77777777" w:rsidTr="00612D72">
        <w:trPr>
          <w:trHeight w:val="20"/>
        </w:trPr>
        <w:tc>
          <w:tcPr>
            <w:tcW w:w="133" w:type="pct"/>
            <w:hideMark/>
          </w:tcPr>
          <w:p w14:paraId="7A30A4FD" w14:textId="77777777" w:rsidR="00F56ED7" w:rsidRPr="00E42444" w:rsidRDefault="00E42444" w:rsidP="00E42444">
            <w:pPr>
              <w:pStyle w:val="103"/>
              <w:rPr>
                <w:lang w:eastAsia="ru-RU"/>
              </w:rPr>
            </w:pPr>
            <w:r w:rsidRPr="00E42444">
              <w:rPr>
                <w:lang w:eastAsia="ru-RU"/>
              </w:rPr>
              <w:t>3.3.</w:t>
            </w:r>
          </w:p>
        </w:tc>
        <w:tc>
          <w:tcPr>
            <w:tcW w:w="492" w:type="pct"/>
            <w:hideMark/>
          </w:tcPr>
          <w:p w14:paraId="373665E9" w14:textId="77777777" w:rsidR="00F56ED7" w:rsidRPr="00E42444" w:rsidRDefault="00E42444" w:rsidP="00E42444">
            <w:pPr>
              <w:pStyle w:val="103"/>
              <w:rPr>
                <w:lang w:eastAsia="ru-RU"/>
              </w:rPr>
            </w:pPr>
            <w:r w:rsidRPr="00E42444">
              <w:rPr>
                <w:lang w:eastAsia="ru-RU"/>
              </w:rPr>
              <w:t>Стоимость водоснабжения</w:t>
            </w:r>
          </w:p>
        </w:tc>
        <w:tc>
          <w:tcPr>
            <w:tcW w:w="163" w:type="pct"/>
            <w:hideMark/>
          </w:tcPr>
          <w:p w14:paraId="3CF079FB"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70845FF5" w14:textId="77777777" w:rsidR="00F56ED7" w:rsidRPr="00E42444" w:rsidRDefault="00E42444" w:rsidP="00E42444">
            <w:pPr>
              <w:pStyle w:val="103"/>
              <w:rPr>
                <w:lang w:eastAsia="ru-RU"/>
              </w:rPr>
            </w:pPr>
            <w:r w:rsidRPr="00E42444">
              <w:rPr>
                <w:lang w:eastAsia="ru-RU"/>
              </w:rPr>
              <w:t> </w:t>
            </w:r>
          </w:p>
        </w:tc>
        <w:tc>
          <w:tcPr>
            <w:tcW w:w="201" w:type="pct"/>
            <w:noWrap/>
            <w:hideMark/>
          </w:tcPr>
          <w:p w14:paraId="216228AD" w14:textId="77777777" w:rsidR="00F56ED7" w:rsidRPr="00E42444" w:rsidRDefault="00E42444" w:rsidP="00E42444">
            <w:pPr>
              <w:pStyle w:val="103"/>
              <w:rPr>
                <w:lang w:eastAsia="ru-RU"/>
              </w:rPr>
            </w:pPr>
            <w:r w:rsidRPr="00E42444">
              <w:rPr>
                <w:lang w:eastAsia="ru-RU"/>
              </w:rPr>
              <w:t>3 329,6</w:t>
            </w:r>
          </w:p>
        </w:tc>
        <w:tc>
          <w:tcPr>
            <w:tcW w:w="201" w:type="pct"/>
            <w:noWrap/>
            <w:hideMark/>
          </w:tcPr>
          <w:p w14:paraId="4DBF3343" w14:textId="77777777" w:rsidR="00F56ED7" w:rsidRPr="00E42444" w:rsidRDefault="00E42444" w:rsidP="00E42444">
            <w:pPr>
              <w:pStyle w:val="103"/>
              <w:rPr>
                <w:lang w:eastAsia="ru-RU"/>
              </w:rPr>
            </w:pPr>
            <w:r w:rsidRPr="00E42444">
              <w:rPr>
                <w:lang w:eastAsia="ru-RU"/>
              </w:rPr>
              <w:t>3 462,8</w:t>
            </w:r>
          </w:p>
        </w:tc>
        <w:tc>
          <w:tcPr>
            <w:tcW w:w="201" w:type="pct"/>
            <w:noWrap/>
            <w:hideMark/>
          </w:tcPr>
          <w:p w14:paraId="3B1E76F1" w14:textId="77777777" w:rsidR="00F56ED7" w:rsidRPr="00E42444" w:rsidRDefault="00E42444" w:rsidP="00E42444">
            <w:pPr>
              <w:pStyle w:val="103"/>
              <w:rPr>
                <w:lang w:eastAsia="ru-RU"/>
              </w:rPr>
            </w:pPr>
            <w:r w:rsidRPr="00E42444">
              <w:rPr>
                <w:lang w:eastAsia="ru-RU"/>
              </w:rPr>
              <w:t>3 585,4</w:t>
            </w:r>
          </w:p>
        </w:tc>
        <w:tc>
          <w:tcPr>
            <w:tcW w:w="200" w:type="pct"/>
            <w:noWrap/>
            <w:hideMark/>
          </w:tcPr>
          <w:p w14:paraId="1AC5E115" w14:textId="77777777" w:rsidR="00F56ED7" w:rsidRPr="00E42444" w:rsidRDefault="00E42444" w:rsidP="00E42444">
            <w:pPr>
              <w:pStyle w:val="103"/>
              <w:rPr>
                <w:lang w:eastAsia="ru-RU"/>
              </w:rPr>
            </w:pPr>
            <w:r w:rsidRPr="00E42444">
              <w:rPr>
                <w:lang w:eastAsia="ru-RU"/>
              </w:rPr>
              <w:t>3 458,1</w:t>
            </w:r>
          </w:p>
        </w:tc>
        <w:tc>
          <w:tcPr>
            <w:tcW w:w="201" w:type="pct"/>
            <w:noWrap/>
            <w:hideMark/>
          </w:tcPr>
          <w:p w14:paraId="34589AD3" w14:textId="77777777" w:rsidR="00F56ED7" w:rsidRPr="00E42444" w:rsidRDefault="00E42444" w:rsidP="00E42444">
            <w:pPr>
              <w:pStyle w:val="103"/>
              <w:rPr>
                <w:lang w:eastAsia="ru-RU"/>
              </w:rPr>
            </w:pPr>
            <w:r w:rsidRPr="00E42444">
              <w:rPr>
                <w:lang w:eastAsia="ru-RU"/>
              </w:rPr>
              <w:t>3 565,1</w:t>
            </w:r>
          </w:p>
        </w:tc>
        <w:tc>
          <w:tcPr>
            <w:tcW w:w="201" w:type="pct"/>
            <w:noWrap/>
            <w:hideMark/>
          </w:tcPr>
          <w:p w14:paraId="46387355" w14:textId="77777777" w:rsidR="00F56ED7" w:rsidRPr="00E42444" w:rsidRDefault="00E42444" w:rsidP="00E42444">
            <w:pPr>
              <w:pStyle w:val="103"/>
              <w:rPr>
                <w:lang w:eastAsia="ru-RU"/>
              </w:rPr>
            </w:pPr>
            <w:r w:rsidRPr="00E42444">
              <w:rPr>
                <w:lang w:eastAsia="ru-RU"/>
              </w:rPr>
              <w:t>3 669,0</w:t>
            </w:r>
          </w:p>
        </w:tc>
        <w:tc>
          <w:tcPr>
            <w:tcW w:w="201" w:type="pct"/>
            <w:noWrap/>
            <w:hideMark/>
          </w:tcPr>
          <w:p w14:paraId="7EAD662E" w14:textId="77777777" w:rsidR="00F56ED7" w:rsidRPr="00E42444" w:rsidRDefault="00E42444" w:rsidP="00E42444">
            <w:pPr>
              <w:pStyle w:val="103"/>
              <w:rPr>
                <w:lang w:eastAsia="ru-RU"/>
              </w:rPr>
            </w:pPr>
            <w:r w:rsidRPr="00E42444">
              <w:rPr>
                <w:lang w:eastAsia="ru-RU"/>
              </w:rPr>
              <w:t>3 770,0</w:t>
            </w:r>
          </w:p>
        </w:tc>
        <w:tc>
          <w:tcPr>
            <w:tcW w:w="200" w:type="pct"/>
            <w:noWrap/>
            <w:hideMark/>
          </w:tcPr>
          <w:p w14:paraId="5D35FEE6" w14:textId="77777777" w:rsidR="00F56ED7" w:rsidRPr="00E42444" w:rsidRDefault="00E42444" w:rsidP="00E42444">
            <w:pPr>
              <w:pStyle w:val="103"/>
              <w:rPr>
                <w:lang w:eastAsia="ru-RU"/>
              </w:rPr>
            </w:pPr>
            <w:r w:rsidRPr="00E42444">
              <w:rPr>
                <w:lang w:eastAsia="ru-RU"/>
              </w:rPr>
              <w:t>3 869,0</w:t>
            </w:r>
          </w:p>
        </w:tc>
        <w:tc>
          <w:tcPr>
            <w:tcW w:w="201" w:type="pct"/>
            <w:noWrap/>
            <w:hideMark/>
          </w:tcPr>
          <w:p w14:paraId="7B80B80F" w14:textId="77777777" w:rsidR="00F56ED7" w:rsidRPr="00E42444" w:rsidRDefault="00E42444" w:rsidP="00E42444">
            <w:pPr>
              <w:pStyle w:val="103"/>
              <w:rPr>
                <w:lang w:eastAsia="ru-RU"/>
              </w:rPr>
            </w:pPr>
            <w:r w:rsidRPr="00E42444">
              <w:rPr>
                <w:lang w:eastAsia="ru-RU"/>
              </w:rPr>
              <w:t>3 964,8</w:t>
            </w:r>
          </w:p>
        </w:tc>
        <w:tc>
          <w:tcPr>
            <w:tcW w:w="201" w:type="pct"/>
            <w:noWrap/>
            <w:hideMark/>
          </w:tcPr>
          <w:p w14:paraId="142216FB" w14:textId="77777777" w:rsidR="00F56ED7" w:rsidRPr="00E42444" w:rsidRDefault="00E42444" w:rsidP="00E42444">
            <w:pPr>
              <w:pStyle w:val="103"/>
              <w:rPr>
                <w:lang w:eastAsia="ru-RU"/>
              </w:rPr>
            </w:pPr>
            <w:r w:rsidRPr="00E42444">
              <w:rPr>
                <w:lang w:eastAsia="ru-RU"/>
              </w:rPr>
              <w:t>4 055,0</w:t>
            </w:r>
          </w:p>
        </w:tc>
        <w:tc>
          <w:tcPr>
            <w:tcW w:w="201" w:type="pct"/>
            <w:noWrap/>
            <w:hideMark/>
          </w:tcPr>
          <w:p w14:paraId="7AD854A6" w14:textId="77777777" w:rsidR="00F56ED7" w:rsidRPr="00E42444" w:rsidRDefault="00E42444" w:rsidP="00E42444">
            <w:pPr>
              <w:pStyle w:val="103"/>
              <w:rPr>
                <w:lang w:eastAsia="ru-RU"/>
              </w:rPr>
            </w:pPr>
            <w:r w:rsidRPr="00E42444">
              <w:rPr>
                <w:lang w:eastAsia="ru-RU"/>
              </w:rPr>
              <w:t>4 138,7</w:t>
            </w:r>
          </w:p>
        </w:tc>
        <w:tc>
          <w:tcPr>
            <w:tcW w:w="200" w:type="pct"/>
            <w:noWrap/>
            <w:hideMark/>
          </w:tcPr>
          <w:p w14:paraId="583470B8" w14:textId="77777777" w:rsidR="00F56ED7" w:rsidRPr="00E42444" w:rsidRDefault="00E42444" w:rsidP="00E42444">
            <w:pPr>
              <w:pStyle w:val="103"/>
              <w:rPr>
                <w:lang w:eastAsia="ru-RU"/>
              </w:rPr>
            </w:pPr>
            <w:r w:rsidRPr="00E42444">
              <w:rPr>
                <w:lang w:eastAsia="ru-RU"/>
              </w:rPr>
              <w:t>4 223,4</w:t>
            </w:r>
          </w:p>
        </w:tc>
        <w:tc>
          <w:tcPr>
            <w:tcW w:w="201" w:type="pct"/>
            <w:noWrap/>
            <w:hideMark/>
          </w:tcPr>
          <w:p w14:paraId="6ED52BF7" w14:textId="77777777" w:rsidR="00F56ED7" w:rsidRPr="00E42444" w:rsidRDefault="00E42444" w:rsidP="00E42444">
            <w:pPr>
              <w:pStyle w:val="103"/>
              <w:rPr>
                <w:lang w:eastAsia="ru-RU"/>
              </w:rPr>
            </w:pPr>
            <w:r w:rsidRPr="00E42444">
              <w:rPr>
                <w:lang w:eastAsia="ru-RU"/>
              </w:rPr>
              <w:t>4 309,6</w:t>
            </w:r>
          </w:p>
        </w:tc>
        <w:tc>
          <w:tcPr>
            <w:tcW w:w="201" w:type="pct"/>
            <w:noWrap/>
            <w:hideMark/>
          </w:tcPr>
          <w:p w14:paraId="03049CDE" w14:textId="77777777" w:rsidR="00F56ED7" w:rsidRPr="00E42444" w:rsidRDefault="00E42444" w:rsidP="00E42444">
            <w:pPr>
              <w:pStyle w:val="103"/>
              <w:rPr>
                <w:lang w:eastAsia="ru-RU"/>
              </w:rPr>
            </w:pPr>
            <w:r w:rsidRPr="00E42444">
              <w:rPr>
                <w:lang w:eastAsia="ru-RU"/>
              </w:rPr>
              <w:t>4 397,4</w:t>
            </w:r>
          </w:p>
        </w:tc>
        <w:tc>
          <w:tcPr>
            <w:tcW w:w="201" w:type="pct"/>
            <w:noWrap/>
            <w:hideMark/>
          </w:tcPr>
          <w:p w14:paraId="6302A71F" w14:textId="77777777" w:rsidR="00F56ED7" w:rsidRPr="00E42444" w:rsidRDefault="00E42444" w:rsidP="00E42444">
            <w:pPr>
              <w:pStyle w:val="103"/>
              <w:rPr>
                <w:lang w:eastAsia="ru-RU"/>
              </w:rPr>
            </w:pPr>
            <w:r w:rsidRPr="00E42444">
              <w:rPr>
                <w:lang w:eastAsia="ru-RU"/>
              </w:rPr>
              <w:t>4 487,1</w:t>
            </w:r>
          </w:p>
        </w:tc>
        <w:tc>
          <w:tcPr>
            <w:tcW w:w="200" w:type="pct"/>
            <w:noWrap/>
            <w:hideMark/>
          </w:tcPr>
          <w:p w14:paraId="77D22C20" w14:textId="77777777" w:rsidR="00F56ED7" w:rsidRPr="00E42444" w:rsidRDefault="00E42444" w:rsidP="00E42444">
            <w:pPr>
              <w:pStyle w:val="103"/>
              <w:rPr>
                <w:lang w:eastAsia="ru-RU"/>
              </w:rPr>
            </w:pPr>
            <w:r w:rsidRPr="00E42444">
              <w:rPr>
                <w:lang w:eastAsia="ru-RU"/>
              </w:rPr>
              <w:t>4 578,6</w:t>
            </w:r>
          </w:p>
        </w:tc>
        <w:tc>
          <w:tcPr>
            <w:tcW w:w="201" w:type="pct"/>
            <w:noWrap/>
            <w:hideMark/>
          </w:tcPr>
          <w:p w14:paraId="54F3ACA1" w14:textId="77777777" w:rsidR="00F56ED7" w:rsidRPr="00E42444" w:rsidRDefault="00E42444" w:rsidP="00E42444">
            <w:pPr>
              <w:pStyle w:val="103"/>
              <w:rPr>
                <w:lang w:eastAsia="ru-RU"/>
              </w:rPr>
            </w:pPr>
            <w:r w:rsidRPr="00E42444">
              <w:rPr>
                <w:lang w:eastAsia="ru-RU"/>
              </w:rPr>
              <w:t>4 671,9</w:t>
            </w:r>
          </w:p>
        </w:tc>
        <w:tc>
          <w:tcPr>
            <w:tcW w:w="201" w:type="pct"/>
            <w:noWrap/>
            <w:hideMark/>
          </w:tcPr>
          <w:p w14:paraId="233270A3" w14:textId="77777777" w:rsidR="00F56ED7" w:rsidRPr="00E42444" w:rsidRDefault="00E42444" w:rsidP="00E42444">
            <w:pPr>
              <w:pStyle w:val="103"/>
              <w:rPr>
                <w:lang w:eastAsia="ru-RU"/>
              </w:rPr>
            </w:pPr>
            <w:r w:rsidRPr="00E42444">
              <w:rPr>
                <w:lang w:eastAsia="ru-RU"/>
              </w:rPr>
              <w:t>4 767,2</w:t>
            </w:r>
          </w:p>
        </w:tc>
        <w:tc>
          <w:tcPr>
            <w:tcW w:w="201" w:type="pct"/>
            <w:noWrap/>
            <w:hideMark/>
          </w:tcPr>
          <w:p w14:paraId="6117D004" w14:textId="77777777" w:rsidR="00F56ED7" w:rsidRPr="00E42444" w:rsidRDefault="00E42444" w:rsidP="00E42444">
            <w:pPr>
              <w:pStyle w:val="103"/>
              <w:rPr>
                <w:lang w:eastAsia="ru-RU"/>
              </w:rPr>
            </w:pPr>
            <w:r w:rsidRPr="00E42444">
              <w:rPr>
                <w:lang w:eastAsia="ru-RU"/>
              </w:rPr>
              <w:t>4 864,4</w:t>
            </w:r>
          </w:p>
        </w:tc>
        <w:tc>
          <w:tcPr>
            <w:tcW w:w="201" w:type="pct"/>
            <w:noWrap/>
            <w:hideMark/>
          </w:tcPr>
          <w:p w14:paraId="69940922" w14:textId="77777777" w:rsidR="00F56ED7" w:rsidRPr="00E42444" w:rsidRDefault="00E42444" w:rsidP="00E42444">
            <w:pPr>
              <w:pStyle w:val="103"/>
              <w:rPr>
                <w:lang w:eastAsia="ru-RU"/>
              </w:rPr>
            </w:pPr>
            <w:r w:rsidRPr="00E42444">
              <w:rPr>
                <w:lang w:eastAsia="ru-RU"/>
              </w:rPr>
              <w:t>4 963,6</w:t>
            </w:r>
          </w:p>
        </w:tc>
      </w:tr>
      <w:tr w:rsidR="00E42444" w:rsidRPr="00E42444" w14:paraId="685B9441" w14:textId="77777777" w:rsidTr="00612D72">
        <w:trPr>
          <w:trHeight w:val="20"/>
        </w:trPr>
        <w:tc>
          <w:tcPr>
            <w:tcW w:w="133" w:type="pct"/>
            <w:hideMark/>
          </w:tcPr>
          <w:p w14:paraId="06E2C53C" w14:textId="77777777" w:rsidR="00F56ED7" w:rsidRPr="00E42444" w:rsidRDefault="00E42444" w:rsidP="00E42444">
            <w:pPr>
              <w:pStyle w:val="103"/>
              <w:rPr>
                <w:lang w:eastAsia="ru-RU"/>
              </w:rPr>
            </w:pPr>
            <w:r w:rsidRPr="00E42444">
              <w:rPr>
                <w:lang w:eastAsia="ru-RU"/>
              </w:rPr>
              <w:t> </w:t>
            </w:r>
          </w:p>
        </w:tc>
        <w:tc>
          <w:tcPr>
            <w:tcW w:w="492" w:type="pct"/>
            <w:hideMark/>
          </w:tcPr>
          <w:p w14:paraId="44B553F5" w14:textId="77777777" w:rsidR="00F56ED7" w:rsidRPr="00E42444" w:rsidRDefault="00E42444" w:rsidP="00E42444">
            <w:pPr>
              <w:pStyle w:val="103"/>
              <w:rPr>
                <w:lang w:eastAsia="ru-RU"/>
              </w:rPr>
            </w:pPr>
            <w:r w:rsidRPr="00E42444">
              <w:rPr>
                <w:lang w:eastAsia="ru-RU"/>
              </w:rPr>
              <w:t>Объем потребляемой воды</w:t>
            </w:r>
          </w:p>
        </w:tc>
        <w:tc>
          <w:tcPr>
            <w:tcW w:w="163" w:type="pct"/>
            <w:hideMark/>
          </w:tcPr>
          <w:p w14:paraId="7B62AA94" w14:textId="77777777" w:rsidR="00F56ED7" w:rsidRPr="00E42444" w:rsidRDefault="00E42444" w:rsidP="00E42444">
            <w:pPr>
              <w:pStyle w:val="103"/>
              <w:rPr>
                <w:lang w:eastAsia="ru-RU"/>
              </w:rPr>
            </w:pPr>
            <w:r w:rsidRPr="00E42444">
              <w:rPr>
                <w:lang w:eastAsia="ru-RU"/>
              </w:rPr>
              <w:t>тыс. м3</w:t>
            </w:r>
          </w:p>
        </w:tc>
        <w:tc>
          <w:tcPr>
            <w:tcW w:w="200" w:type="pct"/>
            <w:hideMark/>
          </w:tcPr>
          <w:p w14:paraId="1336E209" w14:textId="77777777" w:rsidR="00F56ED7" w:rsidRPr="00E42444" w:rsidRDefault="00E42444" w:rsidP="00E42444">
            <w:pPr>
              <w:pStyle w:val="103"/>
              <w:rPr>
                <w:lang w:eastAsia="ru-RU"/>
              </w:rPr>
            </w:pPr>
            <w:r w:rsidRPr="00E42444">
              <w:rPr>
                <w:lang w:eastAsia="ru-RU"/>
              </w:rPr>
              <w:t> </w:t>
            </w:r>
          </w:p>
        </w:tc>
        <w:tc>
          <w:tcPr>
            <w:tcW w:w="201" w:type="pct"/>
            <w:noWrap/>
            <w:hideMark/>
          </w:tcPr>
          <w:p w14:paraId="3B8A26E5" w14:textId="77777777" w:rsidR="00F56ED7" w:rsidRPr="00E42444" w:rsidRDefault="00E42444" w:rsidP="00E42444">
            <w:pPr>
              <w:pStyle w:val="103"/>
              <w:rPr>
                <w:lang w:eastAsia="ru-RU"/>
              </w:rPr>
            </w:pPr>
            <w:r w:rsidRPr="00E42444">
              <w:rPr>
                <w:lang w:eastAsia="ru-RU"/>
              </w:rPr>
              <w:t>85,9</w:t>
            </w:r>
          </w:p>
        </w:tc>
        <w:tc>
          <w:tcPr>
            <w:tcW w:w="201" w:type="pct"/>
            <w:noWrap/>
            <w:hideMark/>
          </w:tcPr>
          <w:p w14:paraId="3E02FECD" w14:textId="77777777" w:rsidR="00F56ED7" w:rsidRPr="00E42444" w:rsidRDefault="00E42444" w:rsidP="00E42444">
            <w:pPr>
              <w:pStyle w:val="103"/>
              <w:rPr>
                <w:lang w:eastAsia="ru-RU"/>
              </w:rPr>
            </w:pPr>
            <w:r w:rsidRPr="00E42444">
              <w:rPr>
                <w:lang w:eastAsia="ru-RU"/>
              </w:rPr>
              <w:t>85,9</w:t>
            </w:r>
          </w:p>
        </w:tc>
        <w:tc>
          <w:tcPr>
            <w:tcW w:w="201" w:type="pct"/>
            <w:noWrap/>
            <w:hideMark/>
          </w:tcPr>
          <w:p w14:paraId="13F5CF9F" w14:textId="77777777" w:rsidR="00F56ED7" w:rsidRPr="00E42444" w:rsidRDefault="00E42444" w:rsidP="00E42444">
            <w:pPr>
              <w:pStyle w:val="103"/>
              <w:rPr>
                <w:lang w:eastAsia="ru-RU"/>
              </w:rPr>
            </w:pPr>
            <w:r w:rsidRPr="00E42444">
              <w:rPr>
                <w:lang w:eastAsia="ru-RU"/>
              </w:rPr>
              <w:t>85,9</w:t>
            </w:r>
          </w:p>
        </w:tc>
        <w:tc>
          <w:tcPr>
            <w:tcW w:w="200" w:type="pct"/>
            <w:noWrap/>
            <w:hideMark/>
          </w:tcPr>
          <w:p w14:paraId="582AD5BC" w14:textId="77777777" w:rsidR="00F56ED7" w:rsidRPr="00E42444" w:rsidRDefault="00E42444" w:rsidP="00E42444">
            <w:pPr>
              <w:pStyle w:val="103"/>
              <w:rPr>
                <w:lang w:eastAsia="ru-RU"/>
              </w:rPr>
            </w:pPr>
            <w:r w:rsidRPr="00E42444">
              <w:rPr>
                <w:lang w:eastAsia="ru-RU"/>
              </w:rPr>
              <w:t>80,2</w:t>
            </w:r>
          </w:p>
        </w:tc>
        <w:tc>
          <w:tcPr>
            <w:tcW w:w="201" w:type="pct"/>
            <w:noWrap/>
            <w:hideMark/>
          </w:tcPr>
          <w:p w14:paraId="7E56785E" w14:textId="77777777" w:rsidR="00F56ED7" w:rsidRPr="00E42444" w:rsidRDefault="00E42444" w:rsidP="00E42444">
            <w:pPr>
              <w:pStyle w:val="103"/>
              <w:rPr>
                <w:lang w:eastAsia="ru-RU"/>
              </w:rPr>
            </w:pPr>
            <w:r w:rsidRPr="00E42444">
              <w:rPr>
                <w:lang w:eastAsia="ru-RU"/>
              </w:rPr>
              <w:t>80,2</w:t>
            </w:r>
          </w:p>
        </w:tc>
        <w:tc>
          <w:tcPr>
            <w:tcW w:w="201" w:type="pct"/>
            <w:noWrap/>
            <w:hideMark/>
          </w:tcPr>
          <w:p w14:paraId="56549DA4" w14:textId="77777777" w:rsidR="00F56ED7" w:rsidRPr="00E42444" w:rsidRDefault="00E42444" w:rsidP="00E42444">
            <w:pPr>
              <w:pStyle w:val="103"/>
              <w:rPr>
                <w:lang w:eastAsia="ru-RU"/>
              </w:rPr>
            </w:pPr>
            <w:r w:rsidRPr="00E42444">
              <w:rPr>
                <w:lang w:eastAsia="ru-RU"/>
              </w:rPr>
              <w:t>80,2</w:t>
            </w:r>
          </w:p>
        </w:tc>
        <w:tc>
          <w:tcPr>
            <w:tcW w:w="201" w:type="pct"/>
            <w:noWrap/>
            <w:hideMark/>
          </w:tcPr>
          <w:p w14:paraId="07308136" w14:textId="77777777" w:rsidR="00F56ED7" w:rsidRPr="00E42444" w:rsidRDefault="00E42444" w:rsidP="00E42444">
            <w:pPr>
              <w:pStyle w:val="103"/>
              <w:rPr>
                <w:lang w:eastAsia="ru-RU"/>
              </w:rPr>
            </w:pPr>
            <w:r w:rsidRPr="00E42444">
              <w:rPr>
                <w:lang w:eastAsia="ru-RU"/>
              </w:rPr>
              <w:t>80,2</w:t>
            </w:r>
          </w:p>
        </w:tc>
        <w:tc>
          <w:tcPr>
            <w:tcW w:w="200" w:type="pct"/>
            <w:noWrap/>
            <w:hideMark/>
          </w:tcPr>
          <w:p w14:paraId="6AD9A5EB" w14:textId="77777777" w:rsidR="00F56ED7" w:rsidRPr="00E42444" w:rsidRDefault="00E42444" w:rsidP="00E42444">
            <w:pPr>
              <w:pStyle w:val="103"/>
              <w:rPr>
                <w:lang w:eastAsia="ru-RU"/>
              </w:rPr>
            </w:pPr>
            <w:r w:rsidRPr="00E42444">
              <w:rPr>
                <w:lang w:eastAsia="ru-RU"/>
              </w:rPr>
              <w:t>80,2</w:t>
            </w:r>
          </w:p>
        </w:tc>
        <w:tc>
          <w:tcPr>
            <w:tcW w:w="201" w:type="pct"/>
            <w:noWrap/>
            <w:hideMark/>
          </w:tcPr>
          <w:p w14:paraId="3ABF1624" w14:textId="77777777" w:rsidR="00F56ED7" w:rsidRPr="00E42444" w:rsidRDefault="00E42444" w:rsidP="00E42444">
            <w:pPr>
              <w:pStyle w:val="103"/>
              <w:rPr>
                <w:lang w:eastAsia="ru-RU"/>
              </w:rPr>
            </w:pPr>
            <w:r w:rsidRPr="00E42444">
              <w:rPr>
                <w:lang w:eastAsia="ru-RU"/>
              </w:rPr>
              <w:t>80,2</w:t>
            </w:r>
          </w:p>
        </w:tc>
        <w:tc>
          <w:tcPr>
            <w:tcW w:w="201" w:type="pct"/>
            <w:noWrap/>
            <w:hideMark/>
          </w:tcPr>
          <w:p w14:paraId="4FC140F6" w14:textId="77777777" w:rsidR="00F56ED7" w:rsidRPr="00E42444" w:rsidRDefault="00E42444" w:rsidP="00E42444">
            <w:pPr>
              <w:pStyle w:val="103"/>
              <w:rPr>
                <w:lang w:eastAsia="ru-RU"/>
              </w:rPr>
            </w:pPr>
            <w:r w:rsidRPr="00E42444">
              <w:rPr>
                <w:lang w:eastAsia="ru-RU"/>
              </w:rPr>
              <w:t>80,2</w:t>
            </w:r>
          </w:p>
        </w:tc>
        <w:tc>
          <w:tcPr>
            <w:tcW w:w="201" w:type="pct"/>
            <w:noWrap/>
            <w:hideMark/>
          </w:tcPr>
          <w:p w14:paraId="43E60E0F" w14:textId="77777777" w:rsidR="00F56ED7" w:rsidRPr="00E42444" w:rsidRDefault="00E42444" w:rsidP="00E42444">
            <w:pPr>
              <w:pStyle w:val="103"/>
              <w:rPr>
                <w:lang w:eastAsia="ru-RU"/>
              </w:rPr>
            </w:pPr>
            <w:r w:rsidRPr="00E42444">
              <w:rPr>
                <w:lang w:eastAsia="ru-RU"/>
              </w:rPr>
              <w:t>80,2</w:t>
            </w:r>
          </w:p>
        </w:tc>
        <w:tc>
          <w:tcPr>
            <w:tcW w:w="200" w:type="pct"/>
            <w:noWrap/>
            <w:hideMark/>
          </w:tcPr>
          <w:p w14:paraId="6BB6367B" w14:textId="77777777" w:rsidR="00F56ED7" w:rsidRPr="00E42444" w:rsidRDefault="00E42444" w:rsidP="00E42444">
            <w:pPr>
              <w:pStyle w:val="103"/>
              <w:rPr>
                <w:lang w:eastAsia="ru-RU"/>
              </w:rPr>
            </w:pPr>
            <w:r w:rsidRPr="00E42444">
              <w:rPr>
                <w:lang w:eastAsia="ru-RU"/>
              </w:rPr>
              <w:t>80,2</w:t>
            </w:r>
          </w:p>
        </w:tc>
        <w:tc>
          <w:tcPr>
            <w:tcW w:w="201" w:type="pct"/>
            <w:noWrap/>
            <w:hideMark/>
          </w:tcPr>
          <w:p w14:paraId="4854EF24" w14:textId="77777777" w:rsidR="00F56ED7" w:rsidRPr="00E42444" w:rsidRDefault="00E42444" w:rsidP="00E42444">
            <w:pPr>
              <w:pStyle w:val="103"/>
              <w:rPr>
                <w:lang w:eastAsia="ru-RU"/>
              </w:rPr>
            </w:pPr>
            <w:r w:rsidRPr="00E42444">
              <w:rPr>
                <w:lang w:eastAsia="ru-RU"/>
              </w:rPr>
              <w:t>80,2</w:t>
            </w:r>
          </w:p>
        </w:tc>
        <w:tc>
          <w:tcPr>
            <w:tcW w:w="201" w:type="pct"/>
            <w:noWrap/>
            <w:hideMark/>
          </w:tcPr>
          <w:p w14:paraId="7D6705A0" w14:textId="77777777" w:rsidR="00F56ED7" w:rsidRPr="00E42444" w:rsidRDefault="00E42444" w:rsidP="00E42444">
            <w:pPr>
              <w:pStyle w:val="103"/>
              <w:rPr>
                <w:lang w:eastAsia="ru-RU"/>
              </w:rPr>
            </w:pPr>
            <w:r w:rsidRPr="00E42444">
              <w:rPr>
                <w:lang w:eastAsia="ru-RU"/>
              </w:rPr>
              <w:t>80,2</w:t>
            </w:r>
          </w:p>
        </w:tc>
        <w:tc>
          <w:tcPr>
            <w:tcW w:w="201" w:type="pct"/>
            <w:noWrap/>
            <w:hideMark/>
          </w:tcPr>
          <w:p w14:paraId="744FCB40" w14:textId="77777777" w:rsidR="00F56ED7" w:rsidRPr="00E42444" w:rsidRDefault="00E42444" w:rsidP="00E42444">
            <w:pPr>
              <w:pStyle w:val="103"/>
              <w:rPr>
                <w:lang w:eastAsia="ru-RU"/>
              </w:rPr>
            </w:pPr>
            <w:r w:rsidRPr="00E42444">
              <w:rPr>
                <w:lang w:eastAsia="ru-RU"/>
              </w:rPr>
              <w:t>80,2</w:t>
            </w:r>
          </w:p>
        </w:tc>
        <w:tc>
          <w:tcPr>
            <w:tcW w:w="200" w:type="pct"/>
            <w:noWrap/>
            <w:hideMark/>
          </w:tcPr>
          <w:p w14:paraId="34354778" w14:textId="77777777" w:rsidR="00F56ED7" w:rsidRPr="00E42444" w:rsidRDefault="00E42444" w:rsidP="00E42444">
            <w:pPr>
              <w:pStyle w:val="103"/>
              <w:rPr>
                <w:lang w:eastAsia="ru-RU"/>
              </w:rPr>
            </w:pPr>
            <w:r w:rsidRPr="00E42444">
              <w:rPr>
                <w:lang w:eastAsia="ru-RU"/>
              </w:rPr>
              <w:t>80,2</w:t>
            </w:r>
          </w:p>
        </w:tc>
        <w:tc>
          <w:tcPr>
            <w:tcW w:w="201" w:type="pct"/>
            <w:noWrap/>
            <w:hideMark/>
          </w:tcPr>
          <w:p w14:paraId="7B038BC0" w14:textId="77777777" w:rsidR="00F56ED7" w:rsidRPr="00E42444" w:rsidRDefault="00E42444" w:rsidP="00E42444">
            <w:pPr>
              <w:pStyle w:val="103"/>
              <w:rPr>
                <w:lang w:eastAsia="ru-RU"/>
              </w:rPr>
            </w:pPr>
            <w:r w:rsidRPr="00E42444">
              <w:rPr>
                <w:lang w:eastAsia="ru-RU"/>
              </w:rPr>
              <w:t>80,2</w:t>
            </w:r>
          </w:p>
        </w:tc>
        <w:tc>
          <w:tcPr>
            <w:tcW w:w="201" w:type="pct"/>
            <w:noWrap/>
            <w:hideMark/>
          </w:tcPr>
          <w:p w14:paraId="521537B0" w14:textId="77777777" w:rsidR="00F56ED7" w:rsidRPr="00E42444" w:rsidRDefault="00E42444" w:rsidP="00E42444">
            <w:pPr>
              <w:pStyle w:val="103"/>
              <w:rPr>
                <w:lang w:eastAsia="ru-RU"/>
              </w:rPr>
            </w:pPr>
            <w:r w:rsidRPr="00E42444">
              <w:rPr>
                <w:lang w:eastAsia="ru-RU"/>
              </w:rPr>
              <w:t>80,2</w:t>
            </w:r>
          </w:p>
        </w:tc>
        <w:tc>
          <w:tcPr>
            <w:tcW w:w="201" w:type="pct"/>
            <w:noWrap/>
            <w:hideMark/>
          </w:tcPr>
          <w:p w14:paraId="13064D5B" w14:textId="77777777" w:rsidR="00F56ED7" w:rsidRPr="00E42444" w:rsidRDefault="00E42444" w:rsidP="00E42444">
            <w:pPr>
              <w:pStyle w:val="103"/>
              <w:rPr>
                <w:lang w:eastAsia="ru-RU"/>
              </w:rPr>
            </w:pPr>
            <w:r w:rsidRPr="00E42444">
              <w:rPr>
                <w:lang w:eastAsia="ru-RU"/>
              </w:rPr>
              <w:t>80,2</w:t>
            </w:r>
          </w:p>
        </w:tc>
        <w:tc>
          <w:tcPr>
            <w:tcW w:w="201" w:type="pct"/>
            <w:noWrap/>
            <w:hideMark/>
          </w:tcPr>
          <w:p w14:paraId="73D25D8B" w14:textId="77777777" w:rsidR="00F56ED7" w:rsidRPr="00E42444" w:rsidRDefault="00E42444" w:rsidP="00E42444">
            <w:pPr>
              <w:pStyle w:val="103"/>
              <w:rPr>
                <w:lang w:eastAsia="ru-RU"/>
              </w:rPr>
            </w:pPr>
            <w:r w:rsidRPr="00E42444">
              <w:rPr>
                <w:lang w:eastAsia="ru-RU"/>
              </w:rPr>
              <w:t>80,2</w:t>
            </w:r>
          </w:p>
        </w:tc>
      </w:tr>
      <w:tr w:rsidR="00E42444" w:rsidRPr="00E42444" w14:paraId="23230C19" w14:textId="77777777" w:rsidTr="00612D72">
        <w:trPr>
          <w:trHeight w:val="20"/>
        </w:trPr>
        <w:tc>
          <w:tcPr>
            <w:tcW w:w="133" w:type="pct"/>
            <w:hideMark/>
          </w:tcPr>
          <w:p w14:paraId="1C537E12" w14:textId="77777777" w:rsidR="00F56ED7" w:rsidRPr="00E42444" w:rsidRDefault="00E42444" w:rsidP="00E42444">
            <w:pPr>
              <w:pStyle w:val="103"/>
              <w:rPr>
                <w:lang w:eastAsia="ru-RU"/>
              </w:rPr>
            </w:pPr>
            <w:r w:rsidRPr="00E42444">
              <w:rPr>
                <w:lang w:eastAsia="ru-RU"/>
              </w:rPr>
              <w:t>3.3.1.</w:t>
            </w:r>
          </w:p>
        </w:tc>
        <w:tc>
          <w:tcPr>
            <w:tcW w:w="492" w:type="pct"/>
            <w:hideMark/>
          </w:tcPr>
          <w:p w14:paraId="4A184710" w14:textId="77777777" w:rsidR="00F56ED7" w:rsidRPr="00E42444" w:rsidRDefault="00E42444" w:rsidP="00E42444">
            <w:pPr>
              <w:pStyle w:val="103"/>
              <w:rPr>
                <w:lang w:eastAsia="ru-RU"/>
              </w:rPr>
            </w:pPr>
            <w:r w:rsidRPr="00E42444">
              <w:rPr>
                <w:lang w:eastAsia="ru-RU"/>
              </w:rPr>
              <w:t>Вода на подпитку и собственные нужды</w:t>
            </w:r>
          </w:p>
        </w:tc>
        <w:tc>
          <w:tcPr>
            <w:tcW w:w="163" w:type="pct"/>
            <w:hideMark/>
          </w:tcPr>
          <w:p w14:paraId="206B1871" w14:textId="77777777" w:rsidR="00F56ED7" w:rsidRPr="00E42444" w:rsidRDefault="00E42444" w:rsidP="00E42444">
            <w:pPr>
              <w:pStyle w:val="103"/>
              <w:rPr>
                <w:lang w:eastAsia="ru-RU"/>
              </w:rPr>
            </w:pPr>
            <w:r w:rsidRPr="00E42444">
              <w:rPr>
                <w:lang w:eastAsia="ru-RU"/>
              </w:rPr>
              <w:t> </w:t>
            </w:r>
          </w:p>
        </w:tc>
        <w:tc>
          <w:tcPr>
            <w:tcW w:w="200" w:type="pct"/>
            <w:hideMark/>
          </w:tcPr>
          <w:p w14:paraId="4795628B" w14:textId="77777777" w:rsidR="00F56ED7" w:rsidRPr="00E42444" w:rsidRDefault="00E42444" w:rsidP="00E42444">
            <w:pPr>
              <w:pStyle w:val="103"/>
              <w:rPr>
                <w:lang w:eastAsia="ru-RU"/>
              </w:rPr>
            </w:pPr>
            <w:r w:rsidRPr="00E42444">
              <w:rPr>
                <w:lang w:eastAsia="ru-RU"/>
              </w:rPr>
              <w:t> </w:t>
            </w:r>
          </w:p>
        </w:tc>
        <w:tc>
          <w:tcPr>
            <w:tcW w:w="201" w:type="pct"/>
            <w:hideMark/>
          </w:tcPr>
          <w:p w14:paraId="48F250E0" w14:textId="77777777" w:rsidR="00F56ED7" w:rsidRPr="00E42444" w:rsidRDefault="00E42444" w:rsidP="00E42444">
            <w:pPr>
              <w:pStyle w:val="103"/>
              <w:rPr>
                <w:lang w:eastAsia="ru-RU"/>
              </w:rPr>
            </w:pPr>
            <w:r w:rsidRPr="00E42444">
              <w:rPr>
                <w:lang w:eastAsia="ru-RU"/>
              </w:rPr>
              <w:t> </w:t>
            </w:r>
          </w:p>
        </w:tc>
        <w:tc>
          <w:tcPr>
            <w:tcW w:w="201" w:type="pct"/>
            <w:hideMark/>
          </w:tcPr>
          <w:p w14:paraId="13158E2D" w14:textId="77777777" w:rsidR="00F56ED7" w:rsidRPr="00E42444" w:rsidRDefault="00E42444" w:rsidP="00E42444">
            <w:pPr>
              <w:pStyle w:val="103"/>
              <w:rPr>
                <w:lang w:eastAsia="ru-RU"/>
              </w:rPr>
            </w:pPr>
            <w:r w:rsidRPr="00E42444">
              <w:rPr>
                <w:lang w:eastAsia="ru-RU"/>
              </w:rPr>
              <w:t> </w:t>
            </w:r>
          </w:p>
        </w:tc>
        <w:tc>
          <w:tcPr>
            <w:tcW w:w="201" w:type="pct"/>
            <w:hideMark/>
          </w:tcPr>
          <w:p w14:paraId="3CFBFDEF" w14:textId="77777777" w:rsidR="00F56ED7" w:rsidRPr="00E42444" w:rsidRDefault="00E42444" w:rsidP="00E42444">
            <w:pPr>
              <w:pStyle w:val="103"/>
              <w:rPr>
                <w:lang w:eastAsia="ru-RU"/>
              </w:rPr>
            </w:pPr>
            <w:r w:rsidRPr="00E42444">
              <w:rPr>
                <w:lang w:eastAsia="ru-RU"/>
              </w:rPr>
              <w:t> </w:t>
            </w:r>
          </w:p>
        </w:tc>
        <w:tc>
          <w:tcPr>
            <w:tcW w:w="200" w:type="pct"/>
            <w:hideMark/>
          </w:tcPr>
          <w:p w14:paraId="2A498C66" w14:textId="77777777" w:rsidR="00F56ED7" w:rsidRPr="00E42444" w:rsidRDefault="00E42444" w:rsidP="00E42444">
            <w:pPr>
              <w:pStyle w:val="103"/>
              <w:rPr>
                <w:lang w:eastAsia="ru-RU"/>
              </w:rPr>
            </w:pPr>
            <w:r w:rsidRPr="00E42444">
              <w:rPr>
                <w:lang w:eastAsia="ru-RU"/>
              </w:rPr>
              <w:t> </w:t>
            </w:r>
          </w:p>
        </w:tc>
        <w:tc>
          <w:tcPr>
            <w:tcW w:w="201" w:type="pct"/>
            <w:hideMark/>
          </w:tcPr>
          <w:p w14:paraId="629BDEF9" w14:textId="77777777" w:rsidR="00F56ED7" w:rsidRPr="00E42444" w:rsidRDefault="00E42444" w:rsidP="00E42444">
            <w:pPr>
              <w:pStyle w:val="103"/>
              <w:rPr>
                <w:lang w:eastAsia="ru-RU"/>
              </w:rPr>
            </w:pPr>
            <w:r w:rsidRPr="00E42444">
              <w:rPr>
                <w:lang w:eastAsia="ru-RU"/>
              </w:rPr>
              <w:t> </w:t>
            </w:r>
          </w:p>
        </w:tc>
        <w:tc>
          <w:tcPr>
            <w:tcW w:w="201" w:type="pct"/>
            <w:hideMark/>
          </w:tcPr>
          <w:p w14:paraId="10C5DFF6" w14:textId="77777777" w:rsidR="00F56ED7" w:rsidRPr="00E42444" w:rsidRDefault="00E42444" w:rsidP="00E42444">
            <w:pPr>
              <w:pStyle w:val="103"/>
              <w:rPr>
                <w:lang w:eastAsia="ru-RU"/>
              </w:rPr>
            </w:pPr>
            <w:r w:rsidRPr="00E42444">
              <w:rPr>
                <w:lang w:eastAsia="ru-RU"/>
              </w:rPr>
              <w:t> </w:t>
            </w:r>
          </w:p>
        </w:tc>
        <w:tc>
          <w:tcPr>
            <w:tcW w:w="201" w:type="pct"/>
            <w:hideMark/>
          </w:tcPr>
          <w:p w14:paraId="122D8A41" w14:textId="77777777" w:rsidR="00F56ED7" w:rsidRPr="00E42444" w:rsidRDefault="00E42444" w:rsidP="00E42444">
            <w:pPr>
              <w:pStyle w:val="103"/>
              <w:rPr>
                <w:lang w:eastAsia="ru-RU"/>
              </w:rPr>
            </w:pPr>
            <w:r w:rsidRPr="00E42444">
              <w:rPr>
                <w:lang w:eastAsia="ru-RU"/>
              </w:rPr>
              <w:t> </w:t>
            </w:r>
          </w:p>
        </w:tc>
        <w:tc>
          <w:tcPr>
            <w:tcW w:w="200" w:type="pct"/>
            <w:hideMark/>
          </w:tcPr>
          <w:p w14:paraId="781DA7B1" w14:textId="77777777" w:rsidR="00F56ED7" w:rsidRPr="00E42444" w:rsidRDefault="00E42444" w:rsidP="00E42444">
            <w:pPr>
              <w:pStyle w:val="103"/>
              <w:rPr>
                <w:lang w:eastAsia="ru-RU"/>
              </w:rPr>
            </w:pPr>
            <w:r w:rsidRPr="00E42444">
              <w:rPr>
                <w:lang w:eastAsia="ru-RU"/>
              </w:rPr>
              <w:t> </w:t>
            </w:r>
          </w:p>
        </w:tc>
        <w:tc>
          <w:tcPr>
            <w:tcW w:w="201" w:type="pct"/>
            <w:hideMark/>
          </w:tcPr>
          <w:p w14:paraId="24B72777" w14:textId="77777777" w:rsidR="00F56ED7" w:rsidRPr="00E42444" w:rsidRDefault="00E42444" w:rsidP="00E42444">
            <w:pPr>
              <w:pStyle w:val="103"/>
              <w:rPr>
                <w:lang w:eastAsia="ru-RU"/>
              </w:rPr>
            </w:pPr>
            <w:r w:rsidRPr="00E42444">
              <w:rPr>
                <w:lang w:eastAsia="ru-RU"/>
              </w:rPr>
              <w:t> </w:t>
            </w:r>
          </w:p>
        </w:tc>
        <w:tc>
          <w:tcPr>
            <w:tcW w:w="201" w:type="pct"/>
            <w:hideMark/>
          </w:tcPr>
          <w:p w14:paraId="2171C4F1" w14:textId="77777777" w:rsidR="00F56ED7" w:rsidRPr="00E42444" w:rsidRDefault="00E42444" w:rsidP="00E42444">
            <w:pPr>
              <w:pStyle w:val="103"/>
              <w:rPr>
                <w:lang w:eastAsia="ru-RU"/>
              </w:rPr>
            </w:pPr>
            <w:r w:rsidRPr="00E42444">
              <w:rPr>
                <w:lang w:eastAsia="ru-RU"/>
              </w:rPr>
              <w:t> </w:t>
            </w:r>
          </w:p>
        </w:tc>
        <w:tc>
          <w:tcPr>
            <w:tcW w:w="201" w:type="pct"/>
            <w:hideMark/>
          </w:tcPr>
          <w:p w14:paraId="249D1AAF" w14:textId="77777777" w:rsidR="00F56ED7" w:rsidRPr="00E42444" w:rsidRDefault="00E42444" w:rsidP="00E42444">
            <w:pPr>
              <w:pStyle w:val="103"/>
              <w:rPr>
                <w:lang w:eastAsia="ru-RU"/>
              </w:rPr>
            </w:pPr>
            <w:r w:rsidRPr="00E42444">
              <w:rPr>
                <w:lang w:eastAsia="ru-RU"/>
              </w:rPr>
              <w:t> </w:t>
            </w:r>
          </w:p>
        </w:tc>
        <w:tc>
          <w:tcPr>
            <w:tcW w:w="200" w:type="pct"/>
            <w:hideMark/>
          </w:tcPr>
          <w:p w14:paraId="3A1569D7" w14:textId="77777777" w:rsidR="00F56ED7" w:rsidRPr="00E42444" w:rsidRDefault="00E42444" w:rsidP="00E42444">
            <w:pPr>
              <w:pStyle w:val="103"/>
              <w:rPr>
                <w:lang w:eastAsia="ru-RU"/>
              </w:rPr>
            </w:pPr>
            <w:r w:rsidRPr="00E42444">
              <w:rPr>
                <w:lang w:eastAsia="ru-RU"/>
              </w:rPr>
              <w:t> </w:t>
            </w:r>
          </w:p>
        </w:tc>
        <w:tc>
          <w:tcPr>
            <w:tcW w:w="201" w:type="pct"/>
            <w:hideMark/>
          </w:tcPr>
          <w:p w14:paraId="628A34C5" w14:textId="77777777" w:rsidR="00F56ED7" w:rsidRPr="00E42444" w:rsidRDefault="00E42444" w:rsidP="00E42444">
            <w:pPr>
              <w:pStyle w:val="103"/>
              <w:rPr>
                <w:lang w:eastAsia="ru-RU"/>
              </w:rPr>
            </w:pPr>
            <w:r w:rsidRPr="00E42444">
              <w:rPr>
                <w:lang w:eastAsia="ru-RU"/>
              </w:rPr>
              <w:t> </w:t>
            </w:r>
          </w:p>
        </w:tc>
        <w:tc>
          <w:tcPr>
            <w:tcW w:w="201" w:type="pct"/>
            <w:hideMark/>
          </w:tcPr>
          <w:p w14:paraId="6B175756" w14:textId="77777777" w:rsidR="00F56ED7" w:rsidRPr="00E42444" w:rsidRDefault="00E42444" w:rsidP="00E42444">
            <w:pPr>
              <w:pStyle w:val="103"/>
              <w:rPr>
                <w:lang w:eastAsia="ru-RU"/>
              </w:rPr>
            </w:pPr>
            <w:r w:rsidRPr="00E42444">
              <w:rPr>
                <w:lang w:eastAsia="ru-RU"/>
              </w:rPr>
              <w:t> </w:t>
            </w:r>
          </w:p>
        </w:tc>
        <w:tc>
          <w:tcPr>
            <w:tcW w:w="201" w:type="pct"/>
            <w:hideMark/>
          </w:tcPr>
          <w:p w14:paraId="797E5C0D" w14:textId="77777777" w:rsidR="00F56ED7" w:rsidRPr="00E42444" w:rsidRDefault="00E42444" w:rsidP="00E42444">
            <w:pPr>
              <w:pStyle w:val="103"/>
              <w:rPr>
                <w:lang w:eastAsia="ru-RU"/>
              </w:rPr>
            </w:pPr>
            <w:r w:rsidRPr="00E42444">
              <w:rPr>
                <w:lang w:eastAsia="ru-RU"/>
              </w:rPr>
              <w:t> </w:t>
            </w:r>
          </w:p>
        </w:tc>
        <w:tc>
          <w:tcPr>
            <w:tcW w:w="200" w:type="pct"/>
            <w:hideMark/>
          </w:tcPr>
          <w:p w14:paraId="7F9E4871" w14:textId="77777777" w:rsidR="00F56ED7" w:rsidRPr="00E42444" w:rsidRDefault="00E42444" w:rsidP="00E42444">
            <w:pPr>
              <w:pStyle w:val="103"/>
              <w:rPr>
                <w:lang w:eastAsia="ru-RU"/>
              </w:rPr>
            </w:pPr>
            <w:r w:rsidRPr="00E42444">
              <w:rPr>
                <w:lang w:eastAsia="ru-RU"/>
              </w:rPr>
              <w:t> </w:t>
            </w:r>
          </w:p>
        </w:tc>
        <w:tc>
          <w:tcPr>
            <w:tcW w:w="201" w:type="pct"/>
            <w:hideMark/>
          </w:tcPr>
          <w:p w14:paraId="764E22A4" w14:textId="77777777" w:rsidR="00F56ED7" w:rsidRPr="00E42444" w:rsidRDefault="00E42444" w:rsidP="00E42444">
            <w:pPr>
              <w:pStyle w:val="103"/>
              <w:rPr>
                <w:lang w:eastAsia="ru-RU"/>
              </w:rPr>
            </w:pPr>
            <w:r w:rsidRPr="00E42444">
              <w:rPr>
                <w:lang w:eastAsia="ru-RU"/>
              </w:rPr>
              <w:t> </w:t>
            </w:r>
          </w:p>
        </w:tc>
        <w:tc>
          <w:tcPr>
            <w:tcW w:w="201" w:type="pct"/>
            <w:hideMark/>
          </w:tcPr>
          <w:p w14:paraId="2E93D6B4" w14:textId="77777777" w:rsidR="00F56ED7" w:rsidRPr="00E42444" w:rsidRDefault="00E42444" w:rsidP="00E42444">
            <w:pPr>
              <w:pStyle w:val="103"/>
              <w:rPr>
                <w:lang w:eastAsia="ru-RU"/>
              </w:rPr>
            </w:pPr>
            <w:r w:rsidRPr="00E42444">
              <w:rPr>
                <w:lang w:eastAsia="ru-RU"/>
              </w:rPr>
              <w:t> </w:t>
            </w:r>
          </w:p>
        </w:tc>
        <w:tc>
          <w:tcPr>
            <w:tcW w:w="201" w:type="pct"/>
            <w:hideMark/>
          </w:tcPr>
          <w:p w14:paraId="78A08B3B" w14:textId="77777777" w:rsidR="00F56ED7" w:rsidRPr="00E42444" w:rsidRDefault="00E42444" w:rsidP="00E42444">
            <w:pPr>
              <w:pStyle w:val="103"/>
              <w:rPr>
                <w:lang w:eastAsia="ru-RU"/>
              </w:rPr>
            </w:pPr>
            <w:r w:rsidRPr="00E42444">
              <w:rPr>
                <w:lang w:eastAsia="ru-RU"/>
              </w:rPr>
              <w:t> </w:t>
            </w:r>
          </w:p>
        </w:tc>
        <w:tc>
          <w:tcPr>
            <w:tcW w:w="201" w:type="pct"/>
            <w:hideMark/>
          </w:tcPr>
          <w:p w14:paraId="420A6074" w14:textId="77777777" w:rsidR="00F56ED7" w:rsidRPr="00E42444" w:rsidRDefault="00E42444" w:rsidP="00E42444">
            <w:pPr>
              <w:pStyle w:val="103"/>
              <w:rPr>
                <w:lang w:eastAsia="ru-RU"/>
              </w:rPr>
            </w:pPr>
            <w:r w:rsidRPr="00E42444">
              <w:rPr>
                <w:lang w:eastAsia="ru-RU"/>
              </w:rPr>
              <w:t> </w:t>
            </w:r>
          </w:p>
        </w:tc>
      </w:tr>
      <w:tr w:rsidR="00E42444" w:rsidRPr="00E42444" w14:paraId="74D72410" w14:textId="77777777" w:rsidTr="00612D72">
        <w:trPr>
          <w:trHeight w:val="20"/>
        </w:trPr>
        <w:tc>
          <w:tcPr>
            <w:tcW w:w="133" w:type="pct"/>
            <w:hideMark/>
          </w:tcPr>
          <w:p w14:paraId="1293D947" w14:textId="77777777" w:rsidR="00F56ED7" w:rsidRPr="00E42444" w:rsidRDefault="00E42444" w:rsidP="00E42444">
            <w:pPr>
              <w:pStyle w:val="103"/>
              <w:rPr>
                <w:lang w:eastAsia="ru-RU"/>
              </w:rPr>
            </w:pPr>
            <w:r w:rsidRPr="00E42444">
              <w:rPr>
                <w:lang w:eastAsia="ru-RU"/>
              </w:rPr>
              <w:t> </w:t>
            </w:r>
          </w:p>
        </w:tc>
        <w:tc>
          <w:tcPr>
            <w:tcW w:w="492" w:type="pct"/>
            <w:hideMark/>
          </w:tcPr>
          <w:p w14:paraId="4D032321" w14:textId="77777777" w:rsidR="00F56ED7" w:rsidRPr="00E42444" w:rsidRDefault="00E42444" w:rsidP="00E42444">
            <w:pPr>
              <w:pStyle w:val="103"/>
              <w:rPr>
                <w:lang w:eastAsia="ru-RU"/>
              </w:rPr>
            </w:pPr>
            <w:r w:rsidRPr="00E42444">
              <w:rPr>
                <w:lang w:eastAsia="ru-RU"/>
              </w:rPr>
              <w:t>Объем потребляемой воды</w:t>
            </w:r>
          </w:p>
        </w:tc>
        <w:tc>
          <w:tcPr>
            <w:tcW w:w="163" w:type="pct"/>
            <w:hideMark/>
          </w:tcPr>
          <w:p w14:paraId="0C677485" w14:textId="77777777" w:rsidR="00F56ED7" w:rsidRPr="00E42444" w:rsidRDefault="00E42444" w:rsidP="00E42444">
            <w:pPr>
              <w:pStyle w:val="103"/>
              <w:rPr>
                <w:lang w:eastAsia="ru-RU"/>
              </w:rPr>
            </w:pPr>
            <w:r w:rsidRPr="00E42444">
              <w:rPr>
                <w:lang w:eastAsia="ru-RU"/>
              </w:rPr>
              <w:t>тыс. м3</w:t>
            </w:r>
          </w:p>
        </w:tc>
        <w:tc>
          <w:tcPr>
            <w:tcW w:w="200" w:type="pct"/>
            <w:hideMark/>
          </w:tcPr>
          <w:p w14:paraId="77EDC963" w14:textId="77777777" w:rsidR="00F56ED7" w:rsidRPr="00E42444" w:rsidRDefault="00E42444" w:rsidP="00E42444">
            <w:pPr>
              <w:pStyle w:val="103"/>
              <w:rPr>
                <w:lang w:eastAsia="ru-RU"/>
              </w:rPr>
            </w:pPr>
            <w:r w:rsidRPr="00E42444">
              <w:rPr>
                <w:lang w:eastAsia="ru-RU"/>
              </w:rPr>
              <w:t> </w:t>
            </w:r>
          </w:p>
        </w:tc>
        <w:tc>
          <w:tcPr>
            <w:tcW w:w="201" w:type="pct"/>
            <w:noWrap/>
            <w:hideMark/>
          </w:tcPr>
          <w:p w14:paraId="7853C835" w14:textId="77777777" w:rsidR="00F56ED7" w:rsidRPr="00E42444" w:rsidRDefault="00E42444" w:rsidP="00E42444">
            <w:pPr>
              <w:pStyle w:val="103"/>
              <w:rPr>
                <w:lang w:eastAsia="ru-RU"/>
              </w:rPr>
            </w:pPr>
            <w:r w:rsidRPr="00E42444">
              <w:rPr>
                <w:lang w:eastAsia="ru-RU"/>
              </w:rPr>
              <w:t>85,9</w:t>
            </w:r>
          </w:p>
        </w:tc>
        <w:tc>
          <w:tcPr>
            <w:tcW w:w="201" w:type="pct"/>
            <w:noWrap/>
            <w:hideMark/>
          </w:tcPr>
          <w:p w14:paraId="4134932A" w14:textId="77777777" w:rsidR="00F56ED7" w:rsidRPr="00E42444" w:rsidRDefault="00E42444" w:rsidP="00E42444">
            <w:pPr>
              <w:pStyle w:val="103"/>
              <w:rPr>
                <w:lang w:eastAsia="ru-RU"/>
              </w:rPr>
            </w:pPr>
            <w:r w:rsidRPr="00E42444">
              <w:rPr>
                <w:lang w:eastAsia="ru-RU"/>
              </w:rPr>
              <w:t>85,9</w:t>
            </w:r>
          </w:p>
        </w:tc>
        <w:tc>
          <w:tcPr>
            <w:tcW w:w="201" w:type="pct"/>
            <w:noWrap/>
            <w:hideMark/>
          </w:tcPr>
          <w:p w14:paraId="18FE7A1E" w14:textId="77777777" w:rsidR="00F56ED7" w:rsidRPr="00E42444" w:rsidRDefault="00E42444" w:rsidP="00E42444">
            <w:pPr>
              <w:pStyle w:val="103"/>
              <w:rPr>
                <w:lang w:eastAsia="ru-RU"/>
              </w:rPr>
            </w:pPr>
            <w:r w:rsidRPr="00E42444">
              <w:rPr>
                <w:lang w:eastAsia="ru-RU"/>
              </w:rPr>
              <w:t>85,9</w:t>
            </w:r>
          </w:p>
        </w:tc>
        <w:tc>
          <w:tcPr>
            <w:tcW w:w="200" w:type="pct"/>
            <w:noWrap/>
            <w:hideMark/>
          </w:tcPr>
          <w:p w14:paraId="759F8BCA" w14:textId="77777777" w:rsidR="00F56ED7" w:rsidRPr="00E42444" w:rsidRDefault="00E42444" w:rsidP="00E42444">
            <w:pPr>
              <w:pStyle w:val="103"/>
              <w:rPr>
                <w:lang w:eastAsia="ru-RU"/>
              </w:rPr>
            </w:pPr>
            <w:r w:rsidRPr="00E42444">
              <w:rPr>
                <w:lang w:eastAsia="ru-RU"/>
              </w:rPr>
              <w:t>80,2</w:t>
            </w:r>
          </w:p>
        </w:tc>
        <w:tc>
          <w:tcPr>
            <w:tcW w:w="201" w:type="pct"/>
            <w:noWrap/>
            <w:hideMark/>
          </w:tcPr>
          <w:p w14:paraId="04C2BBBF" w14:textId="77777777" w:rsidR="00F56ED7" w:rsidRPr="00E42444" w:rsidRDefault="00E42444" w:rsidP="00E42444">
            <w:pPr>
              <w:pStyle w:val="103"/>
              <w:rPr>
                <w:lang w:eastAsia="ru-RU"/>
              </w:rPr>
            </w:pPr>
            <w:r w:rsidRPr="00E42444">
              <w:rPr>
                <w:lang w:eastAsia="ru-RU"/>
              </w:rPr>
              <w:t>80,2</w:t>
            </w:r>
          </w:p>
        </w:tc>
        <w:tc>
          <w:tcPr>
            <w:tcW w:w="201" w:type="pct"/>
            <w:noWrap/>
            <w:hideMark/>
          </w:tcPr>
          <w:p w14:paraId="3DA94F80" w14:textId="77777777" w:rsidR="00F56ED7" w:rsidRPr="00E42444" w:rsidRDefault="00E42444" w:rsidP="00E42444">
            <w:pPr>
              <w:pStyle w:val="103"/>
              <w:rPr>
                <w:lang w:eastAsia="ru-RU"/>
              </w:rPr>
            </w:pPr>
            <w:r w:rsidRPr="00E42444">
              <w:rPr>
                <w:lang w:eastAsia="ru-RU"/>
              </w:rPr>
              <w:t>80,2</w:t>
            </w:r>
          </w:p>
        </w:tc>
        <w:tc>
          <w:tcPr>
            <w:tcW w:w="201" w:type="pct"/>
            <w:noWrap/>
            <w:hideMark/>
          </w:tcPr>
          <w:p w14:paraId="235BB56C" w14:textId="77777777" w:rsidR="00F56ED7" w:rsidRPr="00E42444" w:rsidRDefault="00E42444" w:rsidP="00E42444">
            <w:pPr>
              <w:pStyle w:val="103"/>
              <w:rPr>
                <w:lang w:eastAsia="ru-RU"/>
              </w:rPr>
            </w:pPr>
            <w:r w:rsidRPr="00E42444">
              <w:rPr>
                <w:lang w:eastAsia="ru-RU"/>
              </w:rPr>
              <w:t>80,2</w:t>
            </w:r>
          </w:p>
        </w:tc>
        <w:tc>
          <w:tcPr>
            <w:tcW w:w="200" w:type="pct"/>
            <w:noWrap/>
            <w:hideMark/>
          </w:tcPr>
          <w:p w14:paraId="104BB47F" w14:textId="77777777" w:rsidR="00F56ED7" w:rsidRPr="00E42444" w:rsidRDefault="00E42444" w:rsidP="00E42444">
            <w:pPr>
              <w:pStyle w:val="103"/>
              <w:rPr>
                <w:lang w:eastAsia="ru-RU"/>
              </w:rPr>
            </w:pPr>
            <w:r w:rsidRPr="00E42444">
              <w:rPr>
                <w:lang w:eastAsia="ru-RU"/>
              </w:rPr>
              <w:t>80,2</w:t>
            </w:r>
          </w:p>
        </w:tc>
        <w:tc>
          <w:tcPr>
            <w:tcW w:w="201" w:type="pct"/>
            <w:noWrap/>
            <w:hideMark/>
          </w:tcPr>
          <w:p w14:paraId="435831D2" w14:textId="77777777" w:rsidR="00F56ED7" w:rsidRPr="00E42444" w:rsidRDefault="00E42444" w:rsidP="00E42444">
            <w:pPr>
              <w:pStyle w:val="103"/>
              <w:rPr>
                <w:lang w:eastAsia="ru-RU"/>
              </w:rPr>
            </w:pPr>
            <w:r w:rsidRPr="00E42444">
              <w:rPr>
                <w:lang w:eastAsia="ru-RU"/>
              </w:rPr>
              <w:t>80,2</w:t>
            </w:r>
          </w:p>
        </w:tc>
        <w:tc>
          <w:tcPr>
            <w:tcW w:w="201" w:type="pct"/>
            <w:noWrap/>
            <w:hideMark/>
          </w:tcPr>
          <w:p w14:paraId="297C1C48" w14:textId="77777777" w:rsidR="00F56ED7" w:rsidRPr="00E42444" w:rsidRDefault="00E42444" w:rsidP="00E42444">
            <w:pPr>
              <w:pStyle w:val="103"/>
              <w:rPr>
                <w:lang w:eastAsia="ru-RU"/>
              </w:rPr>
            </w:pPr>
            <w:r w:rsidRPr="00E42444">
              <w:rPr>
                <w:lang w:eastAsia="ru-RU"/>
              </w:rPr>
              <w:t>80,2</w:t>
            </w:r>
          </w:p>
        </w:tc>
        <w:tc>
          <w:tcPr>
            <w:tcW w:w="201" w:type="pct"/>
            <w:noWrap/>
            <w:hideMark/>
          </w:tcPr>
          <w:p w14:paraId="1955CB94" w14:textId="77777777" w:rsidR="00F56ED7" w:rsidRPr="00E42444" w:rsidRDefault="00E42444" w:rsidP="00E42444">
            <w:pPr>
              <w:pStyle w:val="103"/>
              <w:rPr>
                <w:lang w:eastAsia="ru-RU"/>
              </w:rPr>
            </w:pPr>
            <w:r w:rsidRPr="00E42444">
              <w:rPr>
                <w:lang w:eastAsia="ru-RU"/>
              </w:rPr>
              <w:t>80,2</w:t>
            </w:r>
          </w:p>
        </w:tc>
        <w:tc>
          <w:tcPr>
            <w:tcW w:w="200" w:type="pct"/>
            <w:noWrap/>
            <w:hideMark/>
          </w:tcPr>
          <w:p w14:paraId="0B6FA2F1" w14:textId="77777777" w:rsidR="00F56ED7" w:rsidRPr="00E42444" w:rsidRDefault="00E42444" w:rsidP="00E42444">
            <w:pPr>
              <w:pStyle w:val="103"/>
              <w:rPr>
                <w:lang w:eastAsia="ru-RU"/>
              </w:rPr>
            </w:pPr>
            <w:r w:rsidRPr="00E42444">
              <w:rPr>
                <w:lang w:eastAsia="ru-RU"/>
              </w:rPr>
              <w:t>80,2</w:t>
            </w:r>
          </w:p>
        </w:tc>
        <w:tc>
          <w:tcPr>
            <w:tcW w:w="201" w:type="pct"/>
            <w:noWrap/>
            <w:hideMark/>
          </w:tcPr>
          <w:p w14:paraId="54CAB78A" w14:textId="77777777" w:rsidR="00F56ED7" w:rsidRPr="00E42444" w:rsidRDefault="00E42444" w:rsidP="00E42444">
            <w:pPr>
              <w:pStyle w:val="103"/>
              <w:rPr>
                <w:lang w:eastAsia="ru-RU"/>
              </w:rPr>
            </w:pPr>
            <w:r w:rsidRPr="00E42444">
              <w:rPr>
                <w:lang w:eastAsia="ru-RU"/>
              </w:rPr>
              <w:t>80,2</w:t>
            </w:r>
          </w:p>
        </w:tc>
        <w:tc>
          <w:tcPr>
            <w:tcW w:w="201" w:type="pct"/>
            <w:noWrap/>
            <w:hideMark/>
          </w:tcPr>
          <w:p w14:paraId="7FF0079D" w14:textId="77777777" w:rsidR="00F56ED7" w:rsidRPr="00E42444" w:rsidRDefault="00E42444" w:rsidP="00E42444">
            <w:pPr>
              <w:pStyle w:val="103"/>
              <w:rPr>
                <w:lang w:eastAsia="ru-RU"/>
              </w:rPr>
            </w:pPr>
            <w:r w:rsidRPr="00E42444">
              <w:rPr>
                <w:lang w:eastAsia="ru-RU"/>
              </w:rPr>
              <w:t>80,2</w:t>
            </w:r>
          </w:p>
        </w:tc>
        <w:tc>
          <w:tcPr>
            <w:tcW w:w="201" w:type="pct"/>
            <w:noWrap/>
            <w:hideMark/>
          </w:tcPr>
          <w:p w14:paraId="3661141D" w14:textId="77777777" w:rsidR="00F56ED7" w:rsidRPr="00E42444" w:rsidRDefault="00E42444" w:rsidP="00E42444">
            <w:pPr>
              <w:pStyle w:val="103"/>
              <w:rPr>
                <w:lang w:eastAsia="ru-RU"/>
              </w:rPr>
            </w:pPr>
            <w:r w:rsidRPr="00E42444">
              <w:rPr>
                <w:lang w:eastAsia="ru-RU"/>
              </w:rPr>
              <w:t>80,2</w:t>
            </w:r>
          </w:p>
        </w:tc>
        <w:tc>
          <w:tcPr>
            <w:tcW w:w="200" w:type="pct"/>
            <w:noWrap/>
            <w:hideMark/>
          </w:tcPr>
          <w:p w14:paraId="454D5C99" w14:textId="77777777" w:rsidR="00F56ED7" w:rsidRPr="00E42444" w:rsidRDefault="00E42444" w:rsidP="00E42444">
            <w:pPr>
              <w:pStyle w:val="103"/>
              <w:rPr>
                <w:lang w:eastAsia="ru-RU"/>
              </w:rPr>
            </w:pPr>
            <w:r w:rsidRPr="00E42444">
              <w:rPr>
                <w:lang w:eastAsia="ru-RU"/>
              </w:rPr>
              <w:t>80,2</w:t>
            </w:r>
          </w:p>
        </w:tc>
        <w:tc>
          <w:tcPr>
            <w:tcW w:w="201" w:type="pct"/>
            <w:noWrap/>
            <w:hideMark/>
          </w:tcPr>
          <w:p w14:paraId="43E63F09" w14:textId="77777777" w:rsidR="00F56ED7" w:rsidRPr="00E42444" w:rsidRDefault="00E42444" w:rsidP="00E42444">
            <w:pPr>
              <w:pStyle w:val="103"/>
              <w:rPr>
                <w:lang w:eastAsia="ru-RU"/>
              </w:rPr>
            </w:pPr>
            <w:r w:rsidRPr="00E42444">
              <w:rPr>
                <w:lang w:eastAsia="ru-RU"/>
              </w:rPr>
              <w:t>80,2</w:t>
            </w:r>
          </w:p>
        </w:tc>
        <w:tc>
          <w:tcPr>
            <w:tcW w:w="201" w:type="pct"/>
            <w:noWrap/>
            <w:hideMark/>
          </w:tcPr>
          <w:p w14:paraId="730D13DC" w14:textId="77777777" w:rsidR="00F56ED7" w:rsidRPr="00E42444" w:rsidRDefault="00E42444" w:rsidP="00E42444">
            <w:pPr>
              <w:pStyle w:val="103"/>
              <w:rPr>
                <w:lang w:eastAsia="ru-RU"/>
              </w:rPr>
            </w:pPr>
            <w:r w:rsidRPr="00E42444">
              <w:rPr>
                <w:lang w:eastAsia="ru-RU"/>
              </w:rPr>
              <w:t>80,2</w:t>
            </w:r>
          </w:p>
        </w:tc>
        <w:tc>
          <w:tcPr>
            <w:tcW w:w="201" w:type="pct"/>
            <w:noWrap/>
            <w:hideMark/>
          </w:tcPr>
          <w:p w14:paraId="57BFC5B9" w14:textId="77777777" w:rsidR="00F56ED7" w:rsidRPr="00E42444" w:rsidRDefault="00E42444" w:rsidP="00E42444">
            <w:pPr>
              <w:pStyle w:val="103"/>
              <w:rPr>
                <w:lang w:eastAsia="ru-RU"/>
              </w:rPr>
            </w:pPr>
            <w:r w:rsidRPr="00E42444">
              <w:rPr>
                <w:lang w:eastAsia="ru-RU"/>
              </w:rPr>
              <w:t>80,2</w:t>
            </w:r>
          </w:p>
        </w:tc>
        <w:tc>
          <w:tcPr>
            <w:tcW w:w="201" w:type="pct"/>
            <w:noWrap/>
            <w:hideMark/>
          </w:tcPr>
          <w:p w14:paraId="73112C23" w14:textId="77777777" w:rsidR="00F56ED7" w:rsidRPr="00E42444" w:rsidRDefault="00E42444" w:rsidP="00E42444">
            <w:pPr>
              <w:pStyle w:val="103"/>
              <w:rPr>
                <w:lang w:eastAsia="ru-RU"/>
              </w:rPr>
            </w:pPr>
            <w:r w:rsidRPr="00E42444">
              <w:rPr>
                <w:lang w:eastAsia="ru-RU"/>
              </w:rPr>
              <w:t>80,2</w:t>
            </w:r>
          </w:p>
        </w:tc>
      </w:tr>
      <w:tr w:rsidR="00E42444" w:rsidRPr="00E42444" w14:paraId="79D6EC42" w14:textId="77777777" w:rsidTr="00612D72">
        <w:trPr>
          <w:trHeight w:val="20"/>
        </w:trPr>
        <w:tc>
          <w:tcPr>
            <w:tcW w:w="133" w:type="pct"/>
            <w:hideMark/>
          </w:tcPr>
          <w:p w14:paraId="7C8F62A2" w14:textId="77777777" w:rsidR="00F56ED7" w:rsidRPr="00E42444" w:rsidRDefault="00E42444" w:rsidP="00E42444">
            <w:pPr>
              <w:pStyle w:val="103"/>
              <w:rPr>
                <w:lang w:eastAsia="ru-RU"/>
              </w:rPr>
            </w:pPr>
            <w:r w:rsidRPr="00E42444">
              <w:rPr>
                <w:lang w:eastAsia="ru-RU"/>
              </w:rPr>
              <w:t> </w:t>
            </w:r>
          </w:p>
        </w:tc>
        <w:tc>
          <w:tcPr>
            <w:tcW w:w="492" w:type="pct"/>
            <w:hideMark/>
          </w:tcPr>
          <w:p w14:paraId="23C7E58D" w14:textId="77777777" w:rsidR="00F56ED7" w:rsidRPr="00E42444" w:rsidRDefault="00E42444" w:rsidP="00E42444">
            <w:pPr>
              <w:pStyle w:val="103"/>
              <w:rPr>
                <w:lang w:eastAsia="ru-RU"/>
              </w:rPr>
            </w:pPr>
            <w:r w:rsidRPr="00E42444">
              <w:rPr>
                <w:lang w:eastAsia="ru-RU"/>
              </w:rPr>
              <w:t>Удельный расход воды</w:t>
            </w:r>
          </w:p>
        </w:tc>
        <w:tc>
          <w:tcPr>
            <w:tcW w:w="163" w:type="pct"/>
            <w:hideMark/>
          </w:tcPr>
          <w:p w14:paraId="46BE2013" w14:textId="77777777" w:rsidR="00F56ED7" w:rsidRPr="00E42444" w:rsidRDefault="00E42444" w:rsidP="00E42444">
            <w:pPr>
              <w:pStyle w:val="103"/>
              <w:rPr>
                <w:lang w:eastAsia="ru-RU"/>
              </w:rPr>
            </w:pPr>
            <w:r w:rsidRPr="00E42444">
              <w:rPr>
                <w:lang w:eastAsia="ru-RU"/>
              </w:rPr>
              <w:t>м3/Гкал</w:t>
            </w:r>
          </w:p>
        </w:tc>
        <w:tc>
          <w:tcPr>
            <w:tcW w:w="200" w:type="pct"/>
            <w:hideMark/>
          </w:tcPr>
          <w:p w14:paraId="06E1482E" w14:textId="77777777" w:rsidR="00F56ED7" w:rsidRPr="00E42444" w:rsidRDefault="00E42444" w:rsidP="00E42444">
            <w:pPr>
              <w:pStyle w:val="103"/>
              <w:rPr>
                <w:lang w:eastAsia="ru-RU"/>
              </w:rPr>
            </w:pPr>
            <w:r w:rsidRPr="00E42444">
              <w:rPr>
                <w:lang w:eastAsia="ru-RU"/>
              </w:rPr>
              <w:t>0,6</w:t>
            </w:r>
          </w:p>
        </w:tc>
        <w:tc>
          <w:tcPr>
            <w:tcW w:w="201" w:type="pct"/>
            <w:hideMark/>
          </w:tcPr>
          <w:p w14:paraId="0B9AC6EF" w14:textId="77777777" w:rsidR="00F56ED7" w:rsidRPr="00E42444" w:rsidRDefault="00E42444" w:rsidP="00E42444">
            <w:pPr>
              <w:pStyle w:val="103"/>
              <w:rPr>
                <w:lang w:eastAsia="ru-RU"/>
              </w:rPr>
            </w:pPr>
            <w:r w:rsidRPr="00E42444">
              <w:rPr>
                <w:lang w:eastAsia="ru-RU"/>
              </w:rPr>
              <w:t>0,63</w:t>
            </w:r>
          </w:p>
        </w:tc>
        <w:tc>
          <w:tcPr>
            <w:tcW w:w="201" w:type="pct"/>
            <w:hideMark/>
          </w:tcPr>
          <w:p w14:paraId="4BCE7778" w14:textId="77777777" w:rsidR="00F56ED7" w:rsidRPr="00E42444" w:rsidRDefault="00E42444" w:rsidP="00E42444">
            <w:pPr>
              <w:pStyle w:val="103"/>
              <w:rPr>
                <w:lang w:eastAsia="ru-RU"/>
              </w:rPr>
            </w:pPr>
            <w:r w:rsidRPr="00E42444">
              <w:rPr>
                <w:lang w:eastAsia="ru-RU"/>
              </w:rPr>
              <w:t>0,63</w:t>
            </w:r>
          </w:p>
        </w:tc>
        <w:tc>
          <w:tcPr>
            <w:tcW w:w="201" w:type="pct"/>
            <w:hideMark/>
          </w:tcPr>
          <w:p w14:paraId="4ACA1CB8" w14:textId="77777777" w:rsidR="00F56ED7" w:rsidRPr="00E42444" w:rsidRDefault="00E42444" w:rsidP="00E42444">
            <w:pPr>
              <w:pStyle w:val="103"/>
              <w:rPr>
                <w:lang w:eastAsia="ru-RU"/>
              </w:rPr>
            </w:pPr>
            <w:r w:rsidRPr="00E42444">
              <w:rPr>
                <w:lang w:eastAsia="ru-RU"/>
              </w:rPr>
              <w:t>0,63</w:t>
            </w:r>
          </w:p>
        </w:tc>
        <w:tc>
          <w:tcPr>
            <w:tcW w:w="200" w:type="pct"/>
            <w:hideMark/>
          </w:tcPr>
          <w:p w14:paraId="46BCAEC9" w14:textId="77777777" w:rsidR="00F56ED7" w:rsidRPr="00E42444" w:rsidRDefault="00E42444" w:rsidP="00E42444">
            <w:pPr>
              <w:pStyle w:val="103"/>
              <w:rPr>
                <w:lang w:eastAsia="ru-RU"/>
              </w:rPr>
            </w:pPr>
            <w:r w:rsidRPr="00E42444">
              <w:rPr>
                <w:lang w:eastAsia="ru-RU"/>
              </w:rPr>
              <w:t>0,51</w:t>
            </w:r>
          </w:p>
        </w:tc>
        <w:tc>
          <w:tcPr>
            <w:tcW w:w="201" w:type="pct"/>
            <w:hideMark/>
          </w:tcPr>
          <w:p w14:paraId="4F8A3D18" w14:textId="77777777" w:rsidR="00F56ED7" w:rsidRPr="00E42444" w:rsidRDefault="00E42444" w:rsidP="00E42444">
            <w:pPr>
              <w:pStyle w:val="103"/>
              <w:rPr>
                <w:lang w:eastAsia="ru-RU"/>
              </w:rPr>
            </w:pPr>
            <w:r w:rsidRPr="00E42444">
              <w:rPr>
                <w:lang w:eastAsia="ru-RU"/>
              </w:rPr>
              <w:t>0,51</w:t>
            </w:r>
          </w:p>
        </w:tc>
        <w:tc>
          <w:tcPr>
            <w:tcW w:w="201" w:type="pct"/>
            <w:hideMark/>
          </w:tcPr>
          <w:p w14:paraId="0556A707" w14:textId="77777777" w:rsidR="00F56ED7" w:rsidRPr="00E42444" w:rsidRDefault="00E42444" w:rsidP="00E42444">
            <w:pPr>
              <w:pStyle w:val="103"/>
              <w:rPr>
                <w:lang w:eastAsia="ru-RU"/>
              </w:rPr>
            </w:pPr>
            <w:r w:rsidRPr="00E42444">
              <w:rPr>
                <w:lang w:eastAsia="ru-RU"/>
              </w:rPr>
              <w:t>0,51</w:t>
            </w:r>
          </w:p>
        </w:tc>
        <w:tc>
          <w:tcPr>
            <w:tcW w:w="201" w:type="pct"/>
            <w:hideMark/>
          </w:tcPr>
          <w:p w14:paraId="68525AD5" w14:textId="77777777" w:rsidR="00F56ED7" w:rsidRPr="00E42444" w:rsidRDefault="00E42444" w:rsidP="00E42444">
            <w:pPr>
              <w:pStyle w:val="103"/>
              <w:rPr>
                <w:lang w:eastAsia="ru-RU"/>
              </w:rPr>
            </w:pPr>
            <w:r w:rsidRPr="00E42444">
              <w:rPr>
                <w:lang w:eastAsia="ru-RU"/>
              </w:rPr>
              <w:t>0,51</w:t>
            </w:r>
          </w:p>
        </w:tc>
        <w:tc>
          <w:tcPr>
            <w:tcW w:w="200" w:type="pct"/>
            <w:hideMark/>
          </w:tcPr>
          <w:p w14:paraId="3A738C6C" w14:textId="77777777" w:rsidR="00F56ED7" w:rsidRPr="00E42444" w:rsidRDefault="00E42444" w:rsidP="00E42444">
            <w:pPr>
              <w:pStyle w:val="103"/>
              <w:rPr>
                <w:lang w:eastAsia="ru-RU"/>
              </w:rPr>
            </w:pPr>
            <w:r w:rsidRPr="00E42444">
              <w:rPr>
                <w:lang w:eastAsia="ru-RU"/>
              </w:rPr>
              <w:t>0,51</w:t>
            </w:r>
          </w:p>
        </w:tc>
        <w:tc>
          <w:tcPr>
            <w:tcW w:w="201" w:type="pct"/>
            <w:hideMark/>
          </w:tcPr>
          <w:p w14:paraId="7DDEEC6A" w14:textId="77777777" w:rsidR="00F56ED7" w:rsidRPr="00E42444" w:rsidRDefault="00E42444" w:rsidP="00E42444">
            <w:pPr>
              <w:pStyle w:val="103"/>
              <w:rPr>
                <w:lang w:eastAsia="ru-RU"/>
              </w:rPr>
            </w:pPr>
            <w:r w:rsidRPr="00E42444">
              <w:rPr>
                <w:lang w:eastAsia="ru-RU"/>
              </w:rPr>
              <w:t>0,51</w:t>
            </w:r>
          </w:p>
        </w:tc>
        <w:tc>
          <w:tcPr>
            <w:tcW w:w="201" w:type="pct"/>
            <w:hideMark/>
          </w:tcPr>
          <w:p w14:paraId="6C208EE6" w14:textId="77777777" w:rsidR="00F56ED7" w:rsidRPr="00E42444" w:rsidRDefault="00E42444" w:rsidP="00E42444">
            <w:pPr>
              <w:pStyle w:val="103"/>
              <w:rPr>
                <w:lang w:eastAsia="ru-RU"/>
              </w:rPr>
            </w:pPr>
            <w:r w:rsidRPr="00E42444">
              <w:rPr>
                <w:lang w:eastAsia="ru-RU"/>
              </w:rPr>
              <w:t>0,51</w:t>
            </w:r>
          </w:p>
        </w:tc>
        <w:tc>
          <w:tcPr>
            <w:tcW w:w="201" w:type="pct"/>
            <w:hideMark/>
          </w:tcPr>
          <w:p w14:paraId="3816F914" w14:textId="77777777" w:rsidR="00F56ED7" w:rsidRPr="00E42444" w:rsidRDefault="00E42444" w:rsidP="00E42444">
            <w:pPr>
              <w:pStyle w:val="103"/>
              <w:rPr>
                <w:lang w:eastAsia="ru-RU"/>
              </w:rPr>
            </w:pPr>
            <w:r w:rsidRPr="00E42444">
              <w:rPr>
                <w:lang w:eastAsia="ru-RU"/>
              </w:rPr>
              <w:t>0,51</w:t>
            </w:r>
          </w:p>
        </w:tc>
        <w:tc>
          <w:tcPr>
            <w:tcW w:w="200" w:type="pct"/>
            <w:hideMark/>
          </w:tcPr>
          <w:p w14:paraId="645E40EA" w14:textId="77777777" w:rsidR="00F56ED7" w:rsidRPr="00E42444" w:rsidRDefault="00E42444" w:rsidP="00E42444">
            <w:pPr>
              <w:pStyle w:val="103"/>
              <w:rPr>
                <w:lang w:eastAsia="ru-RU"/>
              </w:rPr>
            </w:pPr>
            <w:r w:rsidRPr="00E42444">
              <w:rPr>
                <w:lang w:eastAsia="ru-RU"/>
              </w:rPr>
              <w:t>0,51</w:t>
            </w:r>
          </w:p>
        </w:tc>
        <w:tc>
          <w:tcPr>
            <w:tcW w:w="201" w:type="pct"/>
            <w:hideMark/>
          </w:tcPr>
          <w:p w14:paraId="0EED4A3F" w14:textId="77777777" w:rsidR="00F56ED7" w:rsidRPr="00E42444" w:rsidRDefault="00E42444" w:rsidP="00E42444">
            <w:pPr>
              <w:pStyle w:val="103"/>
              <w:rPr>
                <w:lang w:eastAsia="ru-RU"/>
              </w:rPr>
            </w:pPr>
            <w:r w:rsidRPr="00E42444">
              <w:rPr>
                <w:lang w:eastAsia="ru-RU"/>
              </w:rPr>
              <w:t>0,51</w:t>
            </w:r>
          </w:p>
        </w:tc>
        <w:tc>
          <w:tcPr>
            <w:tcW w:w="201" w:type="pct"/>
            <w:hideMark/>
          </w:tcPr>
          <w:p w14:paraId="40460251" w14:textId="77777777" w:rsidR="00F56ED7" w:rsidRPr="00E42444" w:rsidRDefault="00E42444" w:rsidP="00E42444">
            <w:pPr>
              <w:pStyle w:val="103"/>
              <w:rPr>
                <w:lang w:eastAsia="ru-RU"/>
              </w:rPr>
            </w:pPr>
            <w:r w:rsidRPr="00E42444">
              <w:rPr>
                <w:lang w:eastAsia="ru-RU"/>
              </w:rPr>
              <w:t>0,51</w:t>
            </w:r>
          </w:p>
        </w:tc>
        <w:tc>
          <w:tcPr>
            <w:tcW w:w="201" w:type="pct"/>
            <w:hideMark/>
          </w:tcPr>
          <w:p w14:paraId="58D3B670" w14:textId="77777777" w:rsidR="00F56ED7" w:rsidRPr="00E42444" w:rsidRDefault="00E42444" w:rsidP="00E42444">
            <w:pPr>
              <w:pStyle w:val="103"/>
              <w:rPr>
                <w:lang w:eastAsia="ru-RU"/>
              </w:rPr>
            </w:pPr>
            <w:r w:rsidRPr="00E42444">
              <w:rPr>
                <w:lang w:eastAsia="ru-RU"/>
              </w:rPr>
              <w:t>0,51</w:t>
            </w:r>
          </w:p>
        </w:tc>
        <w:tc>
          <w:tcPr>
            <w:tcW w:w="200" w:type="pct"/>
            <w:hideMark/>
          </w:tcPr>
          <w:p w14:paraId="4D0ADECC" w14:textId="77777777" w:rsidR="00F56ED7" w:rsidRPr="00E42444" w:rsidRDefault="00E42444" w:rsidP="00E42444">
            <w:pPr>
              <w:pStyle w:val="103"/>
              <w:rPr>
                <w:lang w:eastAsia="ru-RU"/>
              </w:rPr>
            </w:pPr>
            <w:r w:rsidRPr="00E42444">
              <w:rPr>
                <w:lang w:eastAsia="ru-RU"/>
              </w:rPr>
              <w:t>0,51</w:t>
            </w:r>
          </w:p>
        </w:tc>
        <w:tc>
          <w:tcPr>
            <w:tcW w:w="201" w:type="pct"/>
            <w:hideMark/>
          </w:tcPr>
          <w:p w14:paraId="35121878" w14:textId="77777777" w:rsidR="00F56ED7" w:rsidRPr="00E42444" w:rsidRDefault="00E42444" w:rsidP="00E42444">
            <w:pPr>
              <w:pStyle w:val="103"/>
              <w:rPr>
                <w:lang w:eastAsia="ru-RU"/>
              </w:rPr>
            </w:pPr>
            <w:r w:rsidRPr="00E42444">
              <w:rPr>
                <w:lang w:eastAsia="ru-RU"/>
              </w:rPr>
              <w:t>0,51</w:t>
            </w:r>
          </w:p>
        </w:tc>
        <w:tc>
          <w:tcPr>
            <w:tcW w:w="201" w:type="pct"/>
            <w:hideMark/>
          </w:tcPr>
          <w:p w14:paraId="12417DB3" w14:textId="77777777" w:rsidR="00F56ED7" w:rsidRPr="00E42444" w:rsidRDefault="00E42444" w:rsidP="00E42444">
            <w:pPr>
              <w:pStyle w:val="103"/>
              <w:rPr>
                <w:lang w:eastAsia="ru-RU"/>
              </w:rPr>
            </w:pPr>
            <w:r w:rsidRPr="00E42444">
              <w:rPr>
                <w:lang w:eastAsia="ru-RU"/>
              </w:rPr>
              <w:t>0,51</w:t>
            </w:r>
          </w:p>
        </w:tc>
        <w:tc>
          <w:tcPr>
            <w:tcW w:w="201" w:type="pct"/>
            <w:hideMark/>
          </w:tcPr>
          <w:p w14:paraId="75800827" w14:textId="77777777" w:rsidR="00F56ED7" w:rsidRPr="00E42444" w:rsidRDefault="00E42444" w:rsidP="00E42444">
            <w:pPr>
              <w:pStyle w:val="103"/>
              <w:rPr>
                <w:lang w:eastAsia="ru-RU"/>
              </w:rPr>
            </w:pPr>
            <w:r w:rsidRPr="00E42444">
              <w:rPr>
                <w:lang w:eastAsia="ru-RU"/>
              </w:rPr>
              <w:t>0,51</w:t>
            </w:r>
          </w:p>
        </w:tc>
        <w:tc>
          <w:tcPr>
            <w:tcW w:w="201" w:type="pct"/>
            <w:hideMark/>
          </w:tcPr>
          <w:p w14:paraId="4BC5AEFD" w14:textId="77777777" w:rsidR="00F56ED7" w:rsidRPr="00E42444" w:rsidRDefault="00E42444" w:rsidP="00E42444">
            <w:pPr>
              <w:pStyle w:val="103"/>
              <w:rPr>
                <w:lang w:eastAsia="ru-RU"/>
              </w:rPr>
            </w:pPr>
            <w:r w:rsidRPr="00E42444">
              <w:rPr>
                <w:lang w:eastAsia="ru-RU"/>
              </w:rPr>
              <w:t>0,51</w:t>
            </w:r>
          </w:p>
        </w:tc>
      </w:tr>
      <w:tr w:rsidR="00E42444" w:rsidRPr="00E42444" w14:paraId="71D16D4E" w14:textId="77777777" w:rsidTr="00612D72">
        <w:trPr>
          <w:trHeight w:val="20"/>
        </w:trPr>
        <w:tc>
          <w:tcPr>
            <w:tcW w:w="133" w:type="pct"/>
            <w:hideMark/>
          </w:tcPr>
          <w:p w14:paraId="4532A3B3" w14:textId="77777777" w:rsidR="00F56ED7" w:rsidRPr="00E42444" w:rsidRDefault="00E42444" w:rsidP="00E42444">
            <w:pPr>
              <w:pStyle w:val="103"/>
              <w:rPr>
                <w:lang w:eastAsia="ru-RU"/>
              </w:rPr>
            </w:pPr>
            <w:r w:rsidRPr="00E42444">
              <w:rPr>
                <w:lang w:eastAsia="ru-RU"/>
              </w:rPr>
              <w:t> </w:t>
            </w:r>
          </w:p>
        </w:tc>
        <w:tc>
          <w:tcPr>
            <w:tcW w:w="492" w:type="pct"/>
            <w:hideMark/>
          </w:tcPr>
          <w:p w14:paraId="42BEF074" w14:textId="77777777" w:rsidR="00F56ED7" w:rsidRPr="00E42444" w:rsidRDefault="00E42444" w:rsidP="00E42444">
            <w:pPr>
              <w:pStyle w:val="103"/>
              <w:rPr>
                <w:lang w:eastAsia="ru-RU"/>
              </w:rPr>
            </w:pPr>
            <w:r w:rsidRPr="00E42444">
              <w:rPr>
                <w:lang w:eastAsia="ru-RU"/>
              </w:rPr>
              <w:t>Цена на воду</w:t>
            </w:r>
          </w:p>
        </w:tc>
        <w:tc>
          <w:tcPr>
            <w:tcW w:w="163" w:type="pct"/>
            <w:hideMark/>
          </w:tcPr>
          <w:p w14:paraId="321B7798" w14:textId="77777777" w:rsidR="00F56ED7" w:rsidRPr="00E42444" w:rsidRDefault="00E42444" w:rsidP="00E42444">
            <w:pPr>
              <w:pStyle w:val="103"/>
              <w:rPr>
                <w:lang w:eastAsia="ru-RU"/>
              </w:rPr>
            </w:pPr>
            <w:r w:rsidRPr="00E42444">
              <w:rPr>
                <w:lang w:eastAsia="ru-RU"/>
              </w:rPr>
              <w:t>руб./м3</w:t>
            </w:r>
          </w:p>
        </w:tc>
        <w:tc>
          <w:tcPr>
            <w:tcW w:w="200" w:type="pct"/>
            <w:hideMark/>
          </w:tcPr>
          <w:p w14:paraId="62C7D9CF" w14:textId="77777777" w:rsidR="00F56ED7" w:rsidRPr="00E42444" w:rsidRDefault="00E42444" w:rsidP="00E42444">
            <w:pPr>
              <w:pStyle w:val="103"/>
              <w:rPr>
                <w:lang w:eastAsia="ru-RU"/>
              </w:rPr>
            </w:pPr>
            <w:r w:rsidRPr="00E42444">
              <w:rPr>
                <w:lang w:eastAsia="ru-RU"/>
              </w:rPr>
              <w:t> </w:t>
            </w:r>
          </w:p>
        </w:tc>
        <w:tc>
          <w:tcPr>
            <w:tcW w:w="201" w:type="pct"/>
            <w:hideMark/>
          </w:tcPr>
          <w:p w14:paraId="27FBC101" w14:textId="77777777" w:rsidR="00F56ED7" w:rsidRPr="00E42444" w:rsidRDefault="00E42444" w:rsidP="00E42444">
            <w:pPr>
              <w:pStyle w:val="103"/>
              <w:rPr>
                <w:lang w:eastAsia="ru-RU"/>
              </w:rPr>
            </w:pPr>
            <w:r w:rsidRPr="00E42444">
              <w:rPr>
                <w:lang w:eastAsia="ru-RU"/>
              </w:rPr>
              <w:t>38,7</w:t>
            </w:r>
          </w:p>
        </w:tc>
        <w:tc>
          <w:tcPr>
            <w:tcW w:w="201" w:type="pct"/>
            <w:hideMark/>
          </w:tcPr>
          <w:p w14:paraId="0027FEEF" w14:textId="77777777" w:rsidR="00F56ED7" w:rsidRPr="00E42444" w:rsidRDefault="00E42444" w:rsidP="00E42444">
            <w:pPr>
              <w:pStyle w:val="103"/>
              <w:rPr>
                <w:lang w:eastAsia="ru-RU"/>
              </w:rPr>
            </w:pPr>
            <w:r w:rsidRPr="00E42444">
              <w:rPr>
                <w:lang w:eastAsia="ru-RU"/>
              </w:rPr>
              <w:t>40,3</w:t>
            </w:r>
          </w:p>
        </w:tc>
        <w:tc>
          <w:tcPr>
            <w:tcW w:w="201" w:type="pct"/>
            <w:hideMark/>
          </w:tcPr>
          <w:p w14:paraId="196BD9D0" w14:textId="77777777" w:rsidR="00F56ED7" w:rsidRPr="00E42444" w:rsidRDefault="00E42444" w:rsidP="00E42444">
            <w:pPr>
              <w:pStyle w:val="103"/>
              <w:rPr>
                <w:lang w:eastAsia="ru-RU"/>
              </w:rPr>
            </w:pPr>
            <w:r w:rsidRPr="00E42444">
              <w:rPr>
                <w:lang w:eastAsia="ru-RU"/>
              </w:rPr>
              <w:t>41,7</w:t>
            </w:r>
          </w:p>
        </w:tc>
        <w:tc>
          <w:tcPr>
            <w:tcW w:w="200" w:type="pct"/>
            <w:hideMark/>
          </w:tcPr>
          <w:p w14:paraId="598FC2E0" w14:textId="77777777" w:rsidR="00F56ED7" w:rsidRPr="00E42444" w:rsidRDefault="00E42444" w:rsidP="00E42444">
            <w:pPr>
              <w:pStyle w:val="103"/>
              <w:rPr>
                <w:lang w:eastAsia="ru-RU"/>
              </w:rPr>
            </w:pPr>
            <w:r w:rsidRPr="00E42444">
              <w:rPr>
                <w:lang w:eastAsia="ru-RU"/>
              </w:rPr>
              <w:t>43,1</w:t>
            </w:r>
          </w:p>
        </w:tc>
        <w:tc>
          <w:tcPr>
            <w:tcW w:w="201" w:type="pct"/>
            <w:hideMark/>
          </w:tcPr>
          <w:p w14:paraId="7B33EA10" w14:textId="77777777" w:rsidR="00F56ED7" w:rsidRPr="00E42444" w:rsidRDefault="00E42444" w:rsidP="00E42444">
            <w:pPr>
              <w:pStyle w:val="103"/>
              <w:rPr>
                <w:lang w:eastAsia="ru-RU"/>
              </w:rPr>
            </w:pPr>
            <w:r w:rsidRPr="00E42444">
              <w:rPr>
                <w:lang w:eastAsia="ru-RU"/>
              </w:rPr>
              <w:t>44,4</w:t>
            </w:r>
          </w:p>
        </w:tc>
        <w:tc>
          <w:tcPr>
            <w:tcW w:w="201" w:type="pct"/>
            <w:hideMark/>
          </w:tcPr>
          <w:p w14:paraId="11A7604D" w14:textId="77777777" w:rsidR="00F56ED7" w:rsidRPr="00E42444" w:rsidRDefault="00E42444" w:rsidP="00E42444">
            <w:pPr>
              <w:pStyle w:val="103"/>
              <w:rPr>
                <w:lang w:eastAsia="ru-RU"/>
              </w:rPr>
            </w:pPr>
            <w:r w:rsidRPr="00E42444">
              <w:rPr>
                <w:lang w:eastAsia="ru-RU"/>
              </w:rPr>
              <w:t>45,7</w:t>
            </w:r>
          </w:p>
        </w:tc>
        <w:tc>
          <w:tcPr>
            <w:tcW w:w="201" w:type="pct"/>
            <w:hideMark/>
          </w:tcPr>
          <w:p w14:paraId="5D262072" w14:textId="77777777" w:rsidR="00F56ED7" w:rsidRPr="00E42444" w:rsidRDefault="00E42444" w:rsidP="00E42444">
            <w:pPr>
              <w:pStyle w:val="103"/>
              <w:rPr>
                <w:lang w:eastAsia="ru-RU"/>
              </w:rPr>
            </w:pPr>
            <w:r w:rsidRPr="00E42444">
              <w:rPr>
                <w:lang w:eastAsia="ru-RU"/>
              </w:rPr>
              <w:t>47,0</w:t>
            </w:r>
          </w:p>
        </w:tc>
        <w:tc>
          <w:tcPr>
            <w:tcW w:w="200" w:type="pct"/>
            <w:hideMark/>
          </w:tcPr>
          <w:p w14:paraId="1AB79147" w14:textId="77777777" w:rsidR="00F56ED7" w:rsidRPr="00E42444" w:rsidRDefault="00E42444" w:rsidP="00E42444">
            <w:pPr>
              <w:pStyle w:val="103"/>
              <w:rPr>
                <w:lang w:eastAsia="ru-RU"/>
              </w:rPr>
            </w:pPr>
            <w:r w:rsidRPr="00E42444">
              <w:rPr>
                <w:lang w:eastAsia="ru-RU"/>
              </w:rPr>
              <w:t>48,2</w:t>
            </w:r>
          </w:p>
        </w:tc>
        <w:tc>
          <w:tcPr>
            <w:tcW w:w="201" w:type="pct"/>
            <w:hideMark/>
          </w:tcPr>
          <w:p w14:paraId="0F4D1ECC" w14:textId="77777777" w:rsidR="00F56ED7" w:rsidRPr="00E42444" w:rsidRDefault="00E42444" w:rsidP="00E42444">
            <w:pPr>
              <w:pStyle w:val="103"/>
              <w:rPr>
                <w:lang w:eastAsia="ru-RU"/>
              </w:rPr>
            </w:pPr>
            <w:r w:rsidRPr="00E42444">
              <w:rPr>
                <w:lang w:eastAsia="ru-RU"/>
              </w:rPr>
              <w:t>49,4</w:t>
            </w:r>
          </w:p>
        </w:tc>
        <w:tc>
          <w:tcPr>
            <w:tcW w:w="201" w:type="pct"/>
            <w:hideMark/>
          </w:tcPr>
          <w:p w14:paraId="1CA32EF6" w14:textId="77777777" w:rsidR="00F56ED7" w:rsidRPr="00E42444" w:rsidRDefault="00E42444" w:rsidP="00E42444">
            <w:pPr>
              <w:pStyle w:val="103"/>
              <w:rPr>
                <w:lang w:eastAsia="ru-RU"/>
              </w:rPr>
            </w:pPr>
            <w:r w:rsidRPr="00E42444">
              <w:rPr>
                <w:lang w:eastAsia="ru-RU"/>
              </w:rPr>
              <w:t>50,5</w:t>
            </w:r>
          </w:p>
        </w:tc>
        <w:tc>
          <w:tcPr>
            <w:tcW w:w="201" w:type="pct"/>
            <w:hideMark/>
          </w:tcPr>
          <w:p w14:paraId="3B4D4558" w14:textId="77777777" w:rsidR="00F56ED7" w:rsidRPr="00E42444" w:rsidRDefault="00E42444" w:rsidP="00E42444">
            <w:pPr>
              <w:pStyle w:val="103"/>
              <w:rPr>
                <w:lang w:eastAsia="ru-RU"/>
              </w:rPr>
            </w:pPr>
            <w:r w:rsidRPr="00E42444">
              <w:rPr>
                <w:lang w:eastAsia="ru-RU"/>
              </w:rPr>
              <w:t>51,6</w:t>
            </w:r>
          </w:p>
        </w:tc>
        <w:tc>
          <w:tcPr>
            <w:tcW w:w="200" w:type="pct"/>
            <w:hideMark/>
          </w:tcPr>
          <w:p w14:paraId="1E6A20BB" w14:textId="77777777" w:rsidR="00F56ED7" w:rsidRPr="00E42444" w:rsidRDefault="00E42444" w:rsidP="00E42444">
            <w:pPr>
              <w:pStyle w:val="103"/>
              <w:rPr>
                <w:lang w:eastAsia="ru-RU"/>
              </w:rPr>
            </w:pPr>
            <w:r w:rsidRPr="00E42444">
              <w:rPr>
                <w:lang w:eastAsia="ru-RU"/>
              </w:rPr>
              <w:t>52,6</w:t>
            </w:r>
          </w:p>
        </w:tc>
        <w:tc>
          <w:tcPr>
            <w:tcW w:w="201" w:type="pct"/>
            <w:hideMark/>
          </w:tcPr>
          <w:p w14:paraId="68765EA7" w14:textId="77777777" w:rsidR="00F56ED7" w:rsidRPr="00E42444" w:rsidRDefault="00E42444" w:rsidP="00E42444">
            <w:pPr>
              <w:pStyle w:val="103"/>
              <w:rPr>
                <w:lang w:eastAsia="ru-RU"/>
              </w:rPr>
            </w:pPr>
            <w:r w:rsidRPr="00E42444">
              <w:rPr>
                <w:lang w:eastAsia="ru-RU"/>
              </w:rPr>
              <w:t>53,7</w:t>
            </w:r>
          </w:p>
        </w:tc>
        <w:tc>
          <w:tcPr>
            <w:tcW w:w="201" w:type="pct"/>
            <w:hideMark/>
          </w:tcPr>
          <w:p w14:paraId="201A19C4" w14:textId="77777777" w:rsidR="00F56ED7" w:rsidRPr="00E42444" w:rsidRDefault="00E42444" w:rsidP="00E42444">
            <w:pPr>
              <w:pStyle w:val="103"/>
              <w:rPr>
                <w:lang w:eastAsia="ru-RU"/>
              </w:rPr>
            </w:pPr>
            <w:r w:rsidRPr="00E42444">
              <w:rPr>
                <w:lang w:eastAsia="ru-RU"/>
              </w:rPr>
              <w:t>54,8</w:t>
            </w:r>
          </w:p>
        </w:tc>
        <w:tc>
          <w:tcPr>
            <w:tcW w:w="201" w:type="pct"/>
            <w:hideMark/>
          </w:tcPr>
          <w:p w14:paraId="245B39AA" w14:textId="77777777" w:rsidR="00F56ED7" w:rsidRPr="00E42444" w:rsidRDefault="00E42444" w:rsidP="00E42444">
            <w:pPr>
              <w:pStyle w:val="103"/>
              <w:rPr>
                <w:lang w:eastAsia="ru-RU"/>
              </w:rPr>
            </w:pPr>
            <w:r w:rsidRPr="00E42444">
              <w:rPr>
                <w:lang w:eastAsia="ru-RU"/>
              </w:rPr>
              <w:t>55,9</w:t>
            </w:r>
          </w:p>
        </w:tc>
        <w:tc>
          <w:tcPr>
            <w:tcW w:w="200" w:type="pct"/>
            <w:hideMark/>
          </w:tcPr>
          <w:p w14:paraId="5ABFF0D8" w14:textId="77777777" w:rsidR="00F56ED7" w:rsidRPr="00E42444" w:rsidRDefault="00E42444" w:rsidP="00E42444">
            <w:pPr>
              <w:pStyle w:val="103"/>
              <w:rPr>
                <w:lang w:eastAsia="ru-RU"/>
              </w:rPr>
            </w:pPr>
            <w:r w:rsidRPr="00E42444">
              <w:rPr>
                <w:lang w:eastAsia="ru-RU"/>
              </w:rPr>
              <w:t>57,1</w:t>
            </w:r>
          </w:p>
        </w:tc>
        <w:tc>
          <w:tcPr>
            <w:tcW w:w="201" w:type="pct"/>
            <w:hideMark/>
          </w:tcPr>
          <w:p w14:paraId="10877041" w14:textId="77777777" w:rsidR="00F56ED7" w:rsidRPr="00E42444" w:rsidRDefault="00E42444" w:rsidP="00E42444">
            <w:pPr>
              <w:pStyle w:val="103"/>
              <w:rPr>
                <w:lang w:eastAsia="ru-RU"/>
              </w:rPr>
            </w:pPr>
            <w:r w:rsidRPr="00E42444">
              <w:rPr>
                <w:lang w:eastAsia="ru-RU"/>
              </w:rPr>
              <w:t>58,2</w:t>
            </w:r>
          </w:p>
        </w:tc>
        <w:tc>
          <w:tcPr>
            <w:tcW w:w="201" w:type="pct"/>
            <w:hideMark/>
          </w:tcPr>
          <w:p w14:paraId="36EA22AA" w14:textId="77777777" w:rsidR="00F56ED7" w:rsidRPr="00E42444" w:rsidRDefault="00E42444" w:rsidP="00E42444">
            <w:pPr>
              <w:pStyle w:val="103"/>
              <w:rPr>
                <w:lang w:eastAsia="ru-RU"/>
              </w:rPr>
            </w:pPr>
            <w:r w:rsidRPr="00E42444">
              <w:rPr>
                <w:lang w:eastAsia="ru-RU"/>
              </w:rPr>
              <w:t>59,4</w:t>
            </w:r>
          </w:p>
        </w:tc>
        <w:tc>
          <w:tcPr>
            <w:tcW w:w="201" w:type="pct"/>
            <w:hideMark/>
          </w:tcPr>
          <w:p w14:paraId="4F409E50" w14:textId="77777777" w:rsidR="00F56ED7" w:rsidRPr="00E42444" w:rsidRDefault="00E42444" w:rsidP="00E42444">
            <w:pPr>
              <w:pStyle w:val="103"/>
              <w:rPr>
                <w:lang w:eastAsia="ru-RU"/>
              </w:rPr>
            </w:pPr>
            <w:r w:rsidRPr="00E42444">
              <w:rPr>
                <w:lang w:eastAsia="ru-RU"/>
              </w:rPr>
              <w:t>60,6</w:t>
            </w:r>
          </w:p>
        </w:tc>
        <w:tc>
          <w:tcPr>
            <w:tcW w:w="201" w:type="pct"/>
            <w:hideMark/>
          </w:tcPr>
          <w:p w14:paraId="7D0632A2" w14:textId="77777777" w:rsidR="00F56ED7" w:rsidRPr="00E42444" w:rsidRDefault="00E42444" w:rsidP="00E42444">
            <w:pPr>
              <w:pStyle w:val="103"/>
              <w:rPr>
                <w:lang w:eastAsia="ru-RU"/>
              </w:rPr>
            </w:pPr>
            <w:r w:rsidRPr="00E42444">
              <w:rPr>
                <w:lang w:eastAsia="ru-RU"/>
              </w:rPr>
              <w:t>61,9</w:t>
            </w:r>
          </w:p>
        </w:tc>
      </w:tr>
      <w:tr w:rsidR="00E42444" w:rsidRPr="00E42444" w14:paraId="2E9CF14B" w14:textId="77777777" w:rsidTr="00612D72">
        <w:trPr>
          <w:trHeight w:val="20"/>
        </w:trPr>
        <w:tc>
          <w:tcPr>
            <w:tcW w:w="133" w:type="pct"/>
            <w:hideMark/>
          </w:tcPr>
          <w:p w14:paraId="0A5B3E4D" w14:textId="77777777" w:rsidR="00F56ED7" w:rsidRPr="00E42444" w:rsidRDefault="00E42444" w:rsidP="00E42444">
            <w:pPr>
              <w:pStyle w:val="103"/>
              <w:rPr>
                <w:lang w:eastAsia="ru-RU"/>
              </w:rPr>
            </w:pPr>
            <w:r w:rsidRPr="00E42444">
              <w:rPr>
                <w:lang w:eastAsia="ru-RU"/>
              </w:rPr>
              <w:t> </w:t>
            </w:r>
          </w:p>
        </w:tc>
        <w:tc>
          <w:tcPr>
            <w:tcW w:w="492" w:type="pct"/>
            <w:hideMark/>
          </w:tcPr>
          <w:p w14:paraId="6971D847" w14:textId="77777777" w:rsidR="00F56ED7" w:rsidRPr="00E42444" w:rsidRDefault="00E42444" w:rsidP="00E42444">
            <w:pPr>
              <w:pStyle w:val="103"/>
              <w:rPr>
                <w:lang w:eastAsia="ru-RU"/>
              </w:rPr>
            </w:pPr>
            <w:r w:rsidRPr="00E42444">
              <w:rPr>
                <w:lang w:eastAsia="ru-RU"/>
              </w:rPr>
              <w:t> </w:t>
            </w:r>
          </w:p>
        </w:tc>
        <w:tc>
          <w:tcPr>
            <w:tcW w:w="163" w:type="pct"/>
            <w:hideMark/>
          </w:tcPr>
          <w:p w14:paraId="4F83007F" w14:textId="77777777" w:rsidR="00F56ED7" w:rsidRPr="00E42444" w:rsidRDefault="00E42444" w:rsidP="00E42444">
            <w:pPr>
              <w:pStyle w:val="103"/>
              <w:rPr>
                <w:lang w:eastAsia="ru-RU"/>
              </w:rPr>
            </w:pPr>
            <w:r w:rsidRPr="00E42444">
              <w:rPr>
                <w:lang w:eastAsia="ru-RU"/>
              </w:rPr>
              <w:t> </w:t>
            </w:r>
          </w:p>
        </w:tc>
        <w:tc>
          <w:tcPr>
            <w:tcW w:w="200" w:type="pct"/>
            <w:hideMark/>
          </w:tcPr>
          <w:p w14:paraId="6FB6E6C5" w14:textId="77777777" w:rsidR="00F56ED7" w:rsidRPr="00E42444" w:rsidRDefault="00E42444" w:rsidP="00E42444">
            <w:pPr>
              <w:pStyle w:val="103"/>
              <w:rPr>
                <w:lang w:eastAsia="ru-RU"/>
              </w:rPr>
            </w:pPr>
            <w:r w:rsidRPr="00E42444">
              <w:rPr>
                <w:lang w:eastAsia="ru-RU"/>
              </w:rPr>
              <w:t> </w:t>
            </w:r>
          </w:p>
        </w:tc>
        <w:tc>
          <w:tcPr>
            <w:tcW w:w="201" w:type="pct"/>
            <w:hideMark/>
          </w:tcPr>
          <w:p w14:paraId="56BFFD37" w14:textId="77777777" w:rsidR="00F56ED7" w:rsidRPr="00E42444" w:rsidRDefault="00E42444" w:rsidP="00E42444">
            <w:pPr>
              <w:pStyle w:val="103"/>
              <w:rPr>
                <w:lang w:eastAsia="ru-RU"/>
              </w:rPr>
            </w:pPr>
            <w:r w:rsidRPr="00E42444">
              <w:rPr>
                <w:lang w:eastAsia="ru-RU"/>
              </w:rPr>
              <w:t> </w:t>
            </w:r>
          </w:p>
        </w:tc>
        <w:tc>
          <w:tcPr>
            <w:tcW w:w="201" w:type="pct"/>
            <w:hideMark/>
          </w:tcPr>
          <w:p w14:paraId="1E620551" w14:textId="77777777" w:rsidR="00F56ED7" w:rsidRPr="00E42444" w:rsidRDefault="00E42444" w:rsidP="00E42444">
            <w:pPr>
              <w:pStyle w:val="103"/>
              <w:rPr>
                <w:lang w:eastAsia="ru-RU"/>
              </w:rPr>
            </w:pPr>
            <w:r w:rsidRPr="00E42444">
              <w:rPr>
                <w:lang w:eastAsia="ru-RU"/>
              </w:rPr>
              <w:t> </w:t>
            </w:r>
          </w:p>
        </w:tc>
        <w:tc>
          <w:tcPr>
            <w:tcW w:w="201" w:type="pct"/>
            <w:hideMark/>
          </w:tcPr>
          <w:p w14:paraId="3172C234" w14:textId="77777777" w:rsidR="00F56ED7" w:rsidRPr="00E42444" w:rsidRDefault="00E42444" w:rsidP="00E42444">
            <w:pPr>
              <w:pStyle w:val="103"/>
              <w:rPr>
                <w:lang w:eastAsia="ru-RU"/>
              </w:rPr>
            </w:pPr>
            <w:r w:rsidRPr="00E42444">
              <w:rPr>
                <w:lang w:eastAsia="ru-RU"/>
              </w:rPr>
              <w:t> </w:t>
            </w:r>
          </w:p>
        </w:tc>
        <w:tc>
          <w:tcPr>
            <w:tcW w:w="200" w:type="pct"/>
            <w:hideMark/>
          </w:tcPr>
          <w:p w14:paraId="1A910D33" w14:textId="77777777" w:rsidR="00F56ED7" w:rsidRPr="00E42444" w:rsidRDefault="00E42444" w:rsidP="00E42444">
            <w:pPr>
              <w:pStyle w:val="103"/>
              <w:rPr>
                <w:lang w:eastAsia="ru-RU"/>
              </w:rPr>
            </w:pPr>
            <w:r w:rsidRPr="00E42444">
              <w:rPr>
                <w:lang w:eastAsia="ru-RU"/>
              </w:rPr>
              <w:t> </w:t>
            </w:r>
          </w:p>
        </w:tc>
        <w:tc>
          <w:tcPr>
            <w:tcW w:w="201" w:type="pct"/>
            <w:hideMark/>
          </w:tcPr>
          <w:p w14:paraId="49B41BDE" w14:textId="77777777" w:rsidR="00F56ED7" w:rsidRPr="00E42444" w:rsidRDefault="00E42444" w:rsidP="00E42444">
            <w:pPr>
              <w:pStyle w:val="103"/>
              <w:rPr>
                <w:lang w:eastAsia="ru-RU"/>
              </w:rPr>
            </w:pPr>
            <w:r w:rsidRPr="00E42444">
              <w:rPr>
                <w:lang w:eastAsia="ru-RU"/>
              </w:rPr>
              <w:t> </w:t>
            </w:r>
          </w:p>
        </w:tc>
        <w:tc>
          <w:tcPr>
            <w:tcW w:w="201" w:type="pct"/>
            <w:hideMark/>
          </w:tcPr>
          <w:p w14:paraId="1D9DF249" w14:textId="77777777" w:rsidR="00F56ED7" w:rsidRPr="00E42444" w:rsidRDefault="00E42444" w:rsidP="00E42444">
            <w:pPr>
              <w:pStyle w:val="103"/>
              <w:rPr>
                <w:lang w:eastAsia="ru-RU"/>
              </w:rPr>
            </w:pPr>
            <w:r w:rsidRPr="00E42444">
              <w:rPr>
                <w:lang w:eastAsia="ru-RU"/>
              </w:rPr>
              <w:t> </w:t>
            </w:r>
          </w:p>
        </w:tc>
        <w:tc>
          <w:tcPr>
            <w:tcW w:w="201" w:type="pct"/>
            <w:hideMark/>
          </w:tcPr>
          <w:p w14:paraId="4F649DCE" w14:textId="77777777" w:rsidR="00F56ED7" w:rsidRPr="00E42444" w:rsidRDefault="00E42444" w:rsidP="00E42444">
            <w:pPr>
              <w:pStyle w:val="103"/>
              <w:rPr>
                <w:lang w:eastAsia="ru-RU"/>
              </w:rPr>
            </w:pPr>
            <w:r w:rsidRPr="00E42444">
              <w:rPr>
                <w:lang w:eastAsia="ru-RU"/>
              </w:rPr>
              <w:t> </w:t>
            </w:r>
          </w:p>
        </w:tc>
        <w:tc>
          <w:tcPr>
            <w:tcW w:w="200" w:type="pct"/>
            <w:hideMark/>
          </w:tcPr>
          <w:p w14:paraId="6206C605" w14:textId="77777777" w:rsidR="00F56ED7" w:rsidRPr="00E42444" w:rsidRDefault="00E42444" w:rsidP="00E42444">
            <w:pPr>
              <w:pStyle w:val="103"/>
              <w:rPr>
                <w:lang w:eastAsia="ru-RU"/>
              </w:rPr>
            </w:pPr>
            <w:r w:rsidRPr="00E42444">
              <w:rPr>
                <w:lang w:eastAsia="ru-RU"/>
              </w:rPr>
              <w:t> </w:t>
            </w:r>
          </w:p>
        </w:tc>
        <w:tc>
          <w:tcPr>
            <w:tcW w:w="201" w:type="pct"/>
            <w:hideMark/>
          </w:tcPr>
          <w:p w14:paraId="38E79405" w14:textId="77777777" w:rsidR="00F56ED7" w:rsidRPr="00E42444" w:rsidRDefault="00E42444" w:rsidP="00E42444">
            <w:pPr>
              <w:pStyle w:val="103"/>
              <w:rPr>
                <w:lang w:eastAsia="ru-RU"/>
              </w:rPr>
            </w:pPr>
            <w:r w:rsidRPr="00E42444">
              <w:rPr>
                <w:lang w:eastAsia="ru-RU"/>
              </w:rPr>
              <w:t> </w:t>
            </w:r>
          </w:p>
        </w:tc>
        <w:tc>
          <w:tcPr>
            <w:tcW w:w="201" w:type="pct"/>
            <w:hideMark/>
          </w:tcPr>
          <w:p w14:paraId="2726545E" w14:textId="77777777" w:rsidR="00F56ED7" w:rsidRPr="00E42444" w:rsidRDefault="00E42444" w:rsidP="00E42444">
            <w:pPr>
              <w:pStyle w:val="103"/>
              <w:rPr>
                <w:lang w:eastAsia="ru-RU"/>
              </w:rPr>
            </w:pPr>
            <w:r w:rsidRPr="00E42444">
              <w:rPr>
                <w:lang w:eastAsia="ru-RU"/>
              </w:rPr>
              <w:t> </w:t>
            </w:r>
          </w:p>
        </w:tc>
        <w:tc>
          <w:tcPr>
            <w:tcW w:w="201" w:type="pct"/>
            <w:hideMark/>
          </w:tcPr>
          <w:p w14:paraId="047F57BE" w14:textId="77777777" w:rsidR="00F56ED7" w:rsidRPr="00E42444" w:rsidRDefault="00E42444" w:rsidP="00E42444">
            <w:pPr>
              <w:pStyle w:val="103"/>
              <w:rPr>
                <w:lang w:eastAsia="ru-RU"/>
              </w:rPr>
            </w:pPr>
            <w:r w:rsidRPr="00E42444">
              <w:rPr>
                <w:lang w:eastAsia="ru-RU"/>
              </w:rPr>
              <w:t> </w:t>
            </w:r>
          </w:p>
        </w:tc>
        <w:tc>
          <w:tcPr>
            <w:tcW w:w="200" w:type="pct"/>
            <w:hideMark/>
          </w:tcPr>
          <w:p w14:paraId="2455D357" w14:textId="77777777" w:rsidR="00F56ED7" w:rsidRPr="00E42444" w:rsidRDefault="00E42444" w:rsidP="00E42444">
            <w:pPr>
              <w:pStyle w:val="103"/>
              <w:rPr>
                <w:lang w:eastAsia="ru-RU"/>
              </w:rPr>
            </w:pPr>
            <w:r w:rsidRPr="00E42444">
              <w:rPr>
                <w:lang w:eastAsia="ru-RU"/>
              </w:rPr>
              <w:t> </w:t>
            </w:r>
          </w:p>
        </w:tc>
        <w:tc>
          <w:tcPr>
            <w:tcW w:w="201" w:type="pct"/>
            <w:hideMark/>
          </w:tcPr>
          <w:p w14:paraId="0B9976BE" w14:textId="77777777" w:rsidR="00F56ED7" w:rsidRPr="00E42444" w:rsidRDefault="00E42444" w:rsidP="00E42444">
            <w:pPr>
              <w:pStyle w:val="103"/>
              <w:rPr>
                <w:lang w:eastAsia="ru-RU"/>
              </w:rPr>
            </w:pPr>
            <w:r w:rsidRPr="00E42444">
              <w:rPr>
                <w:lang w:eastAsia="ru-RU"/>
              </w:rPr>
              <w:t> </w:t>
            </w:r>
          </w:p>
        </w:tc>
        <w:tc>
          <w:tcPr>
            <w:tcW w:w="201" w:type="pct"/>
            <w:hideMark/>
          </w:tcPr>
          <w:p w14:paraId="196D0B1A" w14:textId="77777777" w:rsidR="00F56ED7" w:rsidRPr="00E42444" w:rsidRDefault="00E42444" w:rsidP="00E42444">
            <w:pPr>
              <w:pStyle w:val="103"/>
              <w:rPr>
                <w:lang w:eastAsia="ru-RU"/>
              </w:rPr>
            </w:pPr>
            <w:r w:rsidRPr="00E42444">
              <w:rPr>
                <w:lang w:eastAsia="ru-RU"/>
              </w:rPr>
              <w:t> </w:t>
            </w:r>
          </w:p>
        </w:tc>
        <w:tc>
          <w:tcPr>
            <w:tcW w:w="201" w:type="pct"/>
            <w:hideMark/>
          </w:tcPr>
          <w:p w14:paraId="074FA124" w14:textId="77777777" w:rsidR="00F56ED7" w:rsidRPr="00E42444" w:rsidRDefault="00E42444" w:rsidP="00E42444">
            <w:pPr>
              <w:pStyle w:val="103"/>
              <w:rPr>
                <w:lang w:eastAsia="ru-RU"/>
              </w:rPr>
            </w:pPr>
            <w:r w:rsidRPr="00E42444">
              <w:rPr>
                <w:lang w:eastAsia="ru-RU"/>
              </w:rPr>
              <w:t> </w:t>
            </w:r>
          </w:p>
        </w:tc>
        <w:tc>
          <w:tcPr>
            <w:tcW w:w="200" w:type="pct"/>
            <w:hideMark/>
          </w:tcPr>
          <w:p w14:paraId="14E59A81" w14:textId="77777777" w:rsidR="00F56ED7" w:rsidRPr="00E42444" w:rsidRDefault="00E42444" w:rsidP="00E42444">
            <w:pPr>
              <w:pStyle w:val="103"/>
              <w:rPr>
                <w:lang w:eastAsia="ru-RU"/>
              </w:rPr>
            </w:pPr>
            <w:r w:rsidRPr="00E42444">
              <w:rPr>
                <w:lang w:eastAsia="ru-RU"/>
              </w:rPr>
              <w:t> </w:t>
            </w:r>
          </w:p>
        </w:tc>
        <w:tc>
          <w:tcPr>
            <w:tcW w:w="201" w:type="pct"/>
            <w:hideMark/>
          </w:tcPr>
          <w:p w14:paraId="4764F1B9" w14:textId="77777777" w:rsidR="00F56ED7" w:rsidRPr="00E42444" w:rsidRDefault="00E42444" w:rsidP="00E42444">
            <w:pPr>
              <w:pStyle w:val="103"/>
              <w:rPr>
                <w:lang w:eastAsia="ru-RU"/>
              </w:rPr>
            </w:pPr>
            <w:r w:rsidRPr="00E42444">
              <w:rPr>
                <w:lang w:eastAsia="ru-RU"/>
              </w:rPr>
              <w:t> </w:t>
            </w:r>
          </w:p>
        </w:tc>
        <w:tc>
          <w:tcPr>
            <w:tcW w:w="201" w:type="pct"/>
            <w:hideMark/>
          </w:tcPr>
          <w:p w14:paraId="069A1C27" w14:textId="77777777" w:rsidR="00F56ED7" w:rsidRPr="00E42444" w:rsidRDefault="00E42444" w:rsidP="00E42444">
            <w:pPr>
              <w:pStyle w:val="103"/>
              <w:rPr>
                <w:lang w:eastAsia="ru-RU"/>
              </w:rPr>
            </w:pPr>
            <w:r w:rsidRPr="00E42444">
              <w:rPr>
                <w:lang w:eastAsia="ru-RU"/>
              </w:rPr>
              <w:t> </w:t>
            </w:r>
          </w:p>
        </w:tc>
        <w:tc>
          <w:tcPr>
            <w:tcW w:w="201" w:type="pct"/>
            <w:hideMark/>
          </w:tcPr>
          <w:p w14:paraId="6136C4C1" w14:textId="77777777" w:rsidR="00F56ED7" w:rsidRPr="00E42444" w:rsidRDefault="00E42444" w:rsidP="00E42444">
            <w:pPr>
              <w:pStyle w:val="103"/>
              <w:rPr>
                <w:lang w:eastAsia="ru-RU"/>
              </w:rPr>
            </w:pPr>
            <w:r w:rsidRPr="00E42444">
              <w:rPr>
                <w:lang w:eastAsia="ru-RU"/>
              </w:rPr>
              <w:t> </w:t>
            </w:r>
          </w:p>
        </w:tc>
        <w:tc>
          <w:tcPr>
            <w:tcW w:w="201" w:type="pct"/>
            <w:hideMark/>
          </w:tcPr>
          <w:p w14:paraId="0D270FFC" w14:textId="77777777" w:rsidR="00F56ED7" w:rsidRPr="00E42444" w:rsidRDefault="00E42444" w:rsidP="00E42444">
            <w:pPr>
              <w:pStyle w:val="103"/>
              <w:rPr>
                <w:lang w:eastAsia="ru-RU"/>
              </w:rPr>
            </w:pPr>
            <w:r w:rsidRPr="00E42444">
              <w:rPr>
                <w:lang w:eastAsia="ru-RU"/>
              </w:rPr>
              <w:t> </w:t>
            </w:r>
          </w:p>
        </w:tc>
      </w:tr>
      <w:tr w:rsidR="00E42444" w:rsidRPr="00E42444" w14:paraId="7BD5C977" w14:textId="77777777" w:rsidTr="00612D72">
        <w:trPr>
          <w:trHeight w:val="20"/>
        </w:trPr>
        <w:tc>
          <w:tcPr>
            <w:tcW w:w="133" w:type="pct"/>
            <w:hideMark/>
          </w:tcPr>
          <w:p w14:paraId="55E18D4E" w14:textId="77777777" w:rsidR="00F56ED7" w:rsidRPr="00E42444" w:rsidRDefault="00E42444" w:rsidP="00E42444">
            <w:pPr>
              <w:pStyle w:val="103"/>
              <w:rPr>
                <w:lang w:eastAsia="ru-RU"/>
              </w:rPr>
            </w:pPr>
            <w:r w:rsidRPr="00E42444">
              <w:rPr>
                <w:lang w:eastAsia="ru-RU"/>
              </w:rPr>
              <w:t>3.4.</w:t>
            </w:r>
          </w:p>
        </w:tc>
        <w:tc>
          <w:tcPr>
            <w:tcW w:w="492" w:type="pct"/>
            <w:hideMark/>
          </w:tcPr>
          <w:p w14:paraId="48F6D8FB" w14:textId="77777777" w:rsidR="00F56ED7" w:rsidRPr="00E42444" w:rsidRDefault="00E42444" w:rsidP="00E42444">
            <w:pPr>
              <w:pStyle w:val="103"/>
              <w:rPr>
                <w:lang w:eastAsia="ru-RU"/>
              </w:rPr>
            </w:pPr>
            <w:r w:rsidRPr="00E42444">
              <w:rPr>
                <w:lang w:eastAsia="ru-RU"/>
              </w:rPr>
              <w:t>Стоимость водоотведения</w:t>
            </w:r>
          </w:p>
        </w:tc>
        <w:tc>
          <w:tcPr>
            <w:tcW w:w="163" w:type="pct"/>
            <w:hideMark/>
          </w:tcPr>
          <w:p w14:paraId="40EEE163"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27496264" w14:textId="77777777" w:rsidR="00F56ED7" w:rsidRPr="00E42444" w:rsidRDefault="00E42444" w:rsidP="00E42444">
            <w:pPr>
              <w:pStyle w:val="103"/>
              <w:rPr>
                <w:lang w:eastAsia="ru-RU"/>
              </w:rPr>
            </w:pPr>
            <w:r w:rsidRPr="00E42444">
              <w:rPr>
                <w:lang w:eastAsia="ru-RU"/>
              </w:rPr>
              <w:t> </w:t>
            </w:r>
          </w:p>
        </w:tc>
        <w:tc>
          <w:tcPr>
            <w:tcW w:w="201" w:type="pct"/>
            <w:noWrap/>
            <w:hideMark/>
          </w:tcPr>
          <w:p w14:paraId="45505E7C" w14:textId="77777777" w:rsidR="00F56ED7" w:rsidRPr="00E42444" w:rsidRDefault="00E42444" w:rsidP="00E42444">
            <w:pPr>
              <w:pStyle w:val="103"/>
              <w:rPr>
                <w:lang w:eastAsia="ru-RU"/>
              </w:rPr>
            </w:pPr>
            <w:r w:rsidRPr="00E42444">
              <w:rPr>
                <w:lang w:eastAsia="ru-RU"/>
              </w:rPr>
              <w:t>602,5</w:t>
            </w:r>
          </w:p>
        </w:tc>
        <w:tc>
          <w:tcPr>
            <w:tcW w:w="201" w:type="pct"/>
            <w:noWrap/>
            <w:hideMark/>
          </w:tcPr>
          <w:p w14:paraId="374591D1" w14:textId="77777777" w:rsidR="00F56ED7" w:rsidRPr="00E42444" w:rsidRDefault="00E42444" w:rsidP="00E42444">
            <w:pPr>
              <w:pStyle w:val="103"/>
              <w:rPr>
                <w:lang w:eastAsia="ru-RU"/>
              </w:rPr>
            </w:pPr>
            <w:r w:rsidRPr="00E42444">
              <w:rPr>
                <w:lang w:eastAsia="ru-RU"/>
              </w:rPr>
              <w:t>626,6</w:t>
            </w:r>
          </w:p>
        </w:tc>
        <w:tc>
          <w:tcPr>
            <w:tcW w:w="201" w:type="pct"/>
            <w:noWrap/>
            <w:hideMark/>
          </w:tcPr>
          <w:p w14:paraId="02F7BF71" w14:textId="77777777" w:rsidR="00F56ED7" w:rsidRPr="00E42444" w:rsidRDefault="00E42444" w:rsidP="00E42444">
            <w:pPr>
              <w:pStyle w:val="103"/>
              <w:rPr>
                <w:lang w:eastAsia="ru-RU"/>
              </w:rPr>
            </w:pPr>
            <w:r w:rsidRPr="00E42444">
              <w:rPr>
                <w:lang w:eastAsia="ru-RU"/>
              </w:rPr>
              <w:t>648,7</w:t>
            </w:r>
          </w:p>
        </w:tc>
        <w:tc>
          <w:tcPr>
            <w:tcW w:w="200" w:type="pct"/>
            <w:noWrap/>
            <w:hideMark/>
          </w:tcPr>
          <w:p w14:paraId="75781496" w14:textId="77777777" w:rsidR="00F56ED7" w:rsidRPr="00E42444" w:rsidRDefault="00E42444" w:rsidP="00E42444">
            <w:pPr>
              <w:pStyle w:val="103"/>
              <w:rPr>
                <w:lang w:eastAsia="ru-RU"/>
              </w:rPr>
            </w:pPr>
            <w:r w:rsidRPr="00E42444">
              <w:rPr>
                <w:lang w:eastAsia="ru-RU"/>
              </w:rPr>
              <w:t>693,7</w:t>
            </w:r>
          </w:p>
        </w:tc>
        <w:tc>
          <w:tcPr>
            <w:tcW w:w="201" w:type="pct"/>
            <w:noWrap/>
            <w:hideMark/>
          </w:tcPr>
          <w:p w14:paraId="1ABAA3BA" w14:textId="77777777" w:rsidR="00F56ED7" w:rsidRPr="00E42444" w:rsidRDefault="00E42444" w:rsidP="00E42444">
            <w:pPr>
              <w:pStyle w:val="103"/>
              <w:rPr>
                <w:lang w:eastAsia="ru-RU"/>
              </w:rPr>
            </w:pPr>
            <w:r w:rsidRPr="00E42444">
              <w:rPr>
                <w:lang w:eastAsia="ru-RU"/>
              </w:rPr>
              <w:t>715,2</w:t>
            </w:r>
          </w:p>
        </w:tc>
        <w:tc>
          <w:tcPr>
            <w:tcW w:w="201" w:type="pct"/>
            <w:noWrap/>
            <w:hideMark/>
          </w:tcPr>
          <w:p w14:paraId="0527C9E6" w14:textId="77777777" w:rsidR="00F56ED7" w:rsidRPr="00E42444" w:rsidRDefault="00E42444" w:rsidP="00E42444">
            <w:pPr>
              <w:pStyle w:val="103"/>
              <w:rPr>
                <w:lang w:eastAsia="ru-RU"/>
              </w:rPr>
            </w:pPr>
            <w:r w:rsidRPr="00E42444">
              <w:rPr>
                <w:lang w:eastAsia="ru-RU"/>
              </w:rPr>
              <w:t>736,0</w:t>
            </w:r>
          </w:p>
        </w:tc>
        <w:tc>
          <w:tcPr>
            <w:tcW w:w="201" w:type="pct"/>
            <w:noWrap/>
            <w:hideMark/>
          </w:tcPr>
          <w:p w14:paraId="6279404A" w14:textId="77777777" w:rsidR="00F56ED7" w:rsidRPr="00E42444" w:rsidRDefault="00E42444" w:rsidP="00E42444">
            <w:pPr>
              <w:pStyle w:val="103"/>
              <w:rPr>
                <w:lang w:eastAsia="ru-RU"/>
              </w:rPr>
            </w:pPr>
            <w:r w:rsidRPr="00E42444">
              <w:rPr>
                <w:lang w:eastAsia="ru-RU"/>
              </w:rPr>
              <w:t>756,3</w:t>
            </w:r>
          </w:p>
        </w:tc>
        <w:tc>
          <w:tcPr>
            <w:tcW w:w="200" w:type="pct"/>
            <w:noWrap/>
            <w:hideMark/>
          </w:tcPr>
          <w:p w14:paraId="60A43883" w14:textId="77777777" w:rsidR="00F56ED7" w:rsidRPr="00E42444" w:rsidRDefault="00E42444" w:rsidP="00E42444">
            <w:pPr>
              <w:pStyle w:val="103"/>
              <w:rPr>
                <w:lang w:eastAsia="ru-RU"/>
              </w:rPr>
            </w:pPr>
            <w:r w:rsidRPr="00E42444">
              <w:rPr>
                <w:lang w:eastAsia="ru-RU"/>
              </w:rPr>
              <w:t>776,1</w:t>
            </w:r>
          </w:p>
        </w:tc>
        <w:tc>
          <w:tcPr>
            <w:tcW w:w="201" w:type="pct"/>
            <w:noWrap/>
            <w:hideMark/>
          </w:tcPr>
          <w:p w14:paraId="1718ED6F" w14:textId="77777777" w:rsidR="00F56ED7" w:rsidRPr="00E42444" w:rsidRDefault="00E42444" w:rsidP="00E42444">
            <w:pPr>
              <w:pStyle w:val="103"/>
              <w:rPr>
                <w:lang w:eastAsia="ru-RU"/>
              </w:rPr>
            </w:pPr>
            <w:r w:rsidRPr="00E42444">
              <w:rPr>
                <w:lang w:eastAsia="ru-RU"/>
              </w:rPr>
              <w:t>795,4</w:t>
            </w:r>
          </w:p>
        </w:tc>
        <w:tc>
          <w:tcPr>
            <w:tcW w:w="201" w:type="pct"/>
            <w:noWrap/>
            <w:hideMark/>
          </w:tcPr>
          <w:p w14:paraId="325967C2" w14:textId="77777777" w:rsidR="00F56ED7" w:rsidRPr="00E42444" w:rsidRDefault="00E42444" w:rsidP="00E42444">
            <w:pPr>
              <w:pStyle w:val="103"/>
              <w:rPr>
                <w:lang w:eastAsia="ru-RU"/>
              </w:rPr>
            </w:pPr>
            <w:r w:rsidRPr="00E42444">
              <w:rPr>
                <w:lang w:eastAsia="ru-RU"/>
              </w:rPr>
              <w:t>813,5</w:t>
            </w:r>
          </w:p>
        </w:tc>
        <w:tc>
          <w:tcPr>
            <w:tcW w:w="201" w:type="pct"/>
            <w:noWrap/>
            <w:hideMark/>
          </w:tcPr>
          <w:p w14:paraId="2AEE4C4E" w14:textId="77777777" w:rsidR="00F56ED7" w:rsidRPr="00E42444" w:rsidRDefault="00E42444" w:rsidP="00E42444">
            <w:pPr>
              <w:pStyle w:val="103"/>
              <w:rPr>
                <w:lang w:eastAsia="ru-RU"/>
              </w:rPr>
            </w:pPr>
            <w:r w:rsidRPr="00E42444">
              <w:rPr>
                <w:lang w:eastAsia="ru-RU"/>
              </w:rPr>
              <w:t>830,2</w:t>
            </w:r>
          </w:p>
        </w:tc>
        <w:tc>
          <w:tcPr>
            <w:tcW w:w="200" w:type="pct"/>
            <w:noWrap/>
            <w:hideMark/>
          </w:tcPr>
          <w:p w14:paraId="12F2031D" w14:textId="77777777" w:rsidR="00F56ED7" w:rsidRPr="00E42444" w:rsidRDefault="00E42444" w:rsidP="00E42444">
            <w:pPr>
              <w:pStyle w:val="103"/>
              <w:rPr>
                <w:lang w:eastAsia="ru-RU"/>
              </w:rPr>
            </w:pPr>
            <w:r w:rsidRPr="00E42444">
              <w:rPr>
                <w:lang w:eastAsia="ru-RU"/>
              </w:rPr>
              <w:t>847,3</w:t>
            </w:r>
          </w:p>
        </w:tc>
        <w:tc>
          <w:tcPr>
            <w:tcW w:w="201" w:type="pct"/>
            <w:noWrap/>
            <w:hideMark/>
          </w:tcPr>
          <w:p w14:paraId="696E1A8B" w14:textId="77777777" w:rsidR="00F56ED7" w:rsidRPr="00E42444" w:rsidRDefault="00E42444" w:rsidP="00E42444">
            <w:pPr>
              <w:pStyle w:val="103"/>
              <w:rPr>
                <w:lang w:eastAsia="ru-RU"/>
              </w:rPr>
            </w:pPr>
            <w:r w:rsidRPr="00E42444">
              <w:rPr>
                <w:lang w:eastAsia="ru-RU"/>
              </w:rPr>
              <w:t>864,5</w:t>
            </w:r>
          </w:p>
        </w:tc>
        <w:tc>
          <w:tcPr>
            <w:tcW w:w="201" w:type="pct"/>
            <w:noWrap/>
            <w:hideMark/>
          </w:tcPr>
          <w:p w14:paraId="3FFD2A60" w14:textId="77777777" w:rsidR="00F56ED7" w:rsidRPr="00E42444" w:rsidRDefault="00E42444" w:rsidP="00E42444">
            <w:pPr>
              <w:pStyle w:val="103"/>
              <w:rPr>
                <w:lang w:eastAsia="ru-RU"/>
              </w:rPr>
            </w:pPr>
            <w:r w:rsidRPr="00E42444">
              <w:rPr>
                <w:lang w:eastAsia="ru-RU"/>
              </w:rPr>
              <w:t>882,2</w:t>
            </w:r>
          </w:p>
        </w:tc>
        <w:tc>
          <w:tcPr>
            <w:tcW w:w="201" w:type="pct"/>
            <w:noWrap/>
            <w:hideMark/>
          </w:tcPr>
          <w:p w14:paraId="6E4F8395" w14:textId="77777777" w:rsidR="00F56ED7" w:rsidRPr="00E42444" w:rsidRDefault="00E42444" w:rsidP="00E42444">
            <w:pPr>
              <w:pStyle w:val="103"/>
              <w:rPr>
                <w:lang w:eastAsia="ru-RU"/>
              </w:rPr>
            </w:pPr>
            <w:r w:rsidRPr="00E42444">
              <w:rPr>
                <w:lang w:eastAsia="ru-RU"/>
              </w:rPr>
              <w:t>900,1</w:t>
            </w:r>
          </w:p>
        </w:tc>
        <w:tc>
          <w:tcPr>
            <w:tcW w:w="200" w:type="pct"/>
            <w:noWrap/>
            <w:hideMark/>
          </w:tcPr>
          <w:p w14:paraId="7B77DBBE" w14:textId="77777777" w:rsidR="00F56ED7" w:rsidRPr="00E42444" w:rsidRDefault="00E42444" w:rsidP="00E42444">
            <w:pPr>
              <w:pStyle w:val="103"/>
              <w:rPr>
                <w:lang w:eastAsia="ru-RU"/>
              </w:rPr>
            </w:pPr>
            <w:r w:rsidRPr="00E42444">
              <w:rPr>
                <w:lang w:eastAsia="ru-RU"/>
              </w:rPr>
              <w:t>918,5</w:t>
            </w:r>
          </w:p>
        </w:tc>
        <w:tc>
          <w:tcPr>
            <w:tcW w:w="201" w:type="pct"/>
            <w:noWrap/>
            <w:hideMark/>
          </w:tcPr>
          <w:p w14:paraId="40360887" w14:textId="77777777" w:rsidR="00F56ED7" w:rsidRPr="00E42444" w:rsidRDefault="00E42444" w:rsidP="00E42444">
            <w:pPr>
              <w:pStyle w:val="103"/>
              <w:rPr>
                <w:lang w:eastAsia="ru-RU"/>
              </w:rPr>
            </w:pPr>
            <w:r w:rsidRPr="00E42444">
              <w:rPr>
                <w:lang w:eastAsia="ru-RU"/>
              </w:rPr>
              <w:t>937,2</w:t>
            </w:r>
          </w:p>
        </w:tc>
        <w:tc>
          <w:tcPr>
            <w:tcW w:w="201" w:type="pct"/>
            <w:noWrap/>
            <w:hideMark/>
          </w:tcPr>
          <w:p w14:paraId="73F1EA4C" w14:textId="77777777" w:rsidR="00F56ED7" w:rsidRPr="00E42444" w:rsidRDefault="00E42444" w:rsidP="00E42444">
            <w:pPr>
              <w:pStyle w:val="103"/>
              <w:rPr>
                <w:lang w:eastAsia="ru-RU"/>
              </w:rPr>
            </w:pPr>
            <w:r w:rsidRPr="00E42444">
              <w:rPr>
                <w:lang w:eastAsia="ru-RU"/>
              </w:rPr>
              <w:t>956,3</w:t>
            </w:r>
          </w:p>
        </w:tc>
        <w:tc>
          <w:tcPr>
            <w:tcW w:w="201" w:type="pct"/>
            <w:noWrap/>
            <w:hideMark/>
          </w:tcPr>
          <w:p w14:paraId="22B65BD9" w14:textId="77777777" w:rsidR="00F56ED7" w:rsidRPr="00E42444" w:rsidRDefault="00E42444" w:rsidP="00E42444">
            <w:pPr>
              <w:pStyle w:val="103"/>
              <w:rPr>
                <w:lang w:eastAsia="ru-RU"/>
              </w:rPr>
            </w:pPr>
            <w:r w:rsidRPr="00E42444">
              <w:rPr>
                <w:lang w:eastAsia="ru-RU"/>
              </w:rPr>
              <w:t>975,8</w:t>
            </w:r>
          </w:p>
        </w:tc>
        <w:tc>
          <w:tcPr>
            <w:tcW w:w="201" w:type="pct"/>
            <w:noWrap/>
            <w:hideMark/>
          </w:tcPr>
          <w:p w14:paraId="48EE5F96" w14:textId="77777777" w:rsidR="00F56ED7" w:rsidRPr="00E42444" w:rsidRDefault="00E42444" w:rsidP="00E42444">
            <w:pPr>
              <w:pStyle w:val="103"/>
              <w:rPr>
                <w:lang w:eastAsia="ru-RU"/>
              </w:rPr>
            </w:pPr>
            <w:r w:rsidRPr="00E42444">
              <w:rPr>
                <w:lang w:eastAsia="ru-RU"/>
              </w:rPr>
              <w:t>995,7</w:t>
            </w:r>
          </w:p>
        </w:tc>
      </w:tr>
      <w:tr w:rsidR="00E42444" w:rsidRPr="00E42444" w14:paraId="5C201C2C" w14:textId="77777777" w:rsidTr="00612D72">
        <w:trPr>
          <w:trHeight w:val="20"/>
        </w:trPr>
        <w:tc>
          <w:tcPr>
            <w:tcW w:w="133" w:type="pct"/>
            <w:hideMark/>
          </w:tcPr>
          <w:p w14:paraId="539EE17A" w14:textId="77777777" w:rsidR="00F56ED7" w:rsidRPr="00E42444" w:rsidRDefault="00E42444" w:rsidP="00E42444">
            <w:pPr>
              <w:pStyle w:val="103"/>
              <w:rPr>
                <w:lang w:eastAsia="ru-RU"/>
              </w:rPr>
            </w:pPr>
            <w:r w:rsidRPr="00E42444">
              <w:rPr>
                <w:lang w:eastAsia="ru-RU"/>
              </w:rPr>
              <w:t> </w:t>
            </w:r>
          </w:p>
        </w:tc>
        <w:tc>
          <w:tcPr>
            <w:tcW w:w="492" w:type="pct"/>
            <w:hideMark/>
          </w:tcPr>
          <w:p w14:paraId="113CD9EB" w14:textId="77777777" w:rsidR="00F56ED7" w:rsidRPr="00E42444" w:rsidRDefault="00E42444" w:rsidP="00E42444">
            <w:pPr>
              <w:pStyle w:val="103"/>
              <w:rPr>
                <w:lang w:eastAsia="ru-RU"/>
              </w:rPr>
            </w:pPr>
            <w:r w:rsidRPr="00E42444">
              <w:rPr>
                <w:lang w:eastAsia="ru-RU"/>
              </w:rPr>
              <w:t>Объем воды</w:t>
            </w:r>
          </w:p>
        </w:tc>
        <w:tc>
          <w:tcPr>
            <w:tcW w:w="163" w:type="pct"/>
            <w:hideMark/>
          </w:tcPr>
          <w:p w14:paraId="6680C29E" w14:textId="77777777" w:rsidR="00F56ED7" w:rsidRPr="00E42444" w:rsidRDefault="00E42444" w:rsidP="00E42444">
            <w:pPr>
              <w:pStyle w:val="103"/>
              <w:rPr>
                <w:lang w:eastAsia="ru-RU"/>
              </w:rPr>
            </w:pPr>
            <w:r w:rsidRPr="00E42444">
              <w:rPr>
                <w:lang w:eastAsia="ru-RU"/>
              </w:rPr>
              <w:t>тыс. м3</w:t>
            </w:r>
          </w:p>
        </w:tc>
        <w:tc>
          <w:tcPr>
            <w:tcW w:w="200" w:type="pct"/>
            <w:hideMark/>
          </w:tcPr>
          <w:p w14:paraId="74B714B7" w14:textId="77777777" w:rsidR="00F56ED7" w:rsidRPr="00E42444" w:rsidRDefault="00E42444" w:rsidP="00E42444">
            <w:pPr>
              <w:pStyle w:val="103"/>
              <w:rPr>
                <w:lang w:eastAsia="ru-RU"/>
              </w:rPr>
            </w:pPr>
            <w:r w:rsidRPr="00E42444">
              <w:rPr>
                <w:lang w:eastAsia="ru-RU"/>
              </w:rPr>
              <w:t> </w:t>
            </w:r>
          </w:p>
        </w:tc>
        <w:tc>
          <w:tcPr>
            <w:tcW w:w="201" w:type="pct"/>
            <w:noWrap/>
            <w:hideMark/>
          </w:tcPr>
          <w:p w14:paraId="2EA2B135" w14:textId="77777777" w:rsidR="00F56ED7" w:rsidRPr="00E42444" w:rsidRDefault="00E42444" w:rsidP="00E42444">
            <w:pPr>
              <w:pStyle w:val="103"/>
              <w:rPr>
                <w:lang w:eastAsia="ru-RU"/>
              </w:rPr>
            </w:pPr>
            <w:r w:rsidRPr="00E42444">
              <w:rPr>
                <w:lang w:eastAsia="ru-RU"/>
              </w:rPr>
              <w:t>21,9</w:t>
            </w:r>
          </w:p>
        </w:tc>
        <w:tc>
          <w:tcPr>
            <w:tcW w:w="201" w:type="pct"/>
            <w:noWrap/>
            <w:hideMark/>
          </w:tcPr>
          <w:p w14:paraId="32751A7E" w14:textId="77777777" w:rsidR="00F56ED7" w:rsidRPr="00E42444" w:rsidRDefault="00E42444" w:rsidP="00E42444">
            <w:pPr>
              <w:pStyle w:val="103"/>
              <w:rPr>
                <w:lang w:eastAsia="ru-RU"/>
              </w:rPr>
            </w:pPr>
            <w:r w:rsidRPr="00E42444">
              <w:rPr>
                <w:lang w:eastAsia="ru-RU"/>
              </w:rPr>
              <w:t>21,9</w:t>
            </w:r>
          </w:p>
        </w:tc>
        <w:tc>
          <w:tcPr>
            <w:tcW w:w="201" w:type="pct"/>
            <w:noWrap/>
            <w:hideMark/>
          </w:tcPr>
          <w:p w14:paraId="51861E40" w14:textId="77777777" w:rsidR="00F56ED7" w:rsidRPr="00E42444" w:rsidRDefault="00E42444" w:rsidP="00E42444">
            <w:pPr>
              <w:pStyle w:val="103"/>
              <w:rPr>
                <w:lang w:eastAsia="ru-RU"/>
              </w:rPr>
            </w:pPr>
            <w:r w:rsidRPr="00E42444">
              <w:rPr>
                <w:lang w:eastAsia="ru-RU"/>
              </w:rPr>
              <w:t>21,9</w:t>
            </w:r>
          </w:p>
        </w:tc>
        <w:tc>
          <w:tcPr>
            <w:tcW w:w="200" w:type="pct"/>
            <w:noWrap/>
            <w:hideMark/>
          </w:tcPr>
          <w:p w14:paraId="21436C39" w14:textId="77777777" w:rsidR="00F56ED7" w:rsidRPr="00E42444" w:rsidRDefault="00E42444" w:rsidP="00E42444">
            <w:pPr>
              <w:pStyle w:val="103"/>
              <w:rPr>
                <w:lang w:eastAsia="ru-RU"/>
              </w:rPr>
            </w:pPr>
            <w:r w:rsidRPr="00E42444">
              <w:rPr>
                <w:lang w:eastAsia="ru-RU"/>
              </w:rPr>
              <w:t>22,7</w:t>
            </w:r>
          </w:p>
        </w:tc>
        <w:tc>
          <w:tcPr>
            <w:tcW w:w="201" w:type="pct"/>
            <w:noWrap/>
            <w:hideMark/>
          </w:tcPr>
          <w:p w14:paraId="329B7A8F" w14:textId="77777777" w:rsidR="00F56ED7" w:rsidRPr="00E42444" w:rsidRDefault="00E42444" w:rsidP="00E42444">
            <w:pPr>
              <w:pStyle w:val="103"/>
              <w:rPr>
                <w:lang w:eastAsia="ru-RU"/>
              </w:rPr>
            </w:pPr>
            <w:r w:rsidRPr="00E42444">
              <w:rPr>
                <w:lang w:eastAsia="ru-RU"/>
              </w:rPr>
              <w:t>22,7</w:t>
            </w:r>
          </w:p>
        </w:tc>
        <w:tc>
          <w:tcPr>
            <w:tcW w:w="201" w:type="pct"/>
            <w:noWrap/>
            <w:hideMark/>
          </w:tcPr>
          <w:p w14:paraId="11B98E1A" w14:textId="77777777" w:rsidR="00F56ED7" w:rsidRPr="00E42444" w:rsidRDefault="00E42444" w:rsidP="00E42444">
            <w:pPr>
              <w:pStyle w:val="103"/>
              <w:rPr>
                <w:lang w:eastAsia="ru-RU"/>
              </w:rPr>
            </w:pPr>
            <w:r w:rsidRPr="00E42444">
              <w:rPr>
                <w:lang w:eastAsia="ru-RU"/>
              </w:rPr>
              <w:t>22,7</w:t>
            </w:r>
          </w:p>
        </w:tc>
        <w:tc>
          <w:tcPr>
            <w:tcW w:w="201" w:type="pct"/>
            <w:noWrap/>
            <w:hideMark/>
          </w:tcPr>
          <w:p w14:paraId="168D403B" w14:textId="77777777" w:rsidR="00F56ED7" w:rsidRPr="00E42444" w:rsidRDefault="00E42444" w:rsidP="00E42444">
            <w:pPr>
              <w:pStyle w:val="103"/>
              <w:rPr>
                <w:lang w:eastAsia="ru-RU"/>
              </w:rPr>
            </w:pPr>
            <w:r w:rsidRPr="00E42444">
              <w:rPr>
                <w:lang w:eastAsia="ru-RU"/>
              </w:rPr>
              <w:t>22,7</w:t>
            </w:r>
          </w:p>
        </w:tc>
        <w:tc>
          <w:tcPr>
            <w:tcW w:w="200" w:type="pct"/>
            <w:noWrap/>
            <w:hideMark/>
          </w:tcPr>
          <w:p w14:paraId="43E5E788" w14:textId="77777777" w:rsidR="00F56ED7" w:rsidRPr="00E42444" w:rsidRDefault="00E42444" w:rsidP="00E42444">
            <w:pPr>
              <w:pStyle w:val="103"/>
              <w:rPr>
                <w:lang w:eastAsia="ru-RU"/>
              </w:rPr>
            </w:pPr>
            <w:r w:rsidRPr="00E42444">
              <w:rPr>
                <w:lang w:eastAsia="ru-RU"/>
              </w:rPr>
              <w:t>22,7</w:t>
            </w:r>
          </w:p>
        </w:tc>
        <w:tc>
          <w:tcPr>
            <w:tcW w:w="201" w:type="pct"/>
            <w:noWrap/>
            <w:hideMark/>
          </w:tcPr>
          <w:p w14:paraId="65F02CE9" w14:textId="77777777" w:rsidR="00F56ED7" w:rsidRPr="00E42444" w:rsidRDefault="00E42444" w:rsidP="00E42444">
            <w:pPr>
              <w:pStyle w:val="103"/>
              <w:rPr>
                <w:lang w:eastAsia="ru-RU"/>
              </w:rPr>
            </w:pPr>
            <w:r w:rsidRPr="00E42444">
              <w:rPr>
                <w:lang w:eastAsia="ru-RU"/>
              </w:rPr>
              <w:t>22,7</w:t>
            </w:r>
          </w:p>
        </w:tc>
        <w:tc>
          <w:tcPr>
            <w:tcW w:w="201" w:type="pct"/>
            <w:noWrap/>
            <w:hideMark/>
          </w:tcPr>
          <w:p w14:paraId="49F7E50C" w14:textId="77777777" w:rsidR="00F56ED7" w:rsidRPr="00E42444" w:rsidRDefault="00E42444" w:rsidP="00E42444">
            <w:pPr>
              <w:pStyle w:val="103"/>
              <w:rPr>
                <w:lang w:eastAsia="ru-RU"/>
              </w:rPr>
            </w:pPr>
            <w:r w:rsidRPr="00E42444">
              <w:rPr>
                <w:lang w:eastAsia="ru-RU"/>
              </w:rPr>
              <w:t>22,7</w:t>
            </w:r>
          </w:p>
        </w:tc>
        <w:tc>
          <w:tcPr>
            <w:tcW w:w="201" w:type="pct"/>
            <w:noWrap/>
            <w:hideMark/>
          </w:tcPr>
          <w:p w14:paraId="461AE79C" w14:textId="77777777" w:rsidR="00F56ED7" w:rsidRPr="00E42444" w:rsidRDefault="00E42444" w:rsidP="00E42444">
            <w:pPr>
              <w:pStyle w:val="103"/>
              <w:rPr>
                <w:lang w:eastAsia="ru-RU"/>
              </w:rPr>
            </w:pPr>
            <w:r w:rsidRPr="00E42444">
              <w:rPr>
                <w:lang w:eastAsia="ru-RU"/>
              </w:rPr>
              <w:t>22,7</w:t>
            </w:r>
          </w:p>
        </w:tc>
        <w:tc>
          <w:tcPr>
            <w:tcW w:w="200" w:type="pct"/>
            <w:noWrap/>
            <w:hideMark/>
          </w:tcPr>
          <w:p w14:paraId="113414E1" w14:textId="77777777" w:rsidR="00F56ED7" w:rsidRPr="00E42444" w:rsidRDefault="00E42444" w:rsidP="00E42444">
            <w:pPr>
              <w:pStyle w:val="103"/>
              <w:rPr>
                <w:lang w:eastAsia="ru-RU"/>
              </w:rPr>
            </w:pPr>
            <w:r w:rsidRPr="00E42444">
              <w:rPr>
                <w:lang w:eastAsia="ru-RU"/>
              </w:rPr>
              <w:t>22,7</w:t>
            </w:r>
          </w:p>
        </w:tc>
        <w:tc>
          <w:tcPr>
            <w:tcW w:w="201" w:type="pct"/>
            <w:noWrap/>
            <w:hideMark/>
          </w:tcPr>
          <w:p w14:paraId="1611C0FA" w14:textId="77777777" w:rsidR="00F56ED7" w:rsidRPr="00E42444" w:rsidRDefault="00E42444" w:rsidP="00E42444">
            <w:pPr>
              <w:pStyle w:val="103"/>
              <w:rPr>
                <w:lang w:eastAsia="ru-RU"/>
              </w:rPr>
            </w:pPr>
            <w:r w:rsidRPr="00E42444">
              <w:rPr>
                <w:lang w:eastAsia="ru-RU"/>
              </w:rPr>
              <w:t>22,7</w:t>
            </w:r>
          </w:p>
        </w:tc>
        <w:tc>
          <w:tcPr>
            <w:tcW w:w="201" w:type="pct"/>
            <w:noWrap/>
            <w:hideMark/>
          </w:tcPr>
          <w:p w14:paraId="4224E401" w14:textId="77777777" w:rsidR="00F56ED7" w:rsidRPr="00E42444" w:rsidRDefault="00E42444" w:rsidP="00E42444">
            <w:pPr>
              <w:pStyle w:val="103"/>
              <w:rPr>
                <w:lang w:eastAsia="ru-RU"/>
              </w:rPr>
            </w:pPr>
            <w:r w:rsidRPr="00E42444">
              <w:rPr>
                <w:lang w:eastAsia="ru-RU"/>
              </w:rPr>
              <w:t>22,7</w:t>
            </w:r>
          </w:p>
        </w:tc>
        <w:tc>
          <w:tcPr>
            <w:tcW w:w="201" w:type="pct"/>
            <w:noWrap/>
            <w:hideMark/>
          </w:tcPr>
          <w:p w14:paraId="1C4BC226" w14:textId="77777777" w:rsidR="00F56ED7" w:rsidRPr="00E42444" w:rsidRDefault="00E42444" w:rsidP="00E42444">
            <w:pPr>
              <w:pStyle w:val="103"/>
              <w:rPr>
                <w:lang w:eastAsia="ru-RU"/>
              </w:rPr>
            </w:pPr>
            <w:r w:rsidRPr="00E42444">
              <w:rPr>
                <w:lang w:eastAsia="ru-RU"/>
              </w:rPr>
              <w:t>22,7</w:t>
            </w:r>
          </w:p>
        </w:tc>
        <w:tc>
          <w:tcPr>
            <w:tcW w:w="200" w:type="pct"/>
            <w:noWrap/>
            <w:hideMark/>
          </w:tcPr>
          <w:p w14:paraId="2163DFBB" w14:textId="77777777" w:rsidR="00F56ED7" w:rsidRPr="00E42444" w:rsidRDefault="00E42444" w:rsidP="00E42444">
            <w:pPr>
              <w:pStyle w:val="103"/>
              <w:rPr>
                <w:lang w:eastAsia="ru-RU"/>
              </w:rPr>
            </w:pPr>
            <w:r w:rsidRPr="00E42444">
              <w:rPr>
                <w:lang w:eastAsia="ru-RU"/>
              </w:rPr>
              <w:t>22,7</w:t>
            </w:r>
          </w:p>
        </w:tc>
        <w:tc>
          <w:tcPr>
            <w:tcW w:w="201" w:type="pct"/>
            <w:noWrap/>
            <w:hideMark/>
          </w:tcPr>
          <w:p w14:paraId="0F8ADE0E" w14:textId="77777777" w:rsidR="00F56ED7" w:rsidRPr="00E42444" w:rsidRDefault="00E42444" w:rsidP="00E42444">
            <w:pPr>
              <w:pStyle w:val="103"/>
              <w:rPr>
                <w:lang w:eastAsia="ru-RU"/>
              </w:rPr>
            </w:pPr>
            <w:r w:rsidRPr="00E42444">
              <w:rPr>
                <w:lang w:eastAsia="ru-RU"/>
              </w:rPr>
              <w:t>22,7</w:t>
            </w:r>
          </w:p>
        </w:tc>
        <w:tc>
          <w:tcPr>
            <w:tcW w:w="201" w:type="pct"/>
            <w:noWrap/>
            <w:hideMark/>
          </w:tcPr>
          <w:p w14:paraId="5D757FBF" w14:textId="77777777" w:rsidR="00F56ED7" w:rsidRPr="00E42444" w:rsidRDefault="00E42444" w:rsidP="00E42444">
            <w:pPr>
              <w:pStyle w:val="103"/>
              <w:rPr>
                <w:lang w:eastAsia="ru-RU"/>
              </w:rPr>
            </w:pPr>
            <w:r w:rsidRPr="00E42444">
              <w:rPr>
                <w:lang w:eastAsia="ru-RU"/>
              </w:rPr>
              <w:t>22,7</w:t>
            </w:r>
          </w:p>
        </w:tc>
        <w:tc>
          <w:tcPr>
            <w:tcW w:w="201" w:type="pct"/>
            <w:noWrap/>
            <w:hideMark/>
          </w:tcPr>
          <w:p w14:paraId="7FB2B938" w14:textId="77777777" w:rsidR="00F56ED7" w:rsidRPr="00E42444" w:rsidRDefault="00E42444" w:rsidP="00E42444">
            <w:pPr>
              <w:pStyle w:val="103"/>
              <w:rPr>
                <w:lang w:eastAsia="ru-RU"/>
              </w:rPr>
            </w:pPr>
            <w:r w:rsidRPr="00E42444">
              <w:rPr>
                <w:lang w:eastAsia="ru-RU"/>
              </w:rPr>
              <w:t>22,7</w:t>
            </w:r>
          </w:p>
        </w:tc>
        <w:tc>
          <w:tcPr>
            <w:tcW w:w="201" w:type="pct"/>
            <w:noWrap/>
            <w:hideMark/>
          </w:tcPr>
          <w:p w14:paraId="06789CB2" w14:textId="77777777" w:rsidR="00F56ED7" w:rsidRPr="00E42444" w:rsidRDefault="00E42444" w:rsidP="00E42444">
            <w:pPr>
              <w:pStyle w:val="103"/>
              <w:rPr>
                <w:lang w:eastAsia="ru-RU"/>
              </w:rPr>
            </w:pPr>
            <w:r w:rsidRPr="00E42444">
              <w:rPr>
                <w:lang w:eastAsia="ru-RU"/>
              </w:rPr>
              <w:t>22,7</w:t>
            </w:r>
          </w:p>
        </w:tc>
      </w:tr>
      <w:tr w:rsidR="00E42444" w:rsidRPr="00E42444" w14:paraId="2F939070" w14:textId="77777777" w:rsidTr="00612D72">
        <w:trPr>
          <w:trHeight w:val="20"/>
        </w:trPr>
        <w:tc>
          <w:tcPr>
            <w:tcW w:w="133" w:type="pct"/>
            <w:hideMark/>
          </w:tcPr>
          <w:p w14:paraId="56E5B713" w14:textId="77777777" w:rsidR="00F56ED7" w:rsidRPr="00E42444" w:rsidRDefault="00E42444" w:rsidP="00E42444">
            <w:pPr>
              <w:pStyle w:val="103"/>
              <w:rPr>
                <w:lang w:eastAsia="ru-RU"/>
              </w:rPr>
            </w:pPr>
            <w:r w:rsidRPr="00E42444">
              <w:rPr>
                <w:lang w:eastAsia="ru-RU"/>
              </w:rPr>
              <w:t> </w:t>
            </w:r>
          </w:p>
        </w:tc>
        <w:tc>
          <w:tcPr>
            <w:tcW w:w="492" w:type="pct"/>
            <w:hideMark/>
          </w:tcPr>
          <w:p w14:paraId="45AD2DBE" w14:textId="77777777" w:rsidR="00F56ED7" w:rsidRPr="00E42444" w:rsidRDefault="00E42444" w:rsidP="00E42444">
            <w:pPr>
              <w:pStyle w:val="103"/>
              <w:rPr>
                <w:lang w:eastAsia="ru-RU"/>
              </w:rPr>
            </w:pPr>
            <w:r w:rsidRPr="00E42444">
              <w:rPr>
                <w:lang w:eastAsia="ru-RU"/>
              </w:rPr>
              <w:t>Удельный расход воды</w:t>
            </w:r>
          </w:p>
        </w:tc>
        <w:tc>
          <w:tcPr>
            <w:tcW w:w="163" w:type="pct"/>
            <w:hideMark/>
          </w:tcPr>
          <w:p w14:paraId="1FC0A3B3" w14:textId="77777777" w:rsidR="00F56ED7" w:rsidRPr="00E42444" w:rsidRDefault="00E42444" w:rsidP="00E42444">
            <w:pPr>
              <w:pStyle w:val="103"/>
              <w:rPr>
                <w:lang w:eastAsia="ru-RU"/>
              </w:rPr>
            </w:pPr>
            <w:r w:rsidRPr="00E42444">
              <w:rPr>
                <w:lang w:eastAsia="ru-RU"/>
              </w:rPr>
              <w:t>м3/Гкал</w:t>
            </w:r>
          </w:p>
        </w:tc>
        <w:tc>
          <w:tcPr>
            <w:tcW w:w="200" w:type="pct"/>
            <w:hideMark/>
          </w:tcPr>
          <w:p w14:paraId="3C54BD0E" w14:textId="77777777" w:rsidR="00F56ED7" w:rsidRPr="00E42444" w:rsidRDefault="00E42444" w:rsidP="00E42444">
            <w:pPr>
              <w:pStyle w:val="103"/>
              <w:rPr>
                <w:lang w:eastAsia="ru-RU"/>
              </w:rPr>
            </w:pPr>
            <w:r w:rsidRPr="00E42444">
              <w:rPr>
                <w:lang w:eastAsia="ru-RU"/>
              </w:rPr>
              <w:t>0,16</w:t>
            </w:r>
          </w:p>
        </w:tc>
        <w:tc>
          <w:tcPr>
            <w:tcW w:w="201" w:type="pct"/>
            <w:hideMark/>
          </w:tcPr>
          <w:p w14:paraId="19E59050" w14:textId="77777777" w:rsidR="00F56ED7" w:rsidRPr="00E42444" w:rsidRDefault="00E42444" w:rsidP="00E42444">
            <w:pPr>
              <w:pStyle w:val="103"/>
              <w:rPr>
                <w:lang w:eastAsia="ru-RU"/>
              </w:rPr>
            </w:pPr>
            <w:r w:rsidRPr="00E42444">
              <w:rPr>
                <w:lang w:eastAsia="ru-RU"/>
              </w:rPr>
              <w:t>0,16</w:t>
            </w:r>
          </w:p>
        </w:tc>
        <w:tc>
          <w:tcPr>
            <w:tcW w:w="201" w:type="pct"/>
            <w:hideMark/>
          </w:tcPr>
          <w:p w14:paraId="16DE18D1" w14:textId="77777777" w:rsidR="00F56ED7" w:rsidRPr="00E42444" w:rsidRDefault="00E42444" w:rsidP="00E42444">
            <w:pPr>
              <w:pStyle w:val="103"/>
              <w:rPr>
                <w:lang w:eastAsia="ru-RU"/>
              </w:rPr>
            </w:pPr>
            <w:r w:rsidRPr="00E42444">
              <w:rPr>
                <w:lang w:eastAsia="ru-RU"/>
              </w:rPr>
              <w:t>0,16</w:t>
            </w:r>
          </w:p>
        </w:tc>
        <w:tc>
          <w:tcPr>
            <w:tcW w:w="201" w:type="pct"/>
            <w:hideMark/>
          </w:tcPr>
          <w:p w14:paraId="616AD5E7" w14:textId="77777777" w:rsidR="00F56ED7" w:rsidRPr="00E42444" w:rsidRDefault="00E42444" w:rsidP="00E42444">
            <w:pPr>
              <w:pStyle w:val="103"/>
              <w:rPr>
                <w:lang w:eastAsia="ru-RU"/>
              </w:rPr>
            </w:pPr>
            <w:r w:rsidRPr="00E42444">
              <w:rPr>
                <w:lang w:eastAsia="ru-RU"/>
              </w:rPr>
              <w:t>0,16</w:t>
            </w:r>
          </w:p>
        </w:tc>
        <w:tc>
          <w:tcPr>
            <w:tcW w:w="200" w:type="pct"/>
            <w:hideMark/>
          </w:tcPr>
          <w:p w14:paraId="5A9CDFCD" w14:textId="77777777" w:rsidR="00F56ED7" w:rsidRPr="00E42444" w:rsidRDefault="00E42444" w:rsidP="00E42444">
            <w:pPr>
              <w:pStyle w:val="103"/>
              <w:rPr>
                <w:lang w:eastAsia="ru-RU"/>
              </w:rPr>
            </w:pPr>
            <w:r w:rsidRPr="00E42444">
              <w:rPr>
                <w:lang w:eastAsia="ru-RU"/>
              </w:rPr>
              <w:t>0,14</w:t>
            </w:r>
          </w:p>
        </w:tc>
        <w:tc>
          <w:tcPr>
            <w:tcW w:w="201" w:type="pct"/>
            <w:hideMark/>
          </w:tcPr>
          <w:p w14:paraId="4F428FFE" w14:textId="77777777" w:rsidR="00F56ED7" w:rsidRPr="00E42444" w:rsidRDefault="00E42444" w:rsidP="00E42444">
            <w:pPr>
              <w:pStyle w:val="103"/>
              <w:rPr>
                <w:lang w:eastAsia="ru-RU"/>
              </w:rPr>
            </w:pPr>
            <w:r w:rsidRPr="00E42444">
              <w:rPr>
                <w:lang w:eastAsia="ru-RU"/>
              </w:rPr>
              <w:t>0,14</w:t>
            </w:r>
          </w:p>
        </w:tc>
        <w:tc>
          <w:tcPr>
            <w:tcW w:w="201" w:type="pct"/>
            <w:hideMark/>
          </w:tcPr>
          <w:p w14:paraId="479AD8EB" w14:textId="77777777" w:rsidR="00F56ED7" w:rsidRPr="00E42444" w:rsidRDefault="00E42444" w:rsidP="00E42444">
            <w:pPr>
              <w:pStyle w:val="103"/>
              <w:rPr>
                <w:lang w:eastAsia="ru-RU"/>
              </w:rPr>
            </w:pPr>
            <w:r w:rsidRPr="00E42444">
              <w:rPr>
                <w:lang w:eastAsia="ru-RU"/>
              </w:rPr>
              <w:t>0,14</w:t>
            </w:r>
          </w:p>
        </w:tc>
        <w:tc>
          <w:tcPr>
            <w:tcW w:w="201" w:type="pct"/>
            <w:hideMark/>
          </w:tcPr>
          <w:p w14:paraId="1A807A74" w14:textId="77777777" w:rsidR="00F56ED7" w:rsidRPr="00E42444" w:rsidRDefault="00E42444" w:rsidP="00E42444">
            <w:pPr>
              <w:pStyle w:val="103"/>
              <w:rPr>
                <w:lang w:eastAsia="ru-RU"/>
              </w:rPr>
            </w:pPr>
            <w:r w:rsidRPr="00E42444">
              <w:rPr>
                <w:lang w:eastAsia="ru-RU"/>
              </w:rPr>
              <w:t>0,14</w:t>
            </w:r>
          </w:p>
        </w:tc>
        <w:tc>
          <w:tcPr>
            <w:tcW w:w="200" w:type="pct"/>
            <w:hideMark/>
          </w:tcPr>
          <w:p w14:paraId="4DE667C4" w14:textId="77777777" w:rsidR="00F56ED7" w:rsidRPr="00E42444" w:rsidRDefault="00E42444" w:rsidP="00E42444">
            <w:pPr>
              <w:pStyle w:val="103"/>
              <w:rPr>
                <w:lang w:eastAsia="ru-RU"/>
              </w:rPr>
            </w:pPr>
            <w:r w:rsidRPr="00E42444">
              <w:rPr>
                <w:lang w:eastAsia="ru-RU"/>
              </w:rPr>
              <w:t>0,14</w:t>
            </w:r>
          </w:p>
        </w:tc>
        <w:tc>
          <w:tcPr>
            <w:tcW w:w="201" w:type="pct"/>
            <w:hideMark/>
          </w:tcPr>
          <w:p w14:paraId="1B27A9D0" w14:textId="77777777" w:rsidR="00F56ED7" w:rsidRPr="00E42444" w:rsidRDefault="00E42444" w:rsidP="00E42444">
            <w:pPr>
              <w:pStyle w:val="103"/>
              <w:rPr>
                <w:lang w:eastAsia="ru-RU"/>
              </w:rPr>
            </w:pPr>
            <w:r w:rsidRPr="00E42444">
              <w:rPr>
                <w:lang w:eastAsia="ru-RU"/>
              </w:rPr>
              <w:t>0,14</w:t>
            </w:r>
          </w:p>
        </w:tc>
        <w:tc>
          <w:tcPr>
            <w:tcW w:w="201" w:type="pct"/>
            <w:hideMark/>
          </w:tcPr>
          <w:p w14:paraId="5BAA61B5" w14:textId="77777777" w:rsidR="00F56ED7" w:rsidRPr="00E42444" w:rsidRDefault="00E42444" w:rsidP="00E42444">
            <w:pPr>
              <w:pStyle w:val="103"/>
              <w:rPr>
                <w:lang w:eastAsia="ru-RU"/>
              </w:rPr>
            </w:pPr>
            <w:r w:rsidRPr="00E42444">
              <w:rPr>
                <w:lang w:eastAsia="ru-RU"/>
              </w:rPr>
              <w:t>0,14</w:t>
            </w:r>
          </w:p>
        </w:tc>
        <w:tc>
          <w:tcPr>
            <w:tcW w:w="201" w:type="pct"/>
            <w:hideMark/>
          </w:tcPr>
          <w:p w14:paraId="32735218" w14:textId="77777777" w:rsidR="00F56ED7" w:rsidRPr="00E42444" w:rsidRDefault="00E42444" w:rsidP="00E42444">
            <w:pPr>
              <w:pStyle w:val="103"/>
              <w:rPr>
                <w:lang w:eastAsia="ru-RU"/>
              </w:rPr>
            </w:pPr>
            <w:r w:rsidRPr="00E42444">
              <w:rPr>
                <w:lang w:eastAsia="ru-RU"/>
              </w:rPr>
              <w:t>0,14</w:t>
            </w:r>
          </w:p>
        </w:tc>
        <w:tc>
          <w:tcPr>
            <w:tcW w:w="200" w:type="pct"/>
            <w:hideMark/>
          </w:tcPr>
          <w:p w14:paraId="0D21276E" w14:textId="77777777" w:rsidR="00F56ED7" w:rsidRPr="00E42444" w:rsidRDefault="00E42444" w:rsidP="00E42444">
            <w:pPr>
              <w:pStyle w:val="103"/>
              <w:rPr>
                <w:lang w:eastAsia="ru-RU"/>
              </w:rPr>
            </w:pPr>
            <w:r w:rsidRPr="00E42444">
              <w:rPr>
                <w:lang w:eastAsia="ru-RU"/>
              </w:rPr>
              <w:t>0,14</w:t>
            </w:r>
          </w:p>
        </w:tc>
        <w:tc>
          <w:tcPr>
            <w:tcW w:w="201" w:type="pct"/>
            <w:hideMark/>
          </w:tcPr>
          <w:p w14:paraId="4BF27017" w14:textId="77777777" w:rsidR="00F56ED7" w:rsidRPr="00E42444" w:rsidRDefault="00E42444" w:rsidP="00E42444">
            <w:pPr>
              <w:pStyle w:val="103"/>
              <w:rPr>
                <w:lang w:eastAsia="ru-RU"/>
              </w:rPr>
            </w:pPr>
            <w:r w:rsidRPr="00E42444">
              <w:rPr>
                <w:lang w:eastAsia="ru-RU"/>
              </w:rPr>
              <w:t>0,14</w:t>
            </w:r>
          </w:p>
        </w:tc>
        <w:tc>
          <w:tcPr>
            <w:tcW w:w="201" w:type="pct"/>
            <w:hideMark/>
          </w:tcPr>
          <w:p w14:paraId="2EC306FC" w14:textId="77777777" w:rsidR="00F56ED7" w:rsidRPr="00E42444" w:rsidRDefault="00E42444" w:rsidP="00E42444">
            <w:pPr>
              <w:pStyle w:val="103"/>
              <w:rPr>
                <w:lang w:eastAsia="ru-RU"/>
              </w:rPr>
            </w:pPr>
            <w:r w:rsidRPr="00E42444">
              <w:rPr>
                <w:lang w:eastAsia="ru-RU"/>
              </w:rPr>
              <w:t>0,14</w:t>
            </w:r>
          </w:p>
        </w:tc>
        <w:tc>
          <w:tcPr>
            <w:tcW w:w="201" w:type="pct"/>
            <w:hideMark/>
          </w:tcPr>
          <w:p w14:paraId="0AEFC937" w14:textId="77777777" w:rsidR="00F56ED7" w:rsidRPr="00E42444" w:rsidRDefault="00E42444" w:rsidP="00E42444">
            <w:pPr>
              <w:pStyle w:val="103"/>
              <w:rPr>
                <w:lang w:eastAsia="ru-RU"/>
              </w:rPr>
            </w:pPr>
            <w:r w:rsidRPr="00E42444">
              <w:rPr>
                <w:lang w:eastAsia="ru-RU"/>
              </w:rPr>
              <w:t>0,14</w:t>
            </w:r>
          </w:p>
        </w:tc>
        <w:tc>
          <w:tcPr>
            <w:tcW w:w="200" w:type="pct"/>
            <w:hideMark/>
          </w:tcPr>
          <w:p w14:paraId="2C070A64" w14:textId="77777777" w:rsidR="00F56ED7" w:rsidRPr="00E42444" w:rsidRDefault="00E42444" w:rsidP="00E42444">
            <w:pPr>
              <w:pStyle w:val="103"/>
              <w:rPr>
                <w:lang w:eastAsia="ru-RU"/>
              </w:rPr>
            </w:pPr>
            <w:r w:rsidRPr="00E42444">
              <w:rPr>
                <w:lang w:eastAsia="ru-RU"/>
              </w:rPr>
              <w:t>0,14</w:t>
            </w:r>
          </w:p>
        </w:tc>
        <w:tc>
          <w:tcPr>
            <w:tcW w:w="201" w:type="pct"/>
            <w:hideMark/>
          </w:tcPr>
          <w:p w14:paraId="252655C7" w14:textId="77777777" w:rsidR="00F56ED7" w:rsidRPr="00E42444" w:rsidRDefault="00E42444" w:rsidP="00E42444">
            <w:pPr>
              <w:pStyle w:val="103"/>
              <w:rPr>
                <w:lang w:eastAsia="ru-RU"/>
              </w:rPr>
            </w:pPr>
            <w:r w:rsidRPr="00E42444">
              <w:rPr>
                <w:lang w:eastAsia="ru-RU"/>
              </w:rPr>
              <w:t>0,14</w:t>
            </w:r>
          </w:p>
        </w:tc>
        <w:tc>
          <w:tcPr>
            <w:tcW w:w="201" w:type="pct"/>
            <w:hideMark/>
          </w:tcPr>
          <w:p w14:paraId="4AB576A7" w14:textId="77777777" w:rsidR="00F56ED7" w:rsidRPr="00E42444" w:rsidRDefault="00E42444" w:rsidP="00E42444">
            <w:pPr>
              <w:pStyle w:val="103"/>
              <w:rPr>
                <w:lang w:eastAsia="ru-RU"/>
              </w:rPr>
            </w:pPr>
            <w:r w:rsidRPr="00E42444">
              <w:rPr>
                <w:lang w:eastAsia="ru-RU"/>
              </w:rPr>
              <w:t>0,14</w:t>
            </w:r>
          </w:p>
        </w:tc>
        <w:tc>
          <w:tcPr>
            <w:tcW w:w="201" w:type="pct"/>
            <w:hideMark/>
          </w:tcPr>
          <w:p w14:paraId="2E95C9D3" w14:textId="77777777" w:rsidR="00F56ED7" w:rsidRPr="00E42444" w:rsidRDefault="00E42444" w:rsidP="00E42444">
            <w:pPr>
              <w:pStyle w:val="103"/>
              <w:rPr>
                <w:lang w:eastAsia="ru-RU"/>
              </w:rPr>
            </w:pPr>
            <w:r w:rsidRPr="00E42444">
              <w:rPr>
                <w:lang w:eastAsia="ru-RU"/>
              </w:rPr>
              <w:t>0,14</w:t>
            </w:r>
          </w:p>
        </w:tc>
        <w:tc>
          <w:tcPr>
            <w:tcW w:w="201" w:type="pct"/>
            <w:hideMark/>
          </w:tcPr>
          <w:p w14:paraId="436C5F5F" w14:textId="77777777" w:rsidR="00F56ED7" w:rsidRPr="00E42444" w:rsidRDefault="00E42444" w:rsidP="00E42444">
            <w:pPr>
              <w:pStyle w:val="103"/>
              <w:rPr>
                <w:lang w:eastAsia="ru-RU"/>
              </w:rPr>
            </w:pPr>
            <w:r w:rsidRPr="00E42444">
              <w:rPr>
                <w:lang w:eastAsia="ru-RU"/>
              </w:rPr>
              <w:t>0,14</w:t>
            </w:r>
          </w:p>
        </w:tc>
      </w:tr>
      <w:tr w:rsidR="00E42444" w:rsidRPr="00E42444" w14:paraId="5A63C419" w14:textId="77777777" w:rsidTr="00612D72">
        <w:trPr>
          <w:trHeight w:val="20"/>
        </w:trPr>
        <w:tc>
          <w:tcPr>
            <w:tcW w:w="133" w:type="pct"/>
            <w:hideMark/>
          </w:tcPr>
          <w:p w14:paraId="4B18D2C2" w14:textId="77777777" w:rsidR="00F56ED7" w:rsidRPr="00E42444" w:rsidRDefault="00E42444" w:rsidP="00E42444">
            <w:pPr>
              <w:pStyle w:val="103"/>
              <w:rPr>
                <w:lang w:eastAsia="ru-RU"/>
              </w:rPr>
            </w:pPr>
            <w:r w:rsidRPr="00E42444">
              <w:rPr>
                <w:lang w:eastAsia="ru-RU"/>
              </w:rPr>
              <w:t> </w:t>
            </w:r>
          </w:p>
        </w:tc>
        <w:tc>
          <w:tcPr>
            <w:tcW w:w="492" w:type="pct"/>
            <w:hideMark/>
          </w:tcPr>
          <w:p w14:paraId="125A2D8D" w14:textId="77777777" w:rsidR="00F56ED7" w:rsidRPr="00E42444" w:rsidRDefault="00E42444" w:rsidP="00E42444">
            <w:pPr>
              <w:pStyle w:val="103"/>
              <w:rPr>
                <w:lang w:eastAsia="ru-RU"/>
              </w:rPr>
            </w:pPr>
            <w:r w:rsidRPr="00E42444">
              <w:rPr>
                <w:lang w:eastAsia="ru-RU"/>
              </w:rPr>
              <w:t>Цена на воду</w:t>
            </w:r>
          </w:p>
        </w:tc>
        <w:tc>
          <w:tcPr>
            <w:tcW w:w="163" w:type="pct"/>
            <w:hideMark/>
          </w:tcPr>
          <w:p w14:paraId="2892423B" w14:textId="77777777" w:rsidR="00F56ED7" w:rsidRPr="00E42444" w:rsidRDefault="00E42444" w:rsidP="00E42444">
            <w:pPr>
              <w:pStyle w:val="103"/>
              <w:rPr>
                <w:lang w:eastAsia="ru-RU"/>
              </w:rPr>
            </w:pPr>
            <w:r w:rsidRPr="00E42444">
              <w:rPr>
                <w:lang w:eastAsia="ru-RU"/>
              </w:rPr>
              <w:t>руб./м3</w:t>
            </w:r>
          </w:p>
        </w:tc>
        <w:tc>
          <w:tcPr>
            <w:tcW w:w="200" w:type="pct"/>
            <w:hideMark/>
          </w:tcPr>
          <w:p w14:paraId="0E039A44" w14:textId="77777777" w:rsidR="00F56ED7" w:rsidRPr="00E42444" w:rsidRDefault="00E42444" w:rsidP="00E42444">
            <w:pPr>
              <w:pStyle w:val="103"/>
              <w:rPr>
                <w:lang w:eastAsia="ru-RU"/>
              </w:rPr>
            </w:pPr>
            <w:r w:rsidRPr="00E42444">
              <w:rPr>
                <w:lang w:eastAsia="ru-RU"/>
              </w:rPr>
              <w:t> </w:t>
            </w:r>
          </w:p>
        </w:tc>
        <w:tc>
          <w:tcPr>
            <w:tcW w:w="201" w:type="pct"/>
            <w:hideMark/>
          </w:tcPr>
          <w:p w14:paraId="3B41EB76" w14:textId="77777777" w:rsidR="00F56ED7" w:rsidRPr="00E42444" w:rsidRDefault="00E42444" w:rsidP="00E42444">
            <w:pPr>
              <w:pStyle w:val="103"/>
              <w:rPr>
                <w:lang w:eastAsia="ru-RU"/>
              </w:rPr>
            </w:pPr>
            <w:r w:rsidRPr="00E42444">
              <w:rPr>
                <w:lang w:eastAsia="ru-RU"/>
              </w:rPr>
              <w:t>27,5</w:t>
            </w:r>
          </w:p>
        </w:tc>
        <w:tc>
          <w:tcPr>
            <w:tcW w:w="201" w:type="pct"/>
            <w:hideMark/>
          </w:tcPr>
          <w:p w14:paraId="6AF2CFA7" w14:textId="77777777" w:rsidR="00F56ED7" w:rsidRPr="00E42444" w:rsidRDefault="00E42444" w:rsidP="00E42444">
            <w:pPr>
              <w:pStyle w:val="103"/>
              <w:rPr>
                <w:lang w:eastAsia="ru-RU"/>
              </w:rPr>
            </w:pPr>
            <w:r w:rsidRPr="00E42444">
              <w:rPr>
                <w:lang w:eastAsia="ru-RU"/>
              </w:rPr>
              <w:t>28,6</w:t>
            </w:r>
          </w:p>
        </w:tc>
        <w:tc>
          <w:tcPr>
            <w:tcW w:w="201" w:type="pct"/>
            <w:hideMark/>
          </w:tcPr>
          <w:p w14:paraId="001525F2" w14:textId="77777777" w:rsidR="00F56ED7" w:rsidRPr="00E42444" w:rsidRDefault="00E42444" w:rsidP="00E42444">
            <w:pPr>
              <w:pStyle w:val="103"/>
              <w:rPr>
                <w:lang w:eastAsia="ru-RU"/>
              </w:rPr>
            </w:pPr>
            <w:r w:rsidRPr="00E42444">
              <w:rPr>
                <w:lang w:eastAsia="ru-RU"/>
              </w:rPr>
              <w:t>29,6</w:t>
            </w:r>
          </w:p>
        </w:tc>
        <w:tc>
          <w:tcPr>
            <w:tcW w:w="200" w:type="pct"/>
            <w:hideMark/>
          </w:tcPr>
          <w:p w14:paraId="465D5429" w14:textId="77777777" w:rsidR="00F56ED7" w:rsidRPr="00E42444" w:rsidRDefault="00E42444" w:rsidP="00E42444">
            <w:pPr>
              <w:pStyle w:val="103"/>
              <w:rPr>
                <w:lang w:eastAsia="ru-RU"/>
              </w:rPr>
            </w:pPr>
            <w:r w:rsidRPr="00E42444">
              <w:rPr>
                <w:lang w:eastAsia="ru-RU"/>
              </w:rPr>
              <w:t>30,6</w:t>
            </w:r>
          </w:p>
        </w:tc>
        <w:tc>
          <w:tcPr>
            <w:tcW w:w="201" w:type="pct"/>
            <w:hideMark/>
          </w:tcPr>
          <w:p w14:paraId="057278EC" w14:textId="77777777" w:rsidR="00F56ED7" w:rsidRPr="00E42444" w:rsidRDefault="00E42444" w:rsidP="00E42444">
            <w:pPr>
              <w:pStyle w:val="103"/>
              <w:rPr>
                <w:lang w:eastAsia="ru-RU"/>
              </w:rPr>
            </w:pPr>
            <w:r w:rsidRPr="00E42444">
              <w:rPr>
                <w:lang w:eastAsia="ru-RU"/>
              </w:rPr>
              <w:t>31,5</w:t>
            </w:r>
          </w:p>
        </w:tc>
        <w:tc>
          <w:tcPr>
            <w:tcW w:w="201" w:type="pct"/>
            <w:hideMark/>
          </w:tcPr>
          <w:p w14:paraId="1395B68D" w14:textId="77777777" w:rsidR="00F56ED7" w:rsidRPr="00E42444" w:rsidRDefault="00E42444" w:rsidP="00E42444">
            <w:pPr>
              <w:pStyle w:val="103"/>
              <w:rPr>
                <w:lang w:eastAsia="ru-RU"/>
              </w:rPr>
            </w:pPr>
            <w:r w:rsidRPr="00E42444">
              <w:rPr>
                <w:lang w:eastAsia="ru-RU"/>
              </w:rPr>
              <w:t>32,5</w:t>
            </w:r>
          </w:p>
        </w:tc>
        <w:tc>
          <w:tcPr>
            <w:tcW w:w="201" w:type="pct"/>
            <w:hideMark/>
          </w:tcPr>
          <w:p w14:paraId="7188F744" w14:textId="77777777" w:rsidR="00F56ED7" w:rsidRPr="00E42444" w:rsidRDefault="00E42444" w:rsidP="00E42444">
            <w:pPr>
              <w:pStyle w:val="103"/>
              <w:rPr>
                <w:lang w:eastAsia="ru-RU"/>
              </w:rPr>
            </w:pPr>
            <w:r w:rsidRPr="00E42444">
              <w:rPr>
                <w:lang w:eastAsia="ru-RU"/>
              </w:rPr>
              <w:t>33,3</w:t>
            </w:r>
          </w:p>
        </w:tc>
        <w:tc>
          <w:tcPr>
            <w:tcW w:w="200" w:type="pct"/>
            <w:hideMark/>
          </w:tcPr>
          <w:p w14:paraId="2E82E6D0" w14:textId="77777777" w:rsidR="00F56ED7" w:rsidRPr="00E42444" w:rsidRDefault="00E42444" w:rsidP="00E42444">
            <w:pPr>
              <w:pStyle w:val="103"/>
              <w:rPr>
                <w:lang w:eastAsia="ru-RU"/>
              </w:rPr>
            </w:pPr>
            <w:r w:rsidRPr="00E42444">
              <w:rPr>
                <w:lang w:eastAsia="ru-RU"/>
              </w:rPr>
              <w:t>34,2</w:t>
            </w:r>
          </w:p>
        </w:tc>
        <w:tc>
          <w:tcPr>
            <w:tcW w:w="201" w:type="pct"/>
            <w:hideMark/>
          </w:tcPr>
          <w:p w14:paraId="6EDD7DD2" w14:textId="77777777" w:rsidR="00F56ED7" w:rsidRPr="00E42444" w:rsidRDefault="00E42444" w:rsidP="00E42444">
            <w:pPr>
              <w:pStyle w:val="103"/>
              <w:rPr>
                <w:lang w:eastAsia="ru-RU"/>
              </w:rPr>
            </w:pPr>
            <w:r w:rsidRPr="00E42444">
              <w:rPr>
                <w:lang w:eastAsia="ru-RU"/>
              </w:rPr>
              <w:t>35,1</w:t>
            </w:r>
          </w:p>
        </w:tc>
        <w:tc>
          <w:tcPr>
            <w:tcW w:w="201" w:type="pct"/>
            <w:hideMark/>
          </w:tcPr>
          <w:p w14:paraId="4230CD56" w14:textId="77777777" w:rsidR="00F56ED7" w:rsidRPr="00E42444" w:rsidRDefault="00E42444" w:rsidP="00E42444">
            <w:pPr>
              <w:pStyle w:val="103"/>
              <w:rPr>
                <w:lang w:eastAsia="ru-RU"/>
              </w:rPr>
            </w:pPr>
            <w:r w:rsidRPr="00E42444">
              <w:rPr>
                <w:lang w:eastAsia="ru-RU"/>
              </w:rPr>
              <w:t>35,9</w:t>
            </w:r>
          </w:p>
        </w:tc>
        <w:tc>
          <w:tcPr>
            <w:tcW w:w="201" w:type="pct"/>
            <w:hideMark/>
          </w:tcPr>
          <w:p w14:paraId="65423362" w14:textId="77777777" w:rsidR="00F56ED7" w:rsidRPr="00E42444" w:rsidRDefault="00E42444" w:rsidP="00E42444">
            <w:pPr>
              <w:pStyle w:val="103"/>
              <w:rPr>
                <w:lang w:eastAsia="ru-RU"/>
              </w:rPr>
            </w:pPr>
            <w:r w:rsidRPr="00E42444">
              <w:rPr>
                <w:lang w:eastAsia="ru-RU"/>
              </w:rPr>
              <w:t>36,6</w:t>
            </w:r>
          </w:p>
        </w:tc>
        <w:tc>
          <w:tcPr>
            <w:tcW w:w="200" w:type="pct"/>
            <w:hideMark/>
          </w:tcPr>
          <w:p w14:paraId="37BA19F5" w14:textId="77777777" w:rsidR="00F56ED7" w:rsidRPr="00E42444" w:rsidRDefault="00E42444" w:rsidP="00E42444">
            <w:pPr>
              <w:pStyle w:val="103"/>
              <w:rPr>
                <w:lang w:eastAsia="ru-RU"/>
              </w:rPr>
            </w:pPr>
            <w:r w:rsidRPr="00E42444">
              <w:rPr>
                <w:lang w:eastAsia="ru-RU"/>
              </w:rPr>
              <w:t>37,4</w:t>
            </w:r>
          </w:p>
        </w:tc>
        <w:tc>
          <w:tcPr>
            <w:tcW w:w="201" w:type="pct"/>
            <w:hideMark/>
          </w:tcPr>
          <w:p w14:paraId="7982A04C" w14:textId="77777777" w:rsidR="00F56ED7" w:rsidRPr="00E42444" w:rsidRDefault="00E42444" w:rsidP="00E42444">
            <w:pPr>
              <w:pStyle w:val="103"/>
              <w:rPr>
                <w:lang w:eastAsia="ru-RU"/>
              </w:rPr>
            </w:pPr>
            <w:r w:rsidRPr="00E42444">
              <w:rPr>
                <w:lang w:eastAsia="ru-RU"/>
              </w:rPr>
              <w:t>38,1</w:t>
            </w:r>
          </w:p>
        </w:tc>
        <w:tc>
          <w:tcPr>
            <w:tcW w:w="201" w:type="pct"/>
            <w:hideMark/>
          </w:tcPr>
          <w:p w14:paraId="234C6AB6" w14:textId="77777777" w:rsidR="00F56ED7" w:rsidRPr="00E42444" w:rsidRDefault="00E42444" w:rsidP="00E42444">
            <w:pPr>
              <w:pStyle w:val="103"/>
              <w:rPr>
                <w:lang w:eastAsia="ru-RU"/>
              </w:rPr>
            </w:pPr>
            <w:r w:rsidRPr="00E42444">
              <w:rPr>
                <w:lang w:eastAsia="ru-RU"/>
              </w:rPr>
              <w:t>38,9</w:t>
            </w:r>
          </w:p>
        </w:tc>
        <w:tc>
          <w:tcPr>
            <w:tcW w:w="201" w:type="pct"/>
            <w:hideMark/>
          </w:tcPr>
          <w:p w14:paraId="45A69F8F" w14:textId="77777777" w:rsidR="00F56ED7" w:rsidRPr="00E42444" w:rsidRDefault="00E42444" w:rsidP="00E42444">
            <w:pPr>
              <w:pStyle w:val="103"/>
              <w:rPr>
                <w:lang w:eastAsia="ru-RU"/>
              </w:rPr>
            </w:pPr>
            <w:r w:rsidRPr="00E42444">
              <w:rPr>
                <w:lang w:eastAsia="ru-RU"/>
              </w:rPr>
              <w:t>39,7</w:t>
            </w:r>
          </w:p>
        </w:tc>
        <w:tc>
          <w:tcPr>
            <w:tcW w:w="200" w:type="pct"/>
            <w:hideMark/>
          </w:tcPr>
          <w:p w14:paraId="244409D1" w14:textId="77777777" w:rsidR="00F56ED7" w:rsidRPr="00E42444" w:rsidRDefault="00E42444" w:rsidP="00E42444">
            <w:pPr>
              <w:pStyle w:val="103"/>
              <w:rPr>
                <w:lang w:eastAsia="ru-RU"/>
              </w:rPr>
            </w:pPr>
            <w:r w:rsidRPr="00E42444">
              <w:rPr>
                <w:lang w:eastAsia="ru-RU"/>
              </w:rPr>
              <w:t>40,5</w:t>
            </w:r>
          </w:p>
        </w:tc>
        <w:tc>
          <w:tcPr>
            <w:tcW w:w="201" w:type="pct"/>
            <w:hideMark/>
          </w:tcPr>
          <w:p w14:paraId="61395ABC" w14:textId="77777777" w:rsidR="00F56ED7" w:rsidRPr="00E42444" w:rsidRDefault="00E42444" w:rsidP="00E42444">
            <w:pPr>
              <w:pStyle w:val="103"/>
              <w:rPr>
                <w:lang w:eastAsia="ru-RU"/>
              </w:rPr>
            </w:pPr>
            <w:r w:rsidRPr="00E42444">
              <w:rPr>
                <w:lang w:eastAsia="ru-RU"/>
              </w:rPr>
              <w:t>41,3</w:t>
            </w:r>
          </w:p>
        </w:tc>
        <w:tc>
          <w:tcPr>
            <w:tcW w:w="201" w:type="pct"/>
            <w:hideMark/>
          </w:tcPr>
          <w:p w14:paraId="705AC6E5" w14:textId="77777777" w:rsidR="00F56ED7" w:rsidRPr="00E42444" w:rsidRDefault="00E42444" w:rsidP="00E42444">
            <w:pPr>
              <w:pStyle w:val="103"/>
              <w:rPr>
                <w:lang w:eastAsia="ru-RU"/>
              </w:rPr>
            </w:pPr>
            <w:r w:rsidRPr="00E42444">
              <w:rPr>
                <w:lang w:eastAsia="ru-RU"/>
              </w:rPr>
              <w:t>42,2</w:t>
            </w:r>
          </w:p>
        </w:tc>
        <w:tc>
          <w:tcPr>
            <w:tcW w:w="201" w:type="pct"/>
            <w:hideMark/>
          </w:tcPr>
          <w:p w14:paraId="658D2EE8" w14:textId="77777777" w:rsidR="00F56ED7" w:rsidRPr="00E42444" w:rsidRDefault="00E42444" w:rsidP="00E42444">
            <w:pPr>
              <w:pStyle w:val="103"/>
              <w:rPr>
                <w:lang w:eastAsia="ru-RU"/>
              </w:rPr>
            </w:pPr>
            <w:r w:rsidRPr="00E42444">
              <w:rPr>
                <w:lang w:eastAsia="ru-RU"/>
              </w:rPr>
              <w:t>43,0</w:t>
            </w:r>
          </w:p>
        </w:tc>
        <w:tc>
          <w:tcPr>
            <w:tcW w:w="201" w:type="pct"/>
            <w:hideMark/>
          </w:tcPr>
          <w:p w14:paraId="744D73E3" w14:textId="77777777" w:rsidR="00F56ED7" w:rsidRPr="00E42444" w:rsidRDefault="00E42444" w:rsidP="00E42444">
            <w:pPr>
              <w:pStyle w:val="103"/>
              <w:rPr>
                <w:lang w:eastAsia="ru-RU"/>
              </w:rPr>
            </w:pPr>
            <w:r w:rsidRPr="00E42444">
              <w:rPr>
                <w:lang w:eastAsia="ru-RU"/>
              </w:rPr>
              <w:t>43,9</w:t>
            </w:r>
          </w:p>
        </w:tc>
      </w:tr>
      <w:tr w:rsidR="00E42444" w:rsidRPr="00E42444" w14:paraId="15C23315" w14:textId="77777777" w:rsidTr="00612D72">
        <w:trPr>
          <w:trHeight w:val="20"/>
        </w:trPr>
        <w:tc>
          <w:tcPr>
            <w:tcW w:w="133" w:type="pct"/>
            <w:hideMark/>
          </w:tcPr>
          <w:p w14:paraId="4066DE01" w14:textId="77777777" w:rsidR="00F56ED7" w:rsidRPr="00E42444" w:rsidRDefault="00E42444" w:rsidP="00E42444">
            <w:pPr>
              <w:pStyle w:val="103"/>
              <w:rPr>
                <w:lang w:eastAsia="ru-RU"/>
              </w:rPr>
            </w:pPr>
            <w:r w:rsidRPr="00E42444">
              <w:rPr>
                <w:lang w:eastAsia="ru-RU"/>
              </w:rPr>
              <w:t>3.5.</w:t>
            </w:r>
          </w:p>
        </w:tc>
        <w:tc>
          <w:tcPr>
            <w:tcW w:w="492" w:type="pct"/>
            <w:hideMark/>
          </w:tcPr>
          <w:p w14:paraId="455FADEB" w14:textId="77777777" w:rsidR="00F56ED7" w:rsidRPr="00E42444" w:rsidRDefault="00E42444" w:rsidP="00E42444">
            <w:pPr>
              <w:pStyle w:val="103"/>
              <w:rPr>
                <w:lang w:eastAsia="ru-RU"/>
              </w:rPr>
            </w:pPr>
            <w:r w:rsidRPr="00E42444">
              <w:rPr>
                <w:lang w:eastAsia="ru-RU"/>
              </w:rPr>
              <w:t>Стоимость покупной теплоэнергии</w:t>
            </w:r>
          </w:p>
        </w:tc>
        <w:tc>
          <w:tcPr>
            <w:tcW w:w="163" w:type="pct"/>
            <w:hideMark/>
          </w:tcPr>
          <w:p w14:paraId="029FFD3F" w14:textId="77777777" w:rsidR="00F56ED7" w:rsidRPr="00E42444" w:rsidRDefault="00E42444" w:rsidP="00E42444">
            <w:pPr>
              <w:pStyle w:val="103"/>
              <w:rPr>
                <w:lang w:eastAsia="ru-RU"/>
              </w:rPr>
            </w:pPr>
            <w:r w:rsidRPr="00E42444">
              <w:rPr>
                <w:lang w:eastAsia="ru-RU"/>
              </w:rPr>
              <w:t> </w:t>
            </w:r>
          </w:p>
        </w:tc>
        <w:tc>
          <w:tcPr>
            <w:tcW w:w="200" w:type="pct"/>
            <w:hideMark/>
          </w:tcPr>
          <w:p w14:paraId="4EC30A71" w14:textId="77777777" w:rsidR="00F56ED7" w:rsidRPr="00E42444" w:rsidRDefault="00E42444" w:rsidP="00E42444">
            <w:pPr>
              <w:pStyle w:val="103"/>
              <w:rPr>
                <w:lang w:eastAsia="ru-RU"/>
              </w:rPr>
            </w:pPr>
            <w:r w:rsidRPr="00E42444">
              <w:rPr>
                <w:lang w:eastAsia="ru-RU"/>
              </w:rPr>
              <w:t> </w:t>
            </w:r>
          </w:p>
        </w:tc>
        <w:tc>
          <w:tcPr>
            <w:tcW w:w="201" w:type="pct"/>
            <w:noWrap/>
            <w:hideMark/>
          </w:tcPr>
          <w:p w14:paraId="2B745F81" w14:textId="77777777" w:rsidR="00F56ED7" w:rsidRPr="00E42444" w:rsidRDefault="00E42444" w:rsidP="00E42444">
            <w:pPr>
              <w:pStyle w:val="103"/>
              <w:rPr>
                <w:lang w:eastAsia="ru-RU"/>
              </w:rPr>
            </w:pPr>
            <w:r w:rsidRPr="00E42444">
              <w:rPr>
                <w:lang w:eastAsia="ru-RU"/>
              </w:rPr>
              <w:t>34 313,2</w:t>
            </w:r>
          </w:p>
        </w:tc>
        <w:tc>
          <w:tcPr>
            <w:tcW w:w="201" w:type="pct"/>
            <w:noWrap/>
            <w:hideMark/>
          </w:tcPr>
          <w:p w14:paraId="2A80A92A" w14:textId="77777777" w:rsidR="00F56ED7" w:rsidRPr="00E42444" w:rsidRDefault="00E42444" w:rsidP="00E42444">
            <w:pPr>
              <w:pStyle w:val="103"/>
              <w:rPr>
                <w:lang w:eastAsia="ru-RU"/>
              </w:rPr>
            </w:pPr>
            <w:r w:rsidRPr="00E42444">
              <w:rPr>
                <w:lang w:eastAsia="ru-RU"/>
              </w:rPr>
              <w:t>35 528,2</w:t>
            </w:r>
          </w:p>
        </w:tc>
        <w:tc>
          <w:tcPr>
            <w:tcW w:w="201" w:type="pct"/>
            <w:noWrap/>
            <w:hideMark/>
          </w:tcPr>
          <w:p w14:paraId="24E666CF" w14:textId="77777777" w:rsidR="00F56ED7" w:rsidRPr="00E42444" w:rsidRDefault="00E42444" w:rsidP="00E42444">
            <w:pPr>
              <w:pStyle w:val="103"/>
              <w:rPr>
                <w:lang w:eastAsia="ru-RU"/>
              </w:rPr>
            </w:pPr>
            <w:r w:rsidRPr="00E42444">
              <w:rPr>
                <w:lang w:eastAsia="ru-RU"/>
              </w:rPr>
              <w:t>36 706,5</w:t>
            </w:r>
          </w:p>
        </w:tc>
        <w:tc>
          <w:tcPr>
            <w:tcW w:w="200" w:type="pct"/>
            <w:noWrap/>
            <w:hideMark/>
          </w:tcPr>
          <w:p w14:paraId="3602CFAB" w14:textId="77777777" w:rsidR="00F56ED7" w:rsidRPr="00E42444" w:rsidRDefault="00E42444" w:rsidP="00E42444">
            <w:pPr>
              <w:pStyle w:val="103"/>
              <w:rPr>
                <w:lang w:eastAsia="ru-RU"/>
              </w:rPr>
            </w:pPr>
            <w:r w:rsidRPr="00E42444">
              <w:rPr>
                <w:lang w:eastAsia="ru-RU"/>
              </w:rPr>
              <w:t>1 168,3</w:t>
            </w:r>
          </w:p>
        </w:tc>
        <w:tc>
          <w:tcPr>
            <w:tcW w:w="201" w:type="pct"/>
            <w:noWrap/>
            <w:hideMark/>
          </w:tcPr>
          <w:p w14:paraId="24E59D01" w14:textId="77777777" w:rsidR="00F56ED7" w:rsidRPr="00E42444" w:rsidRDefault="00E42444" w:rsidP="00E42444">
            <w:pPr>
              <w:pStyle w:val="103"/>
              <w:rPr>
                <w:lang w:eastAsia="ru-RU"/>
              </w:rPr>
            </w:pPr>
            <w:r w:rsidRPr="00E42444">
              <w:rPr>
                <w:lang w:eastAsia="ru-RU"/>
              </w:rPr>
              <w:t>1 202,3</w:t>
            </w:r>
          </w:p>
        </w:tc>
        <w:tc>
          <w:tcPr>
            <w:tcW w:w="201" w:type="pct"/>
            <w:noWrap/>
            <w:hideMark/>
          </w:tcPr>
          <w:p w14:paraId="17C4E697" w14:textId="77777777" w:rsidR="00F56ED7" w:rsidRPr="00E42444" w:rsidRDefault="00E42444" w:rsidP="00E42444">
            <w:pPr>
              <w:pStyle w:val="103"/>
              <w:rPr>
                <w:lang w:eastAsia="ru-RU"/>
              </w:rPr>
            </w:pPr>
            <w:r w:rsidRPr="00E42444">
              <w:rPr>
                <w:lang w:eastAsia="ru-RU"/>
              </w:rPr>
              <w:t>1 235,4</w:t>
            </w:r>
          </w:p>
        </w:tc>
        <w:tc>
          <w:tcPr>
            <w:tcW w:w="201" w:type="pct"/>
            <w:noWrap/>
            <w:hideMark/>
          </w:tcPr>
          <w:p w14:paraId="77CEDD4F" w14:textId="77777777" w:rsidR="00F56ED7" w:rsidRPr="00E42444" w:rsidRDefault="00E42444" w:rsidP="00E42444">
            <w:pPr>
              <w:pStyle w:val="103"/>
              <w:rPr>
                <w:lang w:eastAsia="ru-RU"/>
              </w:rPr>
            </w:pPr>
            <w:r w:rsidRPr="00E42444">
              <w:rPr>
                <w:lang w:eastAsia="ru-RU"/>
              </w:rPr>
              <w:t>1 267,9</w:t>
            </w:r>
          </w:p>
        </w:tc>
        <w:tc>
          <w:tcPr>
            <w:tcW w:w="200" w:type="pct"/>
            <w:noWrap/>
            <w:hideMark/>
          </w:tcPr>
          <w:p w14:paraId="560D1137" w14:textId="77777777" w:rsidR="00F56ED7" w:rsidRPr="00E42444" w:rsidRDefault="00E42444" w:rsidP="00E42444">
            <w:pPr>
              <w:pStyle w:val="103"/>
              <w:rPr>
                <w:lang w:eastAsia="ru-RU"/>
              </w:rPr>
            </w:pPr>
            <w:r w:rsidRPr="00E42444">
              <w:rPr>
                <w:lang w:eastAsia="ru-RU"/>
              </w:rPr>
              <w:t>1 299,3</w:t>
            </w:r>
          </w:p>
        </w:tc>
        <w:tc>
          <w:tcPr>
            <w:tcW w:w="201" w:type="pct"/>
            <w:noWrap/>
            <w:hideMark/>
          </w:tcPr>
          <w:p w14:paraId="4E5A4C03" w14:textId="77777777" w:rsidR="00F56ED7" w:rsidRPr="00E42444" w:rsidRDefault="00E42444" w:rsidP="00E42444">
            <w:pPr>
              <w:pStyle w:val="103"/>
              <w:rPr>
                <w:lang w:eastAsia="ru-RU"/>
              </w:rPr>
            </w:pPr>
            <w:r w:rsidRPr="00E42444">
              <w:rPr>
                <w:lang w:eastAsia="ru-RU"/>
              </w:rPr>
              <w:t>1 328,8</w:t>
            </w:r>
          </w:p>
        </w:tc>
        <w:tc>
          <w:tcPr>
            <w:tcW w:w="201" w:type="pct"/>
            <w:noWrap/>
            <w:hideMark/>
          </w:tcPr>
          <w:p w14:paraId="7922F18B" w14:textId="77777777" w:rsidR="00F56ED7" w:rsidRPr="00E42444" w:rsidRDefault="00E42444" w:rsidP="00E42444">
            <w:pPr>
              <w:pStyle w:val="103"/>
              <w:rPr>
                <w:lang w:eastAsia="ru-RU"/>
              </w:rPr>
            </w:pPr>
            <w:r w:rsidRPr="00E42444">
              <w:rPr>
                <w:lang w:eastAsia="ru-RU"/>
              </w:rPr>
              <w:t>1 356,3</w:t>
            </w:r>
          </w:p>
        </w:tc>
        <w:tc>
          <w:tcPr>
            <w:tcW w:w="201" w:type="pct"/>
            <w:noWrap/>
            <w:hideMark/>
          </w:tcPr>
          <w:p w14:paraId="4C995543" w14:textId="77777777" w:rsidR="00F56ED7" w:rsidRPr="00E42444" w:rsidRDefault="00E42444" w:rsidP="00E42444">
            <w:pPr>
              <w:pStyle w:val="103"/>
              <w:rPr>
                <w:lang w:eastAsia="ru-RU"/>
              </w:rPr>
            </w:pPr>
            <w:r w:rsidRPr="00E42444">
              <w:rPr>
                <w:lang w:eastAsia="ru-RU"/>
              </w:rPr>
              <w:t>1 384,0</w:t>
            </w:r>
          </w:p>
        </w:tc>
        <w:tc>
          <w:tcPr>
            <w:tcW w:w="200" w:type="pct"/>
            <w:noWrap/>
            <w:hideMark/>
          </w:tcPr>
          <w:p w14:paraId="3168B73E" w14:textId="77777777" w:rsidR="00F56ED7" w:rsidRPr="00E42444" w:rsidRDefault="00E42444" w:rsidP="00E42444">
            <w:pPr>
              <w:pStyle w:val="103"/>
              <w:rPr>
                <w:lang w:eastAsia="ru-RU"/>
              </w:rPr>
            </w:pPr>
            <w:r w:rsidRPr="00E42444">
              <w:rPr>
                <w:lang w:eastAsia="ru-RU"/>
              </w:rPr>
              <w:t>1 412,3</w:t>
            </w:r>
          </w:p>
        </w:tc>
        <w:tc>
          <w:tcPr>
            <w:tcW w:w="201" w:type="pct"/>
            <w:noWrap/>
            <w:hideMark/>
          </w:tcPr>
          <w:p w14:paraId="194A9F71" w14:textId="77777777" w:rsidR="00F56ED7" w:rsidRPr="00E42444" w:rsidRDefault="00E42444" w:rsidP="00E42444">
            <w:pPr>
              <w:pStyle w:val="103"/>
              <w:rPr>
                <w:lang w:eastAsia="ru-RU"/>
              </w:rPr>
            </w:pPr>
            <w:r w:rsidRPr="00E42444">
              <w:rPr>
                <w:lang w:eastAsia="ru-RU"/>
              </w:rPr>
              <w:t>1 441,0</w:t>
            </w:r>
          </w:p>
        </w:tc>
        <w:tc>
          <w:tcPr>
            <w:tcW w:w="201" w:type="pct"/>
            <w:noWrap/>
            <w:hideMark/>
          </w:tcPr>
          <w:p w14:paraId="5ED36453" w14:textId="77777777" w:rsidR="00F56ED7" w:rsidRPr="00E42444" w:rsidRDefault="00E42444" w:rsidP="00E42444">
            <w:pPr>
              <w:pStyle w:val="103"/>
              <w:rPr>
                <w:lang w:eastAsia="ru-RU"/>
              </w:rPr>
            </w:pPr>
            <w:r w:rsidRPr="00E42444">
              <w:rPr>
                <w:lang w:eastAsia="ru-RU"/>
              </w:rPr>
              <w:t>1 470,4</w:t>
            </w:r>
          </w:p>
        </w:tc>
        <w:tc>
          <w:tcPr>
            <w:tcW w:w="201" w:type="pct"/>
            <w:noWrap/>
            <w:hideMark/>
          </w:tcPr>
          <w:p w14:paraId="6EBCBFC8" w14:textId="77777777" w:rsidR="00F56ED7" w:rsidRPr="00E42444" w:rsidRDefault="00E42444" w:rsidP="00E42444">
            <w:pPr>
              <w:pStyle w:val="103"/>
              <w:rPr>
                <w:lang w:eastAsia="ru-RU"/>
              </w:rPr>
            </w:pPr>
            <w:r w:rsidRPr="00E42444">
              <w:rPr>
                <w:lang w:eastAsia="ru-RU"/>
              </w:rPr>
              <w:t>1 500,4</w:t>
            </w:r>
          </w:p>
        </w:tc>
        <w:tc>
          <w:tcPr>
            <w:tcW w:w="200" w:type="pct"/>
            <w:noWrap/>
            <w:hideMark/>
          </w:tcPr>
          <w:p w14:paraId="5A16509E" w14:textId="77777777" w:rsidR="00F56ED7" w:rsidRPr="00E42444" w:rsidRDefault="00E42444" w:rsidP="00E42444">
            <w:pPr>
              <w:pStyle w:val="103"/>
              <w:rPr>
                <w:lang w:eastAsia="ru-RU"/>
              </w:rPr>
            </w:pPr>
            <w:r w:rsidRPr="00E42444">
              <w:rPr>
                <w:lang w:eastAsia="ru-RU"/>
              </w:rPr>
              <w:t>1 531,0</w:t>
            </w:r>
          </w:p>
        </w:tc>
        <w:tc>
          <w:tcPr>
            <w:tcW w:w="201" w:type="pct"/>
            <w:noWrap/>
            <w:hideMark/>
          </w:tcPr>
          <w:p w14:paraId="251FAC12" w14:textId="77777777" w:rsidR="00F56ED7" w:rsidRPr="00E42444" w:rsidRDefault="00E42444" w:rsidP="00E42444">
            <w:pPr>
              <w:pStyle w:val="103"/>
              <w:rPr>
                <w:lang w:eastAsia="ru-RU"/>
              </w:rPr>
            </w:pPr>
            <w:r w:rsidRPr="00E42444">
              <w:rPr>
                <w:lang w:eastAsia="ru-RU"/>
              </w:rPr>
              <w:t>1 562,2</w:t>
            </w:r>
          </w:p>
        </w:tc>
        <w:tc>
          <w:tcPr>
            <w:tcW w:w="201" w:type="pct"/>
            <w:noWrap/>
            <w:hideMark/>
          </w:tcPr>
          <w:p w14:paraId="4B18ECE1" w14:textId="77777777" w:rsidR="00F56ED7" w:rsidRPr="00E42444" w:rsidRDefault="00E42444" w:rsidP="00E42444">
            <w:pPr>
              <w:pStyle w:val="103"/>
              <w:rPr>
                <w:lang w:eastAsia="ru-RU"/>
              </w:rPr>
            </w:pPr>
            <w:r w:rsidRPr="00E42444">
              <w:rPr>
                <w:lang w:eastAsia="ru-RU"/>
              </w:rPr>
              <w:t>1 594,1</w:t>
            </w:r>
          </w:p>
        </w:tc>
        <w:tc>
          <w:tcPr>
            <w:tcW w:w="201" w:type="pct"/>
            <w:noWrap/>
            <w:hideMark/>
          </w:tcPr>
          <w:p w14:paraId="16445260" w14:textId="77777777" w:rsidR="00F56ED7" w:rsidRPr="00E42444" w:rsidRDefault="00E42444" w:rsidP="00E42444">
            <w:pPr>
              <w:pStyle w:val="103"/>
              <w:rPr>
                <w:lang w:eastAsia="ru-RU"/>
              </w:rPr>
            </w:pPr>
            <w:r w:rsidRPr="00E42444">
              <w:rPr>
                <w:lang w:eastAsia="ru-RU"/>
              </w:rPr>
              <w:t>1 626,6</w:t>
            </w:r>
          </w:p>
        </w:tc>
        <w:tc>
          <w:tcPr>
            <w:tcW w:w="201" w:type="pct"/>
            <w:noWrap/>
            <w:hideMark/>
          </w:tcPr>
          <w:p w14:paraId="5618F029" w14:textId="77777777" w:rsidR="00F56ED7" w:rsidRPr="00E42444" w:rsidRDefault="00E42444" w:rsidP="00E42444">
            <w:pPr>
              <w:pStyle w:val="103"/>
              <w:rPr>
                <w:lang w:eastAsia="ru-RU"/>
              </w:rPr>
            </w:pPr>
            <w:r w:rsidRPr="00E42444">
              <w:rPr>
                <w:lang w:eastAsia="ru-RU"/>
              </w:rPr>
              <w:t>1 659,7</w:t>
            </w:r>
          </w:p>
        </w:tc>
      </w:tr>
      <w:tr w:rsidR="00E42444" w:rsidRPr="00E42444" w14:paraId="339C4828" w14:textId="77777777" w:rsidTr="00612D72">
        <w:trPr>
          <w:trHeight w:val="20"/>
        </w:trPr>
        <w:tc>
          <w:tcPr>
            <w:tcW w:w="133" w:type="pct"/>
            <w:hideMark/>
          </w:tcPr>
          <w:p w14:paraId="562E6C77" w14:textId="77777777" w:rsidR="00F56ED7" w:rsidRPr="00E42444" w:rsidRDefault="00E42444" w:rsidP="00E42444">
            <w:pPr>
              <w:pStyle w:val="103"/>
              <w:rPr>
                <w:lang w:eastAsia="ru-RU"/>
              </w:rPr>
            </w:pPr>
            <w:r w:rsidRPr="00E42444">
              <w:rPr>
                <w:lang w:eastAsia="ru-RU"/>
              </w:rPr>
              <w:t> </w:t>
            </w:r>
          </w:p>
        </w:tc>
        <w:tc>
          <w:tcPr>
            <w:tcW w:w="492" w:type="pct"/>
            <w:hideMark/>
          </w:tcPr>
          <w:p w14:paraId="4E040824" w14:textId="77777777" w:rsidR="00F56ED7" w:rsidRPr="00E42444" w:rsidRDefault="00E42444" w:rsidP="00E42444">
            <w:pPr>
              <w:pStyle w:val="103"/>
              <w:rPr>
                <w:lang w:eastAsia="ru-RU"/>
              </w:rPr>
            </w:pPr>
            <w:r w:rsidRPr="00E42444">
              <w:rPr>
                <w:lang w:eastAsia="ru-RU"/>
              </w:rPr>
              <w:t> </w:t>
            </w:r>
          </w:p>
        </w:tc>
        <w:tc>
          <w:tcPr>
            <w:tcW w:w="163" w:type="pct"/>
            <w:hideMark/>
          </w:tcPr>
          <w:p w14:paraId="0BB93109" w14:textId="77777777" w:rsidR="00F56ED7" w:rsidRPr="00E42444" w:rsidRDefault="00E42444" w:rsidP="00E42444">
            <w:pPr>
              <w:pStyle w:val="103"/>
              <w:rPr>
                <w:lang w:eastAsia="ru-RU"/>
              </w:rPr>
            </w:pPr>
            <w:r w:rsidRPr="00E42444">
              <w:rPr>
                <w:lang w:eastAsia="ru-RU"/>
              </w:rPr>
              <w:t> </w:t>
            </w:r>
          </w:p>
        </w:tc>
        <w:tc>
          <w:tcPr>
            <w:tcW w:w="200" w:type="pct"/>
            <w:hideMark/>
          </w:tcPr>
          <w:p w14:paraId="5A9AE595" w14:textId="77777777" w:rsidR="00F56ED7" w:rsidRPr="00E42444" w:rsidRDefault="00E42444" w:rsidP="00E42444">
            <w:pPr>
              <w:pStyle w:val="103"/>
              <w:rPr>
                <w:lang w:eastAsia="ru-RU"/>
              </w:rPr>
            </w:pPr>
            <w:r w:rsidRPr="00E42444">
              <w:rPr>
                <w:lang w:eastAsia="ru-RU"/>
              </w:rPr>
              <w:t> </w:t>
            </w:r>
          </w:p>
        </w:tc>
        <w:tc>
          <w:tcPr>
            <w:tcW w:w="201" w:type="pct"/>
            <w:hideMark/>
          </w:tcPr>
          <w:p w14:paraId="036671A1" w14:textId="77777777" w:rsidR="00F56ED7" w:rsidRPr="00E42444" w:rsidRDefault="00E42444" w:rsidP="00E42444">
            <w:pPr>
              <w:pStyle w:val="103"/>
              <w:rPr>
                <w:lang w:eastAsia="ru-RU"/>
              </w:rPr>
            </w:pPr>
            <w:r w:rsidRPr="00E42444">
              <w:rPr>
                <w:lang w:eastAsia="ru-RU"/>
              </w:rPr>
              <w:t> </w:t>
            </w:r>
          </w:p>
        </w:tc>
        <w:tc>
          <w:tcPr>
            <w:tcW w:w="201" w:type="pct"/>
            <w:hideMark/>
          </w:tcPr>
          <w:p w14:paraId="0C21E191" w14:textId="77777777" w:rsidR="00F56ED7" w:rsidRPr="00E42444" w:rsidRDefault="00E42444" w:rsidP="00E42444">
            <w:pPr>
              <w:pStyle w:val="103"/>
              <w:rPr>
                <w:lang w:eastAsia="ru-RU"/>
              </w:rPr>
            </w:pPr>
            <w:r w:rsidRPr="00E42444">
              <w:rPr>
                <w:lang w:eastAsia="ru-RU"/>
              </w:rPr>
              <w:t> </w:t>
            </w:r>
          </w:p>
        </w:tc>
        <w:tc>
          <w:tcPr>
            <w:tcW w:w="201" w:type="pct"/>
            <w:hideMark/>
          </w:tcPr>
          <w:p w14:paraId="0AD7345F" w14:textId="77777777" w:rsidR="00F56ED7" w:rsidRPr="00E42444" w:rsidRDefault="00E42444" w:rsidP="00E42444">
            <w:pPr>
              <w:pStyle w:val="103"/>
              <w:rPr>
                <w:lang w:eastAsia="ru-RU"/>
              </w:rPr>
            </w:pPr>
            <w:r w:rsidRPr="00E42444">
              <w:rPr>
                <w:lang w:eastAsia="ru-RU"/>
              </w:rPr>
              <w:t> </w:t>
            </w:r>
          </w:p>
        </w:tc>
        <w:tc>
          <w:tcPr>
            <w:tcW w:w="200" w:type="pct"/>
            <w:hideMark/>
          </w:tcPr>
          <w:p w14:paraId="7D00D8EE" w14:textId="77777777" w:rsidR="00F56ED7" w:rsidRPr="00E42444" w:rsidRDefault="00E42444" w:rsidP="00E42444">
            <w:pPr>
              <w:pStyle w:val="103"/>
              <w:rPr>
                <w:lang w:eastAsia="ru-RU"/>
              </w:rPr>
            </w:pPr>
            <w:r w:rsidRPr="00E42444">
              <w:rPr>
                <w:lang w:eastAsia="ru-RU"/>
              </w:rPr>
              <w:t> </w:t>
            </w:r>
          </w:p>
        </w:tc>
        <w:tc>
          <w:tcPr>
            <w:tcW w:w="201" w:type="pct"/>
            <w:hideMark/>
          </w:tcPr>
          <w:p w14:paraId="248F1A0C" w14:textId="77777777" w:rsidR="00F56ED7" w:rsidRPr="00E42444" w:rsidRDefault="00E42444" w:rsidP="00E42444">
            <w:pPr>
              <w:pStyle w:val="103"/>
              <w:rPr>
                <w:lang w:eastAsia="ru-RU"/>
              </w:rPr>
            </w:pPr>
            <w:r w:rsidRPr="00E42444">
              <w:rPr>
                <w:lang w:eastAsia="ru-RU"/>
              </w:rPr>
              <w:t> </w:t>
            </w:r>
          </w:p>
        </w:tc>
        <w:tc>
          <w:tcPr>
            <w:tcW w:w="201" w:type="pct"/>
            <w:hideMark/>
          </w:tcPr>
          <w:p w14:paraId="20E7144E" w14:textId="77777777" w:rsidR="00F56ED7" w:rsidRPr="00E42444" w:rsidRDefault="00E42444" w:rsidP="00E42444">
            <w:pPr>
              <w:pStyle w:val="103"/>
              <w:rPr>
                <w:lang w:eastAsia="ru-RU"/>
              </w:rPr>
            </w:pPr>
            <w:r w:rsidRPr="00E42444">
              <w:rPr>
                <w:lang w:eastAsia="ru-RU"/>
              </w:rPr>
              <w:t> </w:t>
            </w:r>
          </w:p>
        </w:tc>
        <w:tc>
          <w:tcPr>
            <w:tcW w:w="201" w:type="pct"/>
            <w:hideMark/>
          </w:tcPr>
          <w:p w14:paraId="5C02B4EC" w14:textId="77777777" w:rsidR="00F56ED7" w:rsidRPr="00E42444" w:rsidRDefault="00E42444" w:rsidP="00E42444">
            <w:pPr>
              <w:pStyle w:val="103"/>
              <w:rPr>
                <w:lang w:eastAsia="ru-RU"/>
              </w:rPr>
            </w:pPr>
            <w:r w:rsidRPr="00E42444">
              <w:rPr>
                <w:lang w:eastAsia="ru-RU"/>
              </w:rPr>
              <w:t> </w:t>
            </w:r>
          </w:p>
        </w:tc>
        <w:tc>
          <w:tcPr>
            <w:tcW w:w="200" w:type="pct"/>
            <w:hideMark/>
          </w:tcPr>
          <w:p w14:paraId="6EE3B19A" w14:textId="77777777" w:rsidR="00F56ED7" w:rsidRPr="00E42444" w:rsidRDefault="00E42444" w:rsidP="00E42444">
            <w:pPr>
              <w:pStyle w:val="103"/>
              <w:rPr>
                <w:lang w:eastAsia="ru-RU"/>
              </w:rPr>
            </w:pPr>
            <w:r w:rsidRPr="00E42444">
              <w:rPr>
                <w:lang w:eastAsia="ru-RU"/>
              </w:rPr>
              <w:t> </w:t>
            </w:r>
          </w:p>
        </w:tc>
        <w:tc>
          <w:tcPr>
            <w:tcW w:w="201" w:type="pct"/>
            <w:hideMark/>
          </w:tcPr>
          <w:p w14:paraId="3021420E" w14:textId="77777777" w:rsidR="00F56ED7" w:rsidRPr="00E42444" w:rsidRDefault="00E42444" w:rsidP="00E42444">
            <w:pPr>
              <w:pStyle w:val="103"/>
              <w:rPr>
                <w:lang w:eastAsia="ru-RU"/>
              </w:rPr>
            </w:pPr>
            <w:r w:rsidRPr="00E42444">
              <w:rPr>
                <w:lang w:eastAsia="ru-RU"/>
              </w:rPr>
              <w:t> </w:t>
            </w:r>
          </w:p>
        </w:tc>
        <w:tc>
          <w:tcPr>
            <w:tcW w:w="201" w:type="pct"/>
            <w:hideMark/>
          </w:tcPr>
          <w:p w14:paraId="06EFD627" w14:textId="77777777" w:rsidR="00F56ED7" w:rsidRPr="00E42444" w:rsidRDefault="00E42444" w:rsidP="00E42444">
            <w:pPr>
              <w:pStyle w:val="103"/>
              <w:rPr>
                <w:lang w:eastAsia="ru-RU"/>
              </w:rPr>
            </w:pPr>
            <w:r w:rsidRPr="00E42444">
              <w:rPr>
                <w:lang w:eastAsia="ru-RU"/>
              </w:rPr>
              <w:t> </w:t>
            </w:r>
          </w:p>
        </w:tc>
        <w:tc>
          <w:tcPr>
            <w:tcW w:w="201" w:type="pct"/>
            <w:hideMark/>
          </w:tcPr>
          <w:p w14:paraId="39F73916" w14:textId="77777777" w:rsidR="00F56ED7" w:rsidRPr="00E42444" w:rsidRDefault="00E42444" w:rsidP="00E42444">
            <w:pPr>
              <w:pStyle w:val="103"/>
              <w:rPr>
                <w:lang w:eastAsia="ru-RU"/>
              </w:rPr>
            </w:pPr>
            <w:r w:rsidRPr="00E42444">
              <w:rPr>
                <w:lang w:eastAsia="ru-RU"/>
              </w:rPr>
              <w:t> </w:t>
            </w:r>
          </w:p>
        </w:tc>
        <w:tc>
          <w:tcPr>
            <w:tcW w:w="200" w:type="pct"/>
            <w:hideMark/>
          </w:tcPr>
          <w:p w14:paraId="5C55CD31" w14:textId="77777777" w:rsidR="00F56ED7" w:rsidRPr="00E42444" w:rsidRDefault="00E42444" w:rsidP="00E42444">
            <w:pPr>
              <w:pStyle w:val="103"/>
              <w:rPr>
                <w:lang w:eastAsia="ru-RU"/>
              </w:rPr>
            </w:pPr>
            <w:r w:rsidRPr="00E42444">
              <w:rPr>
                <w:lang w:eastAsia="ru-RU"/>
              </w:rPr>
              <w:t> </w:t>
            </w:r>
          </w:p>
        </w:tc>
        <w:tc>
          <w:tcPr>
            <w:tcW w:w="201" w:type="pct"/>
            <w:hideMark/>
          </w:tcPr>
          <w:p w14:paraId="62ADC696" w14:textId="77777777" w:rsidR="00F56ED7" w:rsidRPr="00E42444" w:rsidRDefault="00E42444" w:rsidP="00E42444">
            <w:pPr>
              <w:pStyle w:val="103"/>
              <w:rPr>
                <w:lang w:eastAsia="ru-RU"/>
              </w:rPr>
            </w:pPr>
            <w:r w:rsidRPr="00E42444">
              <w:rPr>
                <w:lang w:eastAsia="ru-RU"/>
              </w:rPr>
              <w:t> </w:t>
            </w:r>
          </w:p>
        </w:tc>
        <w:tc>
          <w:tcPr>
            <w:tcW w:w="201" w:type="pct"/>
            <w:hideMark/>
          </w:tcPr>
          <w:p w14:paraId="3FA85703" w14:textId="77777777" w:rsidR="00F56ED7" w:rsidRPr="00E42444" w:rsidRDefault="00E42444" w:rsidP="00E42444">
            <w:pPr>
              <w:pStyle w:val="103"/>
              <w:rPr>
                <w:lang w:eastAsia="ru-RU"/>
              </w:rPr>
            </w:pPr>
            <w:r w:rsidRPr="00E42444">
              <w:rPr>
                <w:lang w:eastAsia="ru-RU"/>
              </w:rPr>
              <w:t> </w:t>
            </w:r>
          </w:p>
        </w:tc>
        <w:tc>
          <w:tcPr>
            <w:tcW w:w="201" w:type="pct"/>
            <w:hideMark/>
          </w:tcPr>
          <w:p w14:paraId="381EE4DC" w14:textId="77777777" w:rsidR="00F56ED7" w:rsidRPr="00E42444" w:rsidRDefault="00E42444" w:rsidP="00E42444">
            <w:pPr>
              <w:pStyle w:val="103"/>
              <w:rPr>
                <w:lang w:eastAsia="ru-RU"/>
              </w:rPr>
            </w:pPr>
            <w:r w:rsidRPr="00E42444">
              <w:rPr>
                <w:lang w:eastAsia="ru-RU"/>
              </w:rPr>
              <w:t> </w:t>
            </w:r>
          </w:p>
        </w:tc>
        <w:tc>
          <w:tcPr>
            <w:tcW w:w="200" w:type="pct"/>
            <w:hideMark/>
          </w:tcPr>
          <w:p w14:paraId="143E8C70" w14:textId="77777777" w:rsidR="00F56ED7" w:rsidRPr="00E42444" w:rsidRDefault="00E42444" w:rsidP="00E42444">
            <w:pPr>
              <w:pStyle w:val="103"/>
              <w:rPr>
                <w:lang w:eastAsia="ru-RU"/>
              </w:rPr>
            </w:pPr>
            <w:r w:rsidRPr="00E42444">
              <w:rPr>
                <w:lang w:eastAsia="ru-RU"/>
              </w:rPr>
              <w:t> </w:t>
            </w:r>
          </w:p>
        </w:tc>
        <w:tc>
          <w:tcPr>
            <w:tcW w:w="201" w:type="pct"/>
            <w:hideMark/>
          </w:tcPr>
          <w:p w14:paraId="3E9E6739" w14:textId="77777777" w:rsidR="00F56ED7" w:rsidRPr="00E42444" w:rsidRDefault="00E42444" w:rsidP="00E42444">
            <w:pPr>
              <w:pStyle w:val="103"/>
              <w:rPr>
                <w:lang w:eastAsia="ru-RU"/>
              </w:rPr>
            </w:pPr>
            <w:r w:rsidRPr="00E42444">
              <w:rPr>
                <w:lang w:eastAsia="ru-RU"/>
              </w:rPr>
              <w:t> </w:t>
            </w:r>
          </w:p>
        </w:tc>
        <w:tc>
          <w:tcPr>
            <w:tcW w:w="201" w:type="pct"/>
            <w:hideMark/>
          </w:tcPr>
          <w:p w14:paraId="5DEADAEF" w14:textId="77777777" w:rsidR="00F56ED7" w:rsidRPr="00E42444" w:rsidRDefault="00E42444" w:rsidP="00E42444">
            <w:pPr>
              <w:pStyle w:val="103"/>
              <w:rPr>
                <w:lang w:eastAsia="ru-RU"/>
              </w:rPr>
            </w:pPr>
            <w:r w:rsidRPr="00E42444">
              <w:rPr>
                <w:lang w:eastAsia="ru-RU"/>
              </w:rPr>
              <w:t> </w:t>
            </w:r>
          </w:p>
        </w:tc>
        <w:tc>
          <w:tcPr>
            <w:tcW w:w="201" w:type="pct"/>
            <w:hideMark/>
          </w:tcPr>
          <w:p w14:paraId="15DDEBE0" w14:textId="77777777" w:rsidR="00F56ED7" w:rsidRPr="00E42444" w:rsidRDefault="00E42444" w:rsidP="00E42444">
            <w:pPr>
              <w:pStyle w:val="103"/>
              <w:rPr>
                <w:lang w:eastAsia="ru-RU"/>
              </w:rPr>
            </w:pPr>
            <w:r w:rsidRPr="00E42444">
              <w:rPr>
                <w:lang w:eastAsia="ru-RU"/>
              </w:rPr>
              <w:t> </w:t>
            </w:r>
          </w:p>
        </w:tc>
        <w:tc>
          <w:tcPr>
            <w:tcW w:w="201" w:type="pct"/>
            <w:hideMark/>
          </w:tcPr>
          <w:p w14:paraId="7DAEBD2C" w14:textId="77777777" w:rsidR="00F56ED7" w:rsidRPr="00E42444" w:rsidRDefault="00E42444" w:rsidP="00E42444">
            <w:pPr>
              <w:pStyle w:val="103"/>
              <w:rPr>
                <w:lang w:eastAsia="ru-RU"/>
              </w:rPr>
            </w:pPr>
            <w:r w:rsidRPr="00E42444">
              <w:rPr>
                <w:lang w:eastAsia="ru-RU"/>
              </w:rPr>
              <w:t> </w:t>
            </w:r>
          </w:p>
        </w:tc>
      </w:tr>
      <w:tr w:rsidR="00E42444" w:rsidRPr="00E42444" w14:paraId="416A0E2E" w14:textId="77777777" w:rsidTr="00612D72">
        <w:trPr>
          <w:trHeight w:val="20"/>
        </w:trPr>
        <w:tc>
          <w:tcPr>
            <w:tcW w:w="133" w:type="pct"/>
            <w:hideMark/>
          </w:tcPr>
          <w:p w14:paraId="0D88F416" w14:textId="77777777" w:rsidR="00F56ED7" w:rsidRPr="00E42444" w:rsidRDefault="00E42444" w:rsidP="00E42444">
            <w:pPr>
              <w:pStyle w:val="103"/>
              <w:rPr>
                <w:lang w:eastAsia="ru-RU"/>
              </w:rPr>
            </w:pPr>
            <w:r w:rsidRPr="00E42444">
              <w:rPr>
                <w:lang w:eastAsia="ru-RU"/>
              </w:rPr>
              <w:t>3.6.</w:t>
            </w:r>
          </w:p>
        </w:tc>
        <w:tc>
          <w:tcPr>
            <w:tcW w:w="492" w:type="pct"/>
            <w:hideMark/>
          </w:tcPr>
          <w:p w14:paraId="5A08A364" w14:textId="77777777" w:rsidR="00F56ED7" w:rsidRPr="00E42444" w:rsidRDefault="00E42444" w:rsidP="00E42444">
            <w:pPr>
              <w:pStyle w:val="103"/>
              <w:rPr>
                <w:lang w:eastAsia="ru-RU"/>
              </w:rPr>
            </w:pPr>
            <w:r w:rsidRPr="00E42444">
              <w:rPr>
                <w:lang w:eastAsia="ru-RU"/>
              </w:rPr>
              <w:t>Расходы на оплату труда производственного персонала</w:t>
            </w:r>
          </w:p>
        </w:tc>
        <w:tc>
          <w:tcPr>
            <w:tcW w:w="163" w:type="pct"/>
            <w:hideMark/>
          </w:tcPr>
          <w:p w14:paraId="18712466"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478E1434" w14:textId="77777777" w:rsidR="00F56ED7" w:rsidRPr="00E42444" w:rsidRDefault="00E42444" w:rsidP="00E42444">
            <w:pPr>
              <w:pStyle w:val="103"/>
              <w:rPr>
                <w:lang w:eastAsia="ru-RU"/>
              </w:rPr>
            </w:pPr>
            <w:r w:rsidRPr="00E42444">
              <w:rPr>
                <w:lang w:eastAsia="ru-RU"/>
              </w:rPr>
              <w:t> </w:t>
            </w:r>
          </w:p>
        </w:tc>
        <w:tc>
          <w:tcPr>
            <w:tcW w:w="201" w:type="pct"/>
            <w:noWrap/>
            <w:hideMark/>
          </w:tcPr>
          <w:p w14:paraId="30A9DCBE" w14:textId="77777777" w:rsidR="00F56ED7" w:rsidRPr="00E42444" w:rsidRDefault="00E42444" w:rsidP="00E42444">
            <w:pPr>
              <w:pStyle w:val="103"/>
              <w:rPr>
                <w:lang w:eastAsia="ru-RU"/>
              </w:rPr>
            </w:pPr>
            <w:r w:rsidRPr="00E42444">
              <w:rPr>
                <w:lang w:eastAsia="ru-RU"/>
              </w:rPr>
              <w:t>70 366,1</w:t>
            </w:r>
          </w:p>
        </w:tc>
        <w:tc>
          <w:tcPr>
            <w:tcW w:w="201" w:type="pct"/>
            <w:noWrap/>
            <w:hideMark/>
          </w:tcPr>
          <w:p w14:paraId="7F86344B" w14:textId="77777777" w:rsidR="00F56ED7" w:rsidRPr="00E42444" w:rsidRDefault="00E42444" w:rsidP="00E42444">
            <w:pPr>
              <w:pStyle w:val="103"/>
              <w:rPr>
                <w:lang w:eastAsia="ru-RU"/>
              </w:rPr>
            </w:pPr>
            <w:r w:rsidRPr="00E42444">
              <w:rPr>
                <w:lang w:eastAsia="ru-RU"/>
              </w:rPr>
              <w:t>73 201,3</w:t>
            </w:r>
          </w:p>
        </w:tc>
        <w:tc>
          <w:tcPr>
            <w:tcW w:w="201" w:type="pct"/>
            <w:noWrap/>
            <w:hideMark/>
          </w:tcPr>
          <w:p w14:paraId="5A912831" w14:textId="77777777" w:rsidR="00F56ED7" w:rsidRPr="00E42444" w:rsidRDefault="00E42444" w:rsidP="00E42444">
            <w:pPr>
              <w:pStyle w:val="103"/>
              <w:rPr>
                <w:lang w:eastAsia="ru-RU"/>
              </w:rPr>
            </w:pPr>
            <w:r w:rsidRPr="00E42444">
              <w:rPr>
                <w:lang w:eastAsia="ru-RU"/>
              </w:rPr>
              <w:t>75 793,3</w:t>
            </w:r>
          </w:p>
        </w:tc>
        <w:tc>
          <w:tcPr>
            <w:tcW w:w="200" w:type="pct"/>
            <w:noWrap/>
            <w:hideMark/>
          </w:tcPr>
          <w:p w14:paraId="0DBFBEE3" w14:textId="77777777" w:rsidR="00F56ED7" w:rsidRPr="00E42444" w:rsidRDefault="00E42444" w:rsidP="00E42444">
            <w:pPr>
              <w:pStyle w:val="103"/>
              <w:rPr>
                <w:lang w:eastAsia="ru-RU"/>
              </w:rPr>
            </w:pPr>
            <w:r w:rsidRPr="00E42444">
              <w:rPr>
                <w:lang w:eastAsia="ru-RU"/>
              </w:rPr>
              <w:t>48 176,4</w:t>
            </w:r>
          </w:p>
        </w:tc>
        <w:tc>
          <w:tcPr>
            <w:tcW w:w="201" w:type="pct"/>
            <w:noWrap/>
            <w:hideMark/>
          </w:tcPr>
          <w:p w14:paraId="100AD133" w14:textId="77777777" w:rsidR="00F56ED7" w:rsidRPr="00E42444" w:rsidRDefault="00E42444" w:rsidP="00E42444">
            <w:pPr>
              <w:pStyle w:val="103"/>
              <w:rPr>
                <w:lang w:eastAsia="ru-RU"/>
              </w:rPr>
            </w:pPr>
            <w:r w:rsidRPr="00E42444">
              <w:rPr>
                <w:lang w:eastAsia="ru-RU"/>
              </w:rPr>
              <w:t>49 666,9</w:t>
            </w:r>
          </w:p>
        </w:tc>
        <w:tc>
          <w:tcPr>
            <w:tcW w:w="201" w:type="pct"/>
            <w:noWrap/>
            <w:hideMark/>
          </w:tcPr>
          <w:p w14:paraId="0A0856FD" w14:textId="77777777" w:rsidR="00F56ED7" w:rsidRPr="00E42444" w:rsidRDefault="00E42444" w:rsidP="00E42444">
            <w:pPr>
              <w:pStyle w:val="103"/>
              <w:rPr>
                <w:lang w:eastAsia="ru-RU"/>
              </w:rPr>
            </w:pPr>
            <w:r w:rsidRPr="00E42444">
              <w:rPr>
                <w:lang w:eastAsia="ru-RU"/>
              </w:rPr>
              <w:t>51 115,1</w:t>
            </w:r>
          </w:p>
        </w:tc>
        <w:tc>
          <w:tcPr>
            <w:tcW w:w="201" w:type="pct"/>
            <w:noWrap/>
            <w:hideMark/>
          </w:tcPr>
          <w:p w14:paraId="7CFDE9FE" w14:textId="77777777" w:rsidR="00F56ED7" w:rsidRPr="00E42444" w:rsidRDefault="00E42444" w:rsidP="00E42444">
            <w:pPr>
              <w:pStyle w:val="103"/>
              <w:rPr>
                <w:lang w:eastAsia="ru-RU"/>
              </w:rPr>
            </w:pPr>
            <w:r w:rsidRPr="00E42444">
              <w:rPr>
                <w:lang w:eastAsia="ru-RU"/>
              </w:rPr>
              <w:t>52 522,4</w:t>
            </w:r>
          </w:p>
        </w:tc>
        <w:tc>
          <w:tcPr>
            <w:tcW w:w="200" w:type="pct"/>
            <w:noWrap/>
            <w:hideMark/>
          </w:tcPr>
          <w:p w14:paraId="3406BD6B" w14:textId="77777777" w:rsidR="00F56ED7" w:rsidRPr="00E42444" w:rsidRDefault="00E42444" w:rsidP="00E42444">
            <w:pPr>
              <w:pStyle w:val="103"/>
              <w:rPr>
                <w:lang w:eastAsia="ru-RU"/>
              </w:rPr>
            </w:pPr>
            <w:r w:rsidRPr="00E42444">
              <w:rPr>
                <w:lang w:eastAsia="ru-RU"/>
              </w:rPr>
              <w:t>53 901,2</w:t>
            </w:r>
          </w:p>
        </w:tc>
        <w:tc>
          <w:tcPr>
            <w:tcW w:w="201" w:type="pct"/>
            <w:noWrap/>
            <w:hideMark/>
          </w:tcPr>
          <w:p w14:paraId="019D8D5D" w14:textId="77777777" w:rsidR="00F56ED7" w:rsidRPr="00E42444" w:rsidRDefault="00E42444" w:rsidP="00E42444">
            <w:pPr>
              <w:pStyle w:val="103"/>
              <w:rPr>
                <w:lang w:eastAsia="ru-RU"/>
              </w:rPr>
            </w:pPr>
            <w:r w:rsidRPr="00E42444">
              <w:rPr>
                <w:lang w:eastAsia="ru-RU"/>
              </w:rPr>
              <w:t>55 236,1</w:t>
            </w:r>
          </w:p>
        </w:tc>
        <w:tc>
          <w:tcPr>
            <w:tcW w:w="201" w:type="pct"/>
            <w:noWrap/>
            <w:hideMark/>
          </w:tcPr>
          <w:p w14:paraId="1444D3F2" w14:textId="77777777" w:rsidR="00F56ED7" w:rsidRPr="00E42444" w:rsidRDefault="00E42444" w:rsidP="00E42444">
            <w:pPr>
              <w:pStyle w:val="103"/>
              <w:rPr>
                <w:lang w:eastAsia="ru-RU"/>
              </w:rPr>
            </w:pPr>
            <w:r w:rsidRPr="00E42444">
              <w:rPr>
                <w:lang w:eastAsia="ru-RU"/>
              </w:rPr>
              <w:t>56 492,8</w:t>
            </w:r>
          </w:p>
        </w:tc>
        <w:tc>
          <w:tcPr>
            <w:tcW w:w="201" w:type="pct"/>
            <w:noWrap/>
            <w:hideMark/>
          </w:tcPr>
          <w:p w14:paraId="2F83B65F" w14:textId="77777777" w:rsidR="00F56ED7" w:rsidRPr="00E42444" w:rsidRDefault="00E42444" w:rsidP="00E42444">
            <w:pPr>
              <w:pStyle w:val="103"/>
              <w:rPr>
                <w:lang w:eastAsia="ru-RU"/>
              </w:rPr>
            </w:pPr>
            <w:r w:rsidRPr="00E42444">
              <w:rPr>
                <w:lang w:eastAsia="ru-RU"/>
              </w:rPr>
              <w:t>57 658,4</w:t>
            </w:r>
          </w:p>
        </w:tc>
        <w:tc>
          <w:tcPr>
            <w:tcW w:w="200" w:type="pct"/>
            <w:noWrap/>
            <w:hideMark/>
          </w:tcPr>
          <w:p w14:paraId="6AF8161D" w14:textId="77777777" w:rsidR="00F56ED7" w:rsidRPr="00E42444" w:rsidRDefault="00E42444" w:rsidP="00E42444">
            <w:pPr>
              <w:pStyle w:val="103"/>
              <w:rPr>
                <w:lang w:eastAsia="ru-RU"/>
              </w:rPr>
            </w:pPr>
            <w:r w:rsidRPr="00E42444">
              <w:rPr>
                <w:lang w:eastAsia="ru-RU"/>
              </w:rPr>
              <w:t>58 839,4</w:t>
            </w:r>
          </w:p>
        </w:tc>
        <w:tc>
          <w:tcPr>
            <w:tcW w:w="201" w:type="pct"/>
            <w:noWrap/>
            <w:hideMark/>
          </w:tcPr>
          <w:p w14:paraId="4A75568D" w14:textId="77777777" w:rsidR="00F56ED7" w:rsidRPr="00E42444" w:rsidRDefault="00E42444" w:rsidP="00E42444">
            <w:pPr>
              <w:pStyle w:val="103"/>
              <w:rPr>
                <w:lang w:eastAsia="ru-RU"/>
              </w:rPr>
            </w:pPr>
            <w:r w:rsidRPr="00E42444">
              <w:rPr>
                <w:lang w:eastAsia="ru-RU"/>
              </w:rPr>
              <w:t>60 039,1</w:t>
            </w:r>
          </w:p>
        </w:tc>
        <w:tc>
          <w:tcPr>
            <w:tcW w:w="201" w:type="pct"/>
            <w:noWrap/>
            <w:hideMark/>
          </w:tcPr>
          <w:p w14:paraId="128632C5" w14:textId="77777777" w:rsidR="00F56ED7" w:rsidRPr="00E42444" w:rsidRDefault="00E42444" w:rsidP="00E42444">
            <w:pPr>
              <w:pStyle w:val="103"/>
              <w:rPr>
                <w:lang w:eastAsia="ru-RU"/>
              </w:rPr>
            </w:pPr>
            <w:r w:rsidRPr="00E42444">
              <w:rPr>
                <w:lang w:eastAsia="ru-RU"/>
              </w:rPr>
              <w:t>61 263,2</w:t>
            </w:r>
          </w:p>
        </w:tc>
        <w:tc>
          <w:tcPr>
            <w:tcW w:w="201" w:type="pct"/>
            <w:noWrap/>
            <w:hideMark/>
          </w:tcPr>
          <w:p w14:paraId="41567759" w14:textId="77777777" w:rsidR="00F56ED7" w:rsidRPr="00E42444" w:rsidRDefault="00E42444" w:rsidP="00E42444">
            <w:pPr>
              <w:pStyle w:val="103"/>
              <w:rPr>
                <w:lang w:eastAsia="ru-RU"/>
              </w:rPr>
            </w:pPr>
            <w:r w:rsidRPr="00E42444">
              <w:rPr>
                <w:lang w:eastAsia="ru-RU"/>
              </w:rPr>
              <w:t>62 512,3</w:t>
            </w:r>
          </w:p>
        </w:tc>
        <w:tc>
          <w:tcPr>
            <w:tcW w:w="200" w:type="pct"/>
            <w:noWrap/>
            <w:hideMark/>
          </w:tcPr>
          <w:p w14:paraId="2D2D6B9F" w14:textId="77777777" w:rsidR="00F56ED7" w:rsidRPr="00E42444" w:rsidRDefault="00E42444" w:rsidP="00E42444">
            <w:pPr>
              <w:pStyle w:val="103"/>
              <w:rPr>
                <w:lang w:eastAsia="ru-RU"/>
              </w:rPr>
            </w:pPr>
            <w:r w:rsidRPr="00E42444">
              <w:rPr>
                <w:lang w:eastAsia="ru-RU"/>
              </w:rPr>
              <w:t>63 786,8</w:t>
            </w:r>
          </w:p>
        </w:tc>
        <w:tc>
          <w:tcPr>
            <w:tcW w:w="201" w:type="pct"/>
            <w:noWrap/>
            <w:hideMark/>
          </w:tcPr>
          <w:p w14:paraId="428687E1" w14:textId="77777777" w:rsidR="00F56ED7" w:rsidRPr="00E42444" w:rsidRDefault="00E42444" w:rsidP="00E42444">
            <w:pPr>
              <w:pStyle w:val="103"/>
              <w:rPr>
                <w:lang w:eastAsia="ru-RU"/>
              </w:rPr>
            </w:pPr>
            <w:r w:rsidRPr="00E42444">
              <w:rPr>
                <w:lang w:eastAsia="ru-RU"/>
              </w:rPr>
              <w:t>65 087,3</w:t>
            </w:r>
          </w:p>
        </w:tc>
        <w:tc>
          <w:tcPr>
            <w:tcW w:w="201" w:type="pct"/>
            <w:noWrap/>
            <w:hideMark/>
          </w:tcPr>
          <w:p w14:paraId="3E17A9C4" w14:textId="77777777" w:rsidR="00F56ED7" w:rsidRPr="00E42444" w:rsidRDefault="00E42444" w:rsidP="00E42444">
            <w:pPr>
              <w:pStyle w:val="103"/>
              <w:rPr>
                <w:lang w:eastAsia="ru-RU"/>
              </w:rPr>
            </w:pPr>
            <w:r w:rsidRPr="00E42444">
              <w:rPr>
                <w:lang w:eastAsia="ru-RU"/>
              </w:rPr>
              <w:t>66 414,4</w:t>
            </w:r>
          </w:p>
        </w:tc>
        <w:tc>
          <w:tcPr>
            <w:tcW w:w="201" w:type="pct"/>
            <w:noWrap/>
            <w:hideMark/>
          </w:tcPr>
          <w:p w14:paraId="2CD894AD" w14:textId="77777777" w:rsidR="00F56ED7" w:rsidRPr="00E42444" w:rsidRDefault="00E42444" w:rsidP="00E42444">
            <w:pPr>
              <w:pStyle w:val="103"/>
              <w:rPr>
                <w:lang w:eastAsia="ru-RU"/>
              </w:rPr>
            </w:pPr>
            <w:r w:rsidRPr="00E42444">
              <w:rPr>
                <w:lang w:eastAsia="ru-RU"/>
              </w:rPr>
              <w:t>67 768,5</w:t>
            </w:r>
          </w:p>
        </w:tc>
        <w:tc>
          <w:tcPr>
            <w:tcW w:w="201" w:type="pct"/>
            <w:noWrap/>
            <w:hideMark/>
          </w:tcPr>
          <w:p w14:paraId="0BCC8DD6" w14:textId="77777777" w:rsidR="00F56ED7" w:rsidRPr="00E42444" w:rsidRDefault="00E42444" w:rsidP="00E42444">
            <w:pPr>
              <w:pStyle w:val="103"/>
              <w:rPr>
                <w:lang w:eastAsia="ru-RU"/>
              </w:rPr>
            </w:pPr>
            <w:r w:rsidRPr="00E42444">
              <w:rPr>
                <w:lang w:eastAsia="ru-RU"/>
              </w:rPr>
              <w:t>69 150,2</w:t>
            </w:r>
          </w:p>
        </w:tc>
      </w:tr>
      <w:tr w:rsidR="00E42444" w:rsidRPr="00E42444" w14:paraId="0C893620" w14:textId="77777777" w:rsidTr="00612D72">
        <w:trPr>
          <w:trHeight w:val="20"/>
        </w:trPr>
        <w:tc>
          <w:tcPr>
            <w:tcW w:w="133" w:type="pct"/>
            <w:hideMark/>
          </w:tcPr>
          <w:p w14:paraId="1CAEC079" w14:textId="77777777" w:rsidR="00F56ED7" w:rsidRPr="00E42444" w:rsidRDefault="00E42444" w:rsidP="00E42444">
            <w:pPr>
              <w:pStyle w:val="103"/>
              <w:rPr>
                <w:lang w:eastAsia="ru-RU"/>
              </w:rPr>
            </w:pPr>
            <w:r w:rsidRPr="00E42444">
              <w:rPr>
                <w:lang w:eastAsia="ru-RU"/>
              </w:rPr>
              <w:t>3.6.1.</w:t>
            </w:r>
          </w:p>
        </w:tc>
        <w:tc>
          <w:tcPr>
            <w:tcW w:w="492" w:type="pct"/>
            <w:hideMark/>
          </w:tcPr>
          <w:p w14:paraId="771A998D" w14:textId="77777777" w:rsidR="00F56ED7" w:rsidRPr="00E42444" w:rsidRDefault="00E42444" w:rsidP="00E42444">
            <w:pPr>
              <w:pStyle w:val="103"/>
              <w:rPr>
                <w:lang w:eastAsia="ru-RU"/>
              </w:rPr>
            </w:pPr>
            <w:r w:rsidRPr="00E42444">
              <w:rPr>
                <w:lang w:eastAsia="ru-RU"/>
              </w:rPr>
              <w:t>ФОТ в том числе:</w:t>
            </w:r>
          </w:p>
        </w:tc>
        <w:tc>
          <w:tcPr>
            <w:tcW w:w="163" w:type="pct"/>
            <w:hideMark/>
          </w:tcPr>
          <w:p w14:paraId="5281ADE2"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53F89416" w14:textId="77777777" w:rsidR="00F56ED7" w:rsidRPr="00E42444" w:rsidRDefault="00E42444" w:rsidP="00E42444">
            <w:pPr>
              <w:pStyle w:val="103"/>
              <w:rPr>
                <w:lang w:eastAsia="ru-RU"/>
              </w:rPr>
            </w:pPr>
            <w:r w:rsidRPr="00E42444">
              <w:rPr>
                <w:lang w:eastAsia="ru-RU"/>
              </w:rPr>
              <w:t> </w:t>
            </w:r>
          </w:p>
        </w:tc>
        <w:tc>
          <w:tcPr>
            <w:tcW w:w="201" w:type="pct"/>
            <w:noWrap/>
            <w:hideMark/>
          </w:tcPr>
          <w:p w14:paraId="0255F9CC" w14:textId="77777777" w:rsidR="00F56ED7" w:rsidRPr="00E42444" w:rsidRDefault="00E42444" w:rsidP="00E42444">
            <w:pPr>
              <w:pStyle w:val="103"/>
              <w:rPr>
                <w:lang w:eastAsia="ru-RU"/>
              </w:rPr>
            </w:pPr>
            <w:r w:rsidRPr="00E42444">
              <w:rPr>
                <w:lang w:eastAsia="ru-RU"/>
              </w:rPr>
              <w:t>54 044,6</w:t>
            </w:r>
          </w:p>
        </w:tc>
        <w:tc>
          <w:tcPr>
            <w:tcW w:w="201" w:type="pct"/>
            <w:noWrap/>
            <w:hideMark/>
          </w:tcPr>
          <w:p w14:paraId="375CA681" w14:textId="77777777" w:rsidR="00F56ED7" w:rsidRPr="00E42444" w:rsidRDefault="00E42444" w:rsidP="00E42444">
            <w:pPr>
              <w:pStyle w:val="103"/>
              <w:rPr>
                <w:lang w:eastAsia="ru-RU"/>
              </w:rPr>
            </w:pPr>
            <w:r w:rsidRPr="00E42444">
              <w:rPr>
                <w:lang w:eastAsia="ru-RU"/>
              </w:rPr>
              <w:t>56 222,2</w:t>
            </w:r>
          </w:p>
        </w:tc>
        <w:tc>
          <w:tcPr>
            <w:tcW w:w="201" w:type="pct"/>
            <w:noWrap/>
            <w:hideMark/>
          </w:tcPr>
          <w:p w14:paraId="786C80D3" w14:textId="77777777" w:rsidR="00F56ED7" w:rsidRPr="00E42444" w:rsidRDefault="00E42444" w:rsidP="00E42444">
            <w:pPr>
              <w:pStyle w:val="103"/>
              <w:rPr>
                <w:lang w:eastAsia="ru-RU"/>
              </w:rPr>
            </w:pPr>
            <w:r w:rsidRPr="00E42444">
              <w:rPr>
                <w:lang w:eastAsia="ru-RU"/>
              </w:rPr>
              <w:t>58 212,9</w:t>
            </w:r>
          </w:p>
        </w:tc>
        <w:tc>
          <w:tcPr>
            <w:tcW w:w="200" w:type="pct"/>
            <w:noWrap/>
            <w:hideMark/>
          </w:tcPr>
          <w:p w14:paraId="759706F3" w14:textId="77777777" w:rsidR="00F56ED7" w:rsidRPr="00E42444" w:rsidRDefault="00E42444" w:rsidP="00E42444">
            <w:pPr>
              <w:pStyle w:val="103"/>
              <w:rPr>
                <w:lang w:eastAsia="ru-RU"/>
              </w:rPr>
            </w:pPr>
            <w:r w:rsidRPr="00E42444">
              <w:rPr>
                <w:lang w:eastAsia="ru-RU"/>
              </w:rPr>
              <w:t>37 001,8</w:t>
            </w:r>
          </w:p>
        </w:tc>
        <w:tc>
          <w:tcPr>
            <w:tcW w:w="201" w:type="pct"/>
            <w:noWrap/>
            <w:hideMark/>
          </w:tcPr>
          <w:p w14:paraId="3DF2927C" w14:textId="77777777" w:rsidR="00F56ED7" w:rsidRPr="00E42444" w:rsidRDefault="00E42444" w:rsidP="00E42444">
            <w:pPr>
              <w:pStyle w:val="103"/>
              <w:rPr>
                <w:lang w:eastAsia="ru-RU"/>
              </w:rPr>
            </w:pPr>
            <w:r w:rsidRPr="00E42444">
              <w:rPr>
                <w:lang w:eastAsia="ru-RU"/>
              </w:rPr>
              <w:t>38 146,6</w:t>
            </w:r>
          </w:p>
        </w:tc>
        <w:tc>
          <w:tcPr>
            <w:tcW w:w="201" w:type="pct"/>
            <w:noWrap/>
            <w:hideMark/>
          </w:tcPr>
          <w:p w14:paraId="1DEA82C7" w14:textId="77777777" w:rsidR="00F56ED7" w:rsidRPr="00E42444" w:rsidRDefault="00E42444" w:rsidP="00E42444">
            <w:pPr>
              <w:pStyle w:val="103"/>
              <w:rPr>
                <w:lang w:eastAsia="ru-RU"/>
              </w:rPr>
            </w:pPr>
            <w:r w:rsidRPr="00E42444">
              <w:rPr>
                <w:lang w:eastAsia="ru-RU"/>
              </w:rPr>
              <w:t>39 258,9</w:t>
            </w:r>
          </w:p>
        </w:tc>
        <w:tc>
          <w:tcPr>
            <w:tcW w:w="201" w:type="pct"/>
            <w:noWrap/>
            <w:hideMark/>
          </w:tcPr>
          <w:p w14:paraId="48A7DD11" w14:textId="77777777" w:rsidR="00F56ED7" w:rsidRPr="00E42444" w:rsidRDefault="00E42444" w:rsidP="00E42444">
            <w:pPr>
              <w:pStyle w:val="103"/>
              <w:rPr>
                <w:lang w:eastAsia="ru-RU"/>
              </w:rPr>
            </w:pPr>
            <w:r w:rsidRPr="00E42444">
              <w:rPr>
                <w:lang w:eastAsia="ru-RU"/>
              </w:rPr>
              <w:t>40 339,8</w:t>
            </w:r>
          </w:p>
        </w:tc>
        <w:tc>
          <w:tcPr>
            <w:tcW w:w="200" w:type="pct"/>
            <w:noWrap/>
            <w:hideMark/>
          </w:tcPr>
          <w:p w14:paraId="6AD8A7AB" w14:textId="77777777" w:rsidR="00F56ED7" w:rsidRPr="00E42444" w:rsidRDefault="00E42444" w:rsidP="00E42444">
            <w:pPr>
              <w:pStyle w:val="103"/>
              <w:rPr>
                <w:lang w:eastAsia="ru-RU"/>
              </w:rPr>
            </w:pPr>
            <w:r w:rsidRPr="00E42444">
              <w:rPr>
                <w:lang w:eastAsia="ru-RU"/>
              </w:rPr>
              <w:t>41 398,7</w:t>
            </w:r>
          </w:p>
        </w:tc>
        <w:tc>
          <w:tcPr>
            <w:tcW w:w="201" w:type="pct"/>
            <w:noWrap/>
            <w:hideMark/>
          </w:tcPr>
          <w:p w14:paraId="14A54ACD" w14:textId="77777777" w:rsidR="00F56ED7" w:rsidRPr="00E42444" w:rsidRDefault="00E42444" w:rsidP="00E42444">
            <w:pPr>
              <w:pStyle w:val="103"/>
              <w:rPr>
                <w:lang w:eastAsia="ru-RU"/>
              </w:rPr>
            </w:pPr>
            <w:r w:rsidRPr="00E42444">
              <w:rPr>
                <w:lang w:eastAsia="ru-RU"/>
              </w:rPr>
              <w:t>42 424,0</w:t>
            </w:r>
          </w:p>
        </w:tc>
        <w:tc>
          <w:tcPr>
            <w:tcW w:w="201" w:type="pct"/>
            <w:noWrap/>
            <w:hideMark/>
          </w:tcPr>
          <w:p w14:paraId="243361BB" w14:textId="77777777" w:rsidR="00F56ED7" w:rsidRPr="00E42444" w:rsidRDefault="00E42444" w:rsidP="00E42444">
            <w:pPr>
              <w:pStyle w:val="103"/>
              <w:rPr>
                <w:lang w:eastAsia="ru-RU"/>
              </w:rPr>
            </w:pPr>
            <w:r w:rsidRPr="00E42444">
              <w:rPr>
                <w:lang w:eastAsia="ru-RU"/>
              </w:rPr>
              <w:t>43 389,2</w:t>
            </w:r>
          </w:p>
        </w:tc>
        <w:tc>
          <w:tcPr>
            <w:tcW w:w="201" w:type="pct"/>
            <w:noWrap/>
            <w:hideMark/>
          </w:tcPr>
          <w:p w14:paraId="623912CE" w14:textId="77777777" w:rsidR="00F56ED7" w:rsidRPr="00E42444" w:rsidRDefault="00E42444" w:rsidP="00E42444">
            <w:pPr>
              <w:pStyle w:val="103"/>
              <w:rPr>
                <w:lang w:eastAsia="ru-RU"/>
              </w:rPr>
            </w:pPr>
            <w:r w:rsidRPr="00E42444">
              <w:rPr>
                <w:lang w:eastAsia="ru-RU"/>
              </w:rPr>
              <w:t>44 284,5</w:t>
            </w:r>
          </w:p>
        </w:tc>
        <w:tc>
          <w:tcPr>
            <w:tcW w:w="200" w:type="pct"/>
            <w:noWrap/>
            <w:hideMark/>
          </w:tcPr>
          <w:p w14:paraId="42935ACD" w14:textId="77777777" w:rsidR="00F56ED7" w:rsidRPr="00E42444" w:rsidRDefault="00E42444" w:rsidP="00E42444">
            <w:pPr>
              <w:pStyle w:val="103"/>
              <w:rPr>
                <w:lang w:eastAsia="ru-RU"/>
              </w:rPr>
            </w:pPr>
            <w:r w:rsidRPr="00E42444">
              <w:rPr>
                <w:lang w:eastAsia="ru-RU"/>
              </w:rPr>
              <w:t>45 191,5</w:t>
            </w:r>
          </w:p>
        </w:tc>
        <w:tc>
          <w:tcPr>
            <w:tcW w:w="201" w:type="pct"/>
            <w:noWrap/>
            <w:hideMark/>
          </w:tcPr>
          <w:p w14:paraId="2A0F4EE1" w14:textId="77777777" w:rsidR="00F56ED7" w:rsidRPr="00E42444" w:rsidRDefault="00E42444" w:rsidP="00E42444">
            <w:pPr>
              <w:pStyle w:val="103"/>
              <w:rPr>
                <w:lang w:eastAsia="ru-RU"/>
              </w:rPr>
            </w:pPr>
            <w:r w:rsidRPr="00E42444">
              <w:rPr>
                <w:lang w:eastAsia="ru-RU"/>
              </w:rPr>
              <w:t>46 112,9</w:t>
            </w:r>
          </w:p>
        </w:tc>
        <w:tc>
          <w:tcPr>
            <w:tcW w:w="201" w:type="pct"/>
            <w:noWrap/>
            <w:hideMark/>
          </w:tcPr>
          <w:p w14:paraId="2851D080" w14:textId="77777777" w:rsidR="00F56ED7" w:rsidRPr="00E42444" w:rsidRDefault="00E42444" w:rsidP="00E42444">
            <w:pPr>
              <w:pStyle w:val="103"/>
              <w:rPr>
                <w:lang w:eastAsia="ru-RU"/>
              </w:rPr>
            </w:pPr>
            <w:r w:rsidRPr="00E42444">
              <w:rPr>
                <w:lang w:eastAsia="ru-RU"/>
              </w:rPr>
              <w:t>47 053,1</w:t>
            </w:r>
          </w:p>
        </w:tc>
        <w:tc>
          <w:tcPr>
            <w:tcW w:w="201" w:type="pct"/>
            <w:noWrap/>
            <w:hideMark/>
          </w:tcPr>
          <w:p w14:paraId="65B89245" w14:textId="77777777" w:rsidR="00F56ED7" w:rsidRPr="00E42444" w:rsidRDefault="00E42444" w:rsidP="00E42444">
            <w:pPr>
              <w:pStyle w:val="103"/>
              <w:rPr>
                <w:lang w:eastAsia="ru-RU"/>
              </w:rPr>
            </w:pPr>
            <w:r w:rsidRPr="00E42444">
              <w:rPr>
                <w:lang w:eastAsia="ru-RU"/>
              </w:rPr>
              <w:t>48 012,5</w:t>
            </w:r>
          </w:p>
        </w:tc>
        <w:tc>
          <w:tcPr>
            <w:tcW w:w="200" w:type="pct"/>
            <w:noWrap/>
            <w:hideMark/>
          </w:tcPr>
          <w:p w14:paraId="74D03DC0" w14:textId="77777777" w:rsidR="00F56ED7" w:rsidRPr="00E42444" w:rsidRDefault="00E42444" w:rsidP="00E42444">
            <w:pPr>
              <w:pStyle w:val="103"/>
              <w:rPr>
                <w:lang w:eastAsia="ru-RU"/>
              </w:rPr>
            </w:pPr>
            <w:r w:rsidRPr="00E42444">
              <w:rPr>
                <w:lang w:eastAsia="ru-RU"/>
              </w:rPr>
              <w:t>48 991,4</w:t>
            </w:r>
          </w:p>
        </w:tc>
        <w:tc>
          <w:tcPr>
            <w:tcW w:w="201" w:type="pct"/>
            <w:noWrap/>
            <w:hideMark/>
          </w:tcPr>
          <w:p w14:paraId="73DDE309" w14:textId="77777777" w:rsidR="00F56ED7" w:rsidRPr="00E42444" w:rsidRDefault="00E42444" w:rsidP="00E42444">
            <w:pPr>
              <w:pStyle w:val="103"/>
              <w:rPr>
                <w:lang w:eastAsia="ru-RU"/>
              </w:rPr>
            </w:pPr>
            <w:r w:rsidRPr="00E42444">
              <w:rPr>
                <w:lang w:eastAsia="ru-RU"/>
              </w:rPr>
              <w:t>49 990,3</w:t>
            </w:r>
          </w:p>
        </w:tc>
        <w:tc>
          <w:tcPr>
            <w:tcW w:w="201" w:type="pct"/>
            <w:noWrap/>
            <w:hideMark/>
          </w:tcPr>
          <w:p w14:paraId="225BCCE1" w14:textId="77777777" w:rsidR="00F56ED7" w:rsidRPr="00E42444" w:rsidRDefault="00E42444" w:rsidP="00E42444">
            <w:pPr>
              <w:pStyle w:val="103"/>
              <w:rPr>
                <w:lang w:eastAsia="ru-RU"/>
              </w:rPr>
            </w:pPr>
            <w:r w:rsidRPr="00E42444">
              <w:rPr>
                <w:lang w:eastAsia="ru-RU"/>
              </w:rPr>
              <w:t>51 009,5</w:t>
            </w:r>
          </w:p>
        </w:tc>
        <w:tc>
          <w:tcPr>
            <w:tcW w:w="201" w:type="pct"/>
            <w:noWrap/>
            <w:hideMark/>
          </w:tcPr>
          <w:p w14:paraId="36CF89EA" w14:textId="77777777" w:rsidR="00F56ED7" w:rsidRPr="00E42444" w:rsidRDefault="00E42444" w:rsidP="00E42444">
            <w:pPr>
              <w:pStyle w:val="103"/>
              <w:rPr>
                <w:lang w:eastAsia="ru-RU"/>
              </w:rPr>
            </w:pPr>
            <w:r w:rsidRPr="00E42444">
              <w:rPr>
                <w:lang w:eastAsia="ru-RU"/>
              </w:rPr>
              <w:t>52 049,5</w:t>
            </w:r>
          </w:p>
        </w:tc>
        <w:tc>
          <w:tcPr>
            <w:tcW w:w="201" w:type="pct"/>
            <w:noWrap/>
            <w:hideMark/>
          </w:tcPr>
          <w:p w14:paraId="52EA95FF" w14:textId="77777777" w:rsidR="00F56ED7" w:rsidRPr="00E42444" w:rsidRDefault="00E42444" w:rsidP="00E42444">
            <w:pPr>
              <w:pStyle w:val="103"/>
              <w:rPr>
                <w:lang w:eastAsia="ru-RU"/>
              </w:rPr>
            </w:pPr>
            <w:r w:rsidRPr="00E42444">
              <w:rPr>
                <w:lang w:eastAsia="ru-RU"/>
              </w:rPr>
              <w:t>53 110,8</w:t>
            </w:r>
          </w:p>
        </w:tc>
      </w:tr>
      <w:tr w:rsidR="00E42444" w:rsidRPr="00E42444" w14:paraId="6CE87542" w14:textId="77777777" w:rsidTr="00612D72">
        <w:trPr>
          <w:trHeight w:val="20"/>
        </w:trPr>
        <w:tc>
          <w:tcPr>
            <w:tcW w:w="133" w:type="pct"/>
            <w:hideMark/>
          </w:tcPr>
          <w:p w14:paraId="06EE1EFA" w14:textId="77777777" w:rsidR="00F56ED7" w:rsidRPr="00E42444" w:rsidRDefault="00E42444" w:rsidP="00E42444">
            <w:pPr>
              <w:pStyle w:val="103"/>
              <w:rPr>
                <w:lang w:eastAsia="ru-RU"/>
              </w:rPr>
            </w:pPr>
            <w:r w:rsidRPr="00E42444">
              <w:rPr>
                <w:lang w:eastAsia="ru-RU"/>
              </w:rPr>
              <w:t>3.6.1.1.</w:t>
            </w:r>
          </w:p>
        </w:tc>
        <w:tc>
          <w:tcPr>
            <w:tcW w:w="492" w:type="pct"/>
            <w:hideMark/>
          </w:tcPr>
          <w:p w14:paraId="78271CE2" w14:textId="77777777" w:rsidR="00F56ED7" w:rsidRPr="00E42444" w:rsidRDefault="00E42444" w:rsidP="00E42444">
            <w:pPr>
              <w:pStyle w:val="103"/>
              <w:rPr>
                <w:lang w:eastAsia="ru-RU"/>
              </w:rPr>
            </w:pPr>
            <w:r w:rsidRPr="00E42444">
              <w:rPr>
                <w:lang w:eastAsia="ru-RU"/>
              </w:rPr>
              <w:t>ФОТ - сезонные рабочие</w:t>
            </w:r>
          </w:p>
        </w:tc>
        <w:tc>
          <w:tcPr>
            <w:tcW w:w="163" w:type="pct"/>
            <w:hideMark/>
          </w:tcPr>
          <w:p w14:paraId="0F8BEF8F" w14:textId="77777777" w:rsidR="00F56ED7" w:rsidRPr="00E42444" w:rsidRDefault="00E42444" w:rsidP="00E42444">
            <w:pPr>
              <w:pStyle w:val="103"/>
              <w:rPr>
                <w:lang w:eastAsia="ru-RU"/>
              </w:rPr>
            </w:pPr>
            <w:r w:rsidRPr="00E42444">
              <w:rPr>
                <w:lang w:eastAsia="ru-RU"/>
              </w:rPr>
              <w:t> </w:t>
            </w:r>
          </w:p>
        </w:tc>
        <w:tc>
          <w:tcPr>
            <w:tcW w:w="200" w:type="pct"/>
            <w:hideMark/>
          </w:tcPr>
          <w:p w14:paraId="0671F255" w14:textId="77777777" w:rsidR="00F56ED7" w:rsidRPr="00E42444" w:rsidRDefault="00E42444" w:rsidP="00E42444">
            <w:pPr>
              <w:pStyle w:val="103"/>
              <w:rPr>
                <w:lang w:eastAsia="ru-RU"/>
              </w:rPr>
            </w:pPr>
            <w:r w:rsidRPr="00E42444">
              <w:rPr>
                <w:lang w:eastAsia="ru-RU"/>
              </w:rPr>
              <w:t> </w:t>
            </w:r>
          </w:p>
        </w:tc>
        <w:tc>
          <w:tcPr>
            <w:tcW w:w="201" w:type="pct"/>
            <w:noWrap/>
            <w:hideMark/>
          </w:tcPr>
          <w:p w14:paraId="5C6A4EE4" w14:textId="77777777" w:rsidR="00F56ED7" w:rsidRPr="00E42444" w:rsidRDefault="00E42444" w:rsidP="00E42444">
            <w:pPr>
              <w:pStyle w:val="103"/>
              <w:rPr>
                <w:lang w:eastAsia="ru-RU"/>
              </w:rPr>
            </w:pPr>
            <w:r w:rsidRPr="00E42444">
              <w:rPr>
                <w:lang w:eastAsia="ru-RU"/>
              </w:rPr>
              <w:t>0,0</w:t>
            </w:r>
          </w:p>
        </w:tc>
        <w:tc>
          <w:tcPr>
            <w:tcW w:w="201" w:type="pct"/>
            <w:noWrap/>
            <w:hideMark/>
          </w:tcPr>
          <w:p w14:paraId="75615A84" w14:textId="77777777" w:rsidR="00F56ED7" w:rsidRPr="00E42444" w:rsidRDefault="00E42444" w:rsidP="00E42444">
            <w:pPr>
              <w:pStyle w:val="103"/>
              <w:rPr>
                <w:lang w:eastAsia="ru-RU"/>
              </w:rPr>
            </w:pPr>
            <w:r w:rsidRPr="00E42444">
              <w:rPr>
                <w:lang w:eastAsia="ru-RU"/>
              </w:rPr>
              <w:t>0,0</w:t>
            </w:r>
          </w:p>
        </w:tc>
        <w:tc>
          <w:tcPr>
            <w:tcW w:w="201" w:type="pct"/>
            <w:noWrap/>
            <w:hideMark/>
          </w:tcPr>
          <w:p w14:paraId="32DA640D" w14:textId="77777777" w:rsidR="00F56ED7" w:rsidRPr="00E42444" w:rsidRDefault="00E42444" w:rsidP="00E42444">
            <w:pPr>
              <w:pStyle w:val="103"/>
              <w:rPr>
                <w:lang w:eastAsia="ru-RU"/>
              </w:rPr>
            </w:pPr>
            <w:r w:rsidRPr="00E42444">
              <w:rPr>
                <w:lang w:eastAsia="ru-RU"/>
              </w:rPr>
              <w:t>0,0</w:t>
            </w:r>
          </w:p>
        </w:tc>
        <w:tc>
          <w:tcPr>
            <w:tcW w:w="200" w:type="pct"/>
            <w:noWrap/>
            <w:hideMark/>
          </w:tcPr>
          <w:p w14:paraId="7F3D285A" w14:textId="77777777" w:rsidR="00F56ED7" w:rsidRPr="00E42444" w:rsidRDefault="00E42444" w:rsidP="00E42444">
            <w:pPr>
              <w:pStyle w:val="103"/>
              <w:rPr>
                <w:lang w:eastAsia="ru-RU"/>
              </w:rPr>
            </w:pPr>
            <w:r w:rsidRPr="00E42444">
              <w:rPr>
                <w:lang w:eastAsia="ru-RU"/>
              </w:rPr>
              <w:t>0,0</w:t>
            </w:r>
          </w:p>
        </w:tc>
        <w:tc>
          <w:tcPr>
            <w:tcW w:w="201" w:type="pct"/>
            <w:noWrap/>
            <w:hideMark/>
          </w:tcPr>
          <w:p w14:paraId="6841F888" w14:textId="77777777" w:rsidR="00F56ED7" w:rsidRPr="00E42444" w:rsidRDefault="00E42444" w:rsidP="00E42444">
            <w:pPr>
              <w:pStyle w:val="103"/>
              <w:rPr>
                <w:lang w:eastAsia="ru-RU"/>
              </w:rPr>
            </w:pPr>
            <w:r w:rsidRPr="00E42444">
              <w:rPr>
                <w:lang w:eastAsia="ru-RU"/>
              </w:rPr>
              <w:t>0,0</w:t>
            </w:r>
          </w:p>
        </w:tc>
        <w:tc>
          <w:tcPr>
            <w:tcW w:w="201" w:type="pct"/>
            <w:noWrap/>
            <w:hideMark/>
          </w:tcPr>
          <w:p w14:paraId="45E872B7" w14:textId="77777777" w:rsidR="00F56ED7" w:rsidRPr="00E42444" w:rsidRDefault="00E42444" w:rsidP="00E42444">
            <w:pPr>
              <w:pStyle w:val="103"/>
              <w:rPr>
                <w:lang w:eastAsia="ru-RU"/>
              </w:rPr>
            </w:pPr>
            <w:r w:rsidRPr="00E42444">
              <w:rPr>
                <w:lang w:eastAsia="ru-RU"/>
              </w:rPr>
              <w:t>0,0</w:t>
            </w:r>
          </w:p>
        </w:tc>
        <w:tc>
          <w:tcPr>
            <w:tcW w:w="201" w:type="pct"/>
            <w:noWrap/>
            <w:hideMark/>
          </w:tcPr>
          <w:p w14:paraId="0185B33F" w14:textId="77777777" w:rsidR="00F56ED7" w:rsidRPr="00E42444" w:rsidRDefault="00E42444" w:rsidP="00E42444">
            <w:pPr>
              <w:pStyle w:val="103"/>
              <w:rPr>
                <w:lang w:eastAsia="ru-RU"/>
              </w:rPr>
            </w:pPr>
            <w:r w:rsidRPr="00E42444">
              <w:rPr>
                <w:lang w:eastAsia="ru-RU"/>
              </w:rPr>
              <w:t>0,0</w:t>
            </w:r>
          </w:p>
        </w:tc>
        <w:tc>
          <w:tcPr>
            <w:tcW w:w="200" w:type="pct"/>
            <w:noWrap/>
            <w:hideMark/>
          </w:tcPr>
          <w:p w14:paraId="013A266C" w14:textId="77777777" w:rsidR="00F56ED7" w:rsidRPr="00E42444" w:rsidRDefault="00E42444" w:rsidP="00E42444">
            <w:pPr>
              <w:pStyle w:val="103"/>
              <w:rPr>
                <w:lang w:eastAsia="ru-RU"/>
              </w:rPr>
            </w:pPr>
            <w:r w:rsidRPr="00E42444">
              <w:rPr>
                <w:lang w:eastAsia="ru-RU"/>
              </w:rPr>
              <w:t>0,0</w:t>
            </w:r>
          </w:p>
        </w:tc>
        <w:tc>
          <w:tcPr>
            <w:tcW w:w="201" w:type="pct"/>
            <w:noWrap/>
            <w:hideMark/>
          </w:tcPr>
          <w:p w14:paraId="2EE0A8FF" w14:textId="77777777" w:rsidR="00F56ED7" w:rsidRPr="00E42444" w:rsidRDefault="00E42444" w:rsidP="00E42444">
            <w:pPr>
              <w:pStyle w:val="103"/>
              <w:rPr>
                <w:lang w:eastAsia="ru-RU"/>
              </w:rPr>
            </w:pPr>
            <w:r w:rsidRPr="00E42444">
              <w:rPr>
                <w:lang w:eastAsia="ru-RU"/>
              </w:rPr>
              <w:t>0,0</w:t>
            </w:r>
          </w:p>
        </w:tc>
        <w:tc>
          <w:tcPr>
            <w:tcW w:w="201" w:type="pct"/>
            <w:noWrap/>
            <w:hideMark/>
          </w:tcPr>
          <w:p w14:paraId="7BC0009B" w14:textId="77777777" w:rsidR="00F56ED7" w:rsidRPr="00E42444" w:rsidRDefault="00E42444" w:rsidP="00E42444">
            <w:pPr>
              <w:pStyle w:val="103"/>
              <w:rPr>
                <w:lang w:eastAsia="ru-RU"/>
              </w:rPr>
            </w:pPr>
            <w:r w:rsidRPr="00E42444">
              <w:rPr>
                <w:lang w:eastAsia="ru-RU"/>
              </w:rPr>
              <w:t>0,0</w:t>
            </w:r>
          </w:p>
        </w:tc>
        <w:tc>
          <w:tcPr>
            <w:tcW w:w="201" w:type="pct"/>
            <w:noWrap/>
            <w:hideMark/>
          </w:tcPr>
          <w:p w14:paraId="0FE4342F" w14:textId="77777777" w:rsidR="00F56ED7" w:rsidRPr="00E42444" w:rsidRDefault="00E42444" w:rsidP="00E42444">
            <w:pPr>
              <w:pStyle w:val="103"/>
              <w:rPr>
                <w:lang w:eastAsia="ru-RU"/>
              </w:rPr>
            </w:pPr>
            <w:r w:rsidRPr="00E42444">
              <w:rPr>
                <w:lang w:eastAsia="ru-RU"/>
              </w:rPr>
              <w:t>0,0</w:t>
            </w:r>
          </w:p>
        </w:tc>
        <w:tc>
          <w:tcPr>
            <w:tcW w:w="200" w:type="pct"/>
            <w:noWrap/>
            <w:hideMark/>
          </w:tcPr>
          <w:p w14:paraId="40B2A04D" w14:textId="77777777" w:rsidR="00F56ED7" w:rsidRPr="00E42444" w:rsidRDefault="00E42444" w:rsidP="00E42444">
            <w:pPr>
              <w:pStyle w:val="103"/>
              <w:rPr>
                <w:lang w:eastAsia="ru-RU"/>
              </w:rPr>
            </w:pPr>
            <w:r w:rsidRPr="00E42444">
              <w:rPr>
                <w:lang w:eastAsia="ru-RU"/>
              </w:rPr>
              <w:t>0,0</w:t>
            </w:r>
          </w:p>
        </w:tc>
        <w:tc>
          <w:tcPr>
            <w:tcW w:w="201" w:type="pct"/>
            <w:noWrap/>
            <w:hideMark/>
          </w:tcPr>
          <w:p w14:paraId="1FBC90C7" w14:textId="77777777" w:rsidR="00F56ED7" w:rsidRPr="00E42444" w:rsidRDefault="00E42444" w:rsidP="00E42444">
            <w:pPr>
              <w:pStyle w:val="103"/>
              <w:rPr>
                <w:lang w:eastAsia="ru-RU"/>
              </w:rPr>
            </w:pPr>
            <w:r w:rsidRPr="00E42444">
              <w:rPr>
                <w:lang w:eastAsia="ru-RU"/>
              </w:rPr>
              <w:t>0,0</w:t>
            </w:r>
          </w:p>
        </w:tc>
        <w:tc>
          <w:tcPr>
            <w:tcW w:w="201" w:type="pct"/>
            <w:noWrap/>
            <w:hideMark/>
          </w:tcPr>
          <w:p w14:paraId="200ADDDD" w14:textId="77777777" w:rsidR="00F56ED7" w:rsidRPr="00E42444" w:rsidRDefault="00E42444" w:rsidP="00E42444">
            <w:pPr>
              <w:pStyle w:val="103"/>
              <w:rPr>
                <w:lang w:eastAsia="ru-RU"/>
              </w:rPr>
            </w:pPr>
            <w:r w:rsidRPr="00E42444">
              <w:rPr>
                <w:lang w:eastAsia="ru-RU"/>
              </w:rPr>
              <w:t>0,0</w:t>
            </w:r>
          </w:p>
        </w:tc>
        <w:tc>
          <w:tcPr>
            <w:tcW w:w="201" w:type="pct"/>
            <w:noWrap/>
            <w:hideMark/>
          </w:tcPr>
          <w:p w14:paraId="5BEE2A45" w14:textId="77777777" w:rsidR="00F56ED7" w:rsidRPr="00E42444" w:rsidRDefault="00E42444" w:rsidP="00E42444">
            <w:pPr>
              <w:pStyle w:val="103"/>
              <w:rPr>
                <w:lang w:eastAsia="ru-RU"/>
              </w:rPr>
            </w:pPr>
            <w:r w:rsidRPr="00E42444">
              <w:rPr>
                <w:lang w:eastAsia="ru-RU"/>
              </w:rPr>
              <w:t>0,0</w:t>
            </w:r>
          </w:p>
        </w:tc>
        <w:tc>
          <w:tcPr>
            <w:tcW w:w="200" w:type="pct"/>
            <w:noWrap/>
            <w:hideMark/>
          </w:tcPr>
          <w:p w14:paraId="5AD881BD" w14:textId="77777777" w:rsidR="00F56ED7" w:rsidRPr="00E42444" w:rsidRDefault="00E42444" w:rsidP="00E42444">
            <w:pPr>
              <w:pStyle w:val="103"/>
              <w:rPr>
                <w:lang w:eastAsia="ru-RU"/>
              </w:rPr>
            </w:pPr>
            <w:r w:rsidRPr="00E42444">
              <w:rPr>
                <w:lang w:eastAsia="ru-RU"/>
              </w:rPr>
              <w:t>0,0</w:t>
            </w:r>
          </w:p>
        </w:tc>
        <w:tc>
          <w:tcPr>
            <w:tcW w:w="201" w:type="pct"/>
            <w:noWrap/>
            <w:hideMark/>
          </w:tcPr>
          <w:p w14:paraId="3EF62659" w14:textId="77777777" w:rsidR="00F56ED7" w:rsidRPr="00E42444" w:rsidRDefault="00E42444" w:rsidP="00E42444">
            <w:pPr>
              <w:pStyle w:val="103"/>
              <w:rPr>
                <w:lang w:eastAsia="ru-RU"/>
              </w:rPr>
            </w:pPr>
            <w:r w:rsidRPr="00E42444">
              <w:rPr>
                <w:lang w:eastAsia="ru-RU"/>
              </w:rPr>
              <w:t>0,0</w:t>
            </w:r>
          </w:p>
        </w:tc>
        <w:tc>
          <w:tcPr>
            <w:tcW w:w="201" w:type="pct"/>
            <w:noWrap/>
            <w:hideMark/>
          </w:tcPr>
          <w:p w14:paraId="0429F363" w14:textId="77777777" w:rsidR="00F56ED7" w:rsidRPr="00E42444" w:rsidRDefault="00E42444" w:rsidP="00E42444">
            <w:pPr>
              <w:pStyle w:val="103"/>
              <w:rPr>
                <w:lang w:eastAsia="ru-RU"/>
              </w:rPr>
            </w:pPr>
            <w:r w:rsidRPr="00E42444">
              <w:rPr>
                <w:lang w:eastAsia="ru-RU"/>
              </w:rPr>
              <w:t>0,0</w:t>
            </w:r>
          </w:p>
        </w:tc>
        <w:tc>
          <w:tcPr>
            <w:tcW w:w="201" w:type="pct"/>
            <w:noWrap/>
            <w:hideMark/>
          </w:tcPr>
          <w:p w14:paraId="586AC247" w14:textId="77777777" w:rsidR="00F56ED7" w:rsidRPr="00E42444" w:rsidRDefault="00E42444" w:rsidP="00E42444">
            <w:pPr>
              <w:pStyle w:val="103"/>
              <w:rPr>
                <w:lang w:eastAsia="ru-RU"/>
              </w:rPr>
            </w:pPr>
            <w:r w:rsidRPr="00E42444">
              <w:rPr>
                <w:lang w:eastAsia="ru-RU"/>
              </w:rPr>
              <w:t>0,0</w:t>
            </w:r>
          </w:p>
        </w:tc>
        <w:tc>
          <w:tcPr>
            <w:tcW w:w="201" w:type="pct"/>
            <w:noWrap/>
            <w:hideMark/>
          </w:tcPr>
          <w:p w14:paraId="12AC092B" w14:textId="77777777" w:rsidR="00F56ED7" w:rsidRPr="00E42444" w:rsidRDefault="00E42444" w:rsidP="00E42444">
            <w:pPr>
              <w:pStyle w:val="103"/>
              <w:rPr>
                <w:lang w:eastAsia="ru-RU"/>
              </w:rPr>
            </w:pPr>
            <w:r w:rsidRPr="00E42444">
              <w:rPr>
                <w:lang w:eastAsia="ru-RU"/>
              </w:rPr>
              <w:t>0,0</w:t>
            </w:r>
          </w:p>
        </w:tc>
      </w:tr>
      <w:tr w:rsidR="00E42444" w:rsidRPr="00E42444" w14:paraId="13467447" w14:textId="77777777" w:rsidTr="00612D72">
        <w:trPr>
          <w:trHeight w:val="20"/>
        </w:trPr>
        <w:tc>
          <w:tcPr>
            <w:tcW w:w="133" w:type="pct"/>
            <w:hideMark/>
          </w:tcPr>
          <w:p w14:paraId="2CE75F7C" w14:textId="77777777" w:rsidR="00F56ED7" w:rsidRPr="00E42444" w:rsidRDefault="00E42444" w:rsidP="00E42444">
            <w:pPr>
              <w:pStyle w:val="103"/>
              <w:rPr>
                <w:lang w:eastAsia="ru-RU"/>
              </w:rPr>
            </w:pPr>
            <w:r w:rsidRPr="00E42444">
              <w:rPr>
                <w:lang w:eastAsia="ru-RU"/>
              </w:rPr>
              <w:lastRenderedPageBreak/>
              <w:t> </w:t>
            </w:r>
          </w:p>
        </w:tc>
        <w:tc>
          <w:tcPr>
            <w:tcW w:w="492" w:type="pct"/>
            <w:hideMark/>
          </w:tcPr>
          <w:p w14:paraId="4346F149" w14:textId="77777777" w:rsidR="00F56ED7" w:rsidRPr="00E42444" w:rsidRDefault="00E42444" w:rsidP="00E42444">
            <w:pPr>
              <w:pStyle w:val="103"/>
              <w:rPr>
                <w:lang w:eastAsia="ru-RU"/>
              </w:rPr>
            </w:pPr>
            <w:r w:rsidRPr="00E42444">
              <w:rPr>
                <w:lang w:eastAsia="ru-RU"/>
              </w:rPr>
              <w:t>Рабочие сезонные числ.</w:t>
            </w:r>
          </w:p>
        </w:tc>
        <w:tc>
          <w:tcPr>
            <w:tcW w:w="163" w:type="pct"/>
            <w:hideMark/>
          </w:tcPr>
          <w:p w14:paraId="13A3642D" w14:textId="77777777" w:rsidR="00F56ED7" w:rsidRPr="00E42444" w:rsidRDefault="00E42444" w:rsidP="00E42444">
            <w:pPr>
              <w:pStyle w:val="103"/>
              <w:rPr>
                <w:lang w:eastAsia="ru-RU"/>
              </w:rPr>
            </w:pPr>
            <w:r w:rsidRPr="00E42444">
              <w:rPr>
                <w:lang w:eastAsia="ru-RU"/>
              </w:rPr>
              <w:t>ед.</w:t>
            </w:r>
          </w:p>
        </w:tc>
        <w:tc>
          <w:tcPr>
            <w:tcW w:w="200" w:type="pct"/>
            <w:hideMark/>
          </w:tcPr>
          <w:p w14:paraId="7E46BFFA" w14:textId="77777777" w:rsidR="00F56ED7" w:rsidRPr="00E42444" w:rsidRDefault="00E42444" w:rsidP="00E42444">
            <w:pPr>
              <w:pStyle w:val="103"/>
              <w:rPr>
                <w:lang w:eastAsia="ru-RU"/>
              </w:rPr>
            </w:pPr>
            <w:r w:rsidRPr="00E42444">
              <w:rPr>
                <w:lang w:eastAsia="ru-RU"/>
              </w:rPr>
              <w:t> </w:t>
            </w:r>
          </w:p>
        </w:tc>
        <w:tc>
          <w:tcPr>
            <w:tcW w:w="201" w:type="pct"/>
            <w:noWrap/>
            <w:hideMark/>
          </w:tcPr>
          <w:p w14:paraId="7B3FCB69" w14:textId="77777777" w:rsidR="00F56ED7" w:rsidRPr="00E42444" w:rsidRDefault="00E42444" w:rsidP="00E42444">
            <w:pPr>
              <w:pStyle w:val="103"/>
              <w:rPr>
                <w:lang w:eastAsia="ru-RU"/>
              </w:rPr>
            </w:pPr>
            <w:r w:rsidRPr="00E42444">
              <w:rPr>
                <w:lang w:eastAsia="ru-RU"/>
              </w:rPr>
              <w:t>0,0</w:t>
            </w:r>
          </w:p>
        </w:tc>
        <w:tc>
          <w:tcPr>
            <w:tcW w:w="201" w:type="pct"/>
            <w:noWrap/>
            <w:hideMark/>
          </w:tcPr>
          <w:p w14:paraId="596B6312" w14:textId="77777777" w:rsidR="00F56ED7" w:rsidRPr="00E42444" w:rsidRDefault="00E42444" w:rsidP="00E42444">
            <w:pPr>
              <w:pStyle w:val="103"/>
              <w:rPr>
                <w:lang w:eastAsia="ru-RU"/>
              </w:rPr>
            </w:pPr>
            <w:r w:rsidRPr="00E42444">
              <w:rPr>
                <w:lang w:eastAsia="ru-RU"/>
              </w:rPr>
              <w:t>0,0</w:t>
            </w:r>
          </w:p>
        </w:tc>
        <w:tc>
          <w:tcPr>
            <w:tcW w:w="201" w:type="pct"/>
            <w:noWrap/>
            <w:hideMark/>
          </w:tcPr>
          <w:p w14:paraId="07C480FC" w14:textId="77777777" w:rsidR="00F56ED7" w:rsidRPr="00E42444" w:rsidRDefault="00E42444" w:rsidP="00E42444">
            <w:pPr>
              <w:pStyle w:val="103"/>
              <w:rPr>
                <w:lang w:eastAsia="ru-RU"/>
              </w:rPr>
            </w:pPr>
            <w:r w:rsidRPr="00E42444">
              <w:rPr>
                <w:lang w:eastAsia="ru-RU"/>
              </w:rPr>
              <w:t>0,0</w:t>
            </w:r>
          </w:p>
        </w:tc>
        <w:tc>
          <w:tcPr>
            <w:tcW w:w="200" w:type="pct"/>
            <w:noWrap/>
            <w:hideMark/>
          </w:tcPr>
          <w:p w14:paraId="1894F60D" w14:textId="77777777" w:rsidR="00F56ED7" w:rsidRPr="00E42444" w:rsidRDefault="00E42444" w:rsidP="00E42444">
            <w:pPr>
              <w:pStyle w:val="103"/>
              <w:rPr>
                <w:lang w:eastAsia="ru-RU"/>
              </w:rPr>
            </w:pPr>
            <w:r w:rsidRPr="00E42444">
              <w:rPr>
                <w:lang w:eastAsia="ru-RU"/>
              </w:rPr>
              <w:t>0,0</w:t>
            </w:r>
          </w:p>
        </w:tc>
        <w:tc>
          <w:tcPr>
            <w:tcW w:w="201" w:type="pct"/>
            <w:noWrap/>
            <w:hideMark/>
          </w:tcPr>
          <w:p w14:paraId="25B01489" w14:textId="77777777" w:rsidR="00F56ED7" w:rsidRPr="00E42444" w:rsidRDefault="00E42444" w:rsidP="00E42444">
            <w:pPr>
              <w:pStyle w:val="103"/>
              <w:rPr>
                <w:lang w:eastAsia="ru-RU"/>
              </w:rPr>
            </w:pPr>
            <w:r w:rsidRPr="00E42444">
              <w:rPr>
                <w:lang w:eastAsia="ru-RU"/>
              </w:rPr>
              <w:t>0,0</w:t>
            </w:r>
          </w:p>
        </w:tc>
        <w:tc>
          <w:tcPr>
            <w:tcW w:w="201" w:type="pct"/>
            <w:noWrap/>
            <w:hideMark/>
          </w:tcPr>
          <w:p w14:paraId="6F108E01" w14:textId="77777777" w:rsidR="00F56ED7" w:rsidRPr="00E42444" w:rsidRDefault="00E42444" w:rsidP="00E42444">
            <w:pPr>
              <w:pStyle w:val="103"/>
              <w:rPr>
                <w:lang w:eastAsia="ru-RU"/>
              </w:rPr>
            </w:pPr>
            <w:r w:rsidRPr="00E42444">
              <w:rPr>
                <w:lang w:eastAsia="ru-RU"/>
              </w:rPr>
              <w:t>0,0</w:t>
            </w:r>
          </w:p>
        </w:tc>
        <w:tc>
          <w:tcPr>
            <w:tcW w:w="201" w:type="pct"/>
            <w:noWrap/>
            <w:hideMark/>
          </w:tcPr>
          <w:p w14:paraId="6924AC14" w14:textId="77777777" w:rsidR="00F56ED7" w:rsidRPr="00E42444" w:rsidRDefault="00E42444" w:rsidP="00E42444">
            <w:pPr>
              <w:pStyle w:val="103"/>
              <w:rPr>
                <w:lang w:eastAsia="ru-RU"/>
              </w:rPr>
            </w:pPr>
            <w:r w:rsidRPr="00E42444">
              <w:rPr>
                <w:lang w:eastAsia="ru-RU"/>
              </w:rPr>
              <w:t>0,0</w:t>
            </w:r>
          </w:p>
        </w:tc>
        <w:tc>
          <w:tcPr>
            <w:tcW w:w="200" w:type="pct"/>
            <w:noWrap/>
            <w:hideMark/>
          </w:tcPr>
          <w:p w14:paraId="3EEA74E0" w14:textId="77777777" w:rsidR="00F56ED7" w:rsidRPr="00E42444" w:rsidRDefault="00E42444" w:rsidP="00E42444">
            <w:pPr>
              <w:pStyle w:val="103"/>
              <w:rPr>
                <w:lang w:eastAsia="ru-RU"/>
              </w:rPr>
            </w:pPr>
            <w:r w:rsidRPr="00E42444">
              <w:rPr>
                <w:lang w:eastAsia="ru-RU"/>
              </w:rPr>
              <w:t>0,0</w:t>
            </w:r>
          </w:p>
        </w:tc>
        <w:tc>
          <w:tcPr>
            <w:tcW w:w="201" w:type="pct"/>
            <w:noWrap/>
            <w:hideMark/>
          </w:tcPr>
          <w:p w14:paraId="439287A5" w14:textId="77777777" w:rsidR="00F56ED7" w:rsidRPr="00E42444" w:rsidRDefault="00E42444" w:rsidP="00E42444">
            <w:pPr>
              <w:pStyle w:val="103"/>
              <w:rPr>
                <w:lang w:eastAsia="ru-RU"/>
              </w:rPr>
            </w:pPr>
            <w:r w:rsidRPr="00E42444">
              <w:rPr>
                <w:lang w:eastAsia="ru-RU"/>
              </w:rPr>
              <w:t>0,0</w:t>
            </w:r>
          </w:p>
        </w:tc>
        <w:tc>
          <w:tcPr>
            <w:tcW w:w="201" w:type="pct"/>
            <w:noWrap/>
            <w:hideMark/>
          </w:tcPr>
          <w:p w14:paraId="676AAFB6" w14:textId="77777777" w:rsidR="00F56ED7" w:rsidRPr="00E42444" w:rsidRDefault="00E42444" w:rsidP="00E42444">
            <w:pPr>
              <w:pStyle w:val="103"/>
              <w:rPr>
                <w:lang w:eastAsia="ru-RU"/>
              </w:rPr>
            </w:pPr>
            <w:r w:rsidRPr="00E42444">
              <w:rPr>
                <w:lang w:eastAsia="ru-RU"/>
              </w:rPr>
              <w:t>0,0</w:t>
            </w:r>
          </w:p>
        </w:tc>
        <w:tc>
          <w:tcPr>
            <w:tcW w:w="201" w:type="pct"/>
            <w:noWrap/>
            <w:hideMark/>
          </w:tcPr>
          <w:p w14:paraId="02E3D31B" w14:textId="77777777" w:rsidR="00F56ED7" w:rsidRPr="00E42444" w:rsidRDefault="00E42444" w:rsidP="00E42444">
            <w:pPr>
              <w:pStyle w:val="103"/>
              <w:rPr>
                <w:lang w:eastAsia="ru-RU"/>
              </w:rPr>
            </w:pPr>
            <w:r w:rsidRPr="00E42444">
              <w:rPr>
                <w:lang w:eastAsia="ru-RU"/>
              </w:rPr>
              <w:t>0,0</w:t>
            </w:r>
          </w:p>
        </w:tc>
        <w:tc>
          <w:tcPr>
            <w:tcW w:w="200" w:type="pct"/>
            <w:noWrap/>
            <w:hideMark/>
          </w:tcPr>
          <w:p w14:paraId="79265B31" w14:textId="77777777" w:rsidR="00F56ED7" w:rsidRPr="00E42444" w:rsidRDefault="00E42444" w:rsidP="00E42444">
            <w:pPr>
              <w:pStyle w:val="103"/>
              <w:rPr>
                <w:lang w:eastAsia="ru-RU"/>
              </w:rPr>
            </w:pPr>
            <w:r w:rsidRPr="00E42444">
              <w:rPr>
                <w:lang w:eastAsia="ru-RU"/>
              </w:rPr>
              <w:t>0,0</w:t>
            </w:r>
          </w:p>
        </w:tc>
        <w:tc>
          <w:tcPr>
            <w:tcW w:w="201" w:type="pct"/>
            <w:noWrap/>
            <w:hideMark/>
          </w:tcPr>
          <w:p w14:paraId="4F856355" w14:textId="77777777" w:rsidR="00F56ED7" w:rsidRPr="00E42444" w:rsidRDefault="00E42444" w:rsidP="00E42444">
            <w:pPr>
              <w:pStyle w:val="103"/>
              <w:rPr>
                <w:lang w:eastAsia="ru-RU"/>
              </w:rPr>
            </w:pPr>
            <w:r w:rsidRPr="00E42444">
              <w:rPr>
                <w:lang w:eastAsia="ru-RU"/>
              </w:rPr>
              <w:t>0,0</w:t>
            </w:r>
          </w:p>
        </w:tc>
        <w:tc>
          <w:tcPr>
            <w:tcW w:w="201" w:type="pct"/>
            <w:noWrap/>
            <w:hideMark/>
          </w:tcPr>
          <w:p w14:paraId="4B40A073" w14:textId="77777777" w:rsidR="00F56ED7" w:rsidRPr="00E42444" w:rsidRDefault="00E42444" w:rsidP="00E42444">
            <w:pPr>
              <w:pStyle w:val="103"/>
              <w:rPr>
                <w:lang w:eastAsia="ru-RU"/>
              </w:rPr>
            </w:pPr>
            <w:r w:rsidRPr="00E42444">
              <w:rPr>
                <w:lang w:eastAsia="ru-RU"/>
              </w:rPr>
              <w:t>0,0</w:t>
            </w:r>
          </w:p>
        </w:tc>
        <w:tc>
          <w:tcPr>
            <w:tcW w:w="201" w:type="pct"/>
            <w:noWrap/>
            <w:hideMark/>
          </w:tcPr>
          <w:p w14:paraId="09583D30" w14:textId="77777777" w:rsidR="00F56ED7" w:rsidRPr="00E42444" w:rsidRDefault="00E42444" w:rsidP="00E42444">
            <w:pPr>
              <w:pStyle w:val="103"/>
              <w:rPr>
                <w:lang w:eastAsia="ru-RU"/>
              </w:rPr>
            </w:pPr>
            <w:r w:rsidRPr="00E42444">
              <w:rPr>
                <w:lang w:eastAsia="ru-RU"/>
              </w:rPr>
              <w:t>0,0</w:t>
            </w:r>
          </w:p>
        </w:tc>
        <w:tc>
          <w:tcPr>
            <w:tcW w:w="200" w:type="pct"/>
            <w:noWrap/>
            <w:hideMark/>
          </w:tcPr>
          <w:p w14:paraId="19301303" w14:textId="77777777" w:rsidR="00F56ED7" w:rsidRPr="00E42444" w:rsidRDefault="00E42444" w:rsidP="00E42444">
            <w:pPr>
              <w:pStyle w:val="103"/>
              <w:rPr>
                <w:lang w:eastAsia="ru-RU"/>
              </w:rPr>
            </w:pPr>
            <w:r w:rsidRPr="00E42444">
              <w:rPr>
                <w:lang w:eastAsia="ru-RU"/>
              </w:rPr>
              <w:t>0,0</w:t>
            </w:r>
          </w:p>
        </w:tc>
        <w:tc>
          <w:tcPr>
            <w:tcW w:w="201" w:type="pct"/>
            <w:noWrap/>
            <w:hideMark/>
          </w:tcPr>
          <w:p w14:paraId="645612E2" w14:textId="77777777" w:rsidR="00F56ED7" w:rsidRPr="00E42444" w:rsidRDefault="00E42444" w:rsidP="00E42444">
            <w:pPr>
              <w:pStyle w:val="103"/>
              <w:rPr>
                <w:lang w:eastAsia="ru-RU"/>
              </w:rPr>
            </w:pPr>
            <w:r w:rsidRPr="00E42444">
              <w:rPr>
                <w:lang w:eastAsia="ru-RU"/>
              </w:rPr>
              <w:t>0,0</w:t>
            </w:r>
          </w:p>
        </w:tc>
        <w:tc>
          <w:tcPr>
            <w:tcW w:w="201" w:type="pct"/>
            <w:noWrap/>
            <w:hideMark/>
          </w:tcPr>
          <w:p w14:paraId="551F5C2A" w14:textId="77777777" w:rsidR="00F56ED7" w:rsidRPr="00E42444" w:rsidRDefault="00E42444" w:rsidP="00E42444">
            <w:pPr>
              <w:pStyle w:val="103"/>
              <w:rPr>
                <w:lang w:eastAsia="ru-RU"/>
              </w:rPr>
            </w:pPr>
            <w:r w:rsidRPr="00E42444">
              <w:rPr>
                <w:lang w:eastAsia="ru-RU"/>
              </w:rPr>
              <w:t>0,0</w:t>
            </w:r>
          </w:p>
        </w:tc>
        <w:tc>
          <w:tcPr>
            <w:tcW w:w="201" w:type="pct"/>
            <w:noWrap/>
            <w:hideMark/>
          </w:tcPr>
          <w:p w14:paraId="2F1F9EF6" w14:textId="77777777" w:rsidR="00F56ED7" w:rsidRPr="00E42444" w:rsidRDefault="00E42444" w:rsidP="00E42444">
            <w:pPr>
              <w:pStyle w:val="103"/>
              <w:rPr>
                <w:lang w:eastAsia="ru-RU"/>
              </w:rPr>
            </w:pPr>
            <w:r w:rsidRPr="00E42444">
              <w:rPr>
                <w:lang w:eastAsia="ru-RU"/>
              </w:rPr>
              <w:t>0,0</w:t>
            </w:r>
          </w:p>
        </w:tc>
        <w:tc>
          <w:tcPr>
            <w:tcW w:w="201" w:type="pct"/>
            <w:noWrap/>
            <w:hideMark/>
          </w:tcPr>
          <w:p w14:paraId="6B2205D4" w14:textId="77777777" w:rsidR="00F56ED7" w:rsidRPr="00E42444" w:rsidRDefault="00E42444" w:rsidP="00E42444">
            <w:pPr>
              <w:pStyle w:val="103"/>
              <w:rPr>
                <w:lang w:eastAsia="ru-RU"/>
              </w:rPr>
            </w:pPr>
            <w:r w:rsidRPr="00E42444">
              <w:rPr>
                <w:lang w:eastAsia="ru-RU"/>
              </w:rPr>
              <w:t>0,0</w:t>
            </w:r>
          </w:p>
        </w:tc>
      </w:tr>
      <w:tr w:rsidR="00E42444" w:rsidRPr="00E42444" w14:paraId="0751C3F1" w14:textId="77777777" w:rsidTr="00612D72">
        <w:trPr>
          <w:trHeight w:val="20"/>
        </w:trPr>
        <w:tc>
          <w:tcPr>
            <w:tcW w:w="133" w:type="pct"/>
            <w:hideMark/>
          </w:tcPr>
          <w:p w14:paraId="10E78EC1" w14:textId="77777777" w:rsidR="00F56ED7" w:rsidRPr="00E42444" w:rsidRDefault="00E42444" w:rsidP="00E42444">
            <w:pPr>
              <w:pStyle w:val="103"/>
              <w:rPr>
                <w:lang w:eastAsia="ru-RU"/>
              </w:rPr>
            </w:pPr>
            <w:r w:rsidRPr="00E42444">
              <w:rPr>
                <w:lang w:eastAsia="ru-RU"/>
              </w:rPr>
              <w:t> </w:t>
            </w:r>
          </w:p>
        </w:tc>
        <w:tc>
          <w:tcPr>
            <w:tcW w:w="492" w:type="pct"/>
            <w:hideMark/>
          </w:tcPr>
          <w:p w14:paraId="1E5C361E" w14:textId="77777777" w:rsidR="00F56ED7" w:rsidRPr="00E42444" w:rsidRDefault="00E42444" w:rsidP="00E42444">
            <w:pPr>
              <w:pStyle w:val="103"/>
              <w:rPr>
                <w:lang w:eastAsia="ru-RU"/>
              </w:rPr>
            </w:pPr>
            <w:r w:rsidRPr="00E42444">
              <w:rPr>
                <w:lang w:eastAsia="ru-RU"/>
              </w:rPr>
              <w:t>средняя зп без уч. отчислений</w:t>
            </w:r>
          </w:p>
        </w:tc>
        <w:tc>
          <w:tcPr>
            <w:tcW w:w="163" w:type="pct"/>
            <w:hideMark/>
          </w:tcPr>
          <w:p w14:paraId="5294D29F" w14:textId="77777777" w:rsidR="00F56ED7" w:rsidRPr="00E42444" w:rsidRDefault="00E42444" w:rsidP="00E42444">
            <w:pPr>
              <w:pStyle w:val="103"/>
              <w:rPr>
                <w:lang w:eastAsia="ru-RU"/>
              </w:rPr>
            </w:pPr>
            <w:r w:rsidRPr="00E42444">
              <w:rPr>
                <w:lang w:eastAsia="ru-RU"/>
              </w:rPr>
              <w:t>руб.</w:t>
            </w:r>
          </w:p>
        </w:tc>
        <w:tc>
          <w:tcPr>
            <w:tcW w:w="200" w:type="pct"/>
            <w:hideMark/>
          </w:tcPr>
          <w:p w14:paraId="326100AB" w14:textId="77777777" w:rsidR="00F56ED7" w:rsidRPr="00E42444" w:rsidRDefault="00E42444" w:rsidP="00E42444">
            <w:pPr>
              <w:pStyle w:val="103"/>
              <w:rPr>
                <w:lang w:eastAsia="ru-RU"/>
              </w:rPr>
            </w:pPr>
            <w:r w:rsidRPr="00E42444">
              <w:rPr>
                <w:lang w:eastAsia="ru-RU"/>
              </w:rPr>
              <w:t> </w:t>
            </w:r>
          </w:p>
        </w:tc>
        <w:tc>
          <w:tcPr>
            <w:tcW w:w="201" w:type="pct"/>
            <w:hideMark/>
          </w:tcPr>
          <w:p w14:paraId="4E6370F8" w14:textId="77777777" w:rsidR="00F56ED7" w:rsidRPr="00E42444" w:rsidRDefault="00E42444" w:rsidP="00E42444">
            <w:pPr>
              <w:pStyle w:val="103"/>
              <w:rPr>
                <w:lang w:eastAsia="ru-RU"/>
              </w:rPr>
            </w:pPr>
            <w:r w:rsidRPr="00E42444">
              <w:rPr>
                <w:lang w:eastAsia="ru-RU"/>
              </w:rPr>
              <w:t> </w:t>
            </w:r>
          </w:p>
        </w:tc>
        <w:tc>
          <w:tcPr>
            <w:tcW w:w="201" w:type="pct"/>
            <w:hideMark/>
          </w:tcPr>
          <w:p w14:paraId="57F1B38F" w14:textId="77777777" w:rsidR="00F56ED7" w:rsidRPr="00E42444" w:rsidRDefault="00E42444" w:rsidP="00E42444">
            <w:pPr>
              <w:pStyle w:val="103"/>
              <w:rPr>
                <w:lang w:eastAsia="ru-RU"/>
              </w:rPr>
            </w:pPr>
            <w:r w:rsidRPr="00E42444">
              <w:rPr>
                <w:lang w:eastAsia="ru-RU"/>
              </w:rPr>
              <w:t> </w:t>
            </w:r>
          </w:p>
        </w:tc>
        <w:tc>
          <w:tcPr>
            <w:tcW w:w="201" w:type="pct"/>
            <w:hideMark/>
          </w:tcPr>
          <w:p w14:paraId="6E824A24" w14:textId="77777777" w:rsidR="00F56ED7" w:rsidRPr="00E42444" w:rsidRDefault="00E42444" w:rsidP="00E42444">
            <w:pPr>
              <w:pStyle w:val="103"/>
              <w:rPr>
                <w:lang w:eastAsia="ru-RU"/>
              </w:rPr>
            </w:pPr>
            <w:r w:rsidRPr="00E42444">
              <w:rPr>
                <w:lang w:eastAsia="ru-RU"/>
              </w:rPr>
              <w:t> </w:t>
            </w:r>
          </w:p>
        </w:tc>
        <w:tc>
          <w:tcPr>
            <w:tcW w:w="200" w:type="pct"/>
            <w:hideMark/>
          </w:tcPr>
          <w:p w14:paraId="17633513" w14:textId="77777777" w:rsidR="00F56ED7" w:rsidRPr="00E42444" w:rsidRDefault="00E42444" w:rsidP="00E42444">
            <w:pPr>
              <w:pStyle w:val="103"/>
              <w:rPr>
                <w:lang w:eastAsia="ru-RU"/>
              </w:rPr>
            </w:pPr>
            <w:r w:rsidRPr="00E42444">
              <w:rPr>
                <w:lang w:eastAsia="ru-RU"/>
              </w:rPr>
              <w:t> </w:t>
            </w:r>
          </w:p>
        </w:tc>
        <w:tc>
          <w:tcPr>
            <w:tcW w:w="201" w:type="pct"/>
            <w:hideMark/>
          </w:tcPr>
          <w:p w14:paraId="53F7E641" w14:textId="77777777" w:rsidR="00F56ED7" w:rsidRPr="00E42444" w:rsidRDefault="00E42444" w:rsidP="00E42444">
            <w:pPr>
              <w:pStyle w:val="103"/>
              <w:rPr>
                <w:lang w:eastAsia="ru-RU"/>
              </w:rPr>
            </w:pPr>
            <w:r w:rsidRPr="00E42444">
              <w:rPr>
                <w:lang w:eastAsia="ru-RU"/>
              </w:rPr>
              <w:t> </w:t>
            </w:r>
          </w:p>
        </w:tc>
        <w:tc>
          <w:tcPr>
            <w:tcW w:w="201" w:type="pct"/>
            <w:hideMark/>
          </w:tcPr>
          <w:p w14:paraId="684928F9" w14:textId="77777777" w:rsidR="00F56ED7" w:rsidRPr="00E42444" w:rsidRDefault="00E42444" w:rsidP="00E42444">
            <w:pPr>
              <w:pStyle w:val="103"/>
              <w:rPr>
                <w:lang w:eastAsia="ru-RU"/>
              </w:rPr>
            </w:pPr>
            <w:r w:rsidRPr="00E42444">
              <w:rPr>
                <w:lang w:eastAsia="ru-RU"/>
              </w:rPr>
              <w:t> </w:t>
            </w:r>
          </w:p>
        </w:tc>
        <w:tc>
          <w:tcPr>
            <w:tcW w:w="201" w:type="pct"/>
            <w:hideMark/>
          </w:tcPr>
          <w:p w14:paraId="59B5BEBC" w14:textId="77777777" w:rsidR="00F56ED7" w:rsidRPr="00E42444" w:rsidRDefault="00E42444" w:rsidP="00E42444">
            <w:pPr>
              <w:pStyle w:val="103"/>
              <w:rPr>
                <w:lang w:eastAsia="ru-RU"/>
              </w:rPr>
            </w:pPr>
            <w:r w:rsidRPr="00E42444">
              <w:rPr>
                <w:lang w:eastAsia="ru-RU"/>
              </w:rPr>
              <w:t> </w:t>
            </w:r>
          </w:p>
        </w:tc>
        <w:tc>
          <w:tcPr>
            <w:tcW w:w="200" w:type="pct"/>
            <w:hideMark/>
          </w:tcPr>
          <w:p w14:paraId="2C6309D1" w14:textId="77777777" w:rsidR="00F56ED7" w:rsidRPr="00E42444" w:rsidRDefault="00E42444" w:rsidP="00E42444">
            <w:pPr>
              <w:pStyle w:val="103"/>
              <w:rPr>
                <w:lang w:eastAsia="ru-RU"/>
              </w:rPr>
            </w:pPr>
            <w:r w:rsidRPr="00E42444">
              <w:rPr>
                <w:lang w:eastAsia="ru-RU"/>
              </w:rPr>
              <w:t> </w:t>
            </w:r>
          </w:p>
        </w:tc>
        <w:tc>
          <w:tcPr>
            <w:tcW w:w="201" w:type="pct"/>
            <w:hideMark/>
          </w:tcPr>
          <w:p w14:paraId="6E7C5065" w14:textId="77777777" w:rsidR="00F56ED7" w:rsidRPr="00E42444" w:rsidRDefault="00E42444" w:rsidP="00E42444">
            <w:pPr>
              <w:pStyle w:val="103"/>
              <w:rPr>
                <w:lang w:eastAsia="ru-RU"/>
              </w:rPr>
            </w:pPr>
            <w:r w:rsidRPr="00E42444">
              <w:rPr>
                <w:lang w:eastAsia="ru-RU"/>
              </w:rPr>
              <w:t> </w:t>
            </w:r>
          </w:p>
        </w:tc>
        <w:tc>
          <w:tcPr>
            <w:tcW w:w="201" w:type="pct"/>
            <w:hideMark/>
          </w:tcPr>
          <w:p w14:paraId="322518BF" w14:textId="77777777" w:rsidR="00F56ED7" w:rsidRPr="00E42444" w:rsidRDefault="00E42444" w:rsidP="00E42444">
            <w:pPr>
              <w:pStyle w:val="103"/>
              <w:rPr>
                <w:lang w:eastAsia="ru-RU"/>
              </w:rPr>
            </w:pPr>
            <w:r w:rsidRPr="00E42444">
              <w:rPr>
                <w:lang w:eastAsia="ru-RU"/>
              </w:rPr>
              <w:t> </w:t>
            </w:r>
          </w:p>
        </w:tc>
        <w:tc>
          <w:tcPr>
            <w:tcW w:w="201" w:type="pct"/>
            <w:hideMark/>
          </w:tcPr>
          <w:p w14:paraId="54331A26" w14:textId="77777777" w:rsidR="00F56ED7" w:rsidRPr="00E42444" w:rsidRDefault="00E42444" w:rsidP="00E42444">
            <w:pPr>
              <w:pStyle w:val="103"/>
              <w:rPr>
                <w:lang w:eastAsia="ru-RU"/>
              </w:rPr>
            </w:pPr>
            <w:r w:rsidRPr="00E42444">
              <w:rPr>
                <w:lang w:eastAsia="ru-RU"/>
              </w:rPr>
              <w:t> </w:t>
            </w:r>
          </w:p>
        </w:tc>
        <w:tc>
          <w:tcPr>
            <w:tcW w:w="200" w:type="pct"/>
            <w:hideMark/>
          </w:tcPr>
          <w:p w14:paraId="477EF793" w14:textId="77777777" w:rsidR="00F56ED7" w:rsidRPr="00E42444" w:rsidRDefault="00E42444" w:rsidP="00E42444">
            <w:pPr>
              <w:pStyle w:val="103"/>
              <w:rPr>
                <w:lang w:eastAsia="ru-RU"/>
              </w:rPr>
            </w:pPr>
            <w:r w:rsidRPr="00E42444">
              <w:rPr>
                <w:lang w:eastAsia="ru-RU"/>
              </w:rPr>
              <w:t> </w:t>
            </w:r>
          </w:p>
        </w:tc>
        <w:tc>
          <w:tcPr>
            <w:tcW w:w="201" w:type="pct"/>
            <w:hideMark/>
          </w:tcPr>
          <w:p w14:paraId="6CEC9F16" w14:textId="77777777" w:rsidR="00F56ED7" w:rsidRPr="00E42444" w:rsidRDefault="00E42444" w:rsidP="00E42444">
            <w:pPr>
              <w:pStyle w:val="103"/>
              <w:rPr>
                <w:lang w:eastAsia="ru-RU"/>
              </w:rPr>
            </w:pPr>
            <w:r w:rsidRPr="00E42444">
              <w:rPr>
                <w:lang w:eastAsia="ru-RU"/>
              </w:rPr>
              <w:t> </w:t>
            </w:r>
          </w:p>
        </w:tc>
        <w:tc>
          <w:tcPr>
            <w:tcW w:w="201" w:type="pct"/>
            <w:hideMark/>
          </w:tcPr>
          <w:p w14:paraId="4CA00348" w14:textId="77777777" w:rsidR="00F56ED7" w:rsidRPr="00E42444" w:rsidRDefault="00E42444" w:rsidP="00E42444">
            <w:pPr>
              <w:pStyle w:val="103"/>
              <w:rPr>
                <w:lang w:eastAsia="ru-RU"/>
              </w:rPr>
            </w:pPr>
            <w:r w:rsidRPr="00E42444">
              <w:rPr>
                <w:lang w:eastAsia="ru-RU"/>
              </w:rPr>
              <w:t> </w:t>
            </w:r>
          </w:p>
        </w:tc>
        <w:tc>
          <w:tcPr>
            <w:tcW w:w="201" w:type="pct"/>
            <w:hideMark/>
          </w:tcPr>
          <w:p w14:paraId="31AAB766" w14:textId="77777777" w:rsidR="00F56ED7" w:rsidRPr="00E42444" w:rsidRDefault="00E42444" w:rsidP="00E42444">
            <w:pPr>
              <w:pStyle w:val="103"/>
              <w:rPr>
                <w:lang w:eastAsia="ru-RU"/>
              </w:rPr>
            </w:pPr>
            <w:r w:rsidRPr="00E42444">
              <w:rPr>
                <w:lang w:eastAsia="ru-RU"/>
              </w:rPr>
              <w:t> </w:t>
            </w:r>
          </w:p>
        </w:tc>
        <w:tc>
          <w:tcPr>
            <w:tcW w:w="200" w:type="pct"/>
            <w:hideMark/>
          </w:tcPr>
          <w:p w14:paraId="7D4AA083" w14:textId="77777777" w:rsidR="00F56ED7" w:rsidRPr="00E42444" w:rsidRDefault="00E42444" w:rsidP="00E42444">
            <w:pPr>
              <w:pStyle w:val="103"/>
              <w:rPr>
                <w:lang w:eastAsia="ru-RU"/>
              </w:rPr>
            </w:pPr>
            <w:r w:rsidRPr="00E42444">
              <w:rPr>
                <w:lang w:eastAsia="ru-RU"/>
              </w:rPr>
              <w:t> </w:t>
            </w:r>
          </w:p>
        </w:tc>
        <w:tc>
          <w:tcPr>
            <w:tcW w:w="201" w:type="pct"/>
            <w:hideMark/>
          </w:tcPr>
          <w:p w14:paraId="32FCC757" w14:textId="77777777" w:rsidR="00F56ED7" w:rsidRPr="00E42444" w:rsidRDefault="00E42444" w:rsidP="00E42444">
            <w:pPr>
              <w:pStyle w:val="103"/>
              <w:rPr>
                <w:lang w:eastAsia="ru-RU"/>
              </w:rPr>
            </w:pPr>
            <w:r w:rsidRPr="00E42444">
              <w:rPr>
                <w:lang w:eastAsia="ru-RU"/>
              </w:rPr>
              <w:t> </w:t>
            </w:r>
          </w:p>
        </w:tc>
        <w:tc>
          <w:tcPr>
            <w:tcW w:w="201" w:type="pct"/>
            <w:hideMark/>
          </w:tcPr>
          <w:p w14:paraId="267810ED" w14:textId="77777777" w:rsidR="00F56ED7" w:rsidRPr="00E42444" w:rsidRDefault="00E42444" w:rsidP="00E42444">
            <w:pPr>
              <w:pStyle w:val="103"/>
              <w:rPr>
                <w:lang w:eastAsia="ru-RU"/>
              </w:rPr>
            </w:pPr>
            <w:r w:rsidRPr="00E42444">
              <w:rPr>
                <w:lang w:eastAsia="ru-RU"/>
              </w:rPr>
              <w:t> </w:t>
            </w:r>
          </w:p>
        </w:tc>
        <w:tc>
          <w:tcPr>
            <w:tcW w:w="201" w:type="pct"/>
            <w:hideMark/>
          </w:tcPr>
          <w:p w14:paraId="672E100A" w14:textId="77777777" w:rsidR="00F56ED7" w:rsidRPr="00E42444" w:rsidRDefault="00E42444" w:rsidP="00E42444">
            <w:pPr>
              <w:pStyle w:val="103"/>
              <w:rPr>
                <w:lang w:eastAsia="ru-RU"/>
              </w:rPr>
            </w:pPr>
            <w:r w:rsidRPr="00E42444">
              <w:rPr>
                <w:lang w:eastAsia="ru-RU"/>
              </w:rPr>
              <w:t> </w:t>
            </w:r>
          </w:p>
        </w:tc>
        <w:tc>
          <w:tcPr>
            <w:tcW w:w="201" w:type="pct"/>
            <w:hideMark/>
          </w:tcPr>
          <w:p w14:paraId="6D2A3575" w14:textId="77777777" w:rsidR="00F56ED7" w:rsidRPr="00E42444" w:rsidRDefault="00E42444" w:rsidP="00E42444">
            <w:pPr>
              <w:pStyle w:val="103"/>
              <w:rPr>
                <w:lang w:eastAsia="ru-RU"/>
              </w:rPr>
            </w:pPr>
            <w:r w:rsidRPr="00E42444">
              <w:rPr>
                <w:lang w:eastAsia="ru-RU"/>
              </w:rPr>
              <w:t> </w:t>
            </w:r>
          </w:p>
        </w:tc>
      </w:tr>
      <w:tr w:rsidR="00E42444" w:rsidRPr="00E42444" w14:paraId="2B7F1245" w14:textId="77777777" w:rsidTr="00612D72">
        <w:trPr>
          <w:trHeight w:val="20"/>
        </w:trPr>
        <w:tc>
          <w:tcPr>
            <w:tcW w:w="133" w:type="pct"/>
            <w:hideMark/>
          </w:tcPr>
          <w:p w14:paraId="66D6A088" w14:textId="77777777" w:rsidR="00F56ED7" w:rsidRPr="00E42444" w:rsidRDefault="00E42444" w:rsidP="00E42444">
            <w:pPr>
              <w:pStyle w:val="103"/>
              <w:rPr>
                <w:lang w:eastAsia="ru-RU"/>
              </w:rPr>
            </w:pPr>
            <w:r w:rsidRPr="00E42444">
              <w:rPr>
                <w:lang w:eastAsia="ru-RU"/>
              </w:rPr>
              <w:t> </w:t>
            </w:r>
          </w:p>
        </w:tc>
        <w:tc>
          <w:tcPr>
            <w:tcW w:w="492" w:type="pct"/>
            <w:hideMark/>
          </w:tcPr>
          <w:p w14:paraId="52D97326" w14:textId="77777777" w:rsidR="00F56ED7" w:rsidRPr="00E42444" w:rsidRDefault="00E42444" w:rsidP="00E42444">
            <w:pPr>
              <w:pStyle w:val="103"/>
              <w:rPr>
                <w:lang w:eastAsia="ru-RU"/>
              </w:rPr>
            </w:pPr>
            <w:r w:rsidRPr="00E42444">
              <w:rPr>
                <w:lang w:eastAsia="ru-RU"/>
              </w:rPr>
              <w:t> </w:t>
            </w:r>
          </w:p>
        </w:tc>
        <w:tc>
          <w:tcPr>
            <w:tcW w:w="163" w:type="pct"/>
            <w:hideMark/>
          </w:tcPr>
          <w:p w14:paraId="7B23484D" w14:textId="77777777" w:rsidR="00F56ED7" w:rsidRPr="00E42444" w:rsidRDefault="00E42444" w:rsidP="00E42444">
            <w:pPr>
              <w:pStyle w:val="103"/>
              <w:rPr>
                <w:lang w:eastAsia="ru-RU"/>
              </w:rPr>
            </w:pPr>
            <w:r w:rsidRPr="00E42444">
              <w:rPr>
                <w:lang w:eastAsia="ru-RU"/>
              </w:rPr>
              <w:t> </w:t>
            </w:r>
          </w:p>
        </w:tc>
        <w:tc>
          <w:tcPr>
            <w:tcW w:w="200" w:type="pct"/>
            <w:hideMark/>
          </w:tcPr>
          <w:p w14:paraId="1399A777" w14:textId="77777777" w:rsidR="00F56ED7" w:rsidRPr="00E42444" w:rsidRDefault="00E42444" w:rsidP="00E42444">
            <w:pPr>
              <w:pStyle w:val="103"/>
              <w:rPr>
                <w:lang w:eastAsia="ru-RU"/>
              </w:rPr>
            </w:pPr>
            <w:r w:rsidRPr="00E42444">
              <w:rPr>
                <w:lang w:eastAsia="ru-RU"/>
              </w:rPr>
              <w:t> </w:t>
            </w:r>
          </w:p>
        </w:tc>
        <w:tc>
          <w:tcPr>
            <w:tcW w:w="201" w:type="pct"/>
            <w:hideMark/>
          </w:tcPr>
          <w:p w14:paraId="08BA2C84" w14:textId="77777777" w:rsidR="00F56ED7" w:rsidRPr="00E42444" w:rsidRDefault="00E42444" w:rsidP="00E42444">
            <w:pPr>
              <w:pStyle w:val="103"/>
              <w:rPr>
                <w:lang w:eastAsia="ru-RU"/>
              </w:rPr>
            </w:pPr>
            <w:r w:rsidRPr="00E42444">
              <w:rPr>
                <w:lang w:eastAsia="ru-RU"/>
              </w:rPr>
              <w:t> </w:t>
            </w:r>
          </w:p>
        </w:tc>
        <w:tc>
          <w:tcPr>
            <w:tcW w:w="201" w:type="pct"/>
            <w:hideMark/>
          </w:tcPr>
          <w:p w14:paraId="694A84D7" w14:textId="77777777" w:rsidR="00F56ED7" w:rsidRPr="00E42444" w:rsidRDefault="00E42444" w:rsidP="00E42444">
            <w:pPr>
              <w:pStyle w:val="103"/>
              <w:rPr>
                <w:lang w:eastAsia="ru-RU"/>
              </w:rPr>
            </w:pPr>
            <w:r w:rsidRPr="00E42444">
              <w:rPr>
                <w:lang w:eastAsia="ru-RU"/>
              </w:rPr>
              <w:t> </w:t>
            </w:r>
          </w:p>
        </w:tc>
        <w:tc>
          <w:tcPr>
            <w:tcW w:w="201" w:type="pct"/>
            <w:hideMark/>
          </w:tcPr>
          <w:p w14:paraId="6AD7117B" w14:textId="77777777" w:rsidR="00F56ED7" w:rsidRPr="00E42444" w:rsidRDefault="00E42444" w:rsidP="00E42444">
            <w:pPr>
              <w:pStyle w:val="103"/>
              <w:rPr>
                <w:lang w:eastAsia="ru-RU"/>
              </w:rPr>
            </w:pPr>
            <w:r w:rsidRPr="00E42444">
              <w:rPr>
                <w:lang w:eastAsia="ru-RU"/>
              </w:rPr>
              <w:t> </w:t>
            </w:r>
          </w:p>
        </w:tc>
        <w:tc>
          <w:tcPr>
            <w:tcW w:w="200" w:type="pct"/>
            <w:hideMark/>
          </w:tcPr>
          <w:p w14:paraId="57C692AB" w14:textId="77777777" w:rsidR="00F56ED7" w:rsidRPr="00E42444" w:rsidRDefault="00E42444" w:rsidP="00E42444">
            <w:pPr>
              <w:pStyle w:val="103"/>
              <w:rPr>
                <w:lang w:eastAsia="ru-RU"/>
              </w:rPr>
            </w:pPr>
            <w:r w:rsidRPr="00E42444">
              <w:rPr>
                <w:lang w:eastAsia="ru-RU"/>
              </w:rPr>
              <w:t> </w:t>
            </w:r>
          </w:p>
        </w:tc>
        <w:tc>
          <w:tcPr>
            <w:tcW w:w="201" w:type="pct"/>
            <w:hideMark/>
          </w:tcPr>
          <w:p w14:paraId="77F5950A" w14:textId="77777777" w:rsidR="00F56ED7" w:rsidRPr="00E42444" w:rsidRDefault="00E42444" w:rsidP="00E42444">
            <w:pPr>
              <w:pStyle w:val="103"/>
              <w:rPr>
                <w:lang w:eastAsia="ru-RU"/>
              </w:rPr>
            </w:pPr>
            <w:r w:rsidRPr="00E42444">
              <w:rPr>
                <w:lang w:eastAsia="ru-RU"/>
              </w:rPr>
              <w:t> </w:t>
            </w:r>
          </w:p>
        </w:tc>
        <w:tc>
          <w:tcPr>
            <w:tcW w:w="201" w:type="pct"/>
            <w:hideMark/>
          </w:tcPr>
          <w:p w14:paraId="2363A88E" w14:textId="77777777" w:rsidR="00F56ED7" w:rsidRPr="00E42444" w:rsidRDefault="00E42444" w:rsidP="00E42444">
            <w:pPr>
              <w:pStyle w:val="103"/>
              <w:rPr>
                <w:lang w:eastAsia="ru-RU"/>
              </w:rPr>
            </w:pPr>
            <w:r w:rsidRPr="00E42444">
              <w:rPr>
                <w:lang w:eastAsia="ru-RU"/>
              </w:rPr>
              <w:t> </w:t>
            </w:r>
          </w:p>
        </w:tc>
        <w:tc>
          <w:tcPr>
            <w:tcW w:w="201" w:type="pct"/>
            <w:hideMark/>
          </w:tcPr>
          <w:p w14:paraId="4146163E" w14:textId="77777777" w:rsidR="00F56ED7" w:rsidRPr="00E42444" w:rsidRDefault="00E42444" w:rsidP="00E42444">
            <w:pPr>
              <w:pStyle w:val="103"/>
              <w:rPr>
                <w:lang w:eastAsia="ru-RU"/>
              </w:rPr>
            </w:pPr>
            <w:r w:rsidRPr="00E42444">
              <w:rPr>
                <w:lang w:eastAsia="ru-RU"/>
              </w:rPr>
              <w:t> </w:t>
            </w:r>
          </w:p>
        </w:tc>
        <w:tc>
          <w:tcPr>
            <w:tcW w:w="200" w:type="pct"/>
            <w:hideMark/>
          </w:tcPr>
          <w:p w14:paraId="38D02D61" w14:textId="77777777" w:rsidR="00F56ED7" w:rsidRPr="00E42444" w:rsidRDefault="00E42444" w:rsidP="00E42444">
            <w:pPr>
              <w:pStyle w:val="103"/>
              <w:rPr>
                <w:lang w:eastAsia="ru-RU"/>
              </w:rPr>
            </w:pPr>
            <w:r w:rsidRPr="00E42444">
              <w:rPr>
                <w:lang w:eastAsia="ru-RU"/>
              </w:rPr>
              <w:t> </w:t>
            </w:r>
          </w:p>
        </w:tc>
        <w:tc>
          <w:tcPr>
            <w:tcW w:w="201" w:type="pct"/>
            <w:hideMark/>
          </w:tcPr>
          <w:p w14:paraId="2569A873" w14:textId="77777777" w:rsidR="00F56ED7" w:rsidRPr="00E42444" w:rsidRDefault="00E42444" w:rsidP="00E42444">
            <w:pPr>
              <w:pStyle w:val="103"/>
              <w:rPr>
                <w:lang w:eastAsia="ru-RU"/>
              </w:rPr>
            </w:pPr>
            <w:r w:rsidRPr="00E42444">
              <w:rPr>
                <w:lang w:eastAsia="ru-RU"/>
              </w:rPr>
              <w:t> </w:t>
            </w:r>
          </w:p>
        </w:tc>
        <w:tc>
          <w:tcPr>
            <w:tcW w:w="201" w:type="pct"/>
            <w:hideMark/>
          </w:tcPr>
          <w:p w14:paraId="616FFED2" w14:textId="77777777" w:rsidR="00F56ED7" w:rsidRPr="00E42444" w:rsidRDefault="00E42444" w:rsidP="00E42444">
            <w:pPr>
              <w:pStyle w:val="103"/>
              <w:rPr>
                <w:lang w:eastAsia="ru-RU"/>
              </w:rPr>
            </w:pPr>
            <w:r w:rsidRPr="00E42444">
              <w:rPr>
                <w:lang w:eastAsia="ru-RU"/>
              </w:rPr>
              <w:t> </w:t>
            </w:r>
          </w:p>
        </w:tc>
        <w:tc>
          <w:tcPr>
            <w:tcW w:w="201" w:type="pct"/>
            <w:hideMark/>
          </w:tcPr>
          <w:p w14:paraId="208F9D3A" w14:textId="77777777" w:rsidR="00F56ED7" w:rsidRPr="00E42444" w:rsidRDefault="00E42444" w:rsidP="00E42444">
            <w:pPr>
              <w:pStyle w:val="103"/>
              <w:rPr>
                <w:lang w:eastAsia="ru-RU"/>
              </w:rPr>
            </w:pPr>
            <w:r w:rsidRPr="00E42444">
              <w:rPr>
                <w:lang w:eastAsia="ru-RU"/>
              </w:rPr>
              <w:t> </w:t>
            </w:r>
          </w:p>
        </w:tc>
        <w:tc>
          <w:tcPr>
            <w:tcW w:w="200" w:type="pct"/>
            <w:hideMark/>
          </w:tcPr>
          <w:p w14:paraId="408F72DE" w14:textId="77777777" w:rsidR="00F56ED7" w:rsidRPr="00E42444" w:rsidRDefault="00E42444" w:rsidP="00E42444">
            <w:pPr>
              <w:pStyle w:val="103"/>
              <w:rPr>
                <w:lang w:eastAsia="ru-RU"/>
              </w:rPr>
            </w:pPr>
            <w:r w:rsidRPr="00E42444">
              <w:rPr>
                <w:lang w:eastAsia="ru-RU"/>
              </w:rPr>
              <w:t> </w:t>
            </w:r>
          </w:p>
        </w:tc>
        <w:tc>
          <w:tcPr>
            <w:tcW w:w="201" w:type="pct"/>
            <w:hideMark/>
          </w:tcPr>
          <w:p w14:paraId="5A367C59" w14:textId="77777777" w:rsidR="00F56ED7" w:rsidRPr="00E42444" w:rsidRDefault="00E42444" w:rsidP="00E42444">
            <w:pPr>
              <w:pStyle w:val="103"/>
              <w:rPr>
                <w:lang w:eastAsia="ru-RU"/>
              </w:rPr>
            </w:pPr>
            <w:r w:rsidRPr="00E42444">
              <w:rPr>
                <w:lang w:eastAsia="ru-RU"/>
              </w:rPr>
              <w:t> </w:t>
            </w:r>
          </w:p>
        </w:tc>
        <w:tc>
          <w:tcPr>
            <w:tcW w:w="201" w:type="pct"/>
            <w:hideMark/>
          </w:tcPr>
          <w:p w14:paraId="774D4A08" w14:textId="77777777" w:rsidR="00F56ED7" w:rsidRPr="00E42444" w:rsidRDefault="00E42444" w:rsidP="00E42444">
            <w:pPr>
              <w:pStyle w:val="103"/>
              <w:rPr>
                <w:lang w:eastAsia="ru-RU"/>
              </w:rPr>
            </w:pPr>
            <w:r w:rsidRPr="00E42444">
              <w:rPr>
                <w:lang w:eastAsia="ru-RU"/>
              </w:rPr>
              <w:t> </w:t>
            </w:r>
          </w:p>
        </w:tc>
        <w:tc>
          <w:tcPr>
            <w:tcW w:w="201" w:type="pct"/>
            <w:hideMark/>
          </w:tcPr>
          <w:p w14:paraId="6B1DFDBB" w14:textId="77777777" w:rsidR="00F56ED7" w:rsidRPr="00E42444" w:rsidRDefault="00E42444" w:rsidP="00E42444">
            <w:pPr>
              <w:pStyle w:val="103"/>
              <w:rPr>
                <w:lang w:eastAsia="ru-RU"/>
              </w:rPr>
            </w:pPr>
            <w:r w:rsidRPr="00E42444">
              <w:rPr>
                <w:lang w:eastAsia="ru-RU"/>
              </w:rPr>
              <w:t> </w:t>
            </w:r>
          </w:p>
        </w:tc>
        <w:tc>
          <w:tcPr>
            <w:tcW w:w="200" w:type="pct"/>
            <w:hideMark/>
          </w:tcPr>
          <w:p w14:paraId="789BCD44" w14:textId="77777777" w:rsidR="00F56ED7" w:rsidRPr="00E42444" w:rsidRDefault="00E42444" w:rsidP="00E42444">
            <w:pPr>
              <w:pStyle w:val="103"/>
              <w:rPr>
                <w:lang w:eastAsia="ru-RU"/>
              </w:rPr>
            </w:pPr>
            <w:r w:rsidRPr="00E42444">
              <w:rPr>
                <w:lang w:eastAsia="ru-RU"/>
              </w:rPr>
              <w:t> </w:t>
            </w:r>
          </w:p>
        </w:tc>
        <w:tc>
          <w:tcPr>
            <w:tcW w:w="201" w:type="pct"/>
            <w:hideMark/>
          </w:tcPr>
          <w:p w14:paraId="0C1E9DEC" w14:textId="77777777" w:rsidR="00F56ED7" w:rsidRPr="00E42444" w:rsidRDefault="00E42444" w:rsidP="00E42444">
            <w:pPr>
              <w:pStyle w:val="103"/>
              <w:rPr>
                <w:lang w:eastAsia="ru-RU"/>
              </w:rPr>
            </w:pPr>
            <w:r w:rsidRPr="00E42444">
              <w:rPr>
                <w:lang w:eastAsia="ru-RU"/>
              </w:rPr>
              <w:t> </w:t>
            </w:r>
          </w:p>
        </w:tc>
        <w:tc>
          <w:tcPr>
            <w:tcW w:w="201" w:type="pct"/>
            <w:hideMark/>
          </w:tcPr>
          <w:p w14:paraId="0D9D0FB9" w14:textId="77777777" w:rsidR="00F56ED7" w:rsidRPr="00E42444" w:rsidRDefault="00E42444" w:rsidP="00E42444">
            <w:pPr>
              <w:pStyle w:val="103"/>
              <w:rPr>
                <w:lang w:eastAsia="ru-RU"/>
              </w:rPr>
            </w:pPr>
            <w:r w:rsidRPr="00E42444">
              <w:rPr>
                <w:lang w:eastAsia="ru-RU"/>
              </w:rPr>
              <w:t> </w:t>
            </w:r>
          </w:p>
        </w:tc>
        <w:tc>
          <w:tcPr>
            <w:tcW w:w="201" w:type="pct"/>
            <w:hideMark/>
          </w:tcPr>
          <w:p w14:paraId="5D70ED65" w14:textId="77777777" w:rsidR="00F56ED7" w:rsidRPr="00E42444" w:rsidRDefault="00E42444" w:rsidP="00E42444">
            <w:pPr>
              <w:pStyle w:val="103"/>
              <w:rPr>
                <w:lang w:eastAsia="ru-RU"/>
              </w:rPr>
            </w:pPr>
            <w:r w:rsidRPr="00E42444">
              <w:rPr>
                <w:lang w:eastAsia="ru-RU"/>
              </w:rPr>
              <w:t> </w:t>
            </w:r>
          </w:p>
        </w:tc>
        <w:tc>
          <w:tcPr>
            <w:tcW w:w="201" w:type="pct"/>
            <w:hideMark/>
          </w:tcPr>
          <w:p w14:paraId="50501694" w14:textId="77777777" w:rsidR="00F56ED7" w:rsidRPr="00E42444" w:rsidRDefault="00E42444" w:rsidP="00E42444">
            <w:pPr>
              <w:pStyle w:val="103"/>
              <w:rPr>
                <w:lang w:eastAsia="ru-RU"/>
              </w:rPr>
            </w:pPr>
            <w:r w:rsidRPr="00E42444">
              <w:rPr>
                <w:lang w:eastAsia="ru-RU"/>
              </w:rPr>
              <w:t> </w:t>
            </w:r>
          </w:p>
        </w:tc>
      </w:tr>
      <w:tr w:rsidR="00E42444" w:rsidRPr="00E42444" w14:paraId="44DC9ADF" w14:textId="77777777" w:rsidTr="00612D72">
        <w:trPr>
          <w:trHeight w:val="20"/>
        </w:trPr>
        <w:tc>
          <w:tcPr>
            <w:tcW w:w="133" w:type="pct"/>
            <w:hideMark/>
          </w:tcPr>
          <w:p w14:paraId="44ECA720" w14:textId="77777777" w:rsidR="00F56ED7" w:rsidRPr="00E42444" w:rsidRDefault="00E42444" w:rsidP="00E42444">
            <w:pPr>
              <w:pStyle w:val="103"/>
              <w:rPr>
                <w:lang w:eastAsia="ru-RU"/>
              </w:rPr>
            </w:pPr>
            <w:r w:rsidRPr="00E42444">
              <w:rPr>
                <w:lang w:eastAsia="ru-RU"/>
              </w:rPr>
              <w:t>3.6.1.2.</w:t>
            </w:r>
          </w:p>
        </w:tc>
        <w:tc>
          <w:tcPr>
            <w:tcW w:w="492" w:type="pct"/>
            <w:hideMark/>
          </w:tcPr>
          <w:p w14:paraId="45D44A18" w14:textId="77777777" w:rsidR="00F56ED7" w:rsidRPr="00E42444" w:rsidRDefault="00E42444" w:rsidP="00E42444">
            <w:pPr>
              <w:pStyle w:val="103"/>
              <w:rPr>
                <w:lang w:eastAsia="ru-RU"/>
              </w:rPr>
            </w:pPr>
            <w:r w:rsidRPr="00E42444">
              <w:rPr>
                <w:lang w:eastAsia="ru-RU"/>
              </w:rPr>
              <w:t>ФОТ - постоянные рабочие</w:t>
            </w:r>
          </w:p>
        </w:tc>
        <w:tc>
          <w:tcPr>
            <w:tcW w:w="163" w:type="pct"/>
            <w:hideMark/>
          </w:tcPr>
          <w:p w14:paraId="7C2B61E4" w14:textId="77777777" w:rsidR="00F56ED7" w:rsidRPr="00E42444" w:rsidRDefault="00E42444" w:rsidP="00E42444">
            <w:pPr>
              <w:pStyle w:val="103"/>
              <w:rPr>
                <w:lang w:eastAsia="ru-RU"/>
              </w:rPr>
            </w:pPr>
            <w:r w:rsidRPr="00E42444">
              <w:rPr>
                <w:lang w:eastAsia="ru-RU"/>
              </w:rPr>
              <w:t> </w:t>
            </w:r>
          </w:p>
        </w:tc>
        <w:tc>
          <w:tcPr>
            <w:tcW w:w="200" w:type="pct"/>
            <w:hideMark/>
          </w:tcPr>
          <w:p w14:paraId="27576C9A" w14:textId="77777777" w:rsidR="00F56ED7" w:rsidRPr="00E42444" w:rsidRDefault="00E42444" w:rsidP="00E42444">
            <w:pPr>
              <w:pStyle w:val="103"/>
              <w:rPr>
                <w:lang w:eastAsia="ru-RU"/>
              </w:rPr>
            </w:pPr>
            <w:r w:rsidRPr="00E42444">
              <w:rPr>
                <w:lang w:eastAsia="ru-RU"/>
              </w:rPr>
              <w:t> </w:t>
            </w:r>
          </w:p>
        </w:tc>
        <w:tc>
          <w:tcPr>
            <w:tcW w:w="201" w:type="pct"/>
            <w:noWrap/>
            <w:hideMark/>
          </w:tcPr>
          <w:p w14:paraId="5FEE24B0" w14:textId="77777777" w:rsidR="00F56ED7" w:rsidRPr="00E42444" w:rsidRDefault="00E42444" w:rsidP="00E42444">
            <w:pPr>
              <w:pStyle w:val="103"/>
              <w:rPr>
                <w:lang w:eastAsia="ru-RU"/>
              </w:rPr>
            </w:pPr>
            <w:r w:rsidRPr="00E42444">
              <w:rPr>
                <w:lang w:eastAsia="ru-RU"/>
              </w:rPr>
              <w:t>54 044,6</w:t>
            </w:r>
          </w:p>
        </w:tc>
        <w:tc>
          <w:tcPr>
            <w:tcW w:w="201" w:type="pct"/>
            <w:noWrap/>
            <w:hideMark/>
          </w:tcPr>
          <w:p w14:paraId="4E025E7C" w14:textId="77777777" w:rsidR="00F56ED7" w:rsidRPr="00E42444" w:rsidRDefault="00E42444" w:rsidP="00E42444">
            <w:pPr>
              <w:pStyle w:val="103"/>
              <w:rPr>
                <w:lang w:eastAsia="ru-RU"/>
              </w:rPr>
            </w:pPr>
            <w:r w:rsidRPr="00E42444">
              <w:rPr>
                <w:lang w:eastAsia="ru-RU"/>
              </w:rPr>
              <w:t>56 222,2</w:t>
            </w:r>
          </w:p>
        </w:tc>
        <w:tc>
          <w:tcPr>
            <w:tcW w:w="201" w:type="pct"/>
            <w:noWrap/>
            <w:hideMark/>
          </w:tcPr>
          <w:p w14:paraId="4BEFA020" w14:textId="77777777" w:rsidR="00F56ED7" w:rsidRPr="00E42444" w:rsidRDefault="00E42444" w:rsidP="00E42444">
            <w:pPr>
              <w:pStyle w:val="103"/>
              <w:rPr>
                <w:lang w:eastAsia="ru-RU"/>
              </w:rPr>
            </w:pPr>
            <w:r w:rsidRPr="00E42444">
              <w:rPr>
                <w:lang w:eastAsia="ru-RU"/>
              </w:rPr>
              <w:t>58 212,9</w:t>
            </w:r>
          </w:p>
        </w:tc>
        <w:tc>
          <w:tcPr>
            <w:tcW w:w="200" w:type="pct"/>
            <w:noWrap/>
            <w:hideMark/>
          </w:tcPr>
          <w:p w14:paraId="42DEC6BD" w14:textId="77777777" w:rsidR="00F56ED7" w:rsidRPr="00E42444" w:rsidRDefault="00E42444" w:rsidP="00E42444">
            <w:pPr>
              <w:pStyle w:val="103"/>
              <w:rPr>
                <w:lang w:eastAsia="ru-RU"/>
              </w:rPr>
            </w:pPr>
            <w:r w:rsidRPr="00E42444">
              <w:rPr>
                <w:lang w:eastAsia="ru-RU"/>
              </w:rPr>
              <w:t>37 001,8</w:t>
            </w:r>
          </w:p>
        </w:tc>
        <w:tc>
          <w:tcPr>
            <w:tcW w:w="201" w:type="pct"/>
            <w:noWrap/>
            <w:hideMark/>
          </w:tcPr>
          <w:p w14:paraId="777B15B3" w14:textId="77777777" w:rsidR="00F56ED7" w:rsidRPr="00E42444" w:rsidRDefault="00E42444" w:rsidP="00E42444">
            <w:pPr>
              <w:pStyle w:val="103"/>
              <w:rPr>
                <w:lang w:eastAsia="ru-RU"/>
              </w:rPr>
            </w:pPr>
            <w:r w:rsidRPr="00E42444">
              <w:rPr>
                <w:lang w:eastAsia="ru-RU"/>
              </w:rPr>
              <w:t>38 146,6</w:t>
            </w:r>
          </w:p>
        </w:tc>
        <w:tc>
          <w:tcPr>
            <w:tcW w:w="201" w:type="pct"/>
            <w:noWrap/>
            <w:hideMark/>
          </w:tcPr>
          <w:p w14:paraId="47FC7A73" w14:textId="77777777" w:rsidR="00F56ED7" w:rsidRPr="00E42444" w:rsidRDefault="00E42444" w:rsidP="00E42444">
            <w:pPr>
              <w:pStyle w:val="103"/>
              <w:rPr>
                <w:lang w:eastAsia="ru-RU"/>
              </w:rPr>
            </w:pPr>
            <w:r w:rsidRPr="00E42444">
              <w:rPr>
                <w:lang w:eastAsia="ru-RU"/>
              </w:rPr>
              <w:t>39 258,9</w:t>
            </w:r>
          </w:p>
        </w:tc>
        <w:tc>
          <w:tcPr>
            <w:tcW w:w="201" w:type="pct"/>
            <w:noWrap/>
            <w:hideMark/>
          </w:tcPr>
          <w:p w14:paraId="3BF26286" w14:textId="77777777" w:rsidR="00F56ED7" w:rsidRPr="00E42444" w:rsidRDefault="00E42444" w:rsidP="00E42444">
            <w:pPr>
              <w:pStyle w:val="103"/>
              <w:rPr>
                <w:lang w:eastAsia="ru-RU"/>
              </w:rPr>
            </w:pPr>
            <w:r w:rsidRPr="00E42444">
              <w:rPr>
                <w:lang w:eastAsia="ru-RU"/>
              </w:rPr>
              <w:t>40 339,8</w:t>
            </w:r>
          </w:p>
        </w:tc>
        <w:tc>
          <w:tcPr>
            <w:tcW w:w="200" w:type="pct"/>
            <w:noWrap/>
            <w:hideMark/>
          </w:tcPr>
          <w:p w14:paraId="5CBA72DD" w14:textId="77777777" w:rsidR="00F56ED7" w:rsidRPr="00E42444" w:rsidRDefault="00E42444" w:rsidP="00E42444">
            <w:pPr>
              <w:pStyle w:val="103"/>
              <w:rPr>
                <w:lang w:eastAsia="ru-RU"/>
              </w:rPr>
            </w:pPr>
            <w:r w:rsidRPr="00E42444">
              <w:rPr>
                <w:lang w:eastAsia="ru-RU"/>
              </w:rPr>
              <w:t>41 398,7</w:t>
            </w:r>
          </w:p>
        </w:tc>
        <w:tc>
          <w:tcPr>
            <w:tcW w:w="201" w:type="pct"/>
            <w:noWrap/>
            <w:hideMark/>
          </w:tcPr>
          <w:p w14:paraId="77D56D5C" w14:textId="77777777" w:rsidR="00F56ED7" w:rsidRPr="00E42444" w:rsidRDefault="00E42444" w:rsidP="00E42444">
            <w:pPr>
              <w:pStyle w:val="103"/>
              <w:rPr>
                <w:lang w:eastAsia="ru-RU"/>
              </w:rPr>
            </w:pPr>
            <w:r w:rsidRPr="00E42444">
              <w:rPr>
                <w:lang w:eastAsia="ru-RU"/>
              </w:rPr>
              <w:t>42 424,0</w:t>
            </w:r>
          </w:p>
        </w:tc>
        <w:tc>
          <w:tcPr>
            <w:tcW w:w="201" w:type="pct"/>
            <w:noWrap/>
            <w:hideMark/>
          </w:tcPr>
          <w:p w14:paraId="51D163E6" w14:textId="77777777" w:rsidR="00F56ED7" w:rsidRPr="00E42444" w:rsidRDefault="00E42444" w:rsidP="00E42444">
            <w:pPr>
              <w:pStyle w:val="103"/>
              <w:rPr>
                <w:lang w:eastAsia="ru-RU"/>
              </w:rPr>
            </w:pPr>
            <w:r w:rsidRPr="00E42444">
              <w:rPr>
                <w:lang w:eastAsia="ru-RU"/>
              </w:rPr>
              <w:t>43 389,2</w:t>
            </w:r>
          </w:p>
        </w:tc>
        <w:tc>
          <w:tcPr>
            <w:tcW w:w="201" w:type="pct"/>
            <w:noWrap/>
            <w:hideMark/>
          </w:tcPr>
          <w:p w14:paraId="68F24399" w14:textId="77777777" w:rsidR="00F56ED7" w:rsidRPr="00E42444" w:rsidRDefault="00E42444" w:rsidP="00E42444">
            <w:pPr>
              <w:pStyle w:val="103"/>
              <w:rPr>
                <w:lang w:eastAsia="ru-RU"/>
              </w:rPr>
            </w:pPr>
            <w:r w:rsidRPr="00E42444">
              <w:rPr>
                <w:lang w:eastAsia="ru-RU"/>
              </w:rPr>
              <w:t>44 284,5</w:t>
            </w:r>
          </w:p>
        </w:tc>
        <w:tc>
          <w:tcPr>
            <w:tcW w:w="200" w:type="pct"/>
            <w:noWrap/>
            <w:hideMark/>
          </w:tcPr>
          <w:p w14:paraId="311824A4" w14:textId="77777777" w:rsidR="00F56ED7" w:rsidRPr="00E42444" w:rsidRDefault="00E42444" w:rsidP="00E42444">
            <w:pPr>
              <w:pStyle w:val="103"/>
              <w:rPr>
                <w:lang w:eastAsia="ru-RU"/>
              </w:rPr>
            </w:pPr>
            <w:r w:rsidRPr="00E42444">
              <w:rPr>
                <w:lang w:eastAsia="ru-RU"/>
              </w:rPr>
              <w:t>45 191,5</w:t>
            </w:r>
          </w:p>
        </w:tc>
        <w:tc>
          <w:tcPr>
            <w:tcW w:w="201" w:type="pct"/>
            <w:noWrap/>
            <w:hideMark/>
          </w:tcPr>
          <w:p w14:paraId="06427C2D" w14:textId="77777777" w:rsidR="00F56ED7" w:rsidRPr="00E42444" w:rsidRDefault="00E42444" w:rsidP="00E42444">
            <w:pPr>
              <w:pStyle w:val="103"/>
              <w:rPr>
                <w:lang w:eastAsia="ru-RU"/>
              </w:rPr>
            </w:pPr>
            <w:r w:rsidRPr="00E42444">
              <w:rPr>
                <w:lang w:eastAsia="ru-RU"/>
              </w:rPr>
              <w:t>46 112,9</w:t>
            </w:r>
          </w:p>
        </w:tc>
        <w:tc>
          <w:tcPr>
            <w:tcW w:w="201" w:type="pct"/>
            <w:noWrap/>
            <w:hideMark/>
          </w:tcPr>
          <w:p w14:paraId="3FA28099" w14:textId="77777777" w:rsidR="00F56ED7" w:rsidRPr="00E42444" w:rsidRDefault="00E42444" w:rsidP="00E42444">
            <w:pPr>
              <w:pStyle w:val="103"/>
              <w:rPr>
                <w:lang w:eastAsia="ru-RU"/>
              </w:rPr>
            </w:pPr>
            <w:r w:rsidRPr="00E42444">
              <w:rPr>
                <w:lang w:eastAsia="ru-RU"/>
              </w:rPr>
              <w:t>47 053,1</w:t>
            </w:r>
          </w:p>
        </w:tc>
        <w:tc>
          <w:tcPr>
            <w:tcW w:w="201" w:type="pct"/>
            <w:noWrap/>
            <w:hideMark/>
          </w:tcPr>
          <w:p w14:paraId="582C348A" w14:textId="77777777" w:rsidR="00F56ED7" w:rsidRPr="00E42444" w:rsidRDefault="00E42444" w:rsidP="00E42444">
            <w:pPr>
              <w:pStyle w:val="103"/>
              <w:rPr>
                <w:lang w:eastAsia="ru-RU"/>
              </w:rPr>
            </w:pPr>
            <w:r w:rsidRPr="00E42444">
              <w:rPr>
                <w:lang w:eastAsia="ru-RU"/>
              </w:rPr>
              <w:t>48 012,5</w:t>
            </w:r>
          </w:p>
        </w:tc>
        <w:tc>
          <w:tcPr>
            <w:tcW w:w="200" w:type="pct"/>
            <w:noWrap/>
            <w:hideMark/>
          </w:tcPr>
          <w:p w14:paraId="32E86C7F" w14:textId="77777777" w:rsidR="00F56ED7" w:rsidRPr="00E42444" w:rsidRDefault="00E42444" w:rsidP="00E42444">
            <w:pPr>
              <w:pStyle w:val="103"/>
              <w:rPr>
                <w:lang w:eastAsia="ru-RU"/>
              </w:rPr>
            </w:pPr>
            <w:r w:rsidRPr="00E42444">
              <w:rPr>
                <w:lang w:eastAsia="ru-RU"/>
              </w:rPr>
              <w:t>48 991,4</w:t>
            </w:r>
          </w:p>
        </w:tc>
        <w:tc>
          <w:tcPr>
            <w:tcW w:w="201" w:type="pct"/>
            <w:noWrap/>
            <w:hideMark/>
          </w:tcPr>
          <w:p w14:paraId="1997203A" w14:textId="77777777" w:rsidR="00F56ED7" w:rsidRPr="00E42444" w:rsidRDefault="00E42444" w:rsidP="00E42444">
            <w:pPr>
              <w:pStyle w:val="103"/>
              <w:rPr>
                <w:lang w:eastAsia="ru-RU"/>
              </w:rPr>
            </w:pPr>
            <w:r w:rsidRPr="00E42444">
              <w:rPr>
                <w:lang w:eastAsia="ru-RU"/>
              </w:rPr>
              <w:t>49 990,3</w:t>
            </w:r>
          </w:p>
        </w:tc>
        <w:tc>
          <w:tcPr>
            <w:tcW w:w="201" w:type="pct"/>
            <w:noWrap/>
            <w:hideMark/>
          </w:tcPr>
          <w:p w14:paraId="55BC0D9D" w14:textId="77777777" w:rsidR="00F56ED7" w:rsidRPr="00E42444" w:rsidRDefault="00E42444" w:rsidP="00E42444">
            <w:pPr>
              <w:pStyle w:val="103"/>
              <w:rPr>
                <w:lang w:eastAsia="ru-RU"/>
              </w:rPr>
            </w:pPr>
            <w:r w:rsidRPr="00E42444">
              <w:rPr>
                <w:lang w:eastAsia="ru-RU"/>
              </w:rPr>
              <w:t>51 009,5</w:t>
            </w:r>
          </w:p>
        </w:tc>
        <w:tc>
          <w:tcPr>
            <w:tcW w:w="201" w:type="pct"/>
            <w:noWrap/>
            <w:hideMark/>
          </w:tcPr>
          <w:p w14:paraId="2A6310E2" w14:textId="77777777" w:rsidR="00F56ED7" w:rsidRPr="00E42444" w:rsidRDefault="00E42444" w:rsidP="00E42444">
            <w:pPr>
              <w:pStyle w:val="103"/>
              <w:rPr>
                <w:lang w:eastAsia="ru-RU"/>
              </w:rPr>
            </w:pPr>
            <w:r w:rsidRPr="00E42444">
              <w:rPr>
                <w:lang w:eastAsia="ru-RU"/>
              </w:rPr>
              <w:t>52 049,5</w:t>
            </w:r>
          </w:p>
        </w:tc>
        <w:tc>
          <w:tcPr>
            <w:tcW w:w="201" w:type="pct"/>
            <w:noWrap/>
            <w:hideMark/>
          </w:tcPr>
          <w:p w14:paraId="358B8791" w14:textId="77777777" w:rsidR="00F56ED7" w:rsidRPr="00E42444" w:rsidRDefault="00E42444" w:rsidP="00E42444">
            <w:pPr>
              <w:pStyle w:val="103"/>
              <w:rPr>
                <w:lang w:eastAsia="ru-RU"/>
              </w:rPr>
            </w:pPr>
            <w:r w:rsidRPr="00E42444">
              <w:rPr>
                <w:lang w:eastAsia="ru-RU"/>
              </w:rPr>
              <w:t>53 110,8</w:t>
            </w:r>
          </w:p>
        </w:tc>
      </w:tr>
      <w:tr w:rsidR="00E42444" w:rsidRPr="00E42444" w14:paraId="3AD31B3D" w14:textId="77777777" w:rsidTr="00612D72">
        <w:trPr>
          <w:trHeight w:val="20"/>
        </w:trPr>
        <w:tc>
          <w:tcPr>
            <w:tcW w:w="133" w:type="pct"/>
            <w:hideMark/>
          </w:tcPr>
          <w:p w14:paraId="5E2E24A4" w14:textId="77777777" w:rsidR="00F56ED7" w:rsidRPr="00E42444" w:rsidRDefault="00E42444" w:rsidP="00E42444">
            <w:pPr>
              <w:pStyle w:val="103"/>
              <w:rPr>
                <w:lang w:eastAsia="ru-RU"/>
              </w:rPr>
            </w:pPr>
            <w:r w:rsidRPr="00E42444">
              <w:rPr>
                <w:lang w:eastAsia="ru-RU"/>
              </w:rPr>
              <w:t> </w:t>
            </w:r>
          </w:p>
        </w:tc>
        <w:tc>
          <w:tcPr>
            <w:tcW w:w="492" w:type="pct"/>
            <w:hideMark/>
          </w:tcPr>
          <w:p w14:paraId="2B409A4C" w14:textId="77777777" w:rsidR="00F56ED7" w:rsidRPr="00E42444" w:rsidRDefault="00E42444" w:rsidP="00E42444">
            <w:pPr>
              <w:pStyle w:val="103"/>
              <w:rPr>
                <w:lang w:eastAsia="ru-RU"/>
              </w:rPr>
            </w:pPr>
            <w:r w:rsidRPr="00E42444">
              <w:rPr>
                <w:lang w:eastAsia="ru-RU"/>
              </w:rPr>
              <w:t>Рабочие постоянные числ., в т.ч.:</w:t>
            </w:r>
          </w:p>
        </w:tc>
        <w:tc>
          <w:tcPr>
            <w:tcW w:w="163" w:type="pct"/>
            <w:hideMark/>
          </w:tcPr>
          <w:p w14:paraId="686C0C9B" w14:textId="77777777" w:rsidR="00F56ED7" w:rsidRPr="00E42444" w:rsidRDefault="00E42444" w:rsidP="00E42444">
            <w:pPr>
              <w:pStyle w:val="103"/>
              <w:rPr>
                <w:lang w:eastAsia="ru-RU"/>
              </w:rPr>
            </w:pPr>
            <w:r w:rsidRPr="00E42444">
              <w:rPr>
                <w:lang w:eastAsia="ru-RU"/>
              </w:rPr>
              <w:t>ед.</w:t>
            </w:r>
          </w:p>
        </w:tc>
        <w:tc>
          <w:tcPr>
            <w:tcW w:w="200" w:type="pct"/>
            <w:hideMark/>
          </w:tcPr>
          <w:p w14:paraId="142C7C97" w14:textId="77777777" w:rsidR="00F56ED7" w:rsidRPr="00E42444" w:rsidRDefault="00E42444" w:rsidP="00E42444">
            <w:pPr>
              <w:pStyle w:val="103"/>
              <w:rPr>
                <w:lang w:eastAsia="ru-RU"/>
              </w:rPr>
            </w:pPr>
            <w:r w:rsidRPr="00E42444">
              <w:rPr>
                <w:lang w:eastAsia="ru-RU"/>
              </w:rPr>
              <w:t> </w:t>
            </w:r>
          </w:p>
        </w:tc>
        <w:tc>
          <w:tcPr>
            <w:tcW w:w="201" w:type="pct"/>
            <w:noWrap/>
            <w:hideMark/>
          </w:tcPr>
          <w:p w14:paraId="09B45E03" w14:textId="77777777" w:rsidR="00F56ED7" w:rsidRPr="00E42444" w:rsidRDefault="00E42444" w:rsidP="00E42444">
            <w:pPr>
              <w:pStyle w:val="103"/>
              <w:rPr>
                <w:lang w:eastAsia="ru-RU"/>
              </w:rPr>
            </w:pPr>
            <w:r w:rsidRPr="00E42444">
              <w:rPr>
                <w:lang w:eastAsia="ru-RU"/>
              </w:rPr>
              <w:t>250</w:t>
            </w:r>
          </w:p>
        </w:tc>
        <w:tc>
          <w:tcPr>
            <w:tcW w:w="201" w:type="pct"/>
            <w:noWrap/>
            <w:hideMark/>
          </w:tcPr>
          <w:p w14:paraId="6787528F" w14:textId="77777777" w:rsidR="00F56ED7" w:rsidRPr="00E42444" w:rsidRDefault="00E42444" w:rsidP="00E42444">
            <w:pPr>
              <w:pStyle w:val="103"/>
              <w:rPr>
                <w:lang w:eastAsia="ru-RU"/>
              </w:rPr>
            </w:pPr>
            <w:r w:rsidRPr="00E42444">
              <w:rPr>
                <w:lang w:eastAsia="ru-RU"/>
              </w:rPr>
              <w:t>250</w:t>
            </w:r>
          </w:p>
        </w:tc>
        <w:tc>
          <w:tcPr>
            <w:tcW w:w="201" w:type="pct"/>
            <w:noWrap/>
            <w:hideMark/>
          </w:tcPr>
          <w:p w14:paraId="4D771E00" w14:textId="77777777" w:rsidR="00F56ED7" w:rsidRPr="00E42444" w:rsidRDefault="00E42444" w:rsidP="00E42444">
            <w:pPr>
              <w:pStyle w:val="103"/>
              <w:rPr>
                <w:lang w:eastAsia="ru-RU"/>
              </w:rPr>
            </w:pPr>
            <w:r w:rsidRPr="00E42444">
              <w:rPr>
                <w:lang w:eastAsia="ru-RU"/>
              </w:rPr>
              <w:t>250</w:t>
            </w:r>
          </w:p>
        </w:tc>
        <w:tc>
          <w:tcPr>
            <w:tcW w:w="200" w:type="pct"/>
            <w:noWrap/>
            <w:hideMark/>
          </w:tcPr>
          <w:p w14:paraId="6DC6CEF9" w14:textId="77777777" w:rsidR="00F56ED7" w:rsidRPr="00E42444" w:rsidRDefault="00E42444" w:rsidP="00E42444">
            <w:pPr>
              <w:pStyle w:val="103"/>
              <w:rPr>
                <w:lang w:eastAsia="ru-RU"/>
              </w:rPr>
            </w:pPr>
            <w:r w:rsidRPr="00E42444">
              <w:rPr>
                <w:lang w:eastAsia="ru-RU"/>
              </w:rPr>
              <w:t>154</w:t>
            </w:r>
          </w:p>
        </w:tc>
        <w:tc>
          <w:tcPr>
            <w:tcW w:w="201" w:type="pct"/>
            <w:noWrap/>
            <w:hideMark/>
          </w:tcPr>
          <w:p w14:paraId="7EFF12A6" w14:textId="77777777" w:rsidR="00F56ED7" w:rsidRPr="00E42444" w:rsidRDefault="00E42444" w:rsidP="00E42444">
            <w:pPr>
              <w:pStyle w:val="103"/>
              <w:rPr>
                <w:lang w:eastAsia="ru-RU"/>
              </w:rPr>
            </w:pPr>
            <w:r w:rsidRPr="00E42444">
              <w:rPr>
                <w:lang w:eastAsia="ru-RU"/>
              </w:rPr>
              <w:t>154</w:t>
            </w:r>
          </w:p>
        </w:tc>
        <w:tc>
          <w:tcPr>
            <w:tcW w:w="201" w:type="pct"/>
            <w:noWrap/>
            <w:hideMark/>
          </w:tcPr>
          <w:p w14:paraId="1A7B7599" w14:textId="77777777" w:rsidR="00F56ED7" w:rsidRPr="00E42444" w:rsidRDefault="00E42444" w:rsidP="00E42444">
            <w:pPr>
              <w:pStyle w:val="103"/>
              <w:rPr>
                <w:lang w:eastAsia="ru-RU"/>
              </w:rPr>
            </w:pPr>
            <w:r w:rsidRPr="00E42444">
              <w:rPr>
                <w:lang w:eastAsia="ru-RU"/>
              </w:rPr>
              <w:t>154</w:t>
            </w:r>
          </w:p>
        </w:tc>
        <w:tc>
          <w:tcPr>
            <w:tcW w:w="201" w:type="pct"/>
            <w:noWrap/>
            <w:hideMark/>
          </w:tcPr>
          <w:p w14:paraId="0D5B3BD6" w14:textId="77777777" w:rsidR="00F56ED7" w:rsidRPr="00E42444" w:rsidRDefault="00E42444" w:rsidP="00E42444">
            <w:pPr>
              <w:pStyle w:val="103"/>
              <w:rPr>
                <w:lang w:eastAsia="ru-RU"/>
              </w:rPr>
            </w:pPr>
            <w:r w:rsidRPr="00E42444">
              <w:rPr>
                <w:lang w:eastAsia="ru-RU"/>
              </w:rPr>
              <w:t>154</w:t>
            </w:r>
          </w:p>
        </w:tc>
        <w:tc>
          <w:tcPr>
            <w:tcW w:w="200" w:type="pct"/>
            <w:noWrap/>
            <w:hideMark/>
          </w:tcPr>
          <w:p w14:paraId="00133EA3" w14:textId="77777777" w:rsidR="00F56ED7" w:rsidRPr="00E42444" w:rsidRDefault="00E42444" w:rsidP="00E42444">
            <w:pPr>
              <w:pStyle w:val="103"/>
              <w:rPr>
                <w:lang w:eastAsia="ru-RU"/>
              </w:rPr>
            </w:pPr>
            <w:r w:rsidRPr="00E42444">
              <w:rPr>
                <w:lang w:eastAsia="ru-RU"/>
              </w:rPr>
              <w:t>154</w:t>
            </w:r>
          </w:p>
        </w:tc>
        <w:tc>
          <w:tcPr>
            <w:tcW w:w="201" w:type="pct"/>
            <w:noWrap/>
            <w:hideMark/>
          </w:tcPr>
          <w:p w14:paraId="7D56A809" w14:textId="77777777" w:rsidR="00F56ED7" w:rsidRPr="00E42444" w:rsidRDefault="00E42444" w:rsidP="00E42444">
            <w:pPr>
              <w:pStyle w:val="103"/>
              <w:rPr>
                <w:lang w:eastAsia="ru-RU"/>
              </w:rPr>
            </w:pPr>
            <w:r w:rsidRPr="00E42444">
              <w:rPr>
                <w:lang w:eastAsia="ru-RU"/>
              </w:rPr>
              <w:t>154</w:t>
            </w:r>
          </w:p>
        </w:tc>
        <w:tc>
          <w:tcPr>
            <w:tcW w:w="201" w:type="pct"/>
            <w:noWrap/>
            <w:hideMark/>
          </w:tcPr>
          <w:p w14:paraId="007963A6" w14:textId="77777777" w:rsidR="00F56ED7" w:rsidRPr="00E42444" w:rsidRDefault="00E42444" w:rsidP="00E42444">
            <w:pPr>
              <w:pStyle w:val="103"/>
              <w:rPr>
                <w:lang w:eastAsia="ru-RU"/>
              </w:rPr>
            </w:pPr>
            <w:r w:rsidRPr="00E42444">
              <w:rPr>
                <w:lang w:eastAsia="ru-RU"/>
              </w:rPr>
              <w:t>154</w:t>
            </w:r>
          </w:p>
        </w:tc>
        <w:tc>
          <w:tcPr>
            <w:tcW w:w="201" w:type="pct"/>
            <w:noWrap/>
            <w:hideMark/>
          </w:tcPr>
          <w:p w14:paraId="4BF09AAA" w14:textId="77777777" w:rsidR="00F56ED7" w:rsidRPr="00E42444" w:rsidRDefault="00E42444" w:rsidP="00E42444">
            <w:pPr>
              <w:pStyle w:val="103"/>
              <w:rPr>
                <w:lang w:eastAsia="ru-RU"/>
              </w:rPr>
            </w:pPr>
            <w:r w:rsidRPr="00E42444">
              <w:rPr>
                <w:lang w:eastAsia="ru-RU"/>
              </w:rPr>
              <w:t>154</w:t>
            </w:r>
          </w:p>
        </w:tc>
        <w:tc>
          <w:tcPr>
            <w:tcW w:w="200" w:type="pct"/>
            <w:noWrap/>
            <w:hideMark/>
          </w:tcPr>
          <w:p w14:paraId="686A50E9" w14:textId="77777777" w:rsidR="00F56ED7" w:rsidRPr="00E42444" w:rsidRDefault="00E42444" w:rsidP="00E42444">
            <w:pPr>
              <w:pStyle w:val="103"/>
              <w:rPr>
                <w:lang w:eastAsia="ru-RU"/>
              </w:rPr>
            </w:pPr>
            <w:r w:rsidRPr="00E42444">
              <w:rPr>
                <w:lang w:eastAsia="ru-RU"/>
              </w:rPr>
              <w:t>154</w:t>
            </w:r>
          </w:p>
        </w:tc>
        <w:tc>
          <w:tcPr>
            <w:tcW w:w="201" w:type="pct"/>
            <w:noWrap/>
            <w:hideMark/>
          </w:tcPr>
          <w:p w14:paraId="51AEE830" w14:textId="77777777" w:rsidR="00F56ED7" w:rsidRPr="00E42444" w:rsidRDefault="00E42444" w:rsidP="00E42444">
            <w:pPr>
              <w:pStyle w:val="103"/>
              <w:rPr>
                <w:lang w:eastAsia="ru-RU"/>
              </w:rPr>
            </w:pPr>
            <w:r w:rsidRPr="00E42444">
              <w:rPr>
                <w:lang w:eastAsia="ru-RU"/>
              </w:rPr>
              <w:t>154</w:t>
            </w:r>
          </w:p>
        </w:tc>
        <w:tc>
          <w:tcPr>
            <w:tcW w:w="201" w:type="pct"/>
            <w:noWrap/>
            <w:hideMark/>
          </w:tcPr>
          <w:p w14:paraId="3E0E68B5" w14:textId="77777777" w:rsidR="00F56ED7" w:rsidRPr="00E42444" w:rsidRDefault="00E42444" w:rsidP="00E42444">
            <w:pPr>
              <w:pStyle w:val="103"/>
              <w:rPr>
                <w:lang w:eastAsia="ru-RU"/>
              </w:rPr>
            </w:pPr>
            <w:r w:rsidRPr="00E42444">
              <w:rPr>
                <w:lang w:eastAsia="ru-RU"/>
              </w:rPr>
              <w:t>154</w:t>
            </w:r>
          </w:p>
        </w:tc>
        <w:tc>
          <w:tcPr>
            <w:tcW w:w="201" w:type="pct"/>
            <w:noWrap/>
            <w:hideMark/>
          </w:tcPr>
          <w:p w14:paraId="49D3B77A" w14:textId="77777777" w:rsidR="00F56ED7" w:rsidRPr="00E42444" w:rsidRDefault="00E42444" w:rsidP="00E42444">
            <w:pPr>
              <w:pStyle w:val="103"/>
              <w:rPr>
                <w:lang w:eastAsia="ru-RU"/>
              </w:rPr>
            </w:pPr>
            <w:r w:rsidRPr="00E42444">
              <w:rPr>
                <w:lang w:eastAsia="ru-RU"/>
              </w:rPr>
              <w:t>154</w:t>
            </w:r>
          </w:p>
        </w:tc>
        <w:tc>
          <w:tcPr>
            <w:tcW w:w="200" w:type="pct"/>
            <w:noWrap/>
            <w:hideMark/>
          </w:tcPr>
          <w:p w14:paraId="5A32A759" w14:textId="77777777" w:rsidR="00F56ED7" w:rsidRPr="00E42444" w:rsidRDefault="00E42444" w:rsidP="00E42444">
            <w:pPr>
              <w:pStyle w:val="103"/>
              <w:rPr>
                <w:lang w:eastAsia="ru-RU"/>
              </w:rPr>
            </w:pPr>
            <w:r w:rsidRPr="00E42444">
              <w:rPr>
                <w:lang w:eastAsia="ru-RU"/>
              </w:rPr>
              <w:t>154</w:t>
            </w:r>
          </w:p>
        </w:tc>
        <w:tc>
          <w:tcPr>
            <w:tcW w:w="201" w:type="pct"/>
            <w:noWrap/>
            <w:hideMark/>
          </w:tcPr>
          <w:p w14:paraId="644AEDFA" w14:textId="77777777" w:rsidR="00F56ED7" w:rsidRPr="00E42444" w:rsidRDefault="00E42444" w:rsidP="00E42444">
            <w:pPr>
              <w:pStyle w:val="103"/>
              <w:rPr>
                <w:lang w:eastAsia="ru-RU"/>
              </w:rPr>
            </w:pPr>
            <w:r w:rsidRPr="00E42444">
              <w:rPr>
                <w:lang w:eastAsia="ru-RU"/>
              </w:rPr>
              <w:t>154</w:t>
            </w:r>
          </w:p>
        </w:tc>
        <w:tc>
          <w:tcPr>
            <w:tcW w:w="201" w:type="pct"/>
            <w:noWrap/>
            <w:hideMark/>
          </w:tcPr>
          <w:p w14:paraId="29987832" w14:textId="77777777" w:rsidR="00F56ED7" w:rsidRPr="00E42444" w:rsidRDefault="00E42444" w:rsidP="00E42444">
            <w:pPr>
              <w:pStyle w:val="103"/>
              <w:rPr>
                <w:lang w:eastAsia="ru-RU"/>
              </w:rPr>
            </w:pPr>
            <w:r w:rsidRPr="00E42444">
              <w:rPr>
                <w:lang w:eastAsia="ru-RU"/>
              </w:rPr>
              <w:t>154</w:t>
            </w:r>
          </w:p>
        </w:tc>
        <w:tc>
          <w:tcPr>
            <w:tcW w:w="201" w:type="pct"/>
            <w:noWrap/>
            <w:hideMark/>
          </w:tcPr>
          <w:p w14:paraId="5947F0FA" w14:textId="77777777" w:rsidR="00F56ED7" w:rsidRPr="00E42444" w:rsidRDefault="00E42444" w:rsidP="00E42444">
            <w:pPr>
              <w:pStyle w:val="103"/>
              <w:rPr>
                <w:lang w:eastAsia="ru-RU"/>
              </w:rPr>
            </w:pPr>
            <w:r w:rsidRPr="00E42444">
              <w:rPr>
                <w:lang w:eastAsia="ru-RU"/>
              </w:rPr>
              <w:t>154</w:t>
            </w:r>
          </w:p>
        </w:tc>
        <w:tc>
          <w:tcPr>
            <w:tcW w:w="201" w:type="pct"/>
            <w:noWrap/>
            <w:hideMark/>
          </w:tcPr>
          <w:p w14:paraId="37F4865B" w14:textId="77777777" w:rsidR="00F56ED7" w:rsidRPr="00E42444" w:rsidRDefault="00E42444" w:rsidP="00E42444">
            <w:pPr>
              <w:pStyle w:val="103"/>
              <w:rPr>
                <w:lang w:eastAsia="ru-RU"/>
              </w:rPr>
            </w:pPr>
            <w:r w:rsidRPr="00E42444">
              <w:rPr>
                <w:lang w:eastAsia="ru-RU"/>
              </w:rPr>
              <w:t>154</w:t>
            </w:r>
          </w:p>
        </w:tc>
      </w:tr>
      <w:tr w:rsidR="00E42444" w:rsidRPr="00E42444" w14:paraId="2D072BFA" w14:textId="77777777" w:rsidTr="00612D72">
        <w:trPr>
          <w:trHeight w:val="20"/>
        </w:trPr>
        <w:tc>
          <w:tcPr>
            <w:tcW w:w="133" w:type="pct"/>
            <w:hideMark/>
          </w:tcPr>
          <w:p w14:paraId="4FC8C641" w14:textId="77777777" w:rsidR="00F56ED7" w:rsidRPr="00E42444" w:rsidRDefault="00E42444" w:rsidP="00E42444">
            <w:pPr>
              <w:pStyle w:val="103"/>
              <w:rPr>
                <w:lang w:eastAsia="ru-RU"/>
              </w:rPr>
            </w:pPr>
            <w:r w:rsidRPr="00E42444">
              <w:rPr>
                <w:lang w:eastAsia="ru-RU"/>
              </w:rPr>
              <w:t> </w:t>
            </w:r>
          </w:p>
        </w:tc>
        <w:tc>
          <w:tcPr>
            <w:tcW w:w="492" w:type="pct"/>
            <w:hideMark/>
          </w:tcPr>
          <w:p w14:paraId="646A964F" w14:textId="77777777" w:rsidR="00F56ED7" w:rsidRPr="00E42444" w:rsidRDefault="00E42444" w:rsidP="00E42444">
            <w:pPr>
              <w:pStyle w:val="103"/>
              <w:rPr>
                <w:lang w:eastAsia="ru-RU"/>
              </w:rPr>
            </w:pPr>
            <w:r w:rsidRPr="00E42444">
              <w:rPr>
                <w:lang w:eastAsia="ru-RU"/>
              </w:rPr>
              <w:t>котельная</w:t>
            </w:r>
          </w:p>
        </w:tc>
        <w:tc>
          <w:tcPr>
            <w:tcW w:w="163" w:type="pct"/>
            <w:hideMark/>
          </w:tcPr>
          <w:p w14:paraId="681547B6" w14:textId="77777777" w:rsidR="00F56ED7" w:rsidRPr="00E42444" w:rsidRDefault="00E42444" w:rsidP="00E42444">
            <w:pPr>
              <w:pStyle w:val="103"/>
              <w:rPr>
                <w:lang w:eastAsia="ru-RU"/>
              </w:rPr>
            </w:pPr>
            <w:r w:rsidRPr="00E42444">
              <w:rPr>
                <w:lang w:eastAsia="ru-RU"/>
              </w:rPr>
              <w:t> </w:t>
            </w:r>
          </w:p>
        </w:tc>
        <w:tc>
          <w:tcPr>
            <w:tcW w:w="200" w:type="pct"/>
            <w:hideMark/>
          </w:tcPr>
          <w:p w14:paraId="136D0A5B" w14:textId="77777777" w:rsidR="00F56ED7" w:rsidRPr="00E42444" w:rsidRDefault="00E42444" w:rsidP="00E42444">
            <w:pPr>
              <w:pStyle w:val="103"/>
              <w:rPr>
                <w:lang w:eastAsia="ru-RU"/>
              </w:rPr>
            </w:pPr>
            <w:r w:rsidRPr="00E42444">
              <w:rPr>
                <w:lang w:eastAsia="ru-RU"/>
              </w:rPr>
              <w:t> </w:t>
            </w:r>
          </w:p>
        </w:tc>
        <w:tc>
          <w:tcPr>
            <w:tcW w:w="201" w:type="pct"/>
            <w:noWrap/>
            <w:hideMark/>
          </w:tcPr>
          <w:p w14:paraId="5932F47D" w14:textId="77777777" w:rsidR="00F56ED7" w:rsidRPr="00E42444" w:rsidRDefault="00E42444" w:rsidP="00E42444">
            <w:pPr>
              <w:pStyle w:val="103"/>
              <w:rPr>
                <w:lang w:eastAsia="ru-RU"/>
              </w:rPr>
            </w:pPr>
            <w:r w:rsidRPr="00E42444">
              <w:rPr>
                <w:lang w:eastAsia="ru-RU"/>
              </w:rPr>
              <w:t>250</w:t>
            </w:r>
          </w:p>
        </w:tc>
        <w:tc>
          <w:tcPr>
            <w:tcW w:w="201" w:type="pct"/>
            <w:noWrap/>
            <w:hideMark/>
          </w:tcPr>
          <w:p w14:paraId="12DA386E" w14:textId="77777777" w:rsidR="00F56ED7" w:rsidRPr="00E42444" w:rsidRDefault="00E42444" w:rsidP="00E42444">
            <w:pPr>
              <w:pStyle w:val="103"/>
              <w:rPr>
                <w:lang w:eastAsia="ru-RU"/>
              </w:rPr>
            </w:pPr>
            <w:r w:rsidRPr="00E42444">
              <w:rPr>
                <w:lang w:eastAsia="ru-RU"/>
              </w:rPr>
              <w:t>250</w:t>
            </w:r>
          </w:p>
        </w:tc>
        <w:tc>
          <w:tcPr>
            <w:tcW w:w="201" w:type="pct"/>
            <w:noWrap/>
            <w:hideMark/>
          </w:tcPr>
          <w:p w14:paraId="58B37F58" w14:textId="77777777" w:rsidR="00F56ED7" w:rsidRPr="00E42444" w:rsidRDefault="00E42444" w:rsidP="00E42444">
            <w:pPr>
              <w:pStyle w:val="103"/>
              <w:rPr>
                <w:lang w:eastAsia="ru-RU"/>
              </w:rPr>
            </w:pPr>
            <w:r w:rsidRPr="00E42444">
              <w:rPr>
                <w:lang w:eastAsia="ru-RU"/>
              </w:rPr>
              <w:t>250</w:t>
            </w:r>
          </w:p>
        </w:tc>
        <w:tc>
          <w:tcPr>
            <w:tcW w:w="200" w:type="pct"/>
            <w:noWrap/>
            <w:hideMark/>
          </w:tcPr>
          <w:p w14:paraId="79293353" w14:textId="77777777" w:rsidR="00F56ED7" w:rsidRPr="00E42444" w:rsidRDefault="00E42444" w:rsidP="00E42444">
            <w:pPr>
              <w:pStyle w:val="103"/>
              <w:rPr>
                <w:lang w:eastAsia="ru-RU"/>
              </w:rPr>
            </w:pPr>
            <w:r w:rsidRPr="00E42444">
              <w:rPr>
                <w:lang w:eastAsia="ru-RU"/>
              </w:rPr>
              <w:t>154</w:t>
            </w:r>
          </w:p>
        </w:tc>
        <w:tc>
          <w:tcPr>
            <w:tcW w:w="201" w:type="pct"/>
            <w:noWrap/>
            <w:hideMark/>
          </w:tcPr>
          <w:p w14:paraId="3CA2E79F" w14:textId="77777777" w:rsidR="00F56ED7" w:rsidRPr="00E42444" w:rsidRDefault="00E42444" w:rsidP="00E42444">
            <w:pPr>
              <w:pStyle w:val="103"/>
              <w:rPr>
                <w:lang w:eastAsia="ru-RU"/>
              </w:rPr>
            </w:pPr>
            <w:r w:rsidRPr="00E42444">
              <w:rPr>
                <w:lang w:eastAsia="ru-RU"/>
              </w:rPr>
              <w:t>154</w:t>
            </w:r>
          </w:p>
        </w:tc>
        <w:tc>
          <w:tcPr>
            <w:tcW w:w="201" w:type="pct"/>
            <w:noWrap/>
            <w:hideMark/>
          </w:tcPr>
          <w:p w14:paraId="509C8AF7" w14:textId="77777777" w:rsidR="00F56ED7" w:rsidRPr="00E42444" w:rsidRDefault="00E42444" w:rsidP="00E42444">
            <w:pPr>
              <w:pStyle w:val="103"/>
              <w:rPr>
                <w:lang w:eastAsia="ru-RU"/>
              </w:rPr>
            </w:pPr>
            <w:r w:rsidRPr="00E42444">
              <w:rPr>
                <w:lang w:eastAsia="ru-RU"/>
              </w:rPr>
              <w:t>154</w:t>
            </w:r>
          </w:p>
        </w:tc>
        <w:tc>
          <w:tcPr>
            <w:tcW w:w="201" w:type="pct"/>
            <w:noWrap/>
            <w:hideMark/>
          </w:tcPr>
          <w:p w14:paraId="208BF528" w14:textId="77777777" w:rsidR="00F56ED7" w:rsidRPr="00E42444" w:rsidRDefault="00E42444" w:rsidP="00E42444">
            <w:pPr>
              <w:pStyle w:val="103"/>
              <w:rPr>
                <w:lang w:eastAsia="ru-RU"/>
              </w:rPr>
            </w:pPr>
            <w:r w:rsidRPr="00E42444">
              <w:rPr>
                <w:lang w:eastAsia="ru-RU"/>
              </w:rPr>
              <w:t>154</w:t>
            </w:r>
          </w:p>
        </w:tc>
        <w:tc>
          <w:tcPr>
            <w:tcW w:w="200" w:type="pct"/>
            <w:noWrap/>
            <w:hideMark/>
          </w:tcPr>
          <w:p w14:paraId="3448C7B0" w14:textId="77777777" w:rsidR="00F56ED7" w:rsidRPr="00E42444" w:rsidRDefault="00E42444" w:rsidP="00E42444">
            <w:pPr>
              <w:pStyle w:val="103"/>
              <w:rPr>
                <w:lang w:eastAsia="ru-RU"/>
              </w:rPr>
            </w:pPr>
            <w:r w:rsidRPr="00E42444">
              <w:rPr>
                <w:lang w:eastAsia="ru-RU"/>
              </w:rPr>
              <w:t>154</w:t>
            </w:r>
          </w:p>
        </w:tc>
        <w:tc>
          <w:tcPr>
            <w:tcW w:w="201" w:type="pct"/>
            <w:noWrap/>
            <w:hideMark/>
          </w:tcPr>
          <w:p w14:paraId="672181B4" w14:textId="77777777" w:rsidR="00F56ED7" w:rsidRPr="00E42444" w:rsidRDefault="00E42444" w:rsidP="00E42444">
            <w:pPr>
              <w:pStyle w:val="103"/>
              <w:rPr>
                <w:lang w:eastAsia="ru-RU"/>
              </w:rPr>
            </w:pPr>
            <w:r w:rsidRPr="00E42444">
              <w:rPr>
                <w:lang w:eastAsia="ru-RU"/>
              </w:rPr>
              <w:t>154</w:t>
            </w:r>
          </w:p>
        </w:tc>
        <w:tc>
          <w:tcPr>
            <w:tcW w:w="201" w:type="pct"/>
            <w:noWrap/>
            <w:hideMark/>
          </w:tcPr>
          <w:p w14:paraId="0B79BD45" w14:textId="77777777" w:rsidR="00F56ED7" w:rsidRPr="00E42444" w:rsidRDefault="00E42444" w:rsidP="00E42444">
            <w:pPr>
              <w:pStyle w:val="103"/>
              <w:rPr>
                <w:lang w:eastAsia="ru-RU"/>
              </w:rPr>
            </w:pPr>
            <w:r w:rsidRPr="00E42444">
              <w:rPr>
                <w:lang w:eastAsia="ru-RU"/>
              </w:rPr>
              <w:t>154</w:t>
            </w:r>
          </w:p>
        </w:tc>
        <w:tc>
          <w:tcPr>
            <w:tcW w:w="201" w:type="pct"/>
            <w:noWrap/>
            <w:hideMark/>
          </w:tcPr>
          <w:p w14:paraId="585EC29A" w14:textId="77777777" w:rsidR="00F56ED7" w:rsidRPr="00E42444" w:rsidRDefault="00E42444" w:rsidP="00E42444">
            <w:pPr>
              <w:pStyle w:val="103"/>
              <w:rPr>
                <w:lang w:eastAsia="ru-RU"/>
              </w:rPr>
            </w:pPr>
            <w:r w:rsidRPr="00E42444">
              <w:rPr>
                <w:lang w:eastAsia="ru-RU"/>
              </w:rPr>
              <w:t>154</w:t>
            </w:r>
          </w:p>
        </w:tc>
        <w:tc>
          <w:tcPr>
            <w:tcW w:w="200" w:type="pct"/>
            <w:noWrap/>
            <w:hideMark/>
          </w:tcPr>
          <w:p w14:paraId="465C732C" w14:textId="77777777" w:rsidR="00F56ED7" w:rsidRPr="00E42444" w:rsidRDefault="00E42444" w:rsidP="00E42444">
            <w:pPr>
              <w:pStyle w:val="103"/>
              <w:rPr>
                <w:lang w:eastAsia="ru-RU"/>
              </w:rPr>
            </w:pPr>
            <w:r w:rsidRPr="00E42444">
              <w:rPr>
                <w:lang w:eastAsia="ru-RU"/>
              </w:rPr>
              <w:t>154</w:t>
            </w:r>
          </w:p>
        </w:tc>
        <w:tc>
          <w:tcPr>
            <w:tcW w:w="201" w:type="pct"/>
            <w:noWrap/>
            <w:hideMark/>
          </w:tcPr>
          <w:p w14:paraId="63BB4808" w14:textId="77777777" w:rsidR="00F56ED7" w:rsidRPr="00E42444" w:rsidRDefault="00E42444" w:rsidP="00E42444">
            <w:pPr>
              <w:pStyle w:val="103"/>
              <w:rPr>
                <w:lang w:eastAsia="ru-RU"/>
              </w:rPr>
            </w:pPr>
            <w:r w:rsidRPr="00E42444">
              <w:rPr>
                <w:lang w:eastAsia="ru-RU"/>
              </w:rPr>
              <w:t>154</w:t>
            </w:r>
          </w:p>
        </w:tc>
        <w:tc>
          <w:tcPr>
            <w:tcW w:w="201" w:type="pct"/>
            <w:noWrap/>
            <w:hideMark/>
          </w:tcPr>
          <w:p w14:paraId="22C74E13" w14:textId="77777777" w:rsidR="00F56ED7" w:rsidRPr="00E42444" w:rsidRDefault="00E42444" w:rsidP="00E42444">
            <w:pPr>
              <w:pStyle w:val="103"/>
              <w:rPr>
                <w:lang w:eastAsia="ru-RU"/>
              </w:rPr>
            </w:pPr>
            <w:r w:rsidRPr="00E42444">
              <w:rPr>
                <w:lang w:eastAsia="ru-RU"/>
              </w:rPr>
              <w:t>154</w:t>
            </w:r>
          </w:p>
        </w:tc>
        <w:tc>
          <w:tcPr>
            <w:tcW w:w="201" w:type="pct"/>
            <w:noWrap/>
            <w:hideMark/>
          </w:tcPr>
          <w:p w14:paraId="530AE958" w14:textId="77777777" w:rsidR="00F56ED7" w:rsidRPr="00E42444" w:rsidRDefault="00E42444" w:rsidP="00E42444">
            <w:pPr>
              <w:pStyle w:val="103"/>
              <w:rPr>
                <w:lang w:eastAsia="ru-RU"/>
              </w:rPr>
            </w:pPr>
            <w:r w:rsidRPr="00E42444">
              <w:rPr>
                <w:lang w:eastAsia="ru-RU"/>
              </w:rPr>
              <w:t>154</w:t>
            </w:r>
          </w:p>
        </w:tc>
        <w:tc>
          <w:tcPr>
            <w:tcW w:w="200" w:type="pct"/>
            <w:noWrap/>
            <w:hideMark/>
          </w:tcPr>
          <w:p w14:paraId="64A6C8E2" w14:textId="77777777" w:rsidR="00F56ED7" w:rsidRPr="00E42444" w:rsidRDefault="00E42444" w:rsidP="00E42444">
            <w:pPr>
              <w:pStyle w:val="103"/>
              <w:rPr>
                <w:lang w:eastAsia="ru-RU"/>
              </w:rPr>
            </w:pPr>
            <w:r w:rsidRPr="00E42444">
              <w:rPr>
                <w:lang w:eastAsia="ru-RU"/>
              </w:rPr>
              <w:t>154</w:t>
            </w:r>
          </w:p>
        </w:tc>
        <w:tc>
          <w:tcPr>
            <w:tcW w:w="201" w:type="pct"/>
            <w:noWrap/>
            <w:hideMark/>
          </w:tcPr>
          <w:p w14:paraId="6D755FDD" w14:textId="77777777" w:rsidR="00F56ED7" w:rsidRPr="00E42444" w:rsidRDefault="00E42444" w:rsidP="00E42444">
            <w:pPr>
              <w:pStyle w:val="103"/>
              <w:rPr>
                <w:lang w:eastAsia="ru-RU"/>
              </w:rPr>
            </w:pPr>
            <w:r w:rsidRPr="00E42444">
              <w:rPr>
                <w:lang w:eastAsia="ru-RU"/>
              </w:rPr>
              <w:t>154</w:t>
            </w:r>
          </w:p>
        </w:tc>
        <w:tc>
          <w:tcPr>
            <w:tcW w:w="201" w:type="pct"/>
            <w:noWrap/>
            <w:hideMark/>
          </w:tcPr>
          <w:p w14:paraId="4AEB925A" w14:textId="77777777" w:rsidR="00F56ED7" w:rsidRPr="00E42444" w:rsidRDefault="00E42444" w:rsidP="00E42444">
            <w:pPr>
              <w:pStyle w:val="103"/>
              <w:rPr>
                <w:lang w:eastAsia="ru-RU"/>
              </w:rPr>
            </w:pPr>
            <w:r w:rsidRPr="00E42444">
              <w:rPr>
                <w:lang w:eastAsia="ru-RU"/>
              </w:rPr>
              <w:t>154</w:t>
            </w:r>
          </w:p>
        </w:tc>
        <w:tc>
          <w:tcPr>
            <w:tcW w:w="201" w:type="pct"/>
            <w:noWrap/>
            <w:hideMark/>
          </w:tcPr>
          <w:p w14:paraId="4A5A6448" w14:textId="77777777" w:rsidR="00F56ED7" w:rsidRPr="00E42444" w:rsidRDefault="00E42444" w:rsidP="00E42444">
            <w:pPr>
              <w:pStyle w:val="103"/>
              <w:rPr>
                <w:lang w:eastAsia="ru-RU"/>
              </w:rPr>
            </w:pPr>
            <w:r w:rsidRPr="00E42444">
              <w:rPr>
                <w:lang w:eastAsia="ru-RU"/>
              </w:rPr>
              <w:t>154</w:t>
            </w:r>
          </w:p>
        </w:tc>
        <w:tc>
          <w:tcPr>
            <w:tcW w:w="201" w:type="pct"/>
            <w:noWrap/>
            <w:hideMark/>
          </w:tcPr>
          <w:p w14:paraId="08C5F2FB" w14:textId="77777777" w:rsidR="00F56ED7" w:rsidRPr="00E42444" w:rsidRDefault="00E42444" w:rsidP="00E42444">
            <w:pPr>
              <w:pStyle w:val="103"/>
              <w:rPr>
                <w:lang w:eastAsia="ru-RU"/>
              </w:rPr>
            </w:pPr>
            <w:r w:rsidRPr="00E42444">
              <w:rPr>
                <w:lang w:eastAsia="ru-RU"/>
              </w:rPr>
              <w:t>154</w:t>
            </w:r>
          </w:p>
        </w:tc>
      </w:tr>
      <w:tr w:rsidR="00E42444" w:rsidRPr="00E42444" w14:paraId="7AE4D836" w14:textId="77777777" w:rsidTr="00612D72">
        <w:trPr>
          <w:trHeight w:val="20"/>
        </w:trPr>
        <w:tc>
          <w:tcPr>
            <w:tcW w:w="133" w:type="pct"/>
            <w:hideMark/>
          </w:tcPr>
          <w:p w14:paraId="072ED06B" w14:textId="77777777" w:rsidR="00F56ED7" w:rsidRPr="00E42444" w:rsidRDefault="00E42444" w:rsidP="00E42444">
            <w:pPr>
              <w:pStyle w:val="103"/>
              <w:rPr>
                <w:lang w:eastAsia="ru-RU"/>
              </w:rPr>
            </w:pPr>
            <w:r w:rsidRPr="00E42444">
              <w:rPr>
                <w:lang w:eastAsia="ru-RU"/>
              </w:rPr>
              <w:t> </w:t>
            </w:r>
          </w:p>
        </w:tc>
        <w:tc>
          <w:tcPr>
            <w:tcW w:w="492" w:type="pct"/>
            <w:hideMark/>
          </w:tcPr>
          <w:p w14:paraId="29FE4DFF" w14:textId="77777777" w:rsidR="00F56ED7" w:rsidRPr="00E42444" w:rsidRDefault="00E42444" w:rsidP="00E42444">
            <w:pPr>
              <w:pStyle w:val="103"/>
              <w:rPr>
                <w:lang w:eastAsia="ru-RU"/>
              </w:rPr>
            </w:pPr>
            <w:r w:rsidRPr="00E42444">
              <w:rPr>
                <w:lang w:eastAsia="ru-RU"/>
              </w:rPr>
              <w:t>ГПУ</w:t>
            </w:r>
          </w:p>
        </w:tc>
        <w:tc>
          <w:tcPr>
            <w:tcW w:w="163" w:type="pct"/>
            <w:hideMark/>
          </w:tcPr>
          <w:p w14:paraId="1C030129" w14:textId="77777777" w:rsidR="00F56ED7" w:rsidRPr="00E42444" w:rsidRDefault="00E42444" w:rsidP="00E42444">
            <w:pPr>
              <w:pStyle w:val="103"/>
              <w:rPr>
                <w:lang w:eastAsia="ru-RU"/>
              </w:rPr>
            </w:pPr>
            <w:r w:rsidRPr="00E42444">
              <w:rPr>
                <w:lang w:eastAsia="ru-RU"/>
              </w:rPr>
              <w:t> </w:t>
            </w:r>
          </w:p>
        </w:tc>
        <w:tc>
          <w:tcPr>
            <w:tcW w:w="200" w:type="pct"/>
            <w:hideMark/>
          </w:tcPr>
          <w:p w14:paraId="3A504D59" w14:textId="77777777" w:rsidR="00F56ED7" w:rsidRPr="00E42444" w:rsidRDefault="00E42444" w:rsidP="00E42444">
            <w:pPr>
              <w:pStyle w:val="103"/>
              <w:rPr>
                <w:lang w:eastAsia="ru-RU"/>
              </w:rPr>
            </w:pPr>
            <w:r w:rsidRPr="00E42444">
              <w:rPr>
                <w:lang w:eastAsia="ru-RU"/>
              </w:rPr>
              <w:t> </w:t>
            </w:r>
          </w:p>
        </w:tc>
        <w:tc>
          <w:tcPr>
            <w:tcW w:w="201" w:type="pct"/>
            <w:hideMark/>
          </w:tcPr>
          <w:p w14:paraId="35B425CD" w14:textId="77777777" w:rsidR="00F56ED7" w:rsidRPr="00E42444" w:rsidRDefault="00E42444" w:rsidP="00E42444">
            <w:pPr>
              <w:pStyle w:val="103"/>
              <w:rPr>
                <w:lang w:eastAsia="ru-RU"/>
              </w:rPr>
            </w:pPr>
            <w:r w:rsidRPr="00E42444">
              <w:rPr>
                <w:lang w:eastAsia="ru-RU"/>
              </w:rPr>
              <w:t> </w:t>
            </w:r>
          </w:p>
        </w:tc>
        <w:tc>
          <w:tcPr>
            <w:tcW w:w="201" w:type="pct"/>
            <w:hideMark/>
          </w:tcPr>
          <w:p w14:paraId="5B1AF479" w14:textId="77777777" w:rsidR="00F56ED7" w:rsidRPr="00E42444" w:rsidRDefault="00E42444" w:rsidP="00E42444">
            <w:pPr>
              <w:pStyle w:val="103"/>
              <w:rPr>
                <w:lang w:eastAsia="ru-RU"/>
              </w:rPr>
            </w:pPr>
            <w:r w:rsidRPr="00E42444">
              <w:rPr>
                <w:lang w:eastAsia="ru-RU"/>
              </w:rPr>
              <w:t> </w:t>
            </w:r>
          </w:p>
        </w:tc>
        <w:tc>
          <w:tcPr>
            <w:tcW w:w="201" w:type="pct"/>
            <w:hideMark/>
          </w:tcPr>
          <w:p w14:paraId="3421BF58" w14:textId="77777777" w:rsidR="00F56ED7" w:rsidRPr="00E42444" w:rsidRDefault="00E42444" w:rsidP="00E42444">
            <w:pPr>
              <w:pStyle w:val="103"/>
              <w:rPr>
                <w:lang w:eastAsia="ru-RU"/>
              </w:rPr>
            </w:pPr>
            <w:r w:rsidRPr="00E42444">
              <w:rPr>
                <w:lang w:eastAsia="ru-RU"/>
              </w:rPr>
              <w:t> </w:t>
            </w:r>
          </w:p>
        </w:tc>
        <w:tc>
          <w:tcPr>
            <w:tcW w:w="200" w:type="pct"/>
            <w:hideMark/>
          </w:tcPr>
          <w:p w14:paraId="0DB65057" w14:textId="77777777" w:rsidR="00F56ED7" w:rsidRPr="00E42444" w:rsidRDefault="00E42444" w:rsidP="00E42444">
            <w:pPr>
              <w:pStyle w:val="103"/>
              <w:rPr>
                <w:lang w:eastAsia="ru-RU"/>
              </w:rPr>
            </w:pPr>
            <w:r w:rsidRPr="00E42444">
              <w:rPr>
                <w:lang w:eastAsia="ru-RU"/>
              </w:rPr>
              <w:t> </w:t>
            </w:r>
          </w:p>
        </w:tc>
        <w:tc>
          <w:tcPr>
            <w:tcW w:w="201" w:type="pct"/>
            <w:hideMark/>
          </w:tcPr>
          <w:p w14:paraId="2634C404" w14:textId="77777777" w:rsidR="00F56ED7" w:rsidRPr="00E42444" w:rsidRDefault="00E42444" w:rsidP="00E42444">
            <w:pPr>
              <w:pStyle w:val="103"/>
              <w:rPr>
                <w:lang w:eastAsia="ru-RU"/>
              </w:rPr>
            </w:pPr>
            <w:r w:rsidRPr="00E42444">
              <w:rPr>
                <w:lang w:eastAsia="ru-RU"/>
              </w:rPr>
              <w:t> </w:t>
            </w:r>
          </w:p>
        </w:tc>
        <w:tc>
          <w:tcPr>
            <w:tcW w:w="201" w:type="pct"/>
            <w:hideMark/>
          </w:tcPr>
          <w:p w14:paraId="51509FF3" w14:textId="77777777" w:rsidR="00F56ED7" w:rsidRPr="00E42444" w:rsidRDefault="00E42444" w:rsidP="00E42444">
            <w:pPr>
              <w:pStyle w:val="103"/>
              <w:rPr>
                <w:lang w:eastAsia="ru-RU"/>
              </w:rPr>
            </w:pPr>
            <w:r w:rsidRPr="00E42444">
              <w:rPr>
                <w:lang w:eastAsia="ru-RU"/>
              </w:rPr>
              <w:t> </w:t>
            </w:r>
          </w:p>
        </w:tc>
        <w:tc>
          <w:tcPr>
            <w:tcW w:w="201" w:type="pct"/>
            <w:hideMark/>
          </w:tcPr>
          <w:p w14:paraId="1D150698" w14:textId="77777777" w:rsidR="00F56ED7" w:rsidRPr="00E42444" w:rsidRDefault="00E42444" w:rsidP="00E42444">
            <w:pPr>
              <w:pStyle w:val="103"/>
              <w:rPr>
                <w:lang w:eastAsia="ru-RU"/>
              </w:rPr>
            </w:pPr>
            <w:r w:rsidRPr="00E42444">
              <w:rPr>
                <w:lang w:eastAsia="ru-RU"/>
              </w:rPr>
              <w:t> </w:t>
            </w:r>
          </w:p>
        </w:tc>
        <w:tc>
          <w:tcPr>
            <w:tcW w:w="200" w:type="pct"/>
            <w:hideMark/>
          </w:tcPr>
          <w:p w14:paraId="4AAABC7A" w14:textId="77777777" w:rsidR="00F56ED7" w:rsidRPr="00E42444" w:rsidRDefault="00E42444" w:rsidP="00E42444">
            <w:pPr>
              <w:pStyle w:val="103"/>
              <w:rPr>
                <w:lang w:eastAsia="ru-RU"/>
              </w:rPr>
            </w:pPr>
            <w:r w:rsidRPr="00E42444">
              <w:rPr>
                <w:lang w:eastAsia="ru-RU"/>
              </w:rPr>
              <w:t> </w:t>
            </w:r>
          </w:p>
        </w:tc>
        <w:tc>
          <w:tcPr>
            <w:tcW w:w="201" w:type="pct"/>
            <w:hideMark/>
          </w:tcPr>
          <w:p w14:paraId="130D6432" w14:textId="77777777" w:rsidR="00F56ED7" w:rsidRPr="00E42444" w:rsidRDefault="00E42444" w:rsidP="00E42444">
            <w:pPr>
              <w:pStyle w:val="103"/>
              <w:rPr>
                <w:lang w:eastAsia="ru-RU"/>
              </w:rPr>
            </w:pPr>
            <w:r w:rsidRPr="00E42444">
              <w:rPr>
                <w:lang w:eastAsia="ru-RU"/>
              </w:rPr>
              <w:t> </w:t>
            </w:r>
          </w:p>
        </w:tc>
        <w:tc>
          <w:tcPr>
            <w:tcW w:w="201" w:type="pct"/>
            <w:hideMark/>
          </w:tcPr>
          <w:p w14:paraId="03C99DC5" w14:textId="77777777" w:rsidR="00F56ED7" w:rsidRPr="00E42444" w:rsidRDefault="00E42444" w:rsidP="00E42444">
            <w:pPr>
              <w:pStyle w:val="103"/>
              <w:rPr>
                <w:lang w:eastAsia="ru-RU"/>
              </w:rPr>
            </w:pPr>
            <w:r w:rsidRPr="00E42444">
              <w:rPr>
                <w:lang w:eastAsia="ru-RU"/>
              </w:rPr>
              <w:t> </w:t>
            </w:r>
          </w:p>
        </w:tc>
        <w:tc>
          <w:tcPr>
            <w:tcW w:w="201" w:type="pct"/>
            <w:hideMark/>
          </w:tcPr>
          <w:p w14:paraId="68B64C9B" w14:textId="77777777" w:rsidR="00F56ED7" w:rsidRPr="00E42444" w:rsidRDefault="00E42444" w:rsidP="00E42444">
            <w:pPr>
              <w:pStyle w:val="103"/>
              <w:rPr>
                <w:lang w:eastAsia="ru-RU"/>
              </w:rPr>
            </w:pPr>
            <w:r w:rsidRPr="00E42444">
              <w:rPr>
                <w:lang w:eastAsia="ru-RU"/>
              </w:rPr>
              <w:t> </w:t>
            </w:r>
          </w:p>
        </w:tc>
        <w:tc>
          <w:tcPr>
            <w:tcW w:w="200" w:type="pct"/>
            <w:hideMark/>
          </w:tcPr>
          <w:p w14:paraId="34A5BF6F" w14:textId="77777777" w:rsidR="00F56ED7" w:rsidRPr="00E42444" w:rsidRDefault="00E42444" w:rsidP="00E42444">
            <w:pPr>
              <w:pStyle w:val="103"/>
              <w:rPr>
                <w:lang w:eastAsia="ru-RU"/>
              </w:rPr>
            </w:pPr>
            <w:r w:rsidRPr="00E42444">
              <w:rPr>
                <w:lang w:eastAsia="ru-RU"/>
              </w:rPr>
              <w:t> </w:t>
            </w:r>
          </w:p>
        </w:tc>
        <w:tc>
          <w:tcPr>
            <w:tcW w:w="201" w:type="pct"/>
            <w:hideMark/>
          </w:tcPr>
          <w:p w14:paraId="55ADD918" w14:textId="77777777" w:rsidR="00F56ED7" w:rsidRPr="00E42444" w:rsidRDefault="00E42444" w:rsidP="00E42444">
            <w:pPr>
              <w:pStyle w:val="103"/>
              <w:rPr>
                <w:lang w:eastAsia="ru-RU"/>
              </w:rPr>
            </w:pPr>
            <w:r w:rsidRPr="00E42444">
              <w:rPr>
                <w:lang w:eastAsia="ru-RU"/>
              </w:rPr>
              <w:t> </w:t>
            </w:r>
          </w:p>
        </w:tc>
        <w:tc>
          <w:tcPr>
            <w:tcW w:w="201" w:type="pct"/>
            <w:hideMark/>
          </w:tcPr>
          <w:p w14:paraId="096E4A69" w14:textId="77777777" w:rsidR="00F56ED7" w:rsidRPr="00E42444" w:rsidRDefault="00E42444" w:rsidP="00E42444">
            <w:pPr>
              <w:pStyle w:val="103"/>
              <w:rPr>
                <w:lang w:eastAsia="ru-RU"/>
              </w:rPr>
            </w:pPr>
            <w:r w:rsidRPr="00E42444">
              <w:rPr>
                <w:lang w:eastAsia="ru-RU"/>
              </w:rPr>
              <w:t> </w:t>
            </w:r>
          </w:p>
        </w:tc>
        <w:tc>
          <w:tcPr>
            <w:tcW w:w="201" w:type="pct"/>
            <w:hideMark/>
          </w:tcPr>
          <w:p w14:paraId="672945B4" w14:textId="77777777" w:rsidR="00F56ED7" w:rsidRPr="00E42444" w:rsidRDefault="00E42444" w:rsidP="00E42444">
            <w:pPr>
              <w:pStyle w:val="103"/>
              <w:rPr>
                <w:lang w:eastAsia="ru-RU"/>
              </w:rPr>
            </w:pPr>
            <w:r w:rsidRPr="00E42444">
              <w:rPr>
                <w:lang w:eastAsia="ru-RU"/>
              </w:rPr>
              <w:t> </w:t>
            </w:r>
          </w:p>
        </w:tc>
        <w:tc>
          <w:tcPr>
            <w:tcW w:w="200" w:type="pct"/>
            <w:hideMark/>
          </w:tcPr>
          <w:p w14:paraId="356406FF" w14:textId="77777777" w:rsidR="00F56ED7" w:rsidRPr="00E42444" w:rsidRDefault="00E42444" w:rsidP="00E42444">
            <w:pPr>
              <w:pStyle w:val="103"/>
              <w:rPr>
                <w:lang w:eastAsia="ru-RU"/>
              </w:rPr>
            </w:pPr>
            <w:r w:rsidRPr="00E42444">
              <w:rPr>
                <w:lang w:eastAsia="ru-RU"/>
              </w:rPr>
              <w:t> </w:t>
            </w:r>
          </w:p>
        </w:tc>
        <w:tc>
          <w:tcPr>
            <w:tcW w:w="201" w:type="pct"/>
            <w:hideMark/>
          </w:tcPr>
          <w:p w14:paraId="596D4119" w14:textId="77777777" w:rsidR="00F56ED7" w:rsidRPr="00E42444" w:rsidRDefault="00E42444" w:rsidP="00E42444">
            <w:pPr>
              <w:pStyle w:val="103"/>
              <w:rPr>
                <w:lang w:eastAsia="ru-RU"/>
              </w:rPr>
            </w:pPr>
            <w:r w:rsidRPr="00E42444">
              <w:rPr>
                <w:lang w:eastAsia="ru-RU"/>
              </w:rPr>
              <w:t> </w:t>
            </w:r>
          </w:p>
        </w:tc>
        <w:tc>
          <w:tcPr>
            <w:tcW w:w="201" w:type="pct"/>
            <w:hideMark/>
          </w:tcPr>
          <w:p w14:paraId="4F673B77" w14:textId="77777777" w:rsidR="00F56ED7" w:rsidRPr="00E42444" w:rsidRDefault="00E42444" w:rsidP="00E42444">
            <w:pPr>
              <w:pStyle w:val="103"/>
              <w:rPr>
                <w:lang w:eastAsia="ru-RU"/>
              </w:rPr>
            </w:pPr>
            <w:r w:rsidRPr="00E42444">
              <w:rPr>
                <w:lang w:eastAsia="ru-RU"/>
              </w:rPr>
              <w:t> </w:t>
            </w:r>
          </w:p>
        </w:tc>
        <w:tc>
          <w:tcPr>
            <w:tcW w:w="201" w:type="pct"/>
            <w:hideMark/>
          </w:tcPr>
          <w:p w14:paraId="466126D6" w14:textId="77777777" w:rsidR="00F56ED7" w:rsidRPr="00E42444" w:rsidRDefault="00E42444" w:rsidP="00E42444">
            <w:pPr>
              <w:pStyle w:val="103"/>
              <w:rPr>
                <w:lang w:eastAsia="ru-RU"/>
              </w:rPr>
            </w:pPr>
            <w:r w:rsidRPr="00E42444">
              <w:rPr>
                <w:lang w:eastAsia="ru-RU"/>
              </w:rPr>
              <w:t> </w:t>
            </w:r>
          </w:p>
        </w:tc>
        <w:tc>
          <w:tcPr>
            <w:tcW w:w="201" w:type="pct"/>
            <w:hideMark/>
          </w:tcPr>
          <w:p w14:paraId="181BBB15" w14:textId="77777777" w:rsidR="00F56ED7" w:rsidRPr="00E42444" w:rsidRDefault="00E42444" w:rsidP="00E42444">
            <w:pPr>
              <w:pStyle w:val="103"/>
              <w:rPr>
                <w:lang w:eastAsia="ru-RU"/>
              </w:rPr>
            </w:pPr>
            <w:r w:rsidRPr="00E42444">
              <w:rPr>
                <w:lang w:eastAsia="ru-RU"/>
              </w:rPr>
              <w:t> </w:t>
            </w:r>
          </w:p>
        </w:tc>
      </w:tr>
      <w:tr w:rsidR="00E42444" w:rsidRPr="00E42444" w14:paraId="1E35C2A3" w14:textId="77777777" w:rsidTr="00612D72">
        <w:trPr>
          <w:trHeight w:val="20"/>
        </w:trPr>
        <w:tc>
          <w:tcPr>
            <w:tcW w:w="133" w:type="pct"/>
            <w:hideMark/>
          </w:tcPr>
          <w:p w14:paraId="384789AD" w14:textId="77777777" w:rsidR="00F56ED7" w:rsidRPr="00E42444" w:rsidRDefault="00E42444" w:rsidP="00E42444">
            <w:pPr>
              <w:pStyle w:val="103"/>
              <w:rPr>
                <w:lang w:eastAsia="ru-RU"/>
              </w:rPr>
            </w:pPr>
            <w:r w:rsidRPr="00E42444">
              <w:rPr>
                <w:lang w:eastAsia="ru-RU"/>
              </w:rPr>
              <w:t> </w:t>
            </w:r>
          </w:p>
        </w:tc>
        <w:tc>
          <w:tcPr>
            <w:tcW w:w="492" w:type="pct"/>
            <w:hideMark/>
          </w:tcPr>
          <w:p w14:paraId="2B7987A4" w14:textId="77777777" w:rsidR="00F56ED7" w:rsidRPr="00E42444" w:rsidRDefault="00E42444" w:rsidP="00E42444">
            <w:pPr>
              <w:pStyle w:val="103"/>
              <w:rPr>
                <w:lang w:eastAsia="ru-RU"/>
              </w:rPr>
            </w:pPr>
            <w:r w:rsidRPr="00E42444">
              <w:rPr>
                <w:lang w:eastAsia="ru-RU"/>
              </w:rPr>
              <w:t>средняя зп без уч. отчислений</w:t>
            </w:r>
          </w:p>
        </w:tc>
        <w:tc>
          <w:tcPr>
            <w:tcW w:w="163" w:type="pct"/>
            <w:hideMark/>
          </w:tcPr>
          <w:p w14:paraId="70557797" w14:textId="77777777" w:rsidR="00F56ED7" w:rsidRPr="00E42444" w:rsidRDefault="00E42444" w:rsidP="00E42444">
            <w:pPr>
              <w:pStyle w:val="103"/>
              <w:rPr>
                <w:lang w:eastAsia="ru-RU"/>
              </w:rPr>
            </w:pPr>
            <w:r w:rsidRPr="00E42444">
              <w:rPr>
                <w:lang w:eastAsia="ru-RU"/>
              </w:rPr>
              <w:t>руб.</w:t>
            </w:r>
          </w:p>
        </w:tc>
        <w:tc>
          <w:tcPr>
            <w:tcW w:w="200" w:type="pct"/>
            <w:hideMark/>
          </w:tcPr>
          <w:p w14:paraId="19D9D3F8" w14:textId="77777777" w:rsidR="00F56ED7" w:rsidRPr="00E42444" w:rsidRDefault="00E42444" w:rsidP="00E42444">
            <w:pPr>
              <w:pStyle w:val="103"/>
              <w:rPr>
                <w:lang w:eastAsia="ru-RU"/>
              </w:rPr>
            </w:pPr>
            <w:r w:rsidRPr="00E42444">
              <w:rPr>
                <w:lang w:eastAsia="ru-RU"/>
              </w:rPr>
              <w:t> </w:t>
            </w:r>
          </w:p>
        </w:tc>
        <w:tc>
          <w:tcPr>
            <w:tcW w:w="201" w:type="pct"/>
            <w:noWrap/>
            <w:hideMark/>
          </w:tcPr>
          <w:p w14:paraId="54A58B2A" w14:textId="77777777" w:rsidR="00F56ED7" w:rsidRPr="00E42444" w:rsidRDefault="00E42444" w:rsidP="00E42444">
            <w:pPr>
              <w:pStyle w:val="103"/>
              <w:rPr>
                <w:lang w:eastAsia="ru-RU"/>
              </w:rPr>
            </w:pPr>
            <w:r w:rsidRPr="00E42444">
              <w:rPr>
                <w:lang w:eastAsia="ru-RU"/>
              </w:rPr>
              <w:t>18 009,1</w:t>
            </w:r>
          </w:p>
        </w:tc>
        <w:tc>
          <w:tcPr>
            <w:tcW w:w="201" w:type="pct"/>
            <w:noWrap/>
            <w:hideMark/>
          </w:tcPr>
          <w:p w14:paraId="6DD89B54" w14:textId="77777777" w:rsidR="00F56ED7" w:rsidRPr="00E42444" w:rsidRDefault="00E42444" w:rsidP="00E42444">
            <w:pPr>
              <w:pStyle w:val="103"/>
              <w:rPr>
                <w:lang w:eastAsia="ru-RU"/>
              </w:rPr>
            </w:pPr>
            <w:r w:rsidRPr="00E42444">
              <w:rPr>
                <w:lang w:eastAsia="ru-RU"/>
              </w:rPr>
              <w:t>18 734,8</w:t>
            </w:r>
          </w:p>
        </w:tc>
        <w:tc>
          <w:tcPr>
            <w:tcW w:w="201" w:type="pct"/>
            <w:noWrap/>
            <w:hideMark/>
          </w:tcPr>
          <w:p w14:paraId="29CBD3E3" w14:textId="77777777" w:rsidR="00F56ED7" w:rsidRPr="00E42444" w:rsidRDefault="00E42444" w:rsidP="00E42444">
            <w:pPr>
              <w:pStyle w:val="103"/>
              <w:rPr>
                <w:lang w:eastAsia="ru-RU"/>
              </w:rPr>
            </w:pPr>
            <w:r w:rsidRPr="00E42444">
              <w:rPr>
                <w:lang w:eastAsia="ru-RU"/>
              </w:rPr>
              <w:t>19 398,1</w:t>
            </w:r>
          </w:p>
        </w:tc>
        <w:tc>
          <w:tcPr>
            <w:tcW w:w="200" w:type="pct"/>
            <w:noWrap/>
            <w:hideMark/>
          </w:tcPr>
          <w:p w14:paraId="0B8C7460" w14:textId="77777777" w:rsidR="00F56ED7" w:rsidRPr="00E42444" w:rsidRDefault="00E42444" w:rsidP="00E42444">
            <w:pPr>
              <w:pStyle w:val="103"/>
              <w:rPr>
                <w:lang w:eastAsia="ru-RU"/>
              </w:rPr>
            </w:pPr>
            <w:r w:rsidRPr="00E42444">
              <w:rPr>
                <w:lang w:eastAsia="ru-RU"/>
              </w:rPr>
              <w:t>20 041,5</w:t>
            </w:r>
          </w:p>
        </w:tc>
        <w:tc>
          <w:tcPr>
            <w:tcW w:w="201" w:type="pct"/>
            <w:noWrap/>
            <w:hideMark/>
          </w:tcPr>
          <w:p w14:paraId="2659303D" w14:textId="77777777" w:rsidR="00F56ED7" w:rsidRPr="00E42444" w:rsidRDefault="00E42444" w:rsidP="00E42444">
            <w:pPr>
              <w:pStyle w:val="103"/>
              <w:rPr>
                <w:lang w:eastAsia="ru-RU"/>
              </w:rPr>
            </w:pPr>
            <w:r w:rsidRPr="00E42444">
              <w:rPr>
                <w:lang w:eastAsia="ru-RU"/>
              </w:rPr>
              <w:t>20 661,6</w:t>
            </w:r>
          </w:p>
        </w:tc>
        <w:tc>
          <w:tcPr>
            <w:tcW w:w="201" w:type="pct"/>
            <w:noWrap/>
            <w:hideMark/>
          </w:tcPr>
          <w:p w14:paraId="469C51D3" w14:textId="77777777" w:rsidR="00F56ED7" w:rsidRPr="00E42444" w:rsidRDefault="00E42444" w:rsidP="00E42444">
            <w:pPr>
              <w:pStyle w:val="103"/>
              <w:rPr>
                <w:lang w:eastAsia="ru-RU"/>
              </w:rPr>
            </w:pPr>
            <w:r w:rsidRPr="00E42444">
              <w:rPr>
                <w:lang w:eastAsia="ru-RU"/>
              </w:rPr>
              <w:t>21 264,0</w:t>
            </w:r>
          </w:p>
        </w:tc>
        <w:tc>
          <w:tcPr>
            <w:tcW w:w="201" w:type="pct"/>
            <w:noWrap/>
            <w:hideMark/>
          </w:tcPr>
          <w:p w14:paraId="75FBF84C" w14:textId="77777777" w:rsidR="00F56ED7" w:rsidRPr="00E42444" w:rsidRDefault="00E42444" w:rsidP="00E42444">
            <w:pPr>
              <w:pStyle w:val="103"/>
              <w:rPr>
                <w:lang w:eastAsia="ru-RU"/>
              </w:rPr>
            </w:pPr>
            <w:r w:rsidRPr="00E42444">
              <w:rPr>
                <w:lang w:eastAsia="ru-RU"/>
              </w:rPr>
              <w:t>21 849,5</w:t>
            </w:r>
          </w:p>
        </w:tc>
        <w:tc>
          <w:tcPr>
            <w:tcW w:w="200" w:type="pct"/>
            <w:noWrap/>
            <w:hideMark/>
          </w:tcPr>
          <w:p w14:paraId="5E7163FC" w14:textId="77777777" w:rsidR="00F56ED7" w:rsidRPr="00E42444" w:rsidRDefault="00E42444" w:rsidP="00E42444">
            <w:pPr>
              <w:pStyle w:val="103"/>
              <w:rPr>
                <w:lang w:eastAsia="ru-RU"/>
              </w:rPr>
            </w:pPr>
            <w:r w:rsidRPr="00E42444">
              <w:rPr>
                <w:lang w:eastAsia="ru-RU"/>
              </w:rPr>
              <w:t>22 423,0</w:t>
            </w:r>
          </w:p>
        </w:tc>
        <w:tc>
          <w:tcPr>
            <w:tcW w:w="201" w:type="pct"/>
            <w:noWrap/>
            <w:hideMark/>
          </w:tcPr>
          <w:p w14:paraId="3F15956F" w14:textId="77777777" w:rsidR="00F56ED7" w:rsidRPr="00E42444" w:rsidRDefault="00E42444" w:rsidP="00E42444">
            <w:pPr>
              <w:pStyle w:val="103"/>
              <w:rPr>
                <w:lang w:eastAsia="ru-RU"/>
              </w:rPr>
            </w:pPr>
            <w:r w:rsidRPr="00E42444">
              <w:rPr>
                <w:lang w:eastAsia="ru-RU"/>
              </w:rPr>
              <w:t>22 978,4</w:t>
            </w:r>
          </w:p>
        </w:tc>
        <w:tc>
          <w:tcPr>
            <w:tcW w:w="201" w:type="pct"/>
            <w:noWrap/>
            <w:hideMark/>
          </w:tcPr>
          <w:p w14:paraId="3A12A9D4" w14:textId="77777777" w:rsidR="00F56ED7" w:rsidRPr="00E42444" w:rsidRDefault="00E42444" w:rsidP="00E42444">
            <w:pPr>
              <w:pStyle w:val="103"/>
              <w:rPr>
                <w:lang w:eastAsia="ru-RU"/>
              </w:rPr>
            </w:pPr>
            <w:r w:rsidRPr="00E42444">
              <w:rPr>
                <w:lang w:eastAsia="ru-RU"/>
              </w:rPr>
              <w:t>23 501,2</w:t>
            </w:r>
          </w:p>
        </w:tc>
        <w:tc>
          <w:tcPr>
            <w:tcW w:w="201" w:type="pct"/>
            <w:noWrap/>
            <w:hideMark/>
          </w:tcPr>
          <w:p w14:paraId="7909F012" w14:textId="77777777" w:rsidR="00F56ED7" w:rsidRPr="00E42444" w:rsidRDefault="00E42444" w:rsidP="00E42444">
            <w:pPr>
              <w:pStyle w:val="103"/>
              <w:rPr>
                <w:lang w:eastAsia="ru-RU"/>
              </w:rPr>
            </w:pPr>
            <w:r w:rsidRPr="00E42444">
              <w:rPr>
                <w:lang w:eastAsia="ru-RU"/>
              </w:rPr>
              <w:t>23 986,1</w:t>
            </w:r>
          </w:p>
        </w:tc>
        <w:tc>
          <w:tcPr>
            <w:tcW w:w="200" w:type="pct"/>
            <w:noWrap/>
            <w:hideMark/>
          </w:tcPr>
          <w:p w14:paraId="0D4BDC60" w14:textId="77777777" w:rsidR="00F56ED7" w:rsidRPr="00E42444" w:rsidRDefault="00E42444" w:rsidP="00E42444">
            <w:pPr>
              <w:pStyle w:val="103"/>
              <w:rPr>
                <w:lang w:eastAsia="ru-RU"/>
              </w:rPr>
            </w:pPr>
            <w:r w:rsidRPr="00E42444">
              <w:rPr>
                <w:lang w:eastAsia="ru-RU"/>
              </w:rPr>
              <w:t>24 477,3</w:t>
            </w:r>
          </w:p>
        </w:tc>
        <w:tc>
          <w:tcPr>
            <w:tcW w:w="201" w:type="pct"/>
            <w:noWrap/>
            <w:hideMark/>
          </w:tcPr>
          <w:p w14:paraId="32520FD7" w14:textId="77777777" w:rsidR="00F56ED7" w:rsidRPr="00E42444" w:rsidRDefault="00E42444" w:rsidP="00E42444">
            <w:pPr>
              <w:pStyle w:val="103"/>
              <w:rPr>
                <w:lang w:eastAsia="ru-RU"/>
              </w:rPr>
            </w:pPr>
            <w:r w:rsidRPr="00E42444">
              <w:rPr>
                <w:lang w:eastAsia="ru-RU"/>
              </w:rPr>
              <w:t>24 976,4</w:t>
            </w:r>
          </w:p>
        </w:tc>
        <w:tc>
          <w:tcPr>
            <w:tcW w:w="201" w:type="pct"/>
            <w:noWrap/>
            <w:hideMark/>
          </w:tcPr>
          <w:p w14:paraId="11367117" w14:textId="77777777" w:rsidR="00F56ED7" w:rsidRPr="00E42444" w:rsidRDefault="00E42444" w:rsidP="00E42444">
            <w:pPr>
              <w:pStyle w:val="103"/>
              <w:rPr>
                <w:lang w:eastAsia="ru-RU"/>
              </w:rPr>
            </w:pPr>
            <w:r w:rsidRPr="00E42444">
              <w:rPr>
                <w:lang w:eastAsia="ru-RU"/>
              </w:rPr>
              <w:t>25 485,6</w:t>
            </w:r>
          </w:p>
        </w:tc>
        <w:tc>
          <w:tcPr>
            <w:tcW w:w="201" w:type="pct"/>
            <w:noWrap/>
            <w:hideMark/>
          </w:tcPr>
          <w:p w14:paraId="709D4BDB" w14:textId="77777777" w:rsidR="00F56ED7" w:rsidRPr="00E42444" w:rsidRDefault="00E42444" w:rsidP="00E42444">
            <w:pPr>
              <w:pStyle w:val="103"/>
              <w:rPr>
                <w:lang w:eastAsia="ru-RU"/>
              </w:rPr>
            </w:pPr>
            <w:r w:rsidRPr="00E42444">
              <w:rPr>
                <w:lang w:eastAsia="ru-RU"/>
              </w:rPr>
              <w:t>26 005,3</w:t>
            </w:r>
          </w:p>
        </w:tc>
        <w:tc>
          <w:tcPr>
            <w:tcW w:w="200" w:type="pct"/>
            <w:noWrap/>
            <w:hideMark/>
          </w:tcPr>
          <w:p w14:paraId="5D73FBDB" w14:textId="77777777" w:rsidR="00F56ED7" w:rsidRPr="00E42444" w:rsidRDefault="00E42444" w:rsidP="00E42444">
            <w:pPr>
              <w:pStyle w:val="103"/>
              <w:rPr>
                <w:lang w:eastAsia="ru-RU"/>
              </w:rPr>
            </w:pPr>
            <w:r w:rsidRPr="00E42444">
              <w:rPr>
                <w:lang w:eastAsia="ru-RU"/>
              </w:rPr>
              <w:t>26 535,5</w:t>
            </w:r>
          </w:p>
        </w:tc>
        <w:tc>
          <w:tcPr>
            <w:tcW w:w="201" w:type="pct"/>
            <w:noWrap/>
            <w:hideMark/>
          </w:tcPr>
          <w:p w14:paraId="4591DE98" w14:textId="77777777" w:rsidR="00F56ED7" w:rsidRPr="00E42444" w:rsidRDefault="00E42444" w:rsidP="00E42444">
            <w:pPr>
              <w:pStyle w:val="103"/>
              <w:rPr>
                <w:lang w:eastAsia="ru-RU"/>
              </w:rPr>
            </w:pPr>
            <w:r w:rsidRPr="00E42444">
              <w:rPr>
                <w:lang w:eastAsia="ru-RU"/>
              </w:rPr>
              <w:t>27 076,5</w:t>
            </w:r>
          </w:p>
        </w:tc>
        <w:tc>
          <w:tcPr>
            <w:tcW w:w="201" w:type="pct"/>
            <w:noWrap/>
            <w:hideMark/>
          </w:tcPr>
          <w:p w14:paraId="0815457D" w14:textId="77777777" w:rsidR="00F56ED7" w:rsidRPr="00E42444" w:rsidRDefault="00E42444" w:rsidP="00E42444">
            <w:pPr>
              <w:pStyle w:val="103"/>
              <w:rPr>
                <w:lang w:eastAsia="ru-RU"/>
              </w:rPr>
            </w:pPr>
            <w:r w:rsidRPr="00E42444">
              <w:rPr>
                <w:lang w:eastAsia="ru-RU"/>
              </w:rPr>
              <w:t>27 628,6</w:t>
            </w:r>
          </w:p>
        </w:tc>
        <w:tc>
          <w:tcPr>
            <w:tcW w:w="201" w:type="pct"/>
            <w:noWrap/>
            <w:hideMark/>
          </w:tcPr>
          <w:p w14:paraId="33177ED7" w14:textId="77777777" w:rsidR="00F56ED7" w:rsidRPr="00E42444" w:rsidRDefault="00E42444" w:rsidP="00E42444">
            <w:pPr>
              <w:pStyle w:val="103"/>
              <w:rPr>
                <w:lang w:eastAsia="ru-RU"/>
              </w:rPr>
            </w:pPr>
            <w:r w:rsidRPr="00E42444">
              <w:rPr>
                <w:lang w:eastAsia="ru-RU"/>
              </w:rPr>
              <w:t>28 191,9</w:t>
            </w:r>
          </w:p>
        </w:tc>
        <w:tc>
          <w:tcPr>
            <w:tcW w:w="201" w:type="pct"/>
            <w:noWrap/>
            <w:hideMark/>
          </w:tcPr>
          <w:p w14:paraId="2769BAF3" w14:textId="77777777" w:rsidR="00F56ED7" w:rsidRPr="00E42444" w:rsidRDefault="00E42444" w:rsidP="00E42444">
            <w:pPr>
              <w:pStyle w:val="103"/>
              <w:rPr>
                <w:lang w:eastAsia="ru-RU"/>
              </w:rPr>
            </w:pPr>
            <w:r w:rsidRPr="00E42444">
              <w:rPr>
                <w:lang w:eastAsia="ru-RU"/>
              </w:rPr>
              <w:t>28 766,7</w:t>
            </w:r>
          </w:p>
        </w:tc>
      </w:tr>
      <w:tr w:rsidR="00E42444" w:rsidRPr="00E42444" w14:paraId="5F192740" w14:textId="77777777" w:rsidTr="00612D72">
        <w:trPr>
          <w:trHeight w:val="20"/>
        </w:trPr>
        <w:tc>
          <w:tcPr>
            <w:tcW w:w="133" w:type="pct"/>
            <w:hideMark/>
          </w:tcPr>
          <w:p w14:paraId="0F78B033" w14:textId="77777777" w:rsidR="00F56ED7" w:rsidRPr="00E42444" w:rsidRDefault="00E42444" w:rsidP="00E42444">
            <w:pPr>
              <w:pStyle w:val="103"/>
              <w:rPr>
                <w:lang w:eastAsia="ru-RU"/>
              </w:rPr>
            </w:pPr>
            <w:r w:rsidRPr="00E42444">
              <w:rPr>
                <w:lang w:eastAsia="ru-RU"/>
              </w:rPr>
              <w:t>3.6.2.</w:t>
            </w:r>
          </w:p>
        </w:tc>
        <w:tc>
          <w:tcPr>
            <w:tcW w:w="492" w:type="pct"/>
            <w:hideMark/>
          </w:tcPr>
          <w:p w14:paraId="240C44DC" w14:textId="77777777" w:rsidR="00F56ED7" w:rsidRPr="00E42444" w:rsidRDefault="00E42444" w:rsidP="00E42444">
            <w:pPr>
              <w:pStyle w:val="103"/>
              <w:rPr>
                <w:lang w:eastAsia="ru-RU"/>
              </w:rPr>
            </w:pPr>
            <w:r w:rsidRPr="00E42444">
              <w:rPr>
                <w:lang w:eastAsia="ru-RU"/>
              </w:rPr>
              <w:t>Отчисления на социальные нужды</w:t>
            </w:r>
          </w:p>
        </w:tc>
        <w:tc>
          <w:tcPr>
            <w:tcW w:w="163" w:type="pct"/>
            <w:hideMark/>
          </w:tcPr>
          <w:p w14:paraId="05BA6578" w14:textId="77777777" w:rsidR="00F56ED7" w:rsidRPr="00E42444" w:rsidRDefault="00E42444" w:rsidP="00E42444">
            <w:pPr>
              <w:pStyle w:val="103"/>
              <w:rPr>
                <w:lang w:eastAsia="ru-RU"/>
              </w:rPr>
            </w:pPr>
            <w:r w:rsidRPr="00E42444">
              <w:rPr>
                <w:lang w:eastAsia="ru-RU"/>
              </w:rPr>
              <w:t>руб.</w:t>
            </w:r>
          </w:p>
        </w:tc>
        <w:tc>
          <w:tcPr>
            <w:tcW w:w="200" w:type="pct"/>
            <w:hideMark/>
          </w:tcPr>
          <w:p w14:paraId="5AD37340" w14:textId="77777777" w:rsidR="00F56ED7" w:rsidRPr="00E42444" w:rsidRDefault="00E42444" w:rsidP="00E42444">
            <w:pPr>
              <w:pStyle w:val="103"/>
              <w:rPr>
                <w:lang w:eastAsia="ru-RU"/>
              </w:rPr>
            </w:pPr>
            <w:r w:rsidRPr="00E42444">
              <w:rPr>
                <w:lang w:eastAsia="ru-RU"/>
              </w:rPr>
              <w:t> </w:t>
            </w:r>
          </w:p>
        </w:tc>
        <w:tc>
          <w:tcPr>
            <w:tcW w:w="201" w:type="pct"/>
            <w:noWrap/>
            <w:hideMark/>
          </w:tcPr>
          <w:p w14:paraId="7CF9431A" w14:textId="77777777" w:rsidR="00F56ED7" w:rsidRPr="00E42444" w:rsidRDefault="00E42444" w:rsidP="00E42444">
            <w:pPr>
              <w:pStyle w:val="103"/>
              <w:rPr>
                <w:lang w:eastAsia="ru-RU"/>
              </w:rPr>
            </w:pPr>
            <w:r w:rsidRPr="00E42444">
              <w:rPr>
                <w:lang w:eastAsia="ru-RU"/>
              </w:rPr>
              <w:t>16 321,5</w:t>
            </w:r>
          </w:p>
        </w:tc>
        <w:tc>
          <w:tcPr>
            <w:tcW w:w="201" w:type="pct"/>
            <w:noWrap/>
            <w:hideMark/>
          </w:tcPr>
          <w:p w14:paraId="01902905" w14:textId="77777777" w:rsidR="00F56ED7" w:rsidRPr="00E42444" w:rsidRDefault="00E42444" w:rsidP="00E42444">
            <w:pPr>
              <w:pStyle w:val="103"/>
              <w:rPr>
                <w:lang w:eastAsia="ru-RU"/>
              </w:rPr>
            </w:pPr>
            <w:r w:rsidRPr="00E42444">
              <w:rPr>
                <w:lang w:eastAsia="ru-RU"/>
              </w:rPr>
              <w:t>16 979,1</w:t>
            </w:r>
          </w:p>
        </w:tc>
        <w:tc>
          <w:tcPr>
            <w:tcW w:w="201" w:type="pct"/>
            <w:noWrap/>
            <w:hideMark/>
          </w:tcPr>
          <w:p w14:paraId="12825FF0" w14:textId="77777777" w:rsidR="00F56ED7" w:rsidRPr="00E42444" w:rsidRDefault="00E42444" w:rsidP="00E42444">
            <w:pPr>
              <w:pStyle w:val="103"/>
              <w:rPr>
                <w:lang w:eastAsia="ru-RU"/>
              </w:rPr>
            </w:pPr>
            <w:r w:rsidRPr="00E42444">
              <w:rPr>
                <w:lang w:eastAsia="ru-RU"/>
              </w:rPr>
              <w:t>17 580,3</w:t>
            </w:r>
          </w:p>
        </w:tc>
        <w:tc>
          <w:tcPr>
            <w:tcW w:w="200" w:type="pct"/>
            <w:noWrap/>
            <w:hideMark/>
          </w:tcPr>
          <w:p w14:paraId="2EA739BB" w14:textId="77777777" w:rsidR="00F56ED7" w:rsidRPr="00E42444" w:rsidRDefault="00E42444" w:rsidP="00E42444">
            <w:pPr>
              <w:pStyle w:val="103"/>
              <w:rPr>
                <w:lang w:eastAsia="ru-RU"/>
              </w:rPr>
            </w:pPr>
            <w:r w:rsidRPr="00E42444">
              <w:rPr>
                <w:lang w:eastAsia="ru-RU"/>
              </w:rPr>
              <w:t>11 174,5</w:t>
            </w:r>
          </w:p>
        </w:tc>
        <w:tc>
          <w:tcPr>
            <w:tcW w:w="201" w:type="pct"/>
            <w:noWrap/>
            <w:hideMark/>
          </w:tcPr>
          <w:p w14:paraId="605E7B1C" w14:textId="77777777" w:rsidR="00F56ED7" w:rsidRPr="00E42444" w:rsidRDefault="00E42444" w:rsidP="00E42444">
            <w:pPr>
              <w:pStyle w:val="103"/>
              <w:rPr>
                <w:lang w:eastAsia="ru-RU"/>
              </w:rPr>
            </w:pPr>
            <w:r w:rsidRPr="00E42444">
              <w:rPr>
                <w:lang w:eastAsia="ru-RU"/>
              </w:rPr>
              <w:t>11 520,3</w:t>
            </w:r>
          </w:p>
        </w:tc>
        <w:tc>
          <w:tcPr>
            <w:tcW w:w="201" w:type="pct"/>
            <w:noWrap/>
            <w:hideMark/>
          </w:tcPr>
          <w:p w14:paraId="23A5BDE6" w14:textId="77777777" w:rsidR="00F56ED7" w:rsidRPr="00E42444" w:rsidRDefault="00E42444" w:rsidP="00E42444">
            <w:pPr>
              <w:pStyle w:val="103"/>
              <w:rPr>
                <w:lang w:eastAsia="ru-RU"/>
              </w:rPr>
            </w:pPr>
            <w:r w:rsidRPr="00E42444">
              <w:rPr>
                <w:lang w:eastAsia="ru-RU"/>
              </w:rPr>
              <w:t>11 856,2</w:t>
            </w:r>
          </w:p>
        </w:tc>
        <w:tc>
          <w:tcPr>
            <w:tcW w:w="201" w:type="pct"/>
            <w:noWrap/>
            <w:hideMark/>
          </w:tcPr>
          <w:p w14:paraId="2872DEBF" w14:textId="77777777" w:rsidR="00F56ED7" w:rsidRPr="00E42444" w:rsidRDefault="00E42444" w:rsidP="00E42444">
            <w:pPr>
              <w:pStyle w:val="103"/>
              <w:rPr>
                <w:lang w:eastAsia="ru-RU"/>
              </w:rPr>
            </w:pPr>
            <w:r w:rsidRPr="00E42444">
              <w:rPr>
                <w:lang w:eastAsia="ru-RU"/>
              </w:rPr>
              <w:t>12 182,6</w:t>
            </w:r>
          </w:p>
        </w:tc>
        <w:tc>
          <w:tcPr>
            <w:tcW w:w="200" w:type="pct"/>
            <w:noWrap/>
            <w:hideMark/>
          </w:tcPr>
          <w:p w14:paraId="59D81615" w14:textId="77777777" w:rsidR="00F56ED7" w:rsidRPr="00E42444" w:rsidRDefault="00E42444" w:rsidP="00E42444">
            <w:pPr>
              <w:pStyle w:val="103"/>
              <w:rPr>
                <w:lang w:eastAsia="ru-RU"/>
              </w:rPr>
            </w:pPr>
            <w:r w:rsidRPr="00E42444">
              <w:rPr>
                <w:lang w:eastAsia="ru-RU"/>
              </w:rPr>
              <w:t>12 502,4</w:t>
            </w:r>
          </w:p>
        </w:tc>
        <w:tc>
          <w:tcPr>
            <w:tcW w:w="201" w:type="pct"/>
            <w:noWrap/>
            <w:hideMark/>
          </w:tcPr>
          <w:p w14:paraId="51D41585" w14:textId="77777777" w:rsidR="00F56ED7" w:rsidRPr="00E42444" w:rsidRDefault="00E42444" w:rsidP="00E42444">
            <w:pPr>
              <w:pStyle w:val="103"/>
              <w:rPr>
                <w:lang w:eastAsia="ru-RU"/>
              </w:rPr>
            </w:pPr>
            <w:r w:rsidRPr="00E42444">
              <w:rPr>
                <w:lang w:eastAsia="ru-RU"/>
              </w:rPr>
              <w:t>12 812,1</w:t>
            </w:r>
          </w:p>
        </w:tc>
        <w:tc>
          <w:tcPr>
            <w:tcW w:w="201" w:type="pct"/>
            <w:noWrap/>
            <w:hideMark/>
          </w:tcPr>
          <w:p w14:paraId="504A6CC0" w14:textId="77777777" w:rsidR="00F56ED7" w:rsidRPr="00E42444" w:rsidRDefault="00E42444" w:rsidP="00E42444">
            <w:pPr>
              <w:pStyle w:val="103"/>
              <w:rPr>
                <w:lang w:eastAsia="ru-RU"/>
              </w:rPr>
            </w:pPr>
            <w:r w:rsidRPr="00E42444">
              <w:rPr>
                <w:lang w:eastAsia="ru-RU"/>
              </w:rPr>
              <w:t>13 103,5</w:t>
            </w:r>
          </w:p>
        </w:tc>
        <w:tc>
          <w:tcPr>
            <w:tcW w:w="201" w:type="pct"/>
            <w:noWrap/>
            <w:hideMark/>
          </w:tcPr>
          <w:p w14:paraId="523AEEFF" w14:textId="77777777" w:rsidR="00F56ED7" w:rsidRPr="00E42444" w:rsidRDefault="00E42444" w:rsidP="00E42444">
            <w:pPr>
              <w:pStyle w:val="103"/>
              <w:rPr>
                <w:lang w:eastAsia="ru-RU"/>
              </w:rPr>
            </w:pPr>
            <w:r w:rsidRPr="00E42444">
              <w:rPr>
                <w:lang w:eastAsia="ru-RU"/>
              </w:rPr>
              <w:t>13 373,9</w:t>
            </w:r>
          </w:p>
        </w:tc>
        <w:tc>
          <w:tcPr>
            <w:tcW w:w="200" w:type="pct"/>
            <w:noWrap/>
            <w:hideMark/>
          </w:tcPr>
          <w:p w14:paraId="39EF8008" w14:textId="77777777" w:rsidR="00F56ED7" w:rsidRPr="00E42444" w:rsidRDefault="00E42444" w:rsidP="00E42444">
            <w:pPr>
              <w:pStyle w:val="103"/>
              <w:rPr>
                <w:lang w:eastAsia="ru-RU"/>
              </w:rPr>
            </w:pPr>
            <w:r w:rsidRPr="00E42444">
              <w:rPr>
                <w:lang w:eastAsia="ru-RU"/>
              </w:rPr>
              <w:t>13 647,8</w:t>
            </w:r>
          </w:p>
        </w:tc>
        <w:tc>
          <w:tcPr>
            <w:tcW w:w="201" w:type="pct"/>
            <w:noWrap/>
            <w:hideMark/>
          </w:tcPr>
          <w:p w14:paraId="340F931D" w14:textId="77777777" w:rsidR="00F56ED7" w:rsidRPr="00E42444" w:rsidRDefault="00E42444" w:rsidP="00E42444">
            <w:pPr>
              <w:pStyle w:val="103"/>
              <w:rPr>
                <w:lang w:eastAsia="ru-RU"/>
              </w:rPr>
            </w:pPr>
            <w:r w:rsidRPr="00E42444">
              <w:rPr>
                <w:lang w:eastAsia="ru-RU"/>
              </w:rPr>
              <w:t>13 926,1</w:t>
            </w:r>
          </w:p>
        </w:tc>
        <w:tc>
          <w:tcPr>
            <w:tcW w:w="201" w:type="pct"/>
            <w:noWrap/>
            <w:hideMark/>
          </w:tcPr>
          <w:p w14:paraId="548BA211" w14:textId="77777777" w:rsidR="00F56ED7" w:rsidRPr="00E42444" w:rsidRDefault="00E42444" w:rsidP="00E42444">
            <w:pPr>
              <w:pStyle w:val="103"/>
              <w:rPr>
                <w:lang w:eastAsia="ru-RU"/>
              </w:rPr>
            </w:pPr>
            <w:r w:rsidRPr="00E42444">
              <w:rPr>
                <w:lang w:eastAsia="ru-RU"/>
              </w:rPr>
              <w:t>14 210,0</w:t>
            </w:r>
          </w:p>
        </w:tc>
        <w:tc>
          <w:tcPr>
            <w:tcW w:w="201" w:type="pct"/>
            <w:noWrap/>
            <w:hideMark/>
          </w:tcPr>
          <w:p w14:paraId="0BD53A8C" w14:textId="77777777" w:rsidR="00F56ED7" w:rsidRPr="00E42444" w:rsidRDefault="00E42444" w:rsidP="00E42444">
            <w:pPr>
              <w:pStyle w:val="103"/>
              <w:rPr>
                <w:lang w:eastAsia="ru-RU"/>
              </w:rPr>
            </w:pPr>
            <w:r w:rsidRPr="00E42444">
              <w:rPr>
                <w:lang w:eastAsia="ru-RU"/>
              </w:rPr>
              <w:t>14 499,8</w:t>
            </w:r>
          </w:p>
        </w:tc>
        <w:tc>
          <w:tcPr>
            <w:tcW w:w="200" w:type="pct"/>
            <w:noWrap/>
            <w:hideMark/>
          </w:tcPr>
          <w:p w14:paraId="0E33D492" w14:textId="77777777" w:rsidR="00F56ED7" w:rsidRPr="00E42444" w:rsidRDefault="00E42444" w:rsidP="00E42444">
            <w:pPr>
              <w:pStyle w:val="103"/>
              <w:rPr>
                <w:lang w:eastAsia="ru-RU"/>
              </w:rPr>
            </w:pPr>
            <w:r w:rsidRPr="00E42444">
              <w:rPr>
                <w:lang w:eastAsia="ru-RU"/>
              </w:rPr>
              <w:t>14 795,4</w:t>
            </w:r>
          </w:p>
        </w:tc>
        <w:tc>
          <w:tcPr>
            <w:tcW w:w="201" w:type="pct"/>
            <w:noWrap/>
            <w:hideMark/>
          </w:tcPr>
          <w:p w14:paraId="756E91FE" w14:textId="77777777" w:rsidR="00F56ED7" w:rsidRPr="00E42444" w:rsidRDefault="00E42444" w:rsidP="00E42444">
            <w:pPr>
              <w:pStyle w:val="103"/>
              <w:rPr>
                <w:lang w:eastAsia="ru-RU"/>
              </w:rPr>
            </w:pPr>
            <w:r w:rsidRPr="00E42444">
              <w:rPr>
                <w:lang w:eastAsia="ru-RU"/>
              </w:rPr>
              <w:t>15 097,1</w:t>
            </w:r>
          </w:p>
        </w:tc>
        <w:tc>
          <w:tcPr>
            <w:tcW w:w="201" w:type="pct"/>
            <w:noWrap/>
            <w:hideMark/>
          </w:tcPr>
          <w:p w14:paraId="2DE3BCE1" w14:textId="77777777" w:rsidR="00F56ED7" w:rsidRPr="00E42444" w:rsidRDefault="00E42444" w:rsidP="00E42444">
            <w:pPr>
              <w:pStyle w:val="103"/>
              <w:rPr>
                <w:lang w:eastAsia="ru-RU"/>
              </w:rPr>
            </w:pPr>
            <w:r w:rsidRPr="00E42444">
              <w:rPr>
                <w:lang w:eastAsia="ru-RU"/>
              </w:rPr>
              <w:t>15 404,9</w:t>
            </w:r>
          </w:p>
        </w:tc>
        <w:tc>
          <w:tcPr>
            <w:tcW w:w="201" w:type="pct"/>
            <w:noWrap/>
            <w:hideMark/>
          </w:tcPr>
          <w:p w14:paraId="14D1C41B" w14:textId="77777777" w:rsidR="00F56ED7" w:rsidRPr="00E42444" w:rsidRDefault="00E42444" w:rsidP="00E42444">
            <w:pPr>
              <w:pStyle w:val="103"/>
              <w:rPr>
                <w:lang w:eastAsia="ru-RU"/>
              </w:rPr>
            </w:pPr>
            <w:r w:rsidRPr="00E42444">
              <w:rPr>
                <w:lang w:eastAsia="ru-RU"/>
              </w:rPr>
              <w:t>15 719,0</w:t>
            </w:r>
          </w:p>
        </w:tc>
        <w:tc>
          <w:tcPr>
            <w:tcW w:w="201" w:type="pct"/>
            <w:noWrap/>
            <w:hideMark/>
          </w:tcPr>
          <w:p w14:paraId="4E5CF468" w14:textId="77777777" w:rsidR="00F56ED7" w:rsidRPr="00E42444" w:rsidRDefault="00E42444" w:rsidP="00E42444">
            <w:pPr>
              <w:pStyle w:val="103"/>
              <w:rPr>
                <w:lang w:eastAsia="ru-RU"/>
              </w:rPr>
            </w:pPr>
            <w:r w:rsidRPr="00E42444">
              <w:rPr>
                <w:lang w:eastAsia="ru-RU"/>
              </w:rPr>
              <w:t>16 039,5</w:t>
            </w:r>
          </w:p>
        </w:tc>
      </w:tr>
      <w:tr w:rsidR="00E42444" w:rsidRPr="00E42444" w14:paraId="7702FAC7" w14:textId="77777777" w:rsidTr="00612D72">
        <w:trPr>
          <w:trHeight w:val="20"/>
        </w:trPr>
        <w:tc>
          <w:tcPr>
            <w:tcW w:w="133" w:type="pct"/>
            <w:hideMark/>
          </w:tcPr>
          <w:p w14:paraId="6303AA8C" w14:textId="77777777" w:rsidR="00F56ED7" w:rsidRPr="00E42444" w:rsidRDefault="00E42444" w:rsidP="00E42444">
            <w:pPr>
              <w:pStyle w:val="103"/>
              <w:rPr>
                <w:lang w:eastAsia="ru-RU"/>
              </w:rPr>
            </w:pPr>
            <w:r w:rsidRPr="00E42444">
              <w:rPr>
                <w:lang w:eastAsia="ru-RU"/>
              </w:rPr>
              <w:t> </w:t>
            </w:r>
          </w:p>
        </w:tc>
        <w:tc>
          <w:tcPr>
            <w:tcW w:w="492" w:type="pct"/>
            <w:hideMark/>
          </w:tcPr>
          <w:p w14:paraId="1EB2B712" w14:textId="77777777" w:rsidR="00F56ED7" w:rsidRPr="00E42444" w:rsidRDefault="00E42444" w:rsidP="00E42444">
            <w:pPr>
              <w:pStyle w:val="103"/>
              <w:rPr>
                <w:lang w:eastAsia="ru-RU"/>
              </w:rPr>
            </w:pPr>
            <w:r w:rsidRPr="00E42444">
              <w:rPr>
                <w:lang w:eastAsia="ru-RU"/>
              </w:rPr>
              <w:t> </w:t>
            </w:r>
          </w:p>
        </w:tc>
        <w:tc>
          <w:tcPr>
            <w:tcW w:w="163" w:type="pct"/>
            <w:hideMark/>
          </w:tcPr>
          <w:p w14:paraId="4925EAD5" w14:textId="77777777" w:rsidR="00F56ED7" w:rsidRPr="00E42444" w:rsidRDefault="00E42444" w:rsidP="00E42444">
            <w:pPr>
              <w:pStyle w:val="103"/>
              <w:rPr>
                <w:lang w:eastAsia="ru-RU"/>
              </w:rPr>
            </w:pPr>
            <w:r w:rsidRPr="00E42444">
              <w:rPr>
                <w:lang w:eastAsia="ru-RU"/>
              </w:rPr>
              <w:t> </w:t>
            </w:r>
          </w:p>
        </w:tc>
        <w:tc>
          <w:tcPr>
            <w:tcW w:w="200" w:type="pct"/>
            <w:hideMark/>
          </w:tcPr>
          <w:p w14:paraId="4EAEB72F" w14:textId="77777777" w:rsidR="00F56ED7" w:rsidRPr="00E42444" w:rsidRDefault="00E42444" w:rsidP="00E42444">
            <w:pPr>
              <w:pStyle w:val="103"/>
              <w:rPr>
                <w:lang w:eastAsia="ru-RU"/>
              </w:rPr>
            </w:pPr>
            <w:r w:rsidRPr="00E42444">
              <w:rPr>
                <w:lang w:eastAsia="ru-RU"/>
              </w:rPr>
              <w:t> </w:t>
            </w:r>
          </w:p>
        </w:tc>
        <w:tc>
          <w:tcPr>
            <w:tcW w:w="201" w:type="pct"/>
            <w:hideMark/>
          </w:tcPr>
          <w:p w14:paraId="1FB65CB2" w14:textId="77777777" w:rsidR="00F56ED7" w:rsidRPr="00E42444" w:rsidRDefault="00E42444" w:rsidP="00E42444">
            <w:pPr>
              <w:pStyle w:val="103"/>
              <w:rPr>
                <w:lang w:eastAsia="ru-RU"/>
              </w:rPr>
            </w:pPr>
            <w:r w:rsidRPr="00E42444">
              <w:rPr>
                <w:lang w:eastAsia="ru-RU"/>
              </w:rPr>
              <w:t> </w:t>
            </w:r>
          </w:p>
        </w:tc>
        <w:tc>
          <w:tcPr>
            <w:tcW w:w="201" w:type="pct"/>
            <w:hideMark/>
          </w:tcPr>
          <w:p w14:paraId="320ECB3E" w14:textId="77777777" w:rsidR="00F56ED7" w:rsidRPr="00E42444" w:rsidRDefault="00E42444" w:rsidP="00E42444">
            <w:pPr>
              <w:pStyle w:val="103"/>
              <w:rPr>
                <w:lang w:eastAsia="ru-RU"/>
              </w:rPr>
            </w:pPr>
            <w:r w:rsidRPr="00E42444">
              <w:rPr>
                <w:lang w:eastAsia="ru-RU"/>
              </w:rPr>
              <w:t> </w:t>
            </w:r>
          </w:p>
        </w:tc>
        <w:tc>
          <w:tcPr>
            <w:tcW w:w="201" w:type="pct"/>
            <w:hideMark/>
          </w:tcPr>
          <w:p w14:paraId="7C97D44C" w14:textId="77777777" w:rsidR="00F56ED7" w:rsidRPr="00E42444" w:rsidRDefault="00E42444" w:rsidP="00E42444">
            <w:pPr>
              <w:pStyle w:val="103"/>
              <w:rPr>
                <w:lang w:eastAsia="ru-RU"/>
              </w:rPr>
            </w:pPr>
            <w:r w:rsidRPr="00E42444">
              <w:rPr>
                <w:lang w:eastAsia="ru-RU"/>
              </w:rPr>
              <w:t> </w:t>
            </w:r>
          </w:p>
        </w:tc>
        <w:tc>
          <w:tcPr>
            <w:tcW w:w="200" w:type="pct"/>
            <w:hideMark/>
          </w:tcPr>
          <w:p w14:paraId="67B87273" w14:textId="77777777" w:rsidR="00F56ED7" w:rsidRPr="00E42444" w:rsidRDefault="00E42444" w:rsidP="00E42444">
            <w:pPr>
              <w:pStyle w:val="103"/>
              <w:rPr>
                <w:lang w:eastAsia="ru-RU"/>
              </w:rPr>
            </w:pPr>
            <w:r w:rsidRPr="00E42444">
              <w:rPr>
                <w:lang w:eastAsia="ru-RU"/>
              </w:rPr>
              <w:t> </w:t>
            </w:r>
          </w:p>
        </w:tc>
        <w:tc>
          <w:tcPr>
            <w:tcW w:w="201" w:type="pct"/>
            <w:hideMark/>
          </w:tcPr>
          <w:p w14:paraId="2A0B95F2" w14:textId="77777777" w:rsidR="00F56ED7" w:rsidRPr="00E42444" w:rsidRDefault="00E42444" w:rsidP="00E42444">
            <w:pPr>
              <w:pStyle w:val="103"/>
              <w:rPr>
                <w:lang w:eastAsia="ru-RU"/>
              </w:rPr>
            </w:pPr>
            <w:r w:rsidRPr="00E42444">
              <w:rPr>
                <w:lang w:eastAsia="ru-RU"/>
              </w:rPr>
              <w:t> </w:t>
            </w:r>
          </w:p>
        </w:tc>
        <w:tc>
          <w:tcPr>
            <w:tcW w:w="201" w:type="pct"/>
            <w:hideMark/>
          </w:tcPr>
          <w:p w14:paraId="19843B89" w14:textId="77777777" w:rsidR="00F56ED7" w:rsidRPr="00E42444" w:rsidRDefault="00E42444" w:rsidP="00E42444">
            <w:pPr>
              <w:pStyle w:val="103"/>
              <w:rPr>
                <w:lang w:eastAsia="ru-RU"/>
              </w:rPr>
            </w:pPr>
            <w:r w:rsidRPr="00E42444">
              <w:rPr>
                <w:lang w:eastAsia="ru-RU"/>
              </w:rPr>
              <w:t> </w:t>
            </w:r>
          </w:p>
        </w:tc>
        <w:tc>
          <w:tcPr>
            <w:tcW w:w="201" w:type="pct"/>
            <w:hideMark/>
          </w:tcPr>
          <w:p w14:paraId="00ECA95A" w14:textId="77777777" w:rsidR="00F56ED7" w:rsidRPr="00E42444" w:rsidRDefault="00E42444" w:rsidP="00E42444">
            <w:pPr>
              <w:pStyle w:val="103"/>
              <w:rPr>
                <w:lang w:eastAsia="ru-RU"/>
              </w:rPr>
            </w:pPr>
            <w:r w:rsidRPr="00E42444">
              <w:rPr>
                <w:lang w:eastAsia="ru-RU"/>
              </w:rPr>
              <w:t> </w:t>
            </w:r>
          </w:p>
        </w:tc>
        <w:tc>
          <w:tcPr>
            <w:tcW w:w="200" w:type="pct"/>
            <w:hideMark/>
          </w:tcPr>
          <w:p w14:paraId="1229861D" w14:textId="77777777" w:rsidR="00F56ED7" w:rsidRPr="00E42444" w:rsidRDefault="00E42444" w:rsidP="00E42444">
            <w:pPr>
              <w:pStyle w:val="103"/>
              <w:rPr>
                <w:lang w:eastAsia="ru-RU"/>
              </w:rPr>
            </w:pPr>
            <w:r w:rsidRPr="00E42444">
              <w:rPr>
                <w:lang w:eastAsia="ru-RU"/>
              </w:rPr>
              <w:t> </w:t>
            </w:r>
          </w:p>
        </w:tc>
        <w:tc>
          <w:tcPr>
            <w:tcW w:w="201" w:type="pct"/>
            <w:hideMark/>
          </w:tcPr>
          <w:p w14:paraId="5E0AC4A6" w14:textId="77777777" w:rsidR="00F56ED7" w:rsidRPr="00E42444" w:rsidRDefault="00E42444" w:rsidP="00E42444">
            <w:pPr>
              <w:pStyle w:val="103"/>
              <w:rPr>
                <w:lang w:eastAsia="ru-RU"/>
              </w:rPr>
            </w:pPr>
            <w:r w:rsidRPr="00E42444">
              <w:rPr>
                <w:lang w:eastAsia="ru-RU"/>
              </w:rPr>
              <w:t> </w:t>
            </w:r>
          </w:p>
        </w:tc>
        <w:tc>
          <w:tcPr>
            <w:tcW w:w="201" w:type="pct"/>
            <w:hideMark/>
          </w:tcPr>
          <w:p w14:paraId="5E270FE6" w14:textId="77777777" w:rsidR="00F56ED7" w:rsidRPr="00E42444" w:rsidRDefault="00E42444" w:rsidP="00E42444">
            <w:pPr>
              <w:pStyle w:val="103"/>
              <w:rPr>
                <w:lang w:eastAsia="ru-RU"/>
              </w:rPr>
            </w:pPr>
            <w:r w:rsidRPr="00E42444">
              <w:rPr>
                <w:lang w:eastAsia="ru-RU"/>
              </w:rPr>
              <w:t> </w:t>
            </w:r>
          </w:p>
        </w:tc>
        <w:tc>
          <w:tcPr>
            <w:tcW w:w="201" w:type="pct"/>
            <w:hideMark/>
          </w:tcPr>
          <w:p w14:paraId="1B99C8D1" w14:textId="77777777" w:rsidR="00F56ED7" w:rsidRPr="00E42444" w:rsidRDefault="00E42444" w:rsidP="00E42444">
            <w:pPr>
              <w:pStyle w:val="103"/>
              <w:rPr>
                <w:lang w:eastAsia="ru-RU"/>
              </w:rPr>
            </w:pPr>
            <w:r w:rsidRPr="00E42444">
              <w:rPr>
                <w:lang w:eastAsia="ru-RU"/>
              </w:rPr>
              <w:t> </w:t>
            </w:r>
          </w:p>
        </w:tc>
        <w:tc>
          <w:tcPr>
            <w:tcW w:w="200" w:type="pct"/>
            <w:hideMark/>
          </w:tcPr>
          <w:p w14:paraId="75B9C0BB" w14:textId="77777777" w:rsidR="00F56ED7" w:rsidRPr="00E42444" w:rsidRDefault="00E42444" w:rsidP="00E42444">
            <w:pPr>
              <w:pStyle w:val="103"/>
              <w:rPr>
                <w:lang w:eastAsia="ru-RU"/>
              </w:rPr>
            </w:pPr>
            <w:r w:rsidRPr="00E42444">
              <w:rPr>
                <w:lang w:eastAsia="ru-RU"/>
              </w:rPr>
              <w:t> </w:t>
            </w:r>
          </w:p>
        </w:tc>
        <w:tc>
          <w:tcPr>
            <w:tcW w:w="201" w:type="pct"/>
            <w:hideMark/>
          </w:tcPr>
          <w:p w14:paraId="7223B8B9" w14:textId="77777777" w:rsidR="00F56ED7" w:rsidRPr="00E42444" w:rsidRDefault="00E42444" w:rsidP="00E42444">
            <w:pPr>
              <w:pStyle w:val="103"/>
              <w:rPr>
                <w:lang w:eastAsia="ru-RU"/>
              </w:rPr>
            </w:pPr>
            <w:r w:rsidRPr="00E42444">
              <w:rPr>
                <w:lang w:eastAsia="ru-RU"/>
              </w:rPr>
              <w:t> </w:t>
            </w:r>
          </w:p>
        </w:tc>
        <w:tc>
          <w:tcPr>
            <w:tcW w:w="201" w:type="pct"/>
            <w:hideMark/>
          </w:tcPr>
          <w:p w14:paraId="5F727589" w14:textId="77777777" w:rsidR="00F56ED7" w:rsidRPr="00E42444" w:rsidRDefault="00E42444" w:rsidP="00E42444">
            <w:pPr>
              <w:pStyle w:val="103"/>
              <w:rPr>
                <w:lang w:eastAsia="ru-RU"/>
              </w:rPr>
            </w:pPr>
            <w:r w:rsidRPr="00E42444">
              <w:rPr>
                <w:lang w:eastAsia="ru-RU"/>
              </w:rPr>
              <w:t> </w:t>
            </w:r>
          </w:p>
        </w:tc>
        <w:tc>
          <w:tcPr>
            <w:tcW w:w="201" w:type="pct"/>
            <w:hideMark/>
          </w:tcPr>
          <w:p w14:paraId="4513EB00" w14:textId="77777777" w:rsidR="00F56ED7" w:rsidRPr="00E42444" w:rsidRDefault="00E42444" w:rsidP="00E42444">
            <w:pPr>
              <w:pStyle w:val="103"/>
              <w:rPr>
                <w:lang w:eastAsia="ru-RU"/>
              </w:rPr>
            </w:pPr>
            <w:r w:rsidRPr="00E42444">
              <w:rPr>
                <w:lang w:eastAsia="ru-RU"/>
              </w:rPr>
              <w:t> </w:t>
            </w:r>
          </w:p>
        </w:tc>
        <w:tc>
          <w:tcPr>
            <w:tcW w:w="200" w:type="pct"/>
            <w:hideMark/>
          </w:tcPr>
          <w:p w14:paraId="282B3DDC" w14:textId="77777777" w:rsidR="00F56ED7" w:rsidRPr="00E42444" w:rsidRDefault="00E42444" w:rsidP="00E42444">
            <w:pPr>
              <w:pStyle w:val="103"/>
              <w:rPr>
                <w:lang w:eastAsia="ru-RU"/>
              </w:rPr>
            </w:pPr>
            <w:r w:rsidRPr="00E42444">
              <w:rPr>
                <w:lang w:eastAsia="ru-RU"/>
              </w:rPr>
              <w:t> </w:t>
            </w:r>
          </w:p>
        </w:tc>
        <w:tc>
          <w:tcPr>
            <w:tcW w:w="201" w:type="pct"/>
            <w:hideMark/>
          </w:tcPr>
          <w:p w14:paraId="1DF0F91D" w14:textId="77777777" w:rsidR="00F56ED7" w:rsidRPr="00E42444" w:rsidRDefault="00E42444" w:rsidP="00E42444">
            <w:pPr>
              <w:pStyle w:val="103"/>
              <w:rPr>
                <w:lang w:eastAsia="ru-RU"/>
              </w:rPr>
            </w:pPr>
            <w:r w:rsidRPr="00E42444">
              <w:rPr>
                <w:lang w:eastAsia="ru-RU"/>
              </w:rPr>
              <w:t> </w:t>
            </w:r>
          </w:p>
        </w:tc>
        <w:tc>
          <w:tcPr>
            <w:tcW w:w="201" w:type="pct"/>
            <w:hideMark/>
          </w:tcPr>
          <w:p w14:paraId="40919F5B" w14:textId="77777777" w:rsidR="00F56ED7" w:rsidRPr="00E42444" w:rsidRDefault="00E42444" w:rsidP="00E42444">
            <w:pPr>
              <w:pStyle w:val="103"/>
              <w:rPr>
                <w:lang w:eastAsia="ru-RU"/>
              </w:rPr>
            </w:pPr>
            <w:r w:rsidRPr="00E42444">
              <w:rPr>
                <w:lang w:eastAsia="ru-RU"/>
              </w:rPr>
              <w:t> </w:t>
            </w:r>
          </w:p>
        </w:tc>
        <w:tc>
          <w:tcPr>
            <w:tcW w:w="201" w:type="pct"/>
            <w:hideMark/>
          </w:tcPr>
          <w:p w14:paraId="2D9B4D63" w14:textId="77777777" w:rsidR="00F56ED7" w:rsidRPr="00E42444" w:rsidRDefault="00E42444" w:rsidP="00E42444">
            <w:pPr>
              <w:pStyle w:val="103"/>
              <w:rPr>
                <w:lang w:eastAsia="ru-RU"/>
              </w:rPr>
            </w:pPr>
            <w:r w:rsidRPr="00E42444">
              <w:rPr>
                <w:lang w:eastAsia="ru-RU"/>
              </w:rPr>
              <w:t> </w:t>
            </w:r>
          </w:p>
        </w:tc>
        <w:tc>
          <w:tcPr>
            <w:tcW w:w="201" w:type="pct"/>
            <w:hideMark/>
          </w:tcPr>
          <w:p w14:paraId="39F494F3" w14:textId="77777777" w:rsidR="00F56ED7" w:rsidRPr="00E42444" w:rsidRDefault="00E42444" w:rsidP="00E42444">
            <w:pPr>
              <w:pStyle w:val="103"/>
              <w:rPr>
                <w:lang w:eastAsia="ru-RU"/>
              </w:rPr>
            </w:pPr>
            <w:r w:rsidRPr="00E42444">
              <w:rPr>
                <w:lang w:eastAsia="ru-RU"/>
              </w:rPr>
              <w:t> </w:t>
            </w:r>
          </w:p>
        </w:tc>
      </w:tr>
      <w:tr w:rsidR="00E42444" w:rsidRPr="00E42444" w14:paraId="67435ADD" w14:textId="77777777" w:rsidTr="00612D72">
        <w:trPr>
          <w:trHeight w:val="20"/>
        </w:trPr>
        <w:tc>
          <w:tcPr>
            <w:tcW w:w="133" w:type="pct"/>
            <w:hideMark/>
          </w:tcPr>
          <w:p w14:paraId="485B8F97" w14:textId="77777777" w:rsidR="00F56ED7" w:rsidRPr="00E42444" w:rsidRDefault="00E42444" w:rsidP="00E42444">
            <w:pPr>
              <w:pStyle w:val="103"/>
              <w:rPr>
                <w:lang w:eastAsia="ru-RU"/>
              </w:rPr>
            </w:pPr>
            <w:r w:rsidRPr="00E42444">
              <w:rPr>
                <w:lang w:eastAsia="ru-RU"/>
              </w:rPr>
              <w:t>3.7.</w:t>
            </w:r>
          </w:p>
        </w:tc>
        <w:tc>
          <w:tcPr>
            <w:tcW w:w="492" w:type="pct"/>
            <w:hideMark/>
          </w:tcPr>
          <w:p w14:paraId="7BA071E3" w14:textId="77777777" w:rsidR="00F56ED7" w:rsidRPr="00E42444" w:rsidRDefault="00E42444" w:rsidP="00E42444">
            <w:pPr>
              <w:pStyle w:val="103"/>
              <w:rPr>
                <w:lang w:eastAsia="ru-RU"/>
              </w:rPr>
            </w:pPr>
            <w:r w:rsidRPr="00E42444">
              <w:rPr>
                <w:lang w:eastAsia="ru-RU"/>
              </w:rPr>
              <w:t>Прочие производственные расходы</w:t>
            </w:r>
          </w:p>
        </w:tc>
        <w:tc>
          <w:tcPr>
            <w:tcW w:w="163" w:type="pct"/>
            <w:hideMark/>
          </w:tcPr>
          <w:p w14:paraId="553E1018"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48FC41A9" w14:textId="77777777" w:rsidR="00F56ED7" w:rsidRPr="00E42444" w:rsidRDefault="00E42444" w:rsidP="00E42444">
            <w:pPr>
              <w:pStyle w:val="103"/>
              <w:rPr>
                <w:lang w:eastAsia="ru-RU"/>
              </w:rPr>
            </w:pPr>
            <w:r w:rsidRPr="00E42444">
              <w:rPr>
                <w:lang w:eastAsia="ru-RU"/>
              </w:rPr>
              <w:t> </w:t>
            </w:r>
          </w:p>
        </w:tc>
        <w:tc>
          <w:tcPr>
            <w:tcW w:w="201" w:type="pct"/>
            <w:noWrap/>
            <w:hideMark/>
          </w:tcPr>
          <w:p w14:paraId="106FBB2D" w14:textId="77777777" w:rsidR="00F56ED7" w:rsidRPr="00E42444" w:rsidRDefault="00E42444" w:rsidP="00E42444">
            <w:pPr>
              <w:pStyle w:val="103"/>
              <w:rPr>
                <w:lang w:eastAsia="ru-RU"/>
              </w:rPr>
            </w:pPr>
            <w:r w:rsidRPr="00E42444">
              <w:rPr>
                <w:lang w:eastAsia="ru-RU"/>
              </w:rPr>
              <w:t>16 250,4</w:t>
            </w:r>
          </w:p>
        </w:tc>
        <w:tc>
          <w:tcPr>
            <w:tcW w:w="201" w:type="pct"/>
            <w:noWrap/>
            <w:hideMark/>
          </w:tcPr>
          <w:p w14:paraId="296C6B77" w14:textId="77777777" w:rsidR="00F56ED7" w:rsidRPr="00E42444" w:rsidRDefault="00E42444" w:rsidP="00E42444">
            <w:pPr>
              <w:pStyle w:val="103"/>
              <w:rPr>
                <w:lang w:eastAsia="ru-RU"/>
              </w:rPr>
            </w:pPr>
            <w:r w:rsidRPr="00E42444">
              <w:rPr>
                <w:lang w:eastAsia="ru-RU"/>
              </w:rPr>
              <w:t>16 905,2</w:t>
            </w:r>
          </w:p>
        </w:tc>
        <w:tc>
          <w:tcPr>
            <w:tcW w:w="201" w:type="pct"/>
            <w:noWrap/>
            <w:hideMark/>
          </w:tcPr>
          <w:p w14:paraId="3F637DF6" w14:textId="77777777" w:rsidR="00F56ED7" w:rsidRPr="00E42444" w:rsidRDefault="00E42444" w:rsidP="00E42444">
            <w:pPr>
              <w:pStyle w:val="103"/>
              <w:rPr>
                <w:lang w:eastAsia="ru-RU"/>
              </w:rPr>
            </w:pPr>
            <w:r w:rsidRPr="00E42444">
              <w:rPr>
                <w:lang w:eastAsia="ru-RU"/>
              </w:rPr>
              <w:t>17 503,8</w:t>
            </w:r>
          </w:p>
        </w:tc>
        <w:tc>
          <w:tcPr>
            <w:tcW w:w="200" w:type="pct"/>
            <w:noWrap/>
            <w:hideMark/>
          </w:tcPr>
          <w:p w14:paraId="66E41604" w14:textId="77777777" w:rsidR="00F56ED7" w:rsidRPr="00E42444" w:rsidRDefault="00E42444" w:rsidP="00E42444">
            <w:pPr>
              <w:pStyle w:val="103"/>
              <w:rPr>
                <w:lang w:eastAsia="ru-RU"/>
              </w:rPr>
            </w:pPr>
            <w:r w:rsidRPr="00E42444">
              <w:rPr>
                <w:lang w:eastAsia="ru-RU"/>
              </w:rPr>
              <w:t>15 489,0</w:t>
            </w:r>
          </w:p>
        </w:tc>
        <w:tc>
          <w:tcPr>
            <w:tcW w:w="201" w:type="pct"/>
            <w:noWrap/>
            <w:hideMark/>
          </w:tcPr>
          <w:p w14:paraId="572D7483" w14:textId="77777777" w:rsidR="00F56ED7" w:rsidRPr="00E42444" w:rsidRDefault="00E42444" w:rsidP="00E42444">
            <w:pPr>
              <w:pStyle w:val="103"/>
              <w:rPr>
                <w:lang w:eastAsia="ru-RU"/>
              </w:rPr>
            </w:pPr>
            <w:r w:rsidRPr="00E42444">
              <w:rPr>
                <w:lang w:eastAsia="ru-RU"/>
              </w:rPr>
              <w:t>15 968,2</w:t>
            </w:r>
          </w:p>
        </w:tc>
        <w:tc>
          <w:tcPr>
            <w:tcW w:w="201" w:type="pct"/>
            <w:noWrap/>
            <w:hideMark/>
          </w:tcPr>
          <w:p w14:paraId="05DBB65C" w14:textId="77777777" w:rsidR="00F56ED7" w:rsidRPr="00E42444" w:rsidRDefault="00E42444" w:rsidP="00E42444">
            <w:pPr>
              <w:pStyle w:val="103"/>
              <w:rPr>
                <w:lang w:eastAsia="ru-RU"/>
              </w:rPr>
            </w:pPr>
            <w:r w:rsidRPr="00E42444">
              <w:rPr>
                <w:lang w:eastAsia="ru-RU"/>
              </w:rPr>
              <w:t>16 433,8</w:t>
            </w:r>
          </w:p>
        </w:tc>
        <w:tc>
          <w:tcPr>
            <w:tcW w:w="201" w:type="pct"/>
            <w:noWrap/>
            <w:hideMark/>
          </w:tcPr>
          <w:p w14:paraId="58EFA90F" w14:textId="77777777" w:rsidR="00F56ED7" w:rsidRPr="00E42444" w:rsidRDefault="00E42444" w:rsidP="00E42444">
            <w:pPr>
              <w:pStyle w:val="103"/>
              <w:rPr>
                <w:lang w:eastAsia="ru-RU"/>
              </w:rPr>
            </w:pPr>
            <w:r w:rsidRPr="00E42444">
              <w:rPr>
                <w:lang w:eastAsia="ru-RU"/>
              </w:rPr>
              <w:t>16 886,3</w:t>
            </w:r>
          </w:p>
        </w:tc>
        <w:tc>
          <w:tcPr>
            <w:tcW w:w="200" w:type="pct"/>
            <w:noWrap/>
            <w:hideMark/>
          </w:tcPr>
          <w:p w14:paraId="7D3582C8" w14:textId="77777777" w:rsidR="00F56ED7" w:rsidRPr="00E42444" w:rsidRDefault="00E42444" w:rsidP="00E42444">
            <w:pPr>
              <w:pStyle w:val="103"/>
              <w:rPr>
                <w:lang w:eastAsia="ru-RU"/>
              </w:rPr>
            </w:pPr>
            <w:r w:rsidRPr="00E42444">
              <w:rPr>
                <w:lang w:eastAsia="ru-RU"/>
              </w:rPr>
              <w:t>17 329,6</w:t>
            </w:r>
          </w:p>
        </w:tc>
        <w:tc>
          <w:tcPr>
            <w:tcW w:w="201" w:type="pct"/>
            <w:noWrap/>
            <w:hideMark/>
          </w:tcPr>
          <w:p w14:paraId="08E726CC" w14:textId="77777777" w:rsidR="00F56ED7" w:rsidRPr="00E42444" w:rsidRDefault="00E42444" w:rsidP="00E42444">
            <w:pPr>
              <w:pStyle w:val="103"/>
              <w:rPr>
                <w:lang w:eastAsia="ru-RU"/>
              </w:rPr>
            </w:pPr>
            <w:r w:rsidRPr="00E42444">
              <w:rPr>
                <w:lang w:eastAsia="ru-RU"/>
              </w:rPr>
              <w:t>17 758,8</w:t>
            </w:r>
          </w:p>
        </w:tc>
        <w:tc>
          <w:tcPr>
            <w:tcW w:w="201" w:type="pct"/>
            <w:noWrap/>
            <w:hideMark/>
          </w:tcPr>
          <w:p w14:paraId="26C82891" w14:textId="77777777" w:rsidR="00F56ED7" w:rsidRPr="00E42444" w:rsidRDefault="00E42444" w:rsidP="00E42444">
            <w:pPr>
              <w:pStyle w:val="103"/>
              <w:rPr>
                <w:lang w:eastAsia="ru-RU"/>
              </w:rPr>
            </w:pPr>
            <w:r w:rsidRPr="00E42444">
              <w:rPr>
                <w:lang w:eastAsia="ru-RU"/>
              </w:rPr>
              <w:t>18 162,8</w:t>
            </w:r>
          </w:p>
        </w:tc>
        <w:tc>
          <w:tcPr>
            <w:tcW w:w="201" w:type="pct"/>
            <w:noWrap/>
            <w:hideMark/>
          </w:tcPr>
          <w:p w14:paraId="67C90EF3" w14:textId="77777777" w:rsidR="00F56ED7" w:rsidRPr="00E42444" w:rsidRDefault="00E42444" w:rsidP="00E42444">
            <w:pPr>
              <w:pStyle w:val="103"/>
              <w:rPr>
                <w:lang w:eastAsia="ru-RU"/>
              </w:rPr>
            </w:pPr>
            <w:r w:rsidRPr="00E42444">
              <w:rPr>
                <w:lang w:eastAsia="ru-RU"/>
              </w:rPr>
              <w:t>18 537,5</w:t>
            </w:r>
          </w:p>
        </w:tc>
        <w:tc>
          <w:tcPr>
            <w:tcW w:w="200" w:type="pct"/>
            <w:noWrap/>
            <w:hideMark/>
          </w:tcPr>
          <w:p w14:paraId="274F7D09" w14:textId="77777777" w:rsidR="00F56ED7" w:rsidRPr="00E42444" w:rsidRDefault="00E42444" w:rsidP="00E42444">
            <w:pPr>
              <w:pStyle w:val="103"/>
              <w:rPr>
                <w:lang w:eastAsia="ru-RU"/>
              </w:rPr>
            </w:pPr>
            <w:r w:rsidRPr="00E42444">
              <w:rPr>
                <w:lang w:eastAsia="ru-RU"/>
              </w:rPr>
              <w:t>18 917,2</w:t>
            </w:r>
          </w:p>
        </w:tc>
        <w:tc>
          <w:tcPr>
            <w:tcW w:w="201" w:type="pct"/>
            <w:noWrap/>
            <w:hideMark/>
          </w:tcPr>
          <w:p w14:paraId="2F7C864E" w14:textId="77777777" w:rsidR="00F56ED7" w:rsidRPr="00E42444" w:rsidRDefault="00E42444" w:rsidP="00E42444">
            <w:pPr>
              <w:pStyle w:val="103"/>
              <w:rPr>
                <w:lang w:eastAsia="ru-RU"/>
              </w:rPr>
            </w:pPr>
            <w:r w:rsidRPr="00E42444">
              <w:rPr>
                <w:lang w:eastAsia="ru-RU"/>
              </w:rPr>
              <w:t>19 302,9</w:t>
            </w:r>
          </w:p>
        </w:tc>
        <w:tc>
          <w:tcPr>
            <w:tcW w:w="201" w:type="pct"/>
            <w:noWrap/>
            <w:hideMark/>
          </w:tcPr>
          <w:p w14:paraId="5739357A" w14:textId="77777777" w:rsidR="00F56ED7" w:rsidRPr="00E42444" w:rsidRDefault="00E42444" w:rsidP="00E42444">
            <w:pPr>
              <w:pStyle w:val="103"/>
              <w:rPr>
                <w:lang w:eastAsia="ru-RU"/>
              </w:rPr>
            </w:pPr>
            <w:r w:rsidRPr="00E42444">
              <w:rPr>
                <w:lang w:eastAsia="ru-RU"/>
              </w:rPr>
              <w:t>19 696,5</w:t>
            </w:r>
          </w:p>
        </w:tc>
        <w:tc>
          <w:tcPr>
            <w:tcW w:w="201" w:type="pct"/>
            <w:noWrap/>
            <w:hideMark/>
          </w:tcPr>
          <w:p w14:paraId="48C56CAD" w14:textId="77777777" w:rsidR="00F56ED7" w:rsidRPr="00E42444" w:rsidRDefault="00E42444" w:rsidP="00E42444">
            <w:pPr>
              <w:pStyle w:val="103"/>
              <w:rPr>
                <w:lang w:eastAsia="ru-RU"/>
              </w:rPr>
            </w:pPr>
            <w:r w:rsidRPr="00E42444">
              <w:rPr>
                <w:lang w:eastAsia="ru-RU"/>
              </w:rPr>
              <w:t>20 098,1</w:t>
            </w:r>
          </w:p>
        </w:tc>
        <w:tc>
          <w:tcPr>
            <w:tcW w:w="200" w:type="pct"/>
            <w:noWrap/>
            <w:hideMark/>
          </w:tcPr>
          <w:p w14:paraId="58E6FD24" w14:textId="77777777" w:rsidR="00F56ED7" w:rsidRPr="00E42444" w:rsidRDefault="00E42444" w:rsidP="00E42444">
            <w:pPr>
              <w:pStyle w:val="103"/>
              <w:rPr>
                <w:lang w:eastAsia="ru-RU"/>
              </w:rPr>
            </w:pPr>
            <w:r w:rsidRPr="00E42444">
              <w:rPr>
                <w:lang w:eastAsia="ru-RU"/>
              </w:rPr>
              <w:t>20 507,9</w:t>
            </w:r>
          </w:p>
        </w:tc>
        <w:tc>
          <w:tcPr>
            <w:tcW w:w="201" w:type="pct"/>
            <w:noWrap/>
            <w:hideMark/>
          </w:tcPr>
          <w:p w14:paraId="308A352E" w14:textId="77777777" w:rsidR="00F56ED7" w:rsidRPr="00E42444" w:rsidRDefault="00E42444" w:rsidP="00E42444">
            <w:pPr>
              <w:pStyle w:val="103"/>
              <w:rPr>
                <w:lang w:eastAsia="ru-RU"/>
              </w:rPr>
            </w:pPr>
            <w:r w:rsidRPr="00E42444">
              <w:rPr>
                <w:lang w:eastAsia="ru-RU"/>
              </w:rPr>
              <w:t>20 926,0</w:t>
            </w:r>
          </w:p>
        </w:tc>
        <w:tc>
          <w:tcPr>
            <w:tcW w:w="201" w:type="pct"/>
            <w:noWrap/>
            <w:hideMark/>
          </w:tcPr>
          <w:p w14:paraId="4126FD27" w14:textId="77777777" w:rsidR="00F56ED7" w:rsidRPr="00E42444" w:rsidRDefault="00E42444" w:rsidP="00E42444">
            <w:pPr>
              <w:pStyle w:val="103"/>
              <w:rPr>
                <w:lang w:eastAsia="ru-RU"/>
              </w:rPr>
            </w:pPr>
            <w:r w:rsidRPr="00E42444">
              <w:rPr>
                <w:lang w:eastAsia="ru-RU"/>
              </w:rPr>
              <w:t>21 352,6</w:t>
            </w:r>
          </w:p>
        </w:tc>
        <w:tc>
          <w:tcPr>
            <w:tcW w:w="201" w:type="pct"/>
            <w:noWrap/>
            <w:hideMark/>
          </w:tcPr>
          <w:p w14:paraId="0FCA9A09" w14:textId="77777777" w:rsidR="00F56ED7" w:rsidRPr="00E42444" w:rsidRDefault="00E42444" w:rsidP="00E42444">
            <w:pPr>
              <w:pStyle w:val="103"/>
              <w:rPr>
                <w:lang w:eastAsia="ru-RU"/>
              </w:rPr>
            </w:pPr>
            <w:r w:rsidRPr="00E42444">
              <w:rPr>
                <w:lang w:eastAsia="ru-RU"/>
              </w:rPr>
              <w:t>21 788,0</w:t>
            </w:r>
          </w:p>
        </w:tc>
        <w:tc>
          <w:tcPr>
            <w:tcW w:w="201" w:type="pct"/>
            <w:noWrap/>
            <w:hideMark/>
          </w:tcPr>
          <w:p w14:paraId="6A840F14" w14:textId="77777777" w:rsidR="00F56ED7" w:rsidRPr="00E42444" w:rsidRDefault="00E42444" w:rsidP="00E42444">
            <w:pPr>
              <w:pStyle w:val="103"/>
              <w:rPr>
                <w:lang w:eastAsia="ru-RU"/>
              </w:rPr>
            </w:pPr>
            <w:r w:rsidRPr="00E42444">
              <w:rPr>
                <w:lang w:eastAsia="ru-RU"/>
              </w:rPr>
              <w:t>22 232,2</w:t>
            </w:r>
          </w:p>
        </w:tc>
      </w:tr>
      <w:tr w:rsidR="00E42444" w:rsidRPr="00E42444" w14:paraId="44544198" w14:textId="77777777" w:rsidTr="00612D72">
        <w:trPr>
          <w:trHeight w:val="20"/>
        </w:trPr>
        <w:tc>
          <w:tcPr>
            <w:tcW w:w="133" w:type="pct"/>
            <w:hideMark/>
          </w:tcPr>
          <w:p w14:paraId="1E01C001" w14:textId="77777777" w:rsidR="00F56ED7" w:rsidRPr="00E42444" w:rsidRDefault="00E42444" w:rsidP="00E42444">
            <w:pPr>
              <w:pStyle w:val="103"/>
              <w:rPr>
                <w:lang w:eastAsia="ru-RU"/>
              </w:rPr>
            </w:pPr>
            <w:r w:rsidRPr="00E42444">
              <w:rPr>
                <w:lang w:eastAsia="ru-RU"/>
              </w:rPr>
              <w:t> </w:t>
            </w:r>
          </w:p>
        </w:tc>
        <w:tc>
          <w:tcPr>
            <w:tcW w:w="492" w:type="pct"/>
            <w:hideMark/>
          </w:tcPr>
          <w:p w14:paraId="442FB989" w14:textId="77777777" w:rsidR="00F56ED7" w:rsidRPr="00E42444" w:rsidRDefault="00E42444" w:rsidP="00E42444">
            <w:pPr>
              <w:pStyle w:val="103"/>
              <w:rPr>
                <w:lang w:eastAsia="ru-RU"/>
              </w:rPr>
            </w:pPr>
            <w:r w:rsidRPr="00E42444">
              <w:rPr>
                <w:lang w:eastAsia="ru-RU"/>
              </w:rPr>
              <w:t>Техническое обслуживание и текущий ремонт</w:t>
            </w:r>
          </w:p>
        </w:tc>
        <w:tc>
          <w:tcPr>
            <w:tcW w:w="163" w:type="pct"/>
            <w:hideMark/>
          </w:tcPr>
          <w:p w14:paraId="75ED8812" w14:textId="77777777" w:rsidR="00F56ED7" w:rsidRPr="00E42444" w:rsidRDefault="00E42444" w:rsidP="00E42444">
            <w:pPr>
              <w:pStyle w:val="103"/>
              <w:rPr>
                <w:lang w:eastAsia="ru-RU"/>
              </w:rPr>
            </w:pPr>
            <w:r w:rsidRPr="00E42444">
              <w:rPr>
                <w:lang w:eastAsia="ru-RU"/>
              </w:rPr>
              <w:t>тыс.руб.</w:t>
            </w:r>
          </w:p>
        </w:tc>
        <w:tc>
          <w:tcPr>
            <w:tcW w:w="200" w:type="pct"/>
            <w:hideMark/>
          </w:tcPr>
          <w:p w14:paraId="348A096F" w14:textId="77777777" w:rsidR="00F56ED7" w:rsidRPr="00E42444" w:rsidRDefault="00E42444" w:rsidP="00E42444">
            <w:pPr>
              <w:pStyle w:val="103"/>
              <w:rPr>
                <w:lang w:eastAsia="ru-RU"/>
              </w:rPr>
            </w:pPr>
            <w:r w:rsidRPr="00E42444">
              <w:rPr>
                <w:lang w:eastAsia="ru-RU"/>
              </w:rPr>
              <w:t> </w:t>
            </w:r>
          </w:p>
        </w:tc>
        <w:tc>
          <w:tcPr>
            <w:tcW w:w="201" w:type="pct"/>
            <w:hideMark/>
          </w:tcPr>
          <w:p w14:paraId="2E98BA92" w14:textId="77777777" w:rsidR="00F56ED7" w:rsidRPr="00E42444" w:rsidRDefault="00E42444" w:rsidP="00E42444">
            <w:pPr>
              <w:pStyle w:val="103"/>
              <w:rPr>
                <w:lang w:eastAsia="ru-RU"/>
              </w:rPr>
            </w:pPr>
            <w:r w:rsidRPr="00E42444">
              <w:rPr>
                <w:lang w:eastAsia="ru-RU"/>
              </w:rPr>
              <w:t>7 866,4</w:t>
            </w:r>
          </w:p>
        </w:tc>
        <w:tc>
          <w:tcPr>
            <w:tcW w:w="201" w:type="pct"/>
            <w:hideMark/>
          </w:tcPr>
          <w:p w14:paraId="343A4550" w14:textId="77777777" w:rsidR="00F56ED7" w:rsidRPr="00E42444" w:rsidRDefault="00E42444" w:rsidP="00E42444">
            <w:pPr>
              <w:pStyle w:val="103"/>
              <w:rPr>
                <w:lang w:eastAsia="ru-RU"/>
              </w:rPr>
            </w:pPr>
            <w:r w:rsidRPr="00E42444">
              <w:rPr>
                <w:lang w:eastAsia="ru-RU"/>
              </w:rPr>
              <w:t>8 183,3</w:t>
            </w:r>
          </w:p>
        </w:tc>
        <w:tc>
          <w:tcPr>
            <w:tcW w:w="201" w:type="pct"/>
            <w:hideMark/>
          </w:tcPr>
          <w:p w14:paraId="3A81D279" w14:textId="77777777" w:rsidR="00F56ED7" w:rsidRPr="00E42444" w:rsidRDefault="00E42444" w:rsidP="00E42444">
            <w:pPr>
              <w:pStyle w:val="103"/>
              <w:rPr>
                <w:lang w:eastAsia="ru-RU"/>
              </w:rPr>
            </w:pPr>
            <w:r w:rsidRPr="00E42444">
              <w:rPr>
                <w:lang w:eastAsia="ru-RU"/>
              </w:rPr>
              <w:t>8 473,1</w:t>
            </w:r>
          </w:p>
        </w:tc>
        <w:tc>
          <w:tcPr>
            <w:tcW w:w="200" w:type="pct"/>
            <w:hideMark/>
          </w:tcPr>
          <w:p w14:paraId="21743F94" w14:textId="77777777" w:rsidR="00F56ED7" w:rsidRPr="00E42444" w:rsidRDefault="00E42444" w:rsidP="00E42444">
            <w:pPr>
              <w:pStyle w:val="103"/>
              <w:rPr>
                <w:lang w:eastAsia="ru-RU"/>
              </w:rPr>
            </w:pPr>
            <w:r w:rsidRPr="00E42444">
              <w:rPr>
                <w:lang w:eastAsia="ru-RU"/>
              </w:rPr>
              <w:t>6 410,9</w:t>
            </w:r>
          </w:p>
        </w:tc>
        <w:tc>
          <w:tcPr>
            <w:tcW w:w="201" w:type="pct"/>
            <w:hideMark/>
          </w:tcPr>
          <w:p w14:paraId="03B7DF85" w14:textId="77777777" w:rsidR="00F56ED7" w:rsidRPr="00E42444" w:rsidRDefault="00E42444" w:rsidP="00E42444">
            <w:pPr>
              <w:pStyle w:val="103"/>
              <w:rPr>
                <w:lang w:eastAsia="ru-RU"/>
              </w:rPr>
            </w:pPr>
            <w:r w:rsidRPr="00E42444">
              <w:rPr>
                <w:lang w:eastAsia="ru-RU"/>
              </w:rPr>
              <w:t>6 609,3</w:t>
            </w:r>
          </w:p>
        </w:tc>
        <w:tc>
          <w:tcPr>
            <w:tcW w:w="201" w:type="pct"/>
            <w:hideMark/>
          </w:tcPr>
          <w:p w14:paraId="4006A11F" w14:textId="77777777" w:rsidR="00F56ED7" w:rsidRPr="00E42444" w:rsidRDefault="00E42444" w:rsidP="00E42444">
            <w:pPr>
              <w:pStyle w:val="103"/>
              <w:rPr>
                <w:lang w:eastAsia="ru-RU"/>
              </w:rPr>
            </w:pPr>
            <w:r w:rsidRPr="00E42444">
              <w:rPr>
                <w:lang w:eastAsia="ru-RU"/>
              </w:rPr>
              <w:t>6 802,0</w:t>
            </w:r>
          </w:p>
        </w:tc>
        <w:tc>
          <w:tcPr>
            <w:tcW w:w="201" w:type="pct"/>
            <w:hideMark/>
          </w:tcPr>
          <w:p w14:paraId="595FF7C1" w14:textId="77777777" w:rsidR="00F56ED7" w:rsidRPr="00E42444" w:rsidRDefault="00E42444" w:rsidP="00E42444">
            <w:pPr>
              <w:pStyle w:val="103"/>
              <w:rPr>
                <w:lang w:eastAsia="ru-RU"/>
              </w:rPr>
            </w:pPr>
            <w:r w:rsidRPr="00E42444">
              <w:rPr>
                <w:lang w:eastAsia="ru-RU"/>
              </w:rPr>
              <w:t>6 989,3</w:t>
            </w:r>
          </w:p>
        </w:tc>
        <w:tc>
          <w:tcPr>
            <w:tcW w:w="200" w:type="pct"/>
            <w:hideMark/>
          </w:tcPr>
          <w:p w14:paraId="51B08A9E" w14:textId="77777777" w:rsidR="00F56ED7" w:rsidRPr="00E42444" w:rsidRDefault="00E42444" w:rsidP="00E42444">
            <w:pPr>
              <w:pStyle w:val="103"/>
              <w:rPr>
                <w:lang w:eastAsia="ru-RU"/>
              </w:rPr>
            </w:pPr>
            <w:r w:rsidRPr="00E42444">
              <w:rPr>
                <w:lang w:eastAsia="ru-RU"/>
              </w:rPr>
              <w:t>7 172,8</w:t>
            </w:r>
          </w:p>
        </w:tc>
        <w:tc>
          <w:tcPr>
            <w:tcW w:w="201" w:type="pct"/>
            <w:hideMark/>
          </w:tcPr>
          <w:p w14:paraId="7CC2B1A0" w14:textId="77777777" w:rsidR="00F56ED7" w:rsidRPr="00E42444" w:rsidRDefault="00E42444" w:rsidP="00E42444">
            <w:pPr>
              <w:pStyle w:val="103"/>
              <w:rPr>
                <w:lang w:eastAsia="ru-RU"/>
              </w:rPr>
            </w:pPr>
            <w:r w:rsidRPr="00E42444">
              <w:rPr>
                <w:lang w:eastAsia="ru-RU"/>
              </w:rPr>
              <w:t>7 350,4</w:t>
            </w:r>
          </w:p>
        </w:tc>
        <w:tc>
          <w:tcPr>
            <w:tcW w:w="201" w:type="pct"/>
            <w:hideMark/>
          </w:tcPr>
          <w:p w14:paraId="54254C59" w14:textId="77777777" w:rsidR="00F56ED7" w:rsidRPr="00E42444" w:rsidRDefault="00E42444" w:rsidP="00E42444">
            <w:pPr>
              <w:pStyle w:val="103"/>
              <w:rPr>
                <w:lang w:eastAsia="ru-RU"/>
              </w:rPr>
            </w:pPr>
            <w:r w:rsidRPr="00E42444">
              <w:rPr>
                <w:lang w:eastAsia="ru-RU"/>
              </w:rPr>
              <w:t>7 517,6</w:t>
            </w:r>
          </w:p>
        </w:tc>
        <w:tc>
          <w:tcPr>
            <w:tcW w:w="201" w:type="pct"/>
            <w:hideMark/>
          </w:tcPr>
          <w:p w14:paraId="35EECAAC" w14:textId="77777777" w:rsidR="00F56ED7" w:rsidRPr="00E42444" w:rsidRDefault="00E42444" w:rsidP="00E42444">
            <w:pPr>
              <w:pStyle w:val="103"/>
              <w:rPr>
                <w:lang w:eastAsia="ru-RU"/>
              </w:rPr>
            </w:pPr>
            <w:r w:rsidRPr="00E42444">
              <w:rPr>
                <w:lang w:eastAsia="ru-RU"/>
              </w:rPr>
              <w:t>7 672,7</w:t>
            </w:r>
          </w:p>
        </w:tc>
        <w:tc>
          <w:tcPr>
            <w:tcW w:w="200" w:type="pct"/>
            <w:hideMark/>
          </w:tcPr>
          <w:p w14:paraId="24E2083F" w14:textId="77777777" w:rsidR="00F56ED7" w:rsidRPr="00E42444" w:rsidRDefault="00E42444" w:rsidP="00E42444">
            <w:pPr>
              <w:pStyle w:val="103"/>
              <w:rPr>
                <w:lang w:eastAsia="ru-RU"/>
              </w:rPr>
            </w:pPr>
            <w:r w:rsidRPr="00E42444">
              <w:rPr>
                <w:lang w:eastAsia="ru-RU"/>
              </w:rPr>
              <w:t>7 829,9</w:t>
            </w:r>
          </w:p>
        </w:tc>
        <w:tc>
          <w:tcPr>
            <w:tcW w:w="201" w:type="pct"/>
            <w:hideMark/>
          </w:tcPr>
          <w:p w14:paraId="0E63119C" w14:textId="77777777" w:rsidR="00F56ED7" w:rsidRPr="00E42444" w:rsidRDefault="00E42444" w:rsidP="00E42444">
            <w:pPr>
              <w:pStyle w:val="103"/>
              <w:rPr>
                <w:lang w:eastAsia="ru-RU"/>
              </w:rPr>
            </w:pPr>
            <w:r w:rsidRPr="00E42444">
              <w:rPr>
                <w:lang w:eastAsia="ru-RU"/>
              </w:rPr>
              <w:t>7 989,5</w:t>
            </w:r>
          </w:p>
        </w:tc>
        <w:tc>
          <w:tcPr>
            <w:tcW w:w="201" w:type="pct"/>
            <w:hideMark/>
          </w:tcPr>
          <w:p w14:paraId="09A75468" w14:textId="77777777" w:rsidR="00F56ED7" w:rsidRPr="00E42444" w:rsidRDefault="00E42444" w:rsidP="00E42444">
            <w:pPr>
              <w:pStyle w:val="103"/>
              <w:rPr>
                <w:lang w:eastAsia="ru-RU"/>
              </w:rPr>
            </w:pPr>
            <w:r w:rsidRPr="00E42444">
              <w:rPr>
                <w:lang w:eastAsia="ru-RU"/>
              </w:rPr>
              <w:t>8 152,4</w:t>
            </w:r>
          </w:p>
        </w:tc>
        <w:tc>
          <w:tcPr>
            <w:tcW w:w="201" w:type="pct"/>
            <w:hideMark/>
          </w:tcPr>
          <w:p w14:paraId="735DDF3D" w14:textId="77777777" w:rsidR="00F56ED7" w:rsidRPr="00E42444" w:rsidRDefault="00E42444" w:rsidP="00E42444">
            <w:pPr>
              <w:pStyle w:val="103"/>
              <w:rPr>
                <w:lang w:eastAsia="ru-RU"/>
              </w:rPr>
            </w:pPr>
            <w:r w:rsidRPr="00E42444">
              <w:rPr>
                <w:lang w:eastAsia="ru-RU"/>
              </w:rPr>
              <w:t>8 318,7</w:t>
            </w:r>
          </w:p>
        </w:tc>
        <w:tc>
          <w:tcPr>
            <w:tcW w:w="200" w:type="pct"/>
            <w:hideMark/>
          </w:tcPr>
          <w:p w14:paraId="734A0F9B" w14:textId="77777777" w:rsidR="00F56ED7" w:rsidRPr="00E42444" w:rsidRDefault="00E42444" w:rsidP="00E42444">
            <w:pPr>
              <w:pStyle w:val="103"/>
              <w:rPr>
                <w:lang w:eastAsia="ru-RU"/>
              </w:rPr>
            </w:pPr>
            <w:r w:rsidRPr="00E42444">
              <w:rPr>
                <w:lang w:eastAsia="ru-RU"/>
              </w:rPr>
              <w:t>8 488,3</w:t>
            </w:r>
          </w:p>
        </w:tc>
        <w:tc>
          <w:tcPr>
            <w:tcW w:w="201" w:type="pct"/>
            <w:hideMark/>
          </w:tcPr>
          <w:p w14:paraId="7B45B59A" w14:textId="77777777" w:rsidR="00F56ED7" w:rsidRPr="00E42444" w:rsidRDefault="00E42444" w:rsidP="00E42444">
            <w:pPr>
              <w:pStyle w:val="103"/>
              <w:rPr>
                <w:lang w:eastAsia="ru-RU"/>
              </w:rPr>
            </w:pPr>
            <w:r w:rsidRPr="00E42444">
              <w:rPr>
                <w:lang w:eastAsia="ru-RU"/>
              </w:rPr>
              <w:t>8 661,3</w:t>
            </w:r>
          </w:p>
        </w:tc>
        <w:tc>
          <w:tcPr>
            <w:tcW w:w="201" w:type="pct"/>
            <w:hideMark/>
          </w:tcPr>
          <w:p w14:paraId="3C54BE5F" w14:textId="77777777" w:rsidR="00F56ED7" w:rsidRPr="00E42444" w:rsidRDefault="00E42444" w:rsidP="00E42444">
            <w:pPr>
              <w:pStyle w:val="103"/>
              <w:rPr>
                <w:lang w:eastAsia="ru-RU"/>
              </w:rPr>
            </w:pPr>
            <w:r w:rsidRPr="00E42444">
              <w:rPr>
                <w:lang w:eastAsia="ru-RU"/>
              </w:rPr>
              <w:t>8 837,9</w:t>
            </w:r>
          </w:p>
        </w:tc>
        <w:tc>
          <w:tcPr>
            <w:tcW w:w="201" w:type="pct"/>
            <w:hideMark/>
          </w:tcPr>
          <w:p w14:paraId="1A180BDF" w14:textId="77777777" w:rsidR="00F56ED7" w:rsidRPr="00E42444" w:rsidRDefault="00E42444" w:rsidP="00E42444">
            <w:pPr>
              <w:pStyle w:val="103"/>
              <w:rPr>
                <w:lang w:eastAsia="ru-RU"/>
              </w:rPr>
            </w:pPr>
            <w:r w:rsidRPr="00E42444">
              <w:rPr>
                <w:lang w:eastAsia="ru-RU"/>
              </w:rPr>
              <w:t>9 018,1</w:t>
            </w:r>
          </w:p>
        </w:tc>
        <w:tc>
          <w:tcPr>
            <w:tcW w:w="201" w:type="pct"/>
            <w:hideMark/>
          </w:tcPr>
          <w:p w14:paraId="278C16D2" w14:textId="77777777" w:rsidR="00F56ED7" w:rsidRPr="00E42444" w:rsidRDefault="00E42444" w:rsidP="00E42444">
            <w:pPr>
              <w:pStyle w:val="103"/>
              <w:rPr>
                <w:lang w:eastAsia="ru-RU"/>
              </w:rPr>
            </w:pPr>
            <w:r w:rsidRPr="00E42444">
              <w:rPr>
                <w:lang w:eastAsia="ru-RU"/>
              </w:rPr>
              <w:t>9 202,0</w:t>
            </w:r>
          </w:p>
        </w:tc>
      </w:tr>
      <w:tr w:rsidR="00E42444" w:rsidRPr="00E42444" w14:paraId="7D105B6E" w14:textId="77777777" w:rsidTr="00612D72">
        <w:trPr>
          <w:trHeight w:val="20"/>
        </w:trPr>
        <w:tc>
          <w:tcPr>
            <w:tcW w:w="133" w:type="pct"/>
            <w:hideMark/>
          </w:tcPr>
          <w:p w14:paraId="6F652CBF" w14:textId="77777777" w:rsidR="00F56ED7" w:rsidRPr="00E42444" w:rsidRDefault="00E42444" w:rsidP="00E42444">
            <w:pPr>
              <w:pStyle w:val="103"/>
              <w:rPr>
                <w:lang w:eastAsia="ru-RU"/>
              </w:rPr>
            </w:pPr>
            <w:r w:rsidRPr="00E42444">
              <w:rPr>
                <w:lang w:eastAsia="ru-RU"/>
              </w:rPr>
              <w:t> </w:t>
            </w:r>
          </w:p>
        </w:tc>
        <w:tc>
          <w:tcPr>
            <w:tcW w:w="492" w:type="pct"/>
            <w:hideMark/>
          </w:tcPr>
          <w:p w14:paraId="17729500" w14:textId="77777777" w:rsidR="00F56ED7" w:rsidRPr="00E42444" w:rsidRDefault="00E42444" w:rsidP="00E42444">
            <w:pPr>
              <w:pStyle w:val="103"/>
              <w:rPr>
                <w:lang w:eastAsia="ru-RU"/>
              </w:rPr>
            </w:pPr>
            <w:r w:rsidRPr="00E42444">
              <w:rPr>
                <w:lang w:eastAsia="ru-RU"/>
              </w:rPr>
              <w:t>Цеховые расходы</w:t>
            </w:r>
          </w:p>
        </w:tc>
        <w:tc>
          <w:tcPr>
            <w:tcW w:w="163" w:type="pct"/>
            <w:hideMark/>
          </w:tcPr>
          <w:p w14:paraId="21CACCFC" w14:textId="77777777" w:rsidR="00F56ED7" w:rsidRPr="00E42444" w:rsidRDefault="00E42444" w:rsidP="00E42444">
            <w:pPr>
              <w:pStyle w:val="103"/>
              <w:rPr>
                <w:lang w:eastAsia="ru-RU"/>
              </w:rPr>
            </w:pPr>
            <w:r w:rsidRPr="00E42444">
              <w:rPr>
                <w:lang w:eastAsia="ru-RU"/>
              </w:rPr>
              <w:t>тыс.руб.</w:t>
            </w:r>
          </w:p>
        </w:tc>
        <w:tc>
          <w:tcPr>
            <w:tcW w:w="200" w:type="pct"/>
            <w:hideMark/>
          </w:tcPr>
          <w:p w14:paraId="7C26AAEC" w14:textId="77777777" w:rsidR="00F56ED7" w:rsidRPr="00E42444" w:rsidRDefault="00E42444" w:rsidP="00E42444">
            <w:pPr>
              <w:pStyle w:val="103"/>
              <w:rPr>
                <w:lang w:eastAsia="ru-RU"/>
              </w:rPr>
            </w:pPr>
            <w:r w:rsidRPr="00E42444">
              <w:rPr>
                <w:lang w:eastAsia="ru-RU"/>
              </w:rPr>
              <w:t> </w:t>
            </w:r>
          </w:p>
        </w:tc>
        <w:tc>
          <w:tcPr>
            <w:tcW w:w="201" w:type="pct"/>
            <w:noWrap/>
            <w:hideMark/>
          </w:tcPr>
          <w:p w14:paraId="72781598" w14:textId="77777777" w:rsidR="00F56ED7" w:rsidRPr="00E42444" w:rsidRDefault="00E42444" w:rsidP="00E42444">
            <w:pPr>
              <w:pStyle w:val="103"/>
              <w:rPr>
                <w:lang w:eastAsia="ru-RU"/>
              </w:rPr>
            </w:pPr>
            <w:r w:rsidRPr="00E42444">
              <w:rPr>
                <w:lang w:eastAsia="ru-RU"/>
              </w:rPr>
              <w:t>6 426,9</w:t>
            </w:r>
          </w:p>
        </w:tc>
        <w:tc>
          <w:tcPr>
            <w:tcW w:w="201" w:type="pct"/>
            <w:noWrap/>
            <w:hideMark/>
          </w:tcPr>
          <w:p w14:paraId="03E15DC9" w14:textId="77777777" w:rsidR="00F56ED7" w:rsidRPr="00E42444" w:rsidRDefault="00E42444" w:rsidP="00E42444">
            <w:pPr>
              <w:pStyle w:val="103"/>
              <w:rPr>
                <w:lang w:eastAsia="ru-RU"/>
              </w:rPr>
            </w:pPr>
            <w:r w:rsidRPr="00E42444">
              <w:rPr>
                <w:lang w:eastAsia="ru-RU"/>
              </w:rPr>
              <w:t>6 685,9</w:t>
            </w:r>
          </w:p>
        </w:tc>
        <w:tc>
          <w:tcPr>
            <w:tcW w:w="201" w:type="pct"/>
            <w:noWrap/>
            <w:hideMark/>
          </w:tcPr>
          <w:p w14:paraId="77D79B58" w14:textId="77777777" w:rsidR="00F56ED7" w:rsidRPr="00E42444" w:rsidRDefault="00E42444" w:rsidP="00E42444">
            <w:pPr>
              <w:pStyle w:val="103"/>
              <w:rPr>
                <w:lang w:eastAsia="ru-RU"/>
              </w:rPr>
            </w:pPr>
            <w:r w:rsidRPr="00E42444">
              <w:rPr>
                <w:lang w:eastAsia="ru-RU"/>
              </w:rPr>
              <w:t>6 922,6</w:t>
            </w:r>
          </w:p>
        </w:tc>
        <w:tc>
          <w:tcPr>
            <w:tcW w:w="200" w:type="pct"/>
            <w:noWrap/>
            <w:hideMark/>
          </w:tcPr>
          <w:p w14:paraId="256F6912" w14:textId="77777777" w:rsidR="00F56ED7" w:rsidRPr="00E42444" w:rsidRDefault="00E42444" w:rsidP="00E42444">
            <w:pPr>
              <w:pStyle w:val="103"/>
              <w:rPr>
                <w:lang w:eastAsia="ru-RU"/>
              </w:rPr>
            </w:pPr>
            <w:r w:rsidRPr="00E42444">
              <w:rPr>
                <w:lang w:eastAsia="ru-RU"/>
              </w:rPr>
              <w:t>6 900,1</w:t>
            </w:r>
          </w:p>
        </w:tc>
        <w:tc>
          <w:tcPr>
            <w:tcW w:w="201" w:type="pct"/>
            <w:noWrap/>
            <w:hideMark/>
          </w:tcPr>
          <w:p w14:paraId="3E1E92CF" w14:textId="77777777" w:rsidR="00F56ED7" w:rsidRPr="00E42444" w:rsidRDefault="00E42444" w:rsidP="00E42444">
            <w:pPr>
              <w:pStyle w:val="103"/>
              <w:rPr>
                <w:lang w:eastAsia="ru-RU"/>
              </w:rPr>
            </w:pPr>
            <w:r w:rsidRPr="00E42444">
              <w:rPr>
                <w:lang w:eastAsia="ru-RU"/>
              </w:rPr>
              <w:t>7 113,6</w:t>
            </w:r>
          </w:p>
        </w:tc>
        <w:tc>
          <w:tcPr>
            <w:tcW w:w="201" w:type="pct"/>
            <w:noWrap/>
            <w:hideMark/>
          </w:tcPr>
          <w:p w14:paraId="35F2DCAD" w14:textId="77777777" w:rsidR="00F56ED7" w:rsidRPr="00E42444" w:rsidRDefault="00E42444" w:rsidP="00E42444">
            <w:pPr>
              <w:pStyle w:val="103"/>
              <w:rPr>
                <w:lang w:eastAsia="ru-RU"/>
              </w:rPr>
            </w:pPr>
            <w:r w:rsidRPr="00E42444">
              <w:rPr>
                <w:lang w:eastAsia="ru-RU"/>
              </w:rPr>
              <w:t>7 321,0</w:t>
            </w:r>
          </w:p>
        </w:tc>
        <w:tc>
          <w:tcPr>
            <w:tcW w:w="201" w:type="pct"/>
            <w:noWrap/>
            <w:hideMark/>
          </w:tcPr>
          <w:p w14:paraId="4108ABA5" w14:textId="77777777" w:rsidR="00F56ED7" w:rsidRPr="00E42444" w:rsidRDefault="00E42444" w:rsidP="00E42444">
            <w:pPr>
              <w:pStyle w:val="103"/>
              <w:rPr>
                <w:lang w:eastAsia="ru-RU"/>
              </w:rPr>
            </w:pPr>
            <w:r w:rsidRPr="00E42444">
              <w:rPr>
                <w:lang w:eastAsia="ru-RU"/>
              </w:rPr>
              <w:t>7 522,5</w:t>
            </w:r>
          </w:p>
        </w:tc>
        <w:tc>
          <w:tcPr>
            <w:tcW w:w="200" w:type="pct"/>
            <w:noWrap/>
            <w:hideMark/>
          </w:tcPr>
          <w:p w14:paraId="04ADA7C5" w14:textId="77777777" w:rsidR="00F56ED7" w:rsidRPr="00E42444" w:rsidRDefault="00E42444" w:rsidP="00E42444">
            <w:pPr>
              <w:pStyle w:val="103"/>
              <w:rPr>
                <w:lang w:eastAsia="ru-RU"/>
              </w:rPr>
            </w:pPr>
            <w:r w:rsidRPr="00E42444">
              <w:rPr>
                <w:lang w:eastAsia="ru-RU"/>
              </w:rPr>
              <w:t>7 720,0</w:t>
            </w:r>
          </w:p>
        </w:tc>
        <w:tc>
          <w:tcPr>
            <w:tcW w:w="201" w:type="pct"/>
            <w:noWrap/>
            <w:hideMark/>
          </w:tcPr>
          <w:p w14:paraId="1509E758" w14:textId="77777777" w:rsidR="00F56ED7" w:rsidRPr="00E42444" w:rsidRDefault="00E42444" w:rsidP="00E42444">
            <w:pPr>
              <w:pStyle w:val="103"/>
              <w:rPr>
                <w:lang w:eastAsia="ru-RU"/>
              </w:rPr>
            </w:pPr>
            <w:r w:rsidRPr="00E42444">
              <w:rPr>
                <w:lang w:eastAsia="ru-RU"/>
              </w:rPr>
              <w:t>7 911,2</w:t>
            </w:r>
          </w:p>
        </w:tc>
        <w:tc>
          <w:tcPr>
            <w:tcW w:w="201" w:type="pct"/>
            <w:noWrap/>
            <w:hideMark/>
          </w:tcPr>
          <w:p w14:paraId="37FCC5FA" w14:textId="77777777" w:rsidR="00F56ED7" w:rsidRPr="00E42444" w:rsidRDefault="00E42444" w:rsidP="00E42444">
            <w:pPr>
              <w:pStyle w:val="103"/>
              <w:rPr>
                <w:lang w:eastAsia="ru-RU"/>
              </w:rPr>
            </w:pPr>
            <w:r w:rsidRPr="00E42444">
              <w:rPr>
                <w:lang w:eastAsia="ru-RU"/>
              </w:rPr>
              <w:t>8 091,2</w:t>
            </w:r>
          </w:p>
        </w:tc>
        <w:tc>
          <w:tcPr>
            <w:tcW w:w="201" w:type="pct"/>
            <w:noWrap/>
            <w:hideMark/>
          </w:tcPr>
          <w:p w14:paraId="7743EBB2" w14:textId="77777777" w:rsidR="00F56ED7" w:rsidRPr="00E42444" w:rsidRDefault="00E42444" w:rsidP="00E42444">
            <w:pPr>
              <w:pStyle w:val="103"/>
              <w:rPr>
                <w:lang w:eastAsia="ru-RU"/>
              </w:rPr>
            </w:pPr>
            <w:r w:rsidRPr="00E42444">
              <w:rPr>
                <w:lang w:eastAsia="ru-RU"/>
              </w:rPr>
              <w:t>8 258,1</w:t>
            </w:r>
          </w:p>
        </w:tc>
        <w:tc>
          <w:tcPr>
            <w:tcW w:w="200" w:type="pct"/>
            <w:noWrap/>
            <w:hideMark/>
          </w:tcPr>
          <w:p w14:paraId="03B610BE" w14:textId="77777777" w:rsidR="00F56ED7" w:rsidRPr="00E42444" w:rsidRDefault="00E42444" w:rsidP="00E42444">
            <w:pPr>
              <w:pStyle w:val="103"/>
              <w:rPr>
                <w:lang w:eastAsia="ru-RU"/>
              </w:rPr>
            </w:pPr>
            <w:r w:rsidRPr="00E42444">
              <w:rPr>
                <w:lang w:eastAsia="ru-RU"/>
              </w:rPr>
              <w:t>8 427,3</w:t>
            </w:r>
          </w:p>
        </w:tc>
        <w:tc>
          <w:tcPr>
            <w:tcW w:w="201" w:type="pct"/>
            <w:noWrap/>
            <w:hideMark/>
          </w:tcPr>
          <w:p w14:paraId="7AACECE9" w14:textId="77777777" w:rsidR="00F56ED7" w:rsidRPr="00E42444" w:rsidRDefault="00E42444" w:rsidP="00E42444">
            <w:pPr>
              <w:pStyle w:val="103"/>
              <w:rPr>
                <w:lang w:eastAsia="ru-RU"/>
              </w:rPr>
            </w:pPr>
            <w:r w:rsidRPr="00E42444">
              <w:rPr>
                <w:lang w:eastAsia="ru-RU"/>
              </w:rPr>
              <w:t>8 599,1</w:t>
            </w:r>
          </w:p>
        </w:tc>
        <w:tc>
          <w:tcPr>
            <w:tcW w:w="201" w:type="pct"/>
            <w:noWrap/>
            <w:hideMark/>
          </w:tcPr>
          <w:p w14:paraId="5709A712" w14:textId="77777777" w:rsidR="00F56ED7" w:rsidRPr="00E42444" w:rsidRDefault="00E42444" w:rsidP="00E42444">
            <w:pPr>
              <w:pStyle w:val="103"/>
              <w:rPr>
                <w:lang w:eastAsia="ru-RU"/>
              </w:rPr>
            </w:pPr>
            <w:r w:rsidRPr="00E42444">
              <w:rPr>
                <w:lang w:eastAsia="ru-RU"/>
              </w:rPr>
              <w:t>8 774,4</w:t>
            </w:r>
          </w:p>
        </w:tc>
        <w:tc>
          <w:tcPr>
            <w:tcW w:w="201" w:type="pct"/>
            <w:noWrap/>
            <w:hideMark/>
          </w:tcPr>
          <w:p w14:paraId="285B4444" w14:textId="77777777" w:rsidR="00F56ED7" w:rsidRPr="00E42444" w:rsidRDefault="00E42444" w:rsidP="00E42444">
            <w:pPr>
              <w:pStyle w:val="103"/>
              <w:rPr>
                <w:lang w:eastAsia="ru-RU"/>
              </w:rPr>
            </w:pPr>
            <w:r w:rsidRPr="00E42444">
              <w:rPr>
                <w:lang w:eastAsia="ru-RU"/>
              </w:rPr>
              <w:t>8 953,3</w:t>
            </w:r>
          </w:p>
        </w:tc>
        <w:tc>
          <w:tcPr>
            <w:tcW w:w="200" w:type="pct"/>
            <w:noWrap/>
            <w:hideMark/>
          </w:tcPr>
          <w:p w14:paraId="5056BFAA" w14:textId="77777777" w:rsidR="00F56ED7" w:rsidRPr="00E42444" w:rsidRDefault="00E42444" w:rsidP="00E42444">
            <w:pPr>
              <w:pStyle w:val="103"/>
              <w:rPr>
                <w:lang w:eastAsia="ru-RU"/>
              </w:rPr>
            </w:pPr>
            <w:r w:rsidRPr="00E42444">
              <w:rPr>
                <w:lang w:eastAsia="ru-RU"/>
              </w:rPr>
              <w:t>9 135,9</w:t>
            </w:r>
          </w:p>
        </w:tc>
        <w:tc>
          <w:tcPr>
            <w:tcW w:w="201" w:type="pct"/>
            <w:noWrap/>
            <w:hideMark/>
          </w:tcPr>
          <w:p w14:paraId="2B03CA3B" w14:textId="77777777" w:rsidR="00F56ED7" w:rsidRPr="00E42444" w:rsidRDefault="00E42444" w:rsidP="00E42444">
            <w:pPr>
              <w:pStyle w:val="103"/>
              <w:rPr>
                <w:lang w:eastAsia="ru-RU"/>
              </w:rPr>
            </w:pPr>
            <w:r w:rsidRPr="00E42444">
              <w:rPr>
                <w:lang w:eastAsia="ru-RU"/>
              </w:rPr>
              <w:t>9 322,1</w:t>
            </w:r>
          </w:p>
        </w:tc>
        <w:tc>
          <w:tcPr>
            <w:tcW w:w="201" w:type="pct"/>
            <w:noWrap/>
            <w:hideMark/>
          </w:tcPr>
          <w:p w14:paraId="4B71FB5F" w14:textId="77777777" w:rsidR="00F56ED7" w:rsidRPr="00E42444" w:rsidRDefault="00E42444" w:rsidP="00E42444">
            <w:pPr>
              <w:pStyle w:val="103"/>
              <w:rPr>
                <w:lang w:eastAsia="ru-RU"/>
              </w:rPr>
            </w:pPr>
            <w:r w:rsidRPr="00E42444">
              <w:rPr>
                <w:lang w:eastAsia="ru-RU"/>
              </w:rPr>
              <w:t>9 512,2</w:t>
            </w:r>
          </w:p>
        </w:tc>
        <w:tc>
          <w:tcPr>
            <w:tcW w:w="201" w:type="pct"/>
            <w:noWrap/>
            <w:hideMark/>
          </w:tcPr>
          <w:p w14:paraId="6EC53F5B" w14:textId="77777777" w:rsidR="00F56ED7" w:rsidRPr="00E42444" w:rsidRDefault="00E42444" w:rsidP="00E42444">
            <w:pPr>
              <w:pStyle w:val="103"/>
              <w:rPr>
                <w:lang w:eastAsia="ru-RU"/>
              </w:rPr>
            </w:pPr>
            <w:r w:rsidRPr="00E42444">
              <w:rPr>
                <w:lang w:eastAsia="ru-RU"/>
              </w:rPr>
              <w:t>9 706,2</w:t>
            </w:r>
          </w:p>
        </w:tc>
        <w:tc>
          <w:tcPr>
            <w:tcW w:w="201" w:type="pct"/>
            <w:noWrap/>
            <w:hideMark/>
          </w:tcPr>
          <w:p w14:paraId="201C69B7" w14:textId="77777777" w:rsidR="00F56ED7" w:rsidRPr="00E42444" w:rsidRDefault="00E42444" w:rsidP="00E42444">
            <w:pPr>
              <w:pStyle w:val="103"/>
              <w:rPr>
                <w:lang w:eastAsia="ru-RU"/>
              </w:rPr>
            </w:pPr>
            <w:r w:rsidRPr="00E42444">
              <w:rPr>
                <w:lang w:eastAsia="ru-RU"/>
              </w:rPr>
              <w:t>9 904,1</w:t>
            </w:r>
          </w:p>
        </w:tc>
      </w:tr>
      <w:tr w:rsidR="00E42444" w:rsidRPr="00E42444" w14:paraId="6989147E" w14:textId="77777777" w:rsidTr="00612D72">
        <w:trPr>
          <w:trHeight w:val="20"/>
        </w:trPr>
        <w:tc>
          <w:tcPr>
            <w:tcW w:w="133" w:type="pct"/>
            <w:hideMark/>
          </w:tcPr>
          <w:p w14:paraId="779095E0" w14:textId="77777777" w:rsidR="00F56ED7" w:rsidRPr="00E42444" w:rsidRDefault="00E42444" w:rsidP="00E42444">
            <w:pPr>
              <w:pStyle w:val="103"/>
              <w:rPr>
                <w:lang w:eastAsia="ru-RU"/>
              </w:rPr>
            </w:pPr>
            <w:r w:rsidRPr="00E42444">
              <w:rPr>
                <w:lang w:eastAsia="ru-RU"/>
              </w:rPr>
              <w:t> </w:t>
            </w:r>
          </w:p>
        </w:tc>
        <w:tc>
          <w:tcPr>
            <w:tcW w:w="492" w:type="pct"/>
            <w:hideMark/>
          </w:tcPr>
          <w:p w14:paraId="00D2A997" w14:textId="77777777" w:rsidR="00F56ED7" w:rsidRPr="00E42444" w:rsidRDefault="00E42444" w:rsidP="00E42444">
            <w:pPr>
              <w:pStyle w:val="103"/>
              <w:rPr>
                <w:lang w:eastAsia="ru-RU"/>
              </w:rPr>
            </w:pPr>
            <w:r w:rsidRPr="00E42444">
              <w:rPr>
                <w:lang w:eastAsia="ru-RU"/>
              </w:rPr>
              <w:t>Аренда Теплосети</w:t>
            </w:r>
          </w:p>
        </w:tc>
        <w:tc>
          <w:tcPr>
            <w:tcW w:w="163" w:type="pct"/>
            <w:hideMark/>
          </w:tcPr>
          <w:p w14:paraId="2CC0B908" w14:textId="77777777" w:rsidR="00F56ED7" w:rsidRPr="00E42444" w:rsidRDefault="00E42444" w:rsidP="00E42444">
            <w:pPr>
              <w:pStyle w:val="103"/>
              <w:rPr>
                <w:lang w:eastAsia="ru-RU"/>
              </w:rPr>
            </w:pPr>
            <w:r w:rsidRPr="00E42444">
              <w:rPr>
                <w:lang w:eastAsia="ru-RU"/>
              </w:rPr>
              <w:t> </w:t>
            </w:r>
          </w:p>
        </w:tc>
        <w:tc>
          <w:tcPr>
            <w:tcW w:w="200" w:type="pct"/>
            <w:hideMark/>
          </w:tcPr>
          <w:p w14:paraId="78874411" w14:textId="77777777" w:rsidR="00F56ED7" w:rsidRPr="00E42444" w:rsidRDefault="00E42444" w:rsidP="00E42444">
            <w:pPr>
              <w:pStyle w:val="103"/>
              <w:rPr>
                <w:lang w:eastAsia="ru-RU"/>
              </w:rPr>
            </w:pPr>
            <w:r w:rsidRPr="00E42444">
              <w:rPr>
                <w:lang w:eastAsia="ru-RU"/>
              </w:rPr>
              <w:t> </w:t>
            </w:r>
          </w:p>
        </w:tc>
        <w:tc>
          <w:tcPr>
            <w:tcW w:w="201" w:type="pct"/>
            <w:noWrap/>
            <w:hideMark/>
          </w:tcPr>
          <w:p w14:paraId="784B358C" w14:textId="77777777" w:rsidR="00F56ED7" w:rsidRPr="00E42444" w:rsidRDefault="00E42444" w:rsidP="00E42444">
            <w:pPr>
              <w:pStyle w:val="103"/>
              <w:rPr>
                <w:lang w:eastAsia="ru-RU"/>
              </w:rPr>
            </w:pPr>
            <w:r w:rsidRPr="00E42444">
              <w:rPr>
                <w:lang w:eastAsia="ru-RU"/>
              </w:rPr>
              <w:t>1 957,1</w:t>
            </w:r>
          </w:p>
        </w:tc>
        <w:tc>
          <w:tcPr>
            <w:tcW w:w="201" w:type="pct"/>
            <w:noWrap/>
            <w:hideMark/>
          </w:tcPr>
          <w:p w14:paraId="78523DB5" w14:textId="77777777" w:rsidR="00F56ED7" w:rsidRPr="00E42444" w:rsidRDefault="00E42444" w:rsidP="00E42444">
            <w:pPr>
              <w:pStyle w:val="103"/>
              <w:rPr>
                <w:lang w:eastAsia="ru-RU"/>
              </w:rPr>
            </w:pPr>
            <w:r w:rsidRPr="00E42444">
              <w:rPr>
                <w:lang w:eastAsia="ru-RU"/>
              </w:rPr>
              <w:t>2 036,0</w:t>
            </w:r>
          </w:p>
        </w:tc>
        <w:tc>
          <w:tcPr>
            <w:tcW w:w="201" w:type="pct"/>
            <w:noWrap/>
            <w:hideMark/>
          </w:tcPr>
          <w:p w14:paraId="061640B8" w14:textId="77777777" w:rsidR="00F56ED7" w:rsidRPr="00E42444" w:rsidRDefault="00E42444" w:rsidP="00E42444">
            <w:pPr>
              <w:pStyle w:val="103"/>
              <w:rPr>
                <w:lang w:eastAsia="ru-RU"/>
              </w:rPr>
            </w:pPr>
            <w:r w:rsidRPr="00E42444">
              <w:rPr>
                <w:lang w:eastAsia="ru-RU"/>
              </w:rPr>
              <w:t>2 108,1</w:t>
            </w:r>
          </w:p>
        </w:tc>
        <w:tc>
          <w:tcPr>
            <w:tcW w:w="200" w:type="pct"/>
            <w:noWrap/>
            <w:hideMark/>
          </w:tcPr>
          <w:p w14:paraId="1EBD7EFB" w14:textId="77777777" w:rsidR="00F56ED7" w:rsidRPr="00E42444" w:rsidRDefault="00E42444" w:rsidP="00E42444">
            <w:pPr>
              <w:pStyle w:val="103"/>
              <w:rPr>
                <w:lang w:eastAsia="ru-RU"/>
              </w:rPr>
            </w:pPr>
            <w:r w:rsidRPr="00E42444">
              <w:rPr>
                <w:lang w:eastAsia="ru-RU"/>
              </w:rPr>
              <w:t>2 178,0</w:t>
            </w:r>
          </w:p>
        </w:tc>
        <w:tc>
          <w:tcPr>
            <w:tcW w:w="201" w:type="pct"/>
            <w:noWrap/>
            <w:hideMark/>
          </w:tcPr>
          <w:p w14:paraId="66BD1622" w14:textId="77777777" w:rsidR="00F56ED7" w:rsidRPr="00E42444" w:rsidRDefault="00E42444" w:rsidP="00E42444">
            <w:pPr>
              <w:pStyle w:val="103"/>
              <w:rPr>
                <w:lang w:eastAsia="ru-RU"/>
              </w:rPr>
            </w:pPr>
            <w:r w:rsidRPr="00E42444">
              <w:rPr>
                <w:lang w:eastAsia="ru-RU"/>
              </w:rPr>
              <w:t>2 245,4</w:t>
            </w:r>
          </w:p>
        </w:tc>
        <w:tc>
          <w:tcPr>
            <w:tcW w:w="201" w:type="pct"/>
            <w:noWrap/>
            <w:hideMark/>
          </w:tcPr>
          <w:p w14:paraId="7F0703F8" w14:textId="77777777" w:rsidR="00F56ED7" w:rsidRPr="00E42444" w:rsidRDefault="00E42444" w:rsidP="00E42444">
            <w:pPr>
              <w:pStyle w:val="103"/>
              <w:rPr>
                <w:lang w:eastAsia="ru-RU"/>
              </w:rPr>
            </w:pPr>
            <w:r w:rsidRPr="00E42444">
              <w:rPr>
                <w:lang w:eastAsia="ru-RU"/>
              </w:rPr>
              <w:t>2 310,8</w:t>
            </w:r>
          </w:p>
        </w:tc>
        <w:tc>
          <w:tcPr>
            <w:tcW w:w="201" w:type="pct"/>
            <w:noWrap/>
            <w:hideMark/>
          </w:tcPr>
          <w:p w14:paraId="4B303755" w14:textId="77777777" w:rsidR="00F56ED7" w:rsidRPr="00E42444" w:rsidRDefault="00E42444" w:rsidP="00E42444">
            <w:pPr>
              <w:pStyle w:val="103"/>
              <w:rPr>
                <w:lang w:eastAsia="ru-RU"/>
              </w:rPr>
            </w:pPr>
            <w:r w:rsidRPr="00E42444">
              <w:rPr>
                <w:lang w:eastAsia="ru-RU"/>
              </w:rPr>
              <w:t>2 374,5</w:t>
            </w:r>
          </w:p>
        </w:tc>
        <w:tc>
          <w:tcPr>
            <w:tcW w:w="200" w:type="pct"/>
            <w:noWrap/>
            <w:hideMark/>
          </w:tcPr>
          <w:p w14:paraId="13C783A2" w14:textId="77777777" w:rsidR="00F56ED7" w:rsidRPr="00E42444" w:rsidRDefault="00E42444" w:rsidP="00E42444">
            <w:pPr>
              <w:pStyle w:val="103"/>
              <w:rPr>
                <w:lang w:eastAsia="ru-RU"/>
              </w:rPr>
            </w:pPr>
            <w:r w:rsidRPr="00E42444">
              <w:rPr>
                <w:lang w:eastAsia="ru-RU"/>
              </w:rPr>
              <w:t>2 436,8</w:t>
            </w:r>
          </w:p>
        </w:tc>
        <w:tc>
          <w:tcPr>
            <w:tcW w:w="201" w:type="pct"/>
            <w:noWrap/>
            <w:hideMark/>
          </w:tcPr>
          <w:p w14:paraId="6811A9D4" w14:textId="77777777" w:rsidR="00F56ED7" w:rsidRPr="00E42444" w:rsidRDefault="00E42444" w:rsidP="00E42444">
            <w:pPr>
              <w:pStyle w:val="103"/>
              <w:rPr>
                <w:lang w:eastAsia="ru-RU"/>
              </w:rPr>
            </w:pPr>
            <w:r w:rsidRPr="00E42444">
              <w:rPr>
                <w:lang w:eastAsia="ru-RU"/>
              </w:rPr>
              <w:t>2 497,1</w:t>
            </w:r>
          </w:p>
        </w:tc>
        <w:tc>
          <w:tcPr>
            <w:tcW w:w="201" w:type="pct"/>
            <w:noWrap/>
            <w:hideMark/>
          </w:tcPr>
          <w:p w14:paraId="08AD0AE7" w14:textId="77777777" w:rsidR="00F56ED7" w:rsidRPr="00E42444" w:rsidRDefault="00E42444" w:rsidP="00E42444">
            <w:pPr>
              <w:pStyle w:val="103"/>
              <w:rPr>
                <w:lang w:eastAsia="ru-RU"/>
              </w:rPr>
            </w:pPr>
            <w:r w:rsidRPr="00E42444">
              <w:rPr>
                <w:lang w:eastAsia="ru-RU"/>
              </w:rPr>
              <w:t>2 554,0</w:t>
            </w:r>
          </w:p>
        </w:tc>
        <w:tc>
          <w:tcPr>
            <w:tcW w:w="201" w:type="pct"/>
            <w:noWrap/>
            <w:hideMark/>
          </w:tcPr>
          <w:p w14:paraId="7187EE12" w14:textId="77777777" w:rsidR="00F56ED7" w:rsidRPr="00E42444" w:rsidRDefault="00E42444" w:rsidP="00E42444">
            <w:pPr>
              <w:pStyle w:val="103"/>
              <w:rPr>
                <w:lang w:eastAsia="ru-RU"/>
              </w:rPr>
            </w:pPr>
            <w:r w:rsidRPr="00E42444">
              <w:rPr>
                <w:lang w:eastAsia="ru-RU"/>
              </w:rPr>
              <w:t>2 606,7</w:t>
            </w:r>
          </w:p>
        </w:tc>
        <w:tc>
          <w:tcPr>
            <w:tcW w:w="200" w:type="pct"/>
            <w:noWrap/>
            <w:hideMark/>
          </w:tcPr>
          <w:p w14:paraId="06C5248D" w14:textId="77777777" w:rsidR="00F56ED7" w:rsidRPr="00E42444" w:rsidRDefault="00E42444" w:rsidP="00E42444">
            <w:pPr>
              <w:pStyle w:val="103"/>
              <w:rPr>
                <w:lang w:eastAsia="ru-RU"/>
              </w:rPr>
            </w:pPr>
            <w:r w:rsidRPr="00E42444">
              <w:rPr>
                <w:lang w:eastAsia="ru-RU"/>
              </w:rPr>
              <w:t>2 660,1</w:t>
            </w:r>
          </w:p>
        </w:tc>
        <w:tc>
          <w:tcPr>
            <w:tcW w:w="201" w:type="pct"/>
            <w:noWrap/>
            <w:hideMark/>
          </w:tcPr>
          <w:p w14:paraId="5417DA03" w14:textId="77777777" w:rsidR="00F56ED7" w:rsidRPr="00E42444" w:rsidRDefault="00E42444" w:rsidP="00E42444">
            <w:pPr>
              <w:pStyle w:val="103"/>
              <w:rPr>
                <w:lang w:eastAsia="ru-RU"/>
              </w:rPr>
            </w:pPr>
            <w:r w:rsidRPr="00E42444">
              <w:rPr>
                <w:lang w:eastAsia="ru-RU"/>
              </w:rPr>
              <w:t>2 714,3</w:t>
            </w:r>
          </w:p>
        </w:tc>
        <w:tc>
          <w:tcPr>
            <w:tcW w:w="201" w:type="pct"/>
            <w:noWrap/>
            <w:hideMark/>
          </w:tcPr>
          <w:p w14:paraId="3213860C" w14:textId="77777777" w:rsidR="00F56ED7" w:rsidRPr="00E42444" w:rsidRDefault="00E42444" w:rsidP="00E42444">
            <w:pPr>
              <w:pStyle w:val="103"/>
              <w:rPr>
                <w:lang w:eastAsia="ru-RU"/>
              </w:rPr>
            </w:pPr>
            <w:r w:rsidRPr="00E42444">
              <w:rPr>
                <w:lang w:eastAsia="ru-RU"/>
              </w:rPr>
              <w:t>2 769,6</w:t>
            </w:r>
          </w:p>
        </w:tc>
        <w:tc>
          <w:tcPr>
            <w:tcW w:w="201" w:type="pct"/>
            <w:noWrap/>
            <w:hideMark/>
          </w:tcPr>
          <w:p w14:paraId="320A55D9" w14:textId="77777777" w:rsidR="00F56ED7" w:rsidRPr="00E42444" w:rsidRDefault="00E42444" w:rsidP="00E42444">
            <w:pPr>
              <w:pStyle w:val="103"/>
              <w:rPr>
                <w:lang w:eastAsia="ru-RU"/>
              </w:rPr>
            </w:pPr>
            <w:r w:rsidRPr="00E42444">
              <w:rPr>
                <w:lang w:eastAsia="ru-RU"/>
              </w:rPr>
              <w:t>2 826,1</w:t>
            </w:r>
          </w:p>
        </w:tc>
        <w:tc>
          <w:tcPr>
            <w:tcW w:w="200" w:type="pct"/>
            <w:noWrap/>
            <w:hideMark/>
          </w:tcPr>
          <w:p w14:paraId="518C375A" w14:textId="77777777" w:rsidR="00F56ED7" w:rsidRPr="00E42444" w:rsidRDefault="00E42444" w:rsidP="00E42444">
            <w:pPr>
              <w:pStyle w:val="103"/>
              <w:rPr>
                <w:lang w:eastAsia="ru-RU"/>
              </w:rPr>
            </w:pPr>
            <w:r w:rsidRPr="00E42444">
              <w:rPr>
                <w:lang w:eastAsia="ru-RU"/>
              </w:rPr>
              <w:t>2 883,7</w:t>
            </w:r>
          </w:p>
        </w:tc>
        <w:tc>
          <w:tcPr>
            <w:tcW w:w="201" w:type="pct"/>
            <w:noWrap/>
            <w:hideMark/>
          </w:tcPr>
          <w:p w14:paraId="0B346984" w14:textId="77777777" w:rsidR="00F56ED7" w:rsidRPr="00E42444" w:rsidRDefault="00E42444" w:rsidP="00E42444">
            <w:pPr>
              <w:pStyle w:val="103"/>
              <w:rPr>
                <w:lang w:eastAsia="ru-RU"/>
              </w:rPr>
            </w:pPr>
            <w:r w:rsidRPr="00E42444">
              <w:rPr>
                <w:lang w:eastAsia="ru-RU"/>
              </w:rPr>
              <w:t>2 942,5</w:t>
            </w:r>
          </w:p>
        </w:tc>
        <w:tc>
          <w:tcPr>
            <w:tcW w:w="201" w:type="pct"/>
            <w:noWrap/>
            <w:hideMark/>
          </w:tcPr>
          <w:p w14:paraId="74C09D0E" w14:textId="77777777" w:rsidR="00F56ED7" w:rsidRPr="00E42444" w:rsidRDefault="00E42444" w:rsidP="00E42444">
            <w:pPr>
              <w:pStyle w:val="103"/>
              <w:rPr>
                <w:lang w:eastAsia="ru-RU"/>
              </w:rPr>
            </w:pPr>
            <w:r w:rsidRPr="00E42444">
              <w:rPr>
                <w:lang w:eastAsia="ru-RU"/>
              </w:rPr>
              <w:t>3 002,5</w:t>
            </w:r>
          </w:p>
        </w:tc>
        <w:tc>
          <w:tcPr>
            <w:tcW w:w="201" w:type="pct"/>
            <w:noWrap/>
            <w:hideMark/>
          </w:tcPr>
          <w:p w14:paraId="1C561374" w14:textId="77777777" w:rsidR="00F56ED7" w:rsidRPr="00E42444" w:rsidRDefault="00E42444" w:rsidP="00E42444">
            <w:pPr>
              <w:pStyle w:val="103"/>
              <w:rPr>
                <w:lang w:eastAsia="ru-RU"/>
              </w:rPr>
            </w:pPr>
            <w:r w:rsidRPr="00E42444">
              <w:rPr>
                <w:lang w:eastAsia="ru-RU"/>
              </w:rPr>
              <w:t>3 063,7</w:t>
            </w:r>
          </w:p>
        </w:tc>
        <w:tc>
          <w:tcPr>
            <w:tcW w:w="201" w:type="pct"/>
            <w:noWrap/>
            <w:hideMark/>
          </w:tcPr>
          <w:p w14:paraId="2D351C3D" w14:textId="77777777" w:rsidR="00F56ED7" w:rsidRPr="00E42444" w:rsidRDefault="00E42444" w:rsidP="00E42444">
            <w:pPr>
              <w:pStyle w:val="103"/>
              <w:rPr>
                <w:lang w:eastAsia="ru-RU"/>
              </w:rPr>
            </w:pPr>
            <w:r w:rsidRPr="00E42444">
              <w:rPr>
                <w:lang w:eastAsia="ru-RU"/>
              </w:rPr>
              <w:t>3 126,2</w:t>
            </w:r>
          </w:p>
        </w:tc>
      </w:tr>
      <w:tr w:rsidR="00E42444" w:rsidRPr="00E42444" w14:paraId="5C580B10" w14:textId="77777777" w:rsidTr="00612D72">
        <w:trPr>
          <w:trHeight w:val="20"/>
        </w:trPr>
        <w:tc>
          <w:tcPr>
            <w:tcW w:w="133" w:type="pct"/>
            <w:hideMark/>
          </w:tcPr>
          <w:p w14:paraId="4AE418CA" w14:textId="77777777" w:rsidR="00F56ED7" w:rsidRPr="00E42444" w:rsidRDefault="00E42444" w:rsidP="00E42444">
            <w:pPr>
              <w:pStyle w:val="103"/>
              <w:rPr>
                <w:lang w:eastAsia="ru-RU"/>
              </w:rPr>
            </w:pPr>
            <w:r w:rsidRPr="00E42444">
              <w:rPr>
                <w:lang w:eastAsia="ru-RU"/>
              </w:rPr>
              <w:t>3.8.</w:t>
            </w:r>
          </w:p>
        </w:tc>
        <w:tc>
          <w:tcPr>
            <w:tcW w:w="492" w:type="pct"/>
            <w:hideMark/>
          </w:tcPr>
          <w:p w14:paraId="2B97D041" w14:textId="77777777" w:rsidR="00F56ED7" w:rsidRPr="00E42444" w:rsidRDefault="00E42444" w:rsidP="00E42444">
            <w:pPr>
              <w:pStyle w:val="103"/>
              <w:rPr>
                <w:lang w:eastAsia="ru-RU"/>
              </w:rPr>
            </w:pPr>
            <w:r w:rsidRPr="00E42444">
              <w:rPr>
                <w:lang w:eastAsia="ru-RU"/>
              </w:rPr>
              <w:t>Амортизация основных средств, создаваемых в рамках тех.перевооружения котельных</w:t>
            </w:r>
          </w:p>
        </w:tc>
        <w:tc>
          <w:tcPr>
            <w:tcW w:w="163" w:type="pct"/>
            <w:hideMark/>
          </w:tcPr>
          <w:p w14:paraId="7A1D2367"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4AE425CC" w14:textId="77777777" w:rsidR="00F56ED7" w:rsidRPr="00E42444" w:rsidRDefault="00E42444" w:rsidP="00E42444">
            <w:pPr>
              <w:pStyle w:val="103"/>
              <w:rPr>
                <w:lang w:eastAsia="ru-RU"/>
              </w:rPr>
            </w:pPr>
            <w:r w:rsidRPr="00E42444">
              <w:rPr>
                <w:lang w:eastAsia="ru-RU"/>
              </w:rPr>
              <w:t> </w:t>
            </w:r>
          </w:p>
        </w:tc>
        <w:tc>
          <w:tcPr>
            <w:tcW w:w="201" w:type="pct"/>
            <w:noWrap/>
            <w:hideMark/>
          </w:tcPr>
          <w:p w14:paraId="2D8AD4DC" w14:textId="77777777" w:rsidR="00F56ED7" w:rsidRPr="00E42444" w:rsidRDefault="00E42444" w:rsidP="00E42444">
            <w:pPr>
              <w:pStyle w:val="103"/>
              <w:rPr>
                <w:lang w:eastAsia="ru-RU"/>
              </w:rPr>
            </w:pPr>
            <w:r w:rsidRPr="00E42444">
              <w:rPr>
                <w:lang w:eastAsia="ru-RU"/>
              </w:rPr>
              <w:t>0</w:t>
            </w:r>
          </w:p>
        </w:tc>
        <w:tc>
          <w:tcPr>
            <w:tcW w:w="201" w:type="pct"/>
            <w:noWrap/>
            <w:hideMark/>
          </w:tcPr>
          <w:p w14:paraId="4214B5EB" w14:textId="77777777" w:rsidR="00F56ED7" w:rsidRPr="00E42444" w:rsidRDefault="00E42444" w:rsidP="00E42444">
            <w:pPr>
              <w:pStyle w:val="103"/>
              <w:rPr>
                <w:lang w:eastAsia="ru-RU"/>
              </w:rPr>
            </w:pPr>
            <w:r w:rsidRPr="00E42444">
              <w:rPr>
                <w:lang w:eastAsia="ru-RU"/>
              </w:rPr>
              <w:t>0</w:t>
            </w:r>
          </w:p>
        </w:tc>
        <w:tc>
          <w:tcPr>
            <w:tcW w:w="201" w:type="pct"/>
            <w:noWrap/>
            <w:hideMark/>
          </w:tcPr>
          <w:p w14:paraId="2F93C27A" w14:textId="77777777" w:rsidR="00F56ED7" w:rsidRPr="00E42444" w:rsidRDefault="00E42444" w:rsidP="00E42444">
            <w:pPr>
              <w:pStyle w:val="103"/>
              <w:rPr>
                <w:lang w:eastAsia="ru-RU"/>
              </w:rPr>
            </w:pPr>
            <w:r w:rsidRPr="00E42444">
              <w:rPr>
                <w:lang w:eastAsia="ru-RU"/>
              </w:rPr>
              <w:t>0</w:t>
            </w:r>
          </w:p>
        </w:tc>
        <w:tc>
          <w:tcPr>
            <w:tcW w:w="200" w:type="pct"/>
            <w:noWrap/>
            <w:hideMark/>
          </w:tcPr>
          <w:p w14:paraId="52988E72" w14:textId="77777777" w:rsidR="00F56ED7" w:rsidRPr="00E42444" w:rsidRDefault="00E42444" w:rsidP="00E42444">
            <w:pPr>
              <w:pStyle w:val="103"/>
              <w:rPr>
                <w:lang w:eastAsia="ru-RU"/>
              </w:rPr>
            </w:pPr>
            <w:r w:rsidRPr="00E42444">
              <w:rPr>
                <w:lang w:eastAsia="ru-RU"/>
              </w:rPr>
              <w:t>121 278</w:t>
            </w:r>
          </w:p>
        </w:tc>
        <w:tc>
          <w:tcPr>
            <w:tcW w:w="201" w:type="pct"/>
            <w:noWrap/>
            <w:hideMark/>
          </w:tcPr>
          <w:p w14:paraId="419D9A3C" w14:textId="77777777" w:rsidR="00F56ED7" w:rsidRPr="00E42444" w:rsidRDefault="00E42444" w:rsidP="00E42444">
            <w:pPr>
              <w:pStyle w:val="103"/>
              <w:rPr>
                <w:lang w:eastAsia="ru-RU"/>
              </w:rPr>
            </w:pPr>
            <w:r w:rsidRPr="00E42444">
              <w:rPr>
                <w:lang w:eastAsia="ru-RU"/>
              </w:rPr>
              <w:t>121 278</w:t>
            </w:r>
          </w:p>
        </w:tc>
        <w:tc>
          <w:tcPr>
            <w:tcW w:w="201" w:type="pct"/>
            <w:noWrap/>
            <w:hideMark/>
          </w:tcPr>
          <w:p w14:paraId="5632BC13" w14:textId="77777777" w:rsidR="00F56ED7" w:rsidRPr="00E42444" w:rsidRDefault="00E42444" w:rsidP="00E42444">
            <w:pPr>
              <w:pStyle w:val="103"/>
              <w:rPr>
                <w:lang w:eastAsia="ru-RU"/>
              </w:rPr>
            </w:pPr>
            <w:r w:rsidRPr="00E42444">
              <w:rPr>
                <w:lang w:eastAsia="ru-RU"/>
              </w:rPr>
              <w:t>121 278</w:t>
            </w:r>
          </w:p>
        </w:tc>
        <w:tc>
          <w:tcPr>
            <w:tcW w:w="201" w:type="pct"/>
            <w:noWrap/>
            <w:hideMark/>
          </w:tcPr>
          <w:p w14:paraId="7365FB4B" w14:textId="77777777" w:rsidR="00F56ED7" w:rsidRPr="00E42444" w:rsidRDefault="00E42444" w:rsidP="00E42444">
            <w:pPr>
              <w:pStyle w:val="103"/>
              <w:rPr>
                <w:lang w:eastAsia="ru-RU"/>
              </w:rPr>
            </w:pPr>
            <w:r w:rsidRPr="00E42444">
              <w:rPr>
                <w:lang w:eastAsia="ru-RU"/>
              </w:rPr>
              <w:t>121 278</w:t>
            </w:r>
          </w:p>
        </w:tc>
        <w:tc>
          <w:tcPr>
            <w:tcW w:w="200" w:type="pct"/>
            <w:noWrap/>
            <w:hideMark/>
          </w:tcPr>
          <w:p w14:paraId="2A6656A5" w14:textId="77777777" w:rsidR="00F56ED7" w:rsidRPr="00E42444" w:rsidRDefault="00E42444" w:rsidP="00E42444">
            <w:pPr>
              <w:pStyle w:val="103"/>
              <w:rPr>
                <w:lang w:eastAsia="ru-RU"/>
              </w:rPr>
            </w:pPr>
            <w:r w:rsidRPr="00E42444">
              <w:rPr>
                <w:lang w:eastAsia="ru-RU"/>
              </w:rPr>
              <w:t>121 278</w:t>
            </w:r>
          </w:p>
        </w:tc>
        <w:tc>
          <w:tcPr>
            <w:tcW w:w="201" w:type="pct"/>
            <w:noWrap/>
            <w:hideMark/>
          </w:tcPr>
          <w:p w14:paraId="3316CF16" w14:textId="77777777" w:rsidR="00F56ED7" w:rsidRPr="00E42444" w:rsidRDefault="00E42444" w:rsidP="00E42444">
            <w:pPr>
              <w:pStyle w:val="103"/>
              <w:rPr>
                <w:lang w:eastAsia="ru-RU"/>
              </w:rPr>
            </w:pPr>
            <w:r w:rsidRPr="00E42444">
              <w:rPr>
                <w:lang w:eastAsia="ru-RU"/>
              </w:rPr>
              <w:t>103 011</w:t>
            </w:r>
          </w:p>
        </w:tc>
        <w:tc>
          <w:tcPr>
            <w:tcW w:w="201" w:type="pct"/>
            <w:noWrap/>
            <w:hideMark/>
          </w:tcPr>
          <w:p w14:paraId="0D133BFD" w14:textId="77777777" w:rsidR="00F56ED7" w:rsidRPr="00E42444" w:rsidRDefault="00E42444" w:rsidP="00E42444">
            <w:pPr>
              <w:pStyle w:val="103"/>
              <w:rPr>
                <w:lang w:eastAsia="ru-RU"/>
              </w:rPr>
            </w:pPr>
            <w:r w:rsidRPr="00E42444">
              <w:rPr>
                <w:lang w:eastAsia="ru-RU"/>
              </w:rPr>
              <w:t>103 011</w:t>
            </w:r>
          </w:p>
        </w:tc>
        <w:tc>
          <w:tcPr>
            <w:tcW w:w="201" w:type="pct"/>
            <w:noWrap/>
            <w:hideMark/>
          </w:tcPr>
          <w:p w14:paraId="35F106D8" w14:textId="77777777" w:rsidR="00F56ED7" w:rsidRPr="00E42444" w:rsidRDefault="00E42444" w:rsidP="00E42444">
            <w:pPr>
              <w:pStyle w:val="103"/>
              <w:rPr>
                <w:lang w:eastAsia="ru-RU"/>
              </w:rPr>
            </w:pPr>
            <w:r w:rsidRPr="00E42444">
              <w:rPr>
                <w:lang w:eastAsia="ru-RU"/>
              </w:rPr>
              <w:t>103 011</w:t>
            </w:r>
          </w:p>
        </w:tc>
        <w:tc>
          <w:tcPr>
            <w:tcW w:w="200" w:type="pct"/>
            <w:noWrap/>
            <w:hideMark/>
          </w:tcPr>
          <w:p w14:paraId="7AA04D34" w14:textId="77777777" w:rsidR="00F56ED7" w:rsidRPr="00E42444" w:rsidRDefault="00E42444" w:rsidP="00E42444">
            <w:pPr>
              <w:pStyle w:val="103"/>
              <w:rPr>
                <w:lang w:eastAsia="ru-RU"/>
              </w:rPr>
            </w:pPr>
            <w:r w:rsidRPr="00E42444">
              <w:rPr>
                <w:lang w:eastAsia="ru-RU"/>
              </w:rPr>
              <w:t>103 011</w:t>
            </w:r>
          </w:p>
        </w:tc>
        <w:tc>
          <w:tcPr>
            <w:tcW w:w="201" w:type="pct"/>
            <w:noWrap/>
            <w:hideMark/>
          </w:tcPr>
          <w:p w14:paraId="72BEC1B1" w14:textId="77777777" w:rsidR="00F56ED7" w:rsidRPr="00E42444" w:rsidRDefault="00E42444" w:rsidP="00E42444">
            <w:pPr>
              <w:pStyle w:val="103"/>
              <w:rPr>
                <w:lang w:eastAsia="ru-RU"/>
              </w:rPr>
            </w:pPr>
            <w:r w:rsidRPr="00E42444">
              <w:rPr>
                <w:lang w:eastAsia="ru-RU"/>
              </w:rPr>
              <w:t>103 011</w:t>
            </w:r>
          </w:p>
        </w:tc>
        <w:tc>
          <w:tcPr>
            <w:tcW w:w="201" w:type="pct"/>
            <w:noWrap/>
            <w:hideMark/>
          </w:tcPr>
          <w:p w14:paraId="1B19A29B" w14:textId="77777777" w:rsidR="00F56ED7" w:rsidRPr="00E42444" w:rsidRDefault="00E42444" w:rsidP="00E42444">
            <w:pPr>
              <w:pStyle w:val="103"/>
              <w:rPr>
                <w:lang w:eastAsia="ru-RU"/>
              </w:rPr>
            </w:pPr>
            <w:r w:rsidRPr="00E42444">
              <w:rPr>
                <w:lang w:eastAsia="ru-RU"/>
              </w:rPr>
              <w:t>2 890</w:t>
            </w:r>
          </w:p>
        </w:tc>
        <w:tc>
          <w:tcPr>
            <w:tcW w:w="201" w:type="pct"/>
            <w:noWrap/>
            <w:hideMark/>
          </w:tcPr>
          <w:p w14:paraId="417FDF2A" w14:textId="77777777" w:rsidR="00F56ED7" w:rsidRPr="00E42444" w:rsidRDefault="00E42444" w:rsidP="00E42444">
            <w:pPr>
              <w:pStyle w:val="103"/>
              <w:rPr>
                <w:lang w:eastAsia="ru-RU"/>
              </w:rPr>
            </w:pPr>
            <w:r w:rsidRPr="00E42444">
              <w:rPr>
                <w:lang w:eastAsia="ru-RU"/>
              </w:rPr>
              <w:t>2 890</w:t>
            </w:r>
          </w:p>
        </w:tc>
        <w:tc>
          <w:tcPr>
            <w:tcW w:w="200" w:type="pct"/>
            <w:noWrap/>
            <w:hideMark/>
          </w:tcPr>
          <w:p w14:paraId="61A11357" w14:textId="77777777" w:rsidR="00F56ED7" w:rsidRPr="00E42444" w:rsidRDefault="00E42444" w:rsidP="00E42444">
            <w:pPr>
              <w:pStyle w:val="103"/>
              <w:rPr>
                <w:lang w:eastAsia="ru-RU"/>
              </w:rPr>
            </w:pPr>
            <w:r w:rsidRPr="00E42444">
              <w:rPr>
                <w:lang w:eastAsia="ru-RU"/>
              </w:rPr>
              <w:t>2 890</w:t>
            </w:r>
          </w:p>
        </w:tc>
        <w:tc>
          <w:tcPr>
            <w:tcW w:w="201" w:type="pct"/>
            <w:noWrap/>
            <w:hideMark/>
          </w:tcPr>
          <w:p w14:paraId="7B6FDC93" w14:textId="77777777" w:rsidR="00F56ED7" w:rsidRPr="00E42444" w:rsidRDefault="00E42444" w:rsidP="00E42444">
            <w:pPr>
              <w:pStyle w:val="103"/>
              <w:rPr>
                <w:lang w:eastAsia="ru-RU"/>
              </w:rPr>
            </w:pPr>
            <w:r w:rsidRPr="00E42444">
              <w:rPr>
                <w:lang w:eastAsia="ru-RU"/>
              </w:rPr>
              <w:t>2 890</w:t>
            </w:r>
          </w:p>
        </w:tc>
        <w:tc>
          <w:tcPr>
            <w:tcW w:w="201" w:type="pct"/>
            <w:noWrap/>
            <w:hideMark/>
          </w:tcPr>
          <w:p w14:paraId="0D6DE9CB" w14:textId="77777777" w:rsidR="00F56ED7" w:rsidRPr="00E42444" w:rsidRDefault="00E42444" w:rsidP="00E42444">
            <w:pPr>
              <w:pStyle w:val="103"/>
              <w:rPr>
                <w:lang w:eastAsia="ru-RU"/>
              </w:rPr>
            </w:pPr>
            <w:r w:rsidRPr="00E42444">
              <w:rPr>
                <w:lang w:eastAsia="ru-RU"/>
              </w:rPr>
              <w:t>2 890</w:t>
            </w:r>
          </w:p>
        </w:tc>
        <w:tc>
          <w:tcPr>
            <w:tcW w:w="201" w:type="pct"/>
            <w:noWrap/>
            <w:hideMark/>
          </w:tcPr>
          <w:p w14:paraId="4CAEC3EC" w14:textId="77777777" w:rsidR="00F56ED7" w:rsidRPr="00E42444" w:rsidRDefault="00E42444" w:rsidP="00E42444">
            <w:pPr>
              <w:pStyle w:val="103"/>
              <w:rPr>
                <w:lang w:eastAsia="ru-RU"/>
              </w:rPr>
            </w:pPr>
            <w:r w:rsidRPr="00E42444">
              <w:rPr>
                <w:lang w:eastAsia="ru-RU"/>
              </w:rPr>
              <w:t>2 890</w:t>
            </w:r>
          </w:p>
        </w:tc>
        <w:tc>
          <w:tcPr>
            <w:tcW w:w="201" w:type="pct"/>
            <w:noWrap/>
            <w:hideMark/>
          </w:tcPr>
          <w:p w14:paraId="679F10E5" w14:textId="77777777" w:rsidR="00F56ED7" w:rsidRPr="00E42444" w:rsidRDefault="00E42444" w:rsidP="00E42444">
            <w:pPr>
              <w:pStyle w:val="103"/>
              <w:rPr>
                <w:lang w:eastAsia="ru-RU"/>
              </w:rPr>
            </w:pPr>
            <w:r w:rsidRPr="00E42444">
              <w:rPr>
                <w:lang w:eastAsia="ru-RU"/>
              </w:rPr>
              <w:t>2 890</w:t>
            </w:r>
          </w:p>
        </w:tc>
      </w:tr>
      <w:tr w:rsidR="00E42444" w:rsidRPr="00E42444" w14:paraId="2E25063B" w14:textId="77777777" w:rsidTr="00612D72">
        <w:trPr>
          <w:trHeight w:val="20"/>
        </w:trPr>
        <w:tc>
          <w:tcPr>
            <w:tcW w:w="133" w:type="pct"/>
            <w:hideMark/>
          </w:tcPr>
          <w:p w14:paraId="38AD57E7" w14:textId="77777777" w:rsidR="00F56ED7" w:rsidRPr="00E42444" w:rsidRDefault="00E42444" w:rsidP="00E42444">
            <w:pPr>
              <w:pStyle w:val="103"/>
              <w:rPr>
                <w:lang w:eastAsia="ru-RU"/>
              </w:rPr>
            </w:pPr>
            <w:r w:rsidRPr="00E42444">
              <w:rPr>
                <w:lang w:eastAsia="ru-RU"/>
              </w:rPr>
              <w:t>3.9.</w:t>
            </w:r>
          </w:p>
        </w:tc>
        <w:tc>
          <w:tcPr>
            <w:tcW w:w="492" w:type="pct"/>
            <w:hideMark/>
          </w:tcPr>
          <w:p w14:paraId="6D1212C1" w14:textId="77777777" w:rsidR="00F56ED7" w:rsidRPr="00E42444" w:rsidRDefault="00E42444" w:rsidP="00E42444">
            <w:pPr>
              <w:pStyle w:val="103"/>
              <w:rPr>
                <w:lang w:eastAsia="ru-RU"/>
              </w:rPr>
            </w:pPr>
            <w:r w:rsidRPr="00E42444">
              <w:rPr>
                <w:lang w:eastAsia="ru-RU"/>
              </w:rPr>
              <w:t>Амортизация основных средств, приобретаемых по договору концессии</w:t>
            </w:r>
          </w:p>
        </w:tc>
        <w:tc>
          <w:tcPr>
            <w:tcW w:w="163" w:type="pct"/>
            <w:hideMark/>
          </w:tcPr>
          <w:p w14:paraId="69666E25"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199C8159" w14:textId="77777777" w:rsidR="00F56ED7" w:rsidRPr="00E42444" w:rsidRDefault="00E42444" w:rsidP="00E42444">
            <w:pPr>
              <w:pStyle w:val="103"/>
              <w:rPr>
                <w:lang w:eastAsia="ru-RU"/>
              </w:rPr>
            </w:pPr>
            <w:r w:rsidRPr="00E42444">
              <w:rPr>
                <w:lang w:eastAsia="ru-RU"/>
              </w:rPr>
              <w:t> </w:t>
            </w:r>
          </w:p>
        </w:tc>
        <w:tc>
          <w:tcPr>
            <w:tcW w:w="201" w:type="pct"/>
            <w:noWrap/>
            <w:hideMark/>
          </w:tcPr>
          <w:p w14:paraId="241AE922" w14:textId="77777777" w:rsidR="00F56ED7" w:rsidRPr="00E42444" w:rsidRDefault="00E42444" w:rsidP="00E42444">
            <w:pPr>
              <w:pStyle w:val="103"/>
              <w:rPr>
                <w:lang w:eastAsia="ru-RU"/>
              </w:rPr>
            </w:pPr>
            <w:r w:rsidRPr="00E42444">
              <w:rPr>
                <w:lang w:eastAsia="ru-RU"/>
              </w:rPr>
              <w:t>6 587</w:t>
            </w:r>
          </w:p>
        </w:tc>
        <w:tc>
          <w:tcPr>
            <w:tcW w:w="201" w:type="pct"/>
            <w:noWrap/>
            <w:hideMark/>
          </w:tcPr>
          <w:p w14:paraId="376E80DD" w14:textId="77777777" w:rsidR="00F56ED7" w:rsidRPr="00E42444" w:rsidRDefault="00E42444" w:rsidP="00E42444">
            <w:pPr>
              <w:pStyle w:val="103"/>
              <w:rPr>
                <w:lang w:eastAsia="ru-RU"/>
              </w:rPr>
            </w:pPr>
            <w:r w:rsidRPr="00E42444">
              <w:rPr>
                <w:lang w:eastAsia="ru-RU"/>
              </w:rPr>
              <w:t>6 245</w:t>
            </w:r>
          </w:p>
        </w:tc>
        <w:tc>
          <w:tcPr>
            <w:tcW w:w="201" w:type="pct"/>
            <w:noWrap/>
            <w:hideMark/>
          </w:tcPr>
          <w:p w14:paraId="25526B04" w14:textId="77777777" w:rsidR="00F56ED7" w:rsidRPr="00E42444" w:rsidRDefault="00E42444" w:rsidP="00E42444">
            <w:pPr>
              <w:pStyle w:val="103"/>
              <w:rPr>
                <w:lang w:eastAsia="ru-RU"/>
              </w:rPr>
            </w:pPr>
            <w:r w:rsidRPr="00E42444">
              <w:rPr>
                <w:lang w:eastAsia="ru-RU"/>
              </w:rPr>
              <w:t>5 668</w:t>
            </w:r>
          </w:p>
        </w:tc>
        <w:tc>
          <w:tcPr>
            <w:tcW w:w="200" w:type="pct"/>
            <w:noWrap/>
            <w:hideMark/>
          </w:tcPr>
          <w:p w14:paraId="65E02BED" w14:textId="77777777" w:rsidR="00F56ED7" w:rsidRPr="00E42444" w:rsidRDefault="00E42444" w:rsidP="00E42444">
            <w:pPr>
              <w:pStyle w:val="103"/>
              <w:rPr>
                <w:lang w:eastAsia="ru-RU"/>
              </w:rPr>
            </w:pPr>
            <w:r w:rsidRPr="00E42444">
              <w:rPr>
                <w:lang w:eastAsia="ru-RU"/>
              </w:rPr>
              <w:t>5 561</w:t>
            </w:r>
          </w:p>
        </w:tc>
        <w:tc>
          <w:tcPr>
            <w:tcW w:w="201" w:type="pct"/>
            <w:noWrap/>
            <w:hideMark/>
          </w:tcPr>
          <w:p w14:paraId="64021B22" w14:textId="77777777" w:rsidR="00F56ED7" w:rsidRPr="00E42444" w:rsidRDefault="00E42444" w:rsidP="00E42444">
            <w:pPr>
              <w:pStyle w:val="103"/>
              <w:rPr>
                <w:lang w:eastAsia="ru-RU"/>
              </w:rPr>
            </w:pPr>
            <w:r w:rsidRPr="00E42444">
              <w:rPr>
                <w:lang w:eastAsia="ru-RU"/>
              </w:rPr>
              <w:t>4 745</w:t>
            </w:r>
          </w:p>
        </w:tc>
        <w:tc>
          <w:tcPr>
            <w:tcW w:w="201" w:type="pct"/>
            <w:noWrap/>
            <w:hideMark/>
          </w:tcPr>
          <w:p w14:paraId="3FD7C0BE" w14:textId="77777777" w:rsidR="00F56ED7" w:rsidRPr="00E42444" w:rsidRDefault="00E42444" w:rsidP="00E42444">
            <w:pPr>
              <w:pStyle w:val="103"/>
              <w:rPr>
                <w:lang w:eastAsia="ru-RU"/>
              </w:rPr>
            </w:pPr>
            <w:r w:rsidRPr="00E42444">
              <w:rPr>
                <w:lang w:eastAsia="ru-RU"/>
              </w:rPr>
              <w:t>3 336</w:t>
            </w:r>
          </w:p>
        </w:tc>
        <w:tc>
          <w:tcPr>
            <w:tcW w:w="201" w:type="pct"/>
            <w:noWrap/>
            <w:hideMark/>
          </w:tcPr>
          <w:p w14:paraId="530A073F" w14:textId="77777777" w:rsidR="00F56ED7" w:rsidRPr="00E42444" w:rsidRDefault="00E42444" w:rsidP="00E42444">
            <w:pPr>
              <w:pStyle w:val="103"/>
              <w:rPr>
                <w:lang w:eastAsia="ru-RU"/>
              </w:rPr>
            </w:pPr>
            <w:r w:rsidRPr="00E42444">
              <w:rPr>
                <w:lang w:eastAsia="ru-RU"/>
              </w:rPr>
              <w:t>1 832</w:t>
            </w:r>
          </w:p>
        </w:tc>
        <w:tc>
          <w:tcPr>
            <w:tcW w:w="200" w:type="pct"/>
            <w:noWrap/>
            <w:hideMark/>
          </w:tcPr>
          <w:p w14:paraId="42C4EE01" w14:textId="77777777" w:rsidR="00F56ED7" w:rsidRPr="00E42444" w:rsidRDefault="00E42444" w:rsidP="00E42444">
            <w:pPr>
              <w:pStyle w:val="103"/>
              <w:rPr>
                <w:lang w:eastAsia="ru-RU"/>
              </w:rPr>
            </w:pPr>
            <w:r w:rsidRPr="00E42444">
              <w:rPr>
                <w:lang w:eastAsia="ru-RU"/>
              </w:rPr>
              <w:t>217</w:t>
            </w:r>
          </w:p>
        </w:tc>
        <w:tc>
          <w:tcPr>
            <w:tcW w:w="201" w:type="pct"/>
            <w:noWrap/>
            <w:hideMark/>
          </w:tcPr>
          <w:p w14:paraId="17EB6858" w14:textId="77777777" w:rsidR="00F56ED7" w:rsidRPr="00E42444" w:rsidRDefault="00E42444" w:rsidP="00E42444">
            <w:pPr>
              <w:pStyle w:val="103"/>
              <w:rPr>
                <w:lang w:eastAsia="ru-RU"/>
              </w:rPr>
            </w:pPr>
            <w:r w:rsidRPr="00E42444">
              <w:rPr>
                <w:lang w:eastAsia="ru-RU"/>
              </w:rPr>
              <w:t>0</w:t>
            </w:r>
          </w:p>
        </w:tc>
        <w:tc>
          <w:tcPr>
            <w:tcW w:w="201" w:type="pct"/>
            <w:noWrap/>
            <w:hideMark/>
          </w:tcPr>
          <w:p w14:paraId="3D0EB27D" w14:textId="77777777" w:rsidR="00F56ED7" w:rsidRPr="00E42444" w:rsidRDefault="00E42444" w:rsidP="00E42444">
            <w:pPr>
              <w:pStyle w:val="103"/>
              <w:rPr>
                <w:lang w:eastAsia="ru-RU"/>
              </w:rPr>
            </w:pPr>
            <w:r w:rsidRPr="00E42444">
              <w:rPr>
                <w:lang w:eastAsia="ru-RU"/>
              </w:rPr>
              <w:t>0</w:t>
            </w:r>
          </w:p>
        </w:tc>
        <w:tc>
          <w:tcPr>
            <w:tcW w:w="201" w:type="pct"/>
            <w:noWrap/>
            <w:hideMark/>
          </w:tcPr>
          <w:p w14:paraId="77E239ED" w14:textId="77777777" w:rsidR="00F56ED7" w:rsidRPr="00E42444" w:rsidRDefault="00E42444" w:rsidP="00E42444">
            <w:pPr>
              <w:pStyle w:val="103"/>
              <w:rPr>
                <w:lang w:eastAsia="ru-RU"/>
              </w:rPr>
            </w:pPr>
            <w:r w:rsidRPr="00E42444">
              <w:rPr>
                <w:lang w:eastAsia="ru-RU"/>
              </w:rPr>
              <w:t>0</w:t>
            </w:r>
          </w:p>
        </w:tc>
        <w:tc>
          <w:tcPr>
            <w:tcW w:w="200" w:type="pct"/>
            <w:noWrap/>
            <w:hideMark/>
          </w:tcPr>
          <w:p w14:paraId="3CD5351B" w14:textId="77777777" w:rsidR="00F56ED7" w:rsidRPr="00E42444" w:rsidRDefault="00E42444" w:rsidP="00E42444">
            <w:pPr>
              <w:pStyle w:val="103"/>
              <w:rPr>
                <w:lang w:eastAsia="ru-RU"/>
              </w:rPr>
            </w:pPr>
            <w:r w:rsidRPr="00E42444">
              <w:rPr>
                <w:lang w:eastAsia="ru-RU"/>
              </w:rPr>
              <w:t>0</w:t>
            </w:r>
          </w:p>
        </w:tc>
        <w:tc>
          <w:tcPr>
            <w:tcW w:w="201" w:type="pct"/>
            <w:noWrap/>
            <w:hideMark/>
          </w:tcPr>
          <w:p w14:paraId="5A6317F6" w14:textId="77777777" w:rsidR="00F56ED7" w:rsidRPr="00E42444" w:rsidRDefault="00E42444" w:rsidP="00E42444">
            <w:pPr>
              <w:pStyle w:val="103"/>
              <w:rPr>
                <w:lang w:eastAsia="ru-RU"/>
              </w:rPr>
            </w:pPr>
            <w:r w:rsidRPr="00E42444">
              <w:rPr>
                <w:lang w:eastAsia="ru-RU"/>
              </w:rPr>
              <w:t>0</w:t>
            </w:r>
          </w:p>
        </w:tc>
        <w:tc>
          <w:tcPr>
            <w:tcW w:w="201" w:type="pct"/>
            <w:noWrap/>
            <w:hideMark/>
          </w:tcPr>
          <w:p w14:paraId="269B1954" w14:textId="77777777" w:rsidR="00F56ED7" w:rsidRPr="00E42444" w:rsidRDefault="00E42444" w:rsidP="00E42444">
            <w:pPr>
              <w:pStyle w:val="103"/>
              <w:rPr>
                <w:lang w:eastAsia="ru-RU"/>
              </w:rPr>
            </w:pPr>
            <w:r w:rsidRPr="00E42444">
              <w:rPr>
                <w:lang w:eastAsia="ru-RU"/>
              </w:rPr>
              <w:t>0</w:t>
            </w:r>
          </w:p>
        </w:tc>
        <w:tc>
          <w:tcPr>
            <w:tcW w:w="201" w:type="pct"/>
            <w:noWrap/>
            <w:hideMark/>
          </w:tcPr>
          <w:p w14:paraId="272760A4" w14:textId="77777777" w:rsidR="00F56ED7" w:rsidRPr="00E42444" w:rsidRDefault="00E42444" w:rsidP="00E42444">
            <w:pPr>
              <w:pStyle w:val="103"/>
              <w:rPr>
                <w:lang w:eastAsia="ru-RU"/>
              </w:rPr>
            </w:pPr>
            <w:r w:rsidRPr="00E42444">
              <w:rPr>
                <w:lang w:eastAsia="ru-RU"/>
              </w:rPr>
              <w:t>0</w:t>
            </w:r>
          </w:p>
        </w:tc>
        <w:tc>
          <w:tcPr>
            <w:tcW w:w="200" w:type="pct"/>
            <w:noWrap/>
            <w:hideMark/>
          </w:tcPr>
          <w:p w14:paraId="2CB3451A" w14:textId="77777777" w:rsidR="00F56ED7" w:rsidRPr="00E42444" w:rsidRDefault="00E42444" w:rsidP="00E42444">
            <w:pPr>
              <w:pStyle w:val="103"/>
              <w:rPr>
                <w:lang w:eastAsia="ru-RU"/>
              </w:rPr>
            </w:pPr>
            <w:r w:rsidRPr="00E42444">
              <w:rPr>
                <w:lang w:eastAsia="ru-RU"/>
              </w:rPr>
              <w:t>0</w:t>
            </w:r>
          </w:p>
        </w:tc>
        <w:tc>
          <w:tcPr>
            <w:tcW w:w="201" w:type="pct"/>
            <w:noWrap/>
            <w:hideMark/>
          </w:tcPr>
          <w:p w14:paraId="746EC1E5" w14:textId="77777777" w:rsidR="00F56ED7" w:rsidRPr="00E42444" w:rsidRDefault="00E42444" w:rsidP="00E42444">
            <w:pPr>
              <w:pStyle w:val="103"/>
              <w:rPr>
                <w:lang w:eastAsia="ru-RU"/>
              </w:rPr>
            </w:pPr>
            <w:r w:rsidRPr="00E42444">
              <w:rPr>
                <w:lang w:eastAsia="ru-RU"/>
              </w:rPr>
              <w:t>0</w:t>
            </w:r>
          </w:p>
        </w:tc>
        <w:tc>
          <w:tcPr>
            <w:tcW w:w="201" w:type="pct"/>
            <w:noWrap/>
            <w:hideMark/>
          </w:tcPr>
          <w:p w14:paraId="58116B05" w14:textId="77777777" w:rsidR="00F56ED7" w:rsidRPr="00E42444" w:rsidRDefault="00E42444" w:rsidP="00E42444">
            <w:pPr>
              <w:pStyle w:val="103"/>
              <w:rPr>
                <w:lang w:eastAsia="ru-RU"/>
              </w:rPr>
            </w:pPr>
            <w:r w:rsidRPr="00E42444">
              <w:rPr>
                <w:lang w:eastAsia="ru-RU"/>
              </w:rPr>
              <w:t>0</w:t>
            </w:r>
          </w:p>
        </w:tc>
        <w:tc>
          <w:tcPr>
            <w:tcW w:w="201" w:type="pct"/>
            <w:noWrap/>
            <w:hideMark/>
          </w:tcPr>
          <w:p w14:paraId="2F439056" w14:textId="77777777" w:rsidR="00F56ED7" w:rsidRPr="00E42444" w:rsidRDefault="00E42444" w:rsidP="00E42444">
            <w:pPr>
              <w:pStyle w:val="103"/>
              <w:rPr>
                <w:lang w:eastAsia="ru-RU"/>
              </w:rPr>
            </w:pPr>
            <w:r w:rsidRPr="00E42444">
              <w:rPr>
                <w:lang w:eastAsia="ru-RU"/>
              </w:rPr>
              <w:t>0</w:t>
            </w:r>
          </w:p>
        </w:tc>
        <w:tc>
          <w:tcPr>
            <w:tcW w:w="201" w:type="pct"/>
            <w:noWrap/>
            <w:hideMark/>
          </w:tcPr>
          <w:p w14:paraId="4E04EDD6" w14:textId="77777777" w:rsidR="00F56ED7" w:rsidRPr="00E42444" w:rsidRDefault="00E42444" w:rsidP="00E42444">
            <w:pPr>
              <w:pStyle w:val="103"/>
              <w:rPr>
                <w:lang w:eastAsia="ru-RU"/>
              </w:rPr>
            </w:pPr>
            <w:r w:rsidRPr="00E42444">
              <w:rPr>
                <w:lang w:eastAsia="ru-RU"/>
              </w:rPr>
              <w:t>0</w:t>
            </w:r>
          </w:p>
        </w:tc>
      </w:tr>
      <w:tr w:rsidR="00E42444" w:rsidRPr="00E42444" w14:paraId="523DD6DE" w14:textId="77777777" w:rsidTr="00612D72">
        <w:trPr>
          <w:trHeight w:val="20"/>
        </w:trPr>
        <w:tc>
          <w:tcPr>
            <w:tcW w:w="133" w:type="pct"/>
            <w:hideMark/>
          </w:tcPr>
          <w:p w14:paraId="5D6CD6F4" w14:textId="77777777" w:rsidR="00F56ED7" w:rsidRPr="00E42444" w:rsidRDefault="00E42444" w:rsidP="00E42444">
            <w:pPr>
              <w:pStyle w:val="103"/>
              <w:rPr>
                <w:lang w:eastAsia="ru-RU"/>
              </w:rPr>
            </w:pPr>
            <w:r w:rsidRPr="00E42444">
              <w:rPr>
                <w:lang w:eastAsia="ru-RU"/>
              </w:rPr>
              <w:t>3.10.</w:t>
            </w:r>
          </w:p>
        </w:tc>
        <w:tc>
          <w:tcPr>
            <w:tcW w:w="492" w:type="pct"/>
            <w:hideMark/>
          </w:tcPr>
          <w:p w14:paraId="337F4075" w14:textId="77777777" w:rsidR="00F56ED7" w:rsidRPr="00E42444" w:rsidRDefault="00E42444" w:rsidP="00E42444">
            <w:pPr>
              <w:pStyle w:val="103"/>
              <w:rPr>
                <w:lang w:eastAsia="ru-RU"/>
              </w:rPr>
            </w:pPr>
            <w:r w:rsidRPr="00E42444">
              <w:rPr>
                <w:lang w:eastAsia="ru-RU"/>
              </w:rPr>
              <w:t>Налог на имущество</w:t>
            </w:r>
          </w:p>
        </w:tc>
        <w:tc>
          <w:tcPr>
            <w:tcW w:w="163" w:type="pct"/>
            <w:hideMark/>
          </w:tcPr>
          <w:p w14:paraId="33D89EF9"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18578177" w14:textId="77777777" w:rsidR="00F56ED7" w:rsidRPr="00E42444" w:rsidRDefault="00E42444" w:rsidP="00E42444">
            <w:pPr>
              <w:pStyle w:val="103"/>
              <w:rPr>
                <w:lang w:eastAsia="ru-RU"/>
              </w:rPr>
            </w:pPr>
            <w:r w:rsidRPr="00E42444">
              <w:rPr>
                <w:lang w:eastAsia="ru-RU"/>
              </w:rPr>
              <w:t> </w:t>
            </w:r>
          </w:p>
        </w:tc>
        <w:tc>
          <w:tcPr>
            <w:tcW w:w="201" w:type="pct"/>
            <w:noWrap/>
            <w:hideMark/>
          </w:tcPr>
          <w:p w14:paraId="700E5EE3" w14:textId="77777777" w:rsidR="00F56ED7" w:rsidRPr="00E42444" w:rsidRDefault="00E42444" w:rsidP="00E42444">
            <w:pPr>
              <w:pStyle w:val="103"/>
              <w:rPr>
                <w:lang w:eastAsia="ru-RU"/>
              </w:rPr>
            </w:pPr>
            <w:r w:rsidRPr="00E42444">
              <w:rPr>
                <w:lang w:eastAsia="ru-RU"/>
              </w:rPr>
              <w:t>589</w:t>
            </w:r>
          </w:p>
        </w:tc>
        <w:tc>
          <w:tcPr>
            <w:tcW w:w="201" w:type="pct"/>
            <w:noWrap/>
            <w:hideMark/>
          </w:tcPr>
          <w:p w14:paraId="725B0E31" w14:textId="77777777" w:rsidR="00F56ED7" w:rsidRPr="00E42444" w:rsidRDefault="00E42444" w:rsidP="00E42444">
            <w:pPr>
              <w:pStyle w:val="103"/>
              <w:rPr>
                <w:lang w:eastAsia="ru-RU"/>
              </w:rPr>
            </w:pPr>
            <w:r w:rsidRPr="00E42444">
              <w:rPr>
                <w:lang w:eastAsia="ru-RU"/>
              </w:rPr>
              <w:t>448</w:t>
            </w:r>
          </w:p>
        </w:tc>
        <w:tc>
          <w:tcPr>
            <w:tcW w:w="201" w:type="pct"/>
            <w:noWrap/>
            <w:hideMark/>
          </w:tcPr>
          <w:p w14:paraId="2A3C6503" w14:textId="77777777" w:rsidR="00F56ED7" w:rsidRPr="00E42444" w:rsidRDefault="00E42444" w:rsidP="00E42444">
            <w:pPr>
              <w:pStyle w:val="103"/>
              <w:rPr>
                <w:lang w:eastAsia="ru-RU"/>
              </w:rPr>
            </w:pPr>
            <w:r w:rsidRPr="00E42444">
              <w:rPr>
                <w:lang w:eastAsia="ru-RU"/>
              </w:rPr>
              <w:t>317</w:t>
            </w:r>
          </w:p>
        </w:tc>
        <w:tc>
          <w:tcPr>
            <w:tcW w:w="200" w:type="pct"/>
            <w:noWrap/>
            <w:hideMark/>
          </w:tcPr>
          <w:p w14:paraId="69FBFDA0" w14:textId="77777777" w:rsidR="00F56ED7" w:rsidRPr="00E42444" w:rsidRDefault="00E42444" w:rsidP="00E42444">
            <w:pPr>
              <w:pStyle w:val="103"/>
              <w:rPr>
                <w:lang w:eastAsia="ru-RU"/>
              </w:rPr>
            </w:pPr>
            <w:r w:rsidRPr="00E42444">
              <w:rPr>
                <w:lang w:eastAsia="ru-RU"/>
              </w:rPr>
              <w:t>17 971</w:t>
            </w:r>
          </w:p>
        </w:tc>
        <w:tc>
          <w:tcPr>
            <w:tcW w:w="201" w:type="pct"/>
            <w:noWrap/>
            <w:hideMark/>
          </w:tcPr>
          <w:p w14:paraId="033DE5A7" w14:textId="77777777" w:rsidR="00F56ED7" w:rsidRPr="00E42444" w:rsidRDefault="00E42444" w:rsidP="00E42444">
            <w:pPr>
              <w:pStyle w:val="103"/>
              <w:rPr>
                <w:lang w:eastAsia="ru-RU"/>
              </w:rPr>
            </w:pPr>
            <w:r w:rsidRPr="00E42444">
              <w:rPr>
                <w:lang w:eastAsia="ru-RU"/>
              </w:rPr>
              <w:t>15 933</w:t>
            </w:r>
          </w:p>
        </w:tc>
        <w:tc>
          <w:tcPr>
            <w:tcW w:w="201" w:type="pct"/>
            <w:noWrap/>
            <w:hideMark/>
          </w:tcPr>
          <w:p w14:paraId="789FFB2D" w14:textId="77777777" w:rsidR="00F56ED7" w:rsidRPr="00E42444" w:rsidRDefault="00E42444" w:rsidP="00E42444">
            <w:pPr>
              <w:pStyle w:val="103"/>
              <w:rPr>
                <w:lang w:eastAsia="ru-RU"/>
              </w:rPr>
            </w:pPr>
            <w:r w:rsidRPr="00E42444">
              <w:rPr>
                <w:lang w:eastAsia="ru-RU"/>
              </w:rPr>
              <w:t>13 921</w:t>
            </w:r>
          </w:p>
        </w:tc>
        <w:tc>
          <w:tcPr>
            <w:tcW w:w="201" w:type="pct"/>
            <w:noWrap/>
            <w:hideMark/>
          </w:tcPr>
          <w:p w14:paraId="2C73E071" w14:textId="77777777" w:rsidR="00F56ED7" w:rsidRPr="00E42444" w:rsidRDefault="00E42444" w:rsidP="00E42444">
            <w:pPr>
              <w:pStyle w:val="103"/>
              <w:rPr>
                <w:lang w:eastAsia="ru-RU"/>
              </w:rPr>
            </w:pPr>
            <w:r w:rsidRPr="00E42444">
              <w:rPr>
                <w:lang w:eastAsia="ru-RU"/>
              </w:rPr>
              <w:t>11 940</w:t>
            </w:r>
          </w:p>
        </w:tc>
        <w:tc>
          <w:tcPr>
            <w:tcW w:w="200" w:type="pct"/>
            <w:noWrap/>
            <w:hideMark/>
          </w:tcPr>
          <w:p w14:paraId="7476199A" w14:textId="77777777" w:rsidR="00F56ED7" w:rsidRPr="00E42444" w:rsidRDefault="00E42444" w:rsidP="00E42444">
            <w:pPr>
              <w:pStyle w:val="103"/>
              <w:rPr>
                <w:lang w:eastAsia="ru-RU"/>
              </w:rPr>
            </w:pPr>
            <w:r w:rsidRPr="00E42444">
              <w:rPr>
                <w:lang w:eastAsia="ru-RU"/>
              </w:rPr>
              <w:t>9 993</w:t>
            </w:r>
          </w:p>
        </w:tc>
        <w:tc>
          <w:tcPr>
            <w:tcW w:w="201" w:type="pct"/>
            <w:noWrap/>
            <w:hideMark/>
          </w:tcPr>
          <w:p w14:paraId="71C11EE1" w14:textId="77777777" w:rsidR="00F56ED7" w:rsidRPr="00E42444" w:rsidRDefault="00E42444" w:rsidP="00E42444">
            <w:pPr>
              <w:pStyle w:val="103"/>
              <w:rPr>
                <w:lang w:eastAsia="ru-RU"/>
              </w:rPr>
            </w:pPr>
            <w:r w:rsidRPr="00E42444">
              <w:rPr>
                <w:lang w:eastAsia="ru-RU"/>
              </w:rPr>
              <w:t>8 165</w:t>
            </w:r>
          </w:p>
        </w:tc>
        <w:tc>
          <w:tcPr>
            <w:tcW w:w="201" w:type="pct"/>
            <w:noWrap/>
            <w:hideMark/>
          </w:tcPr>
          <w:p w14:paraId="18CA9A59" w14:textId="77777777" w:rsidR="00F56ED7" w:rsidRPr="00E42444" w:rsidRDefault="00E42444" w:rsidP="00E42444">
            <w:pPr>
              <w:pStyle w:val="103"/>
              <w:rPr>
                <w:lang w:eastAsia="ru-RU"/>
              </w:rPr>
            </w:pPr>
            <w:r w:rsidRPr="00E42444">
              <w:rPr>
                <w:lang w:eastAsia="ru-RU"/>
              </w:rPr>
              <w:t>6 437</w:t>
            </w:r>
          </w:p>
        </w:tc>
        <w:tc>
          <w:tcPr>
            <w:tcW w:w="201" w:type="pct"/>
            <w:noWrap/>
            <w:hideMark/>
          </w:tcPr>
          <w:p w14:paraId="2F8FFE82" w14:textId="77777777" w:rsidR="00F56ED7" w:rsidRPr="00E42444" w:rsidRDefault="00E42444" w:rsidP="00E42444">
            <w:pPr>
              <w:pStyle w:val="103"/>
              <w:rPr>
                <w:lang w:eastAsia="ru-RU"/>
              </w:rPr>
            </w:pPr>
            <w:r w:rsidRPr="00E42444">
              <w:rPr>
                <w:lang w:eastAsia="ru-RU"/>
              </w:rPr>
              <w:t>4 709</w:t>
            </w:r>
          </w:p>
        </w:tc>
        <w:tc>
          <w:tcPr>
            <w:tcW w:w="200" w:type="pct"/>
            <w:noWrap/>
            <w:hideMark/>
          </w:tcPr>
          <w:p w14:paraId="42238137" w14:textId="77777777" w:rsidR="00F56ED7" w:rsidRPr="00E42444" w:rsidRDefault="00E42444" w:rsidP="00E42444">
            <w:pPr>
              <w:pStyle w:val="103"/>
              <w:rPr>
                <w:lang w:eastAsia="ru-RU"/>
              </w:rPr>
            </w:pPr>
            <w:r w:rsidRPr="00E42444">
              <w:rPr>
                <w:lang w:eastAsia="ru-RU"/>
              </w:rPr>
              <w:t>2 982</w:t>
            </w:r>
          </w:p>
        </w:tc>
        <w:tc>
          <w:tcPr>
            <w:tcW w:w="201" w:type="pct"/>
            <w:noWrap/>
            <w:hideMark/>
          </w:tcPr>
          <w:p w14:paraId="6720F977" w14:textId="77777777" w:rsidR="00F56ED7" w:rsidRPr="00E42444" w:rsidRDefault="00E42444" w:rsidP="00E42444">
            <w:pPr>
              <w:pStyle w:val="103"/>
              <w:rPr>
                <w:lang w:eastAsia="ru-RU"/>
              </w:rPr>
            </w:pPr>
            <w:r w:rsidRPr="00E42444">
              <w:rPr>
                <w:lang w:eastAsia="ru-RU"/>
              </w:rPr>
              <w:t>1 254</w:t>
            </w:r>
          </w:p>
        </w:tc>
        <w:tc>
          <w:tcPr>
            <w:tcW w:w="201" w:type="pct"/>
            <w:noWrap/>
            <w:hideMark/>
          </w:tcPr>
          <w:p w14:paraId="770F25F1" w14:textId="77777777" w:rsidR="00F56ED7" w:rsidRPr="00E42444" w:rsidRDefault="00E42444" w:rsidP="00E42444">
            <w:pPr>
              <w:pStyle w:val="103"/>
              <w:rPr>
                <w:lang w:eastAsia="ru-RU"/>
              </w:rPr>
            </w:pPr>
            <w:r w:rsidRPr="00E42444">
              <w:rPr>
                <w:lang w:eastAsia="ru-RU"/>
              </w:rPr>
              <w:t>358</w:t>
            </w:r>
          </w:p>
        </w:tc>
        <w:tc>
          <w:tcPr>
            <w:tcW w:w="201" w:type="pct"/>
            <w:noWrap/>
            <w:hideMark/>
          </w:tcPr>
          <w:p w14:paraId="1B2F74FB" w14:textId="77777777" w:rsidR="00F56ED7" w:rsidRPr="00E42444" w:rsidRDefault="00E42444" w:rsidP="00E42444">
            <w:pPr>
              <w:pStyle w:val="103"/>
              <w:rPr>
                <w:lang w:eastAsia="ru-RU"/>
              </w:rPr>
            </w:pPr>
            <w:r w:rsidRPr="00E42444">
              <w:rPr>
                <w:lang w:eastAsia="ru-RU"/>
              </w:rPr>
              <w:t>294</w:t>
            </w:r>
          </w:p>
        </w:tc>
        <w:tc>
          <w:tcPr>
            <w:tcW w:w="200" w:type="pct"/>
            <w:noWrap/>
            <w:hideMark/>
          </w:tcPr>
          <w:p w14:paraId="06A7805A" w14:textId="77777777" w:rsidR="00F56ED7" w:rsidRPr="00E42444" w:rsidRDefault="00E42444" w:rsidP="00E42444">
            <w:pPr>
              <w:pStyle w:val="103"/>
              <w:rPr>
                <w:lang w:eastAsia="ru-RU"/>
              </w:rPr>
            </w:pPr>
            <w:r w:rsidRPr="00E42444">
              <w:rPr>
                <w:lang w:eastAsia="ru-RU"/>
              </w:rPr>
              <w:t>231</w:t>
            </w:r>
          </w:p>
        </w:tc>
        <w:tc>
          <w:tcPr>
            <w:tcW w:w="201" w:type="pct"/>
            <w:noWrap/>
            <w:hideMark/>
          </w:tcPr>
          <w:p w14:paraId="62F3B4E4" w14:textId="77777777" w:rsidR="00F56ED7" w:rsidRPr="00E42444" w:rsidRDefault="00E42444" w:rsidP="00E42444">
            <w:pPr>
              <w:pStyle w:val="103"/>
              <w:rPr>
                <w:lang w:eastAsia="ru-RU"/>
              </w:rPr>
            </w:pPr>
            <w:r w:rsidRPr="00E42444">
              <w:rPr>
                <w:lang w:eastAsia="ru-RU"/>
              </w:rPr>
              <w:t>167</w:t>
            </w:r>
          </w:p>
        </w:tc>
        <w:tc>
          <w:tcPr>
            <w:tcW w:w="201" w:type="pct"/>
            <w:noWrap/>
            <w:hideMark/>
          </w:tcPr>
          <w:p w14:paraId="3A6F7182" w14:textId="77777777" w:rsidR="00F56ED7" w:rsidRPr="00E42444" w:rsidRDefault="00E42444" w:rsidP="00E42444">
            <w:pPr>
              <w:pStyle w:val="103"/>
              <w:rPr>
                <w:lang w:eastAsia="ru-RU"/>
              </w:rPr>
            </w:pPr>
            <w:r w:rsidRPr="00E42444">
              <w:rPr>
                <w:lang w:eastAsia="ru-RU"/>
              </w:rPr>
              <w:t>104</w:t>
            </w:r>
          </w:p>
        </w:tc>
        <w:tc>
          <w:tcPr>
            <w:tcW w:w="201" w:type="pct"/>
            <w:noWrap/>
            <w:hideMark/>
          </w:tcPr>
          <w:p w14:paraId="60626A88" w14:textId="77777777" w:rsidR="00F56ED7" w:rsidRPr="00E42444" w:rsidRDefault="00E42444" w:rsidP="00E42444">
            <w:pPr>
              <w:pStyle w:val="103"/>
              <w:rPr>
                <w:lang w:eastAsia="ru-RU"/>
              </w:rPr>
            </w:pPr>
            <w:r w:rsidRPr="00E42444">
              <w:rPr>
                <w:lang w:eastAsia="ru-RU"/>
              </w:rPr>
              <w:t>40</w:t>
            </w:r>
          </w:p>
        </w:tc>
        <w:tc>
          <w:tcPr>
            <w:tcW w:w="201" w:type="pct"/>
            <w:noWrap/>
            <w:hideMark/>
          </w:tcPr>
          <w:p w14:paraId="3A9DC93C" w14:textId="77777777" w:rsidR="00F56ED7" w:rsidRPr="00E42444" w:rsidRDefault="00E42444" w:rsidP="00E42444">
            <w:pPr>
              <w:pStyle w:val="103"/>
              <w:rPr>
                <w:lang w:eastAsia="ru-RU"/>
              </w:rPr>
            </w:pPr>
            <w:r w:rsidRPr="00E42444">
              <w:rPr>
                <w:lang w:eastAsia="ru-RU"/>
              </w:rPr>
              <w:t>-24</w:t>
            </w:r>
          </w:p>
        </w:tc>
      </w:tr>
      <w:tr w:rsidR="00E42444" w:rsidRPr="00E42444" w14:paraId="4C384575" w14:textId="77777777" w:rsidTr="00612D72">
        <w:trPr>
          <w:trHeight w:val="20"/>
        </w:trPr>
        <w:tc>
          <w:tcPr>
            <w:tcW w:w="133" w:type="pct"/>
            <w:hideMark/>
          </w:tcPr>
          <w:p w14:paraId="2968D4D9" w14:textId="77777777" w:rsidR="00F56ED7" w:rsidRPr="00E42444" w:rsidRDefault="00E42444" w:rsidP="00E42444">
            <w:pPr>
              <w:pStyle w:val="103"/>
              <w:rPr>
                <w:lang w:eastAsia="ru-RU"/>
              </w:rPr>
            </w:pPr>
            <w:r w:rsidRPr="00E42444">
              <w:rPr>
                <w:lang w:eastAsia="ru-RU"/>
              </w:rPr>
              <w:t> </w:t>
            </w:r>
          </w:p>
        </w:tc>
        <w:tc>
          <w:tcPr>
            <w:tcW w:w="492" w:type="pct"/>
            <w:hideMark/>
          </w:tcPr>
          <w:p w14:paraId="35BA4646" w14:textId="77777777" w:rsidR="00F56ED7" w:rsidRPr="00E42444" w:rsidRDefault="00E42444" w:rsidP="00E42444">
            <w:pPr>
              <w:pStyle w:val="103"/>
              <w:rPr>
                <w:lang w:eastAsia="ru-RU"/>
              </w:rPr>
            </w:pPr>
            <w:r w:rsidRPr="00E42444">
              <w:rPr>
                <w:lang w:eastAsia="ru-RU"/>
              </w:rPr>
              <w:t> </w:t>
            </w:r>
          </w:p>
        </w:tc>
        <w:tc>
          <w:tcPr>
            <w:tcW w:w="163" w:type="pct"/>
            <w:hideMark/>
          </w:tcPr>
          <w:p w14:paraId="4626C32C" w14:textId="77777777" w:rsidR="00F56ED7" w:rsidRPr="00E42444" w:rsidRDefault="00E42444" w:rsidP="00E42444">
            <w:pPr>
              <w:pStyle w:val="103"/>
              <w:rPr>
                <w:lang w:eastAsia="ru-RU"/>
              </w:rPr>
            </w:pPr>
            <w:r w:rsidRPr="00E42444">
              <w:rPr>
                <w:lang w:eastAsia="ru-RU"/>
              </w:rPr>
              <w:t> </w:t>
            </w:r>
          </w:p>
        </w:tc>
        <w:tc>
          <w:tcPr>
            <w:tcW w:w="200" w:type="pct"/>
            <w:hideMark/>
          </w:tcPr>
          <w:p w14:paraId="581A3D5C" w14:textId="77777777" w:rsidR="00F56ED7" w:rsidRPr="00E42444" w:rsidRDefault="00E42444" w:rsidP="00E42444">
            <w:pPr>
              <w:pStyle w:val="103"/>
              <w:rPr>
                <w:lang w:eastAsia="ru-RU"/>
              </w:rPr>
            </w:pPr>
            <w:r w:rsidRPr="00E42444">
              <w:rPr>
                <w:lang w:eastAsia="ru-RU"/>
              </w:rPr>
              <w:t> </w:t>
            </w:r>
          </w:p>
        </w:tc>
        <w:tc>
          <w:tcPr>
            <w:tcW w:w="201" w:type="pct"/>
            <w:hideMark/>
          </w:tcPr>
          <w:p w14:paraId="01B0CC1D" w14:textId="77777777" w:rsidR="00F56ED7" w:rsidRPr="00E42444" w:rsidRDefault="00E42444" w:rsidP="00E42444">
            <w:pPr>
              <w:pStyle w:val="103"/>
              <w:rPr>
                <w:lang w:eastAsia="ru-RU"/>
              </w:rPr>
            </w:pPr>
            <w:r w:rsidRPr="00E42444">
              <w:rPr>
                <w:lang w:eastAsia="ru-RU"/>
              </w:rPr>
              <w:t> </w:t>
            </w:r>
          </w:p>
        </w:tc>
        <w:tc>
          <w:tcPr>
            <w:tcW w:w="201" w:type="pct"/>
            <w:hideMark/>
          </w:tcPr>
          <w:p w14:paraId="76933844" w14:textId="77777777" w:rsidR="00F56ED7" w:rsidRPr="00E42444" w:rsidRDefault="00E42444" w:rsidP="00E42444">
            <w:pPr>
              <w:pStyle w:val="103"/>
              <w:rPr>
                <w:lang w:eastAsia="ru-RU"/>
              </w:rPr>
            </w:pPr>
            <w:r w:rsidRPr="00E42444">
              <w:rPr>
                <w:lang w:eastAsia="ru-RU"/>
              </w:rPr>
              <w:t> </w:t>
            </w:r>
          </w:p>
        </w:tc>
        <w:tc>
          <w:tcPr>
            <w:tcW w:w="201" w:type="pct"/>
            <w:hideMark/>
          </w:tcPr>
          <w:p w14:paraId="08E290B4" w14:textId="77777777" w:rsidR="00F56ED7" w:rsidRPr="00E42444" w:rsidRDefault="00E42444" w:rsidP="00E42444">
            <w:pPr>
              <w:pStyle w:val="103"/>
              <w:rPr>
                <w:lang w:eastAsia="ru-RU"/>
              </w:rPr>
            </w:pPr>
            <w:r w:rsidRPr="00E42444">
              <w:rPr>
                <w:lang w:eastAsia="ru-RU"/>
              </w:rPr>
              <w:t> </w:t>
            </w:r>
          </w:p>
        </w:tc>
        <w:tc>
          <w:tcPr>
            <w:tcW w:w="200" w:type="pct"/>
            <w:hideMark/>
          </w:tcPr>
          <w:p w14:paraId="76D60781" w14:textId="77777777" w:rsidR="00F56ED7" w:rsidRPr="00E42444" w:rsidRDefault="00E42444" w:rsidP="00E42444">
            <w:pPr>
              <w:pStyle w:val="103"/>
              <w:rPr>
                <w:lang w:eastAsia="ru-RU"/>
              </w:rPr>
            </w:pPr>
            <w:r w:rsidRPr="00E42444">
              <w:rPr>
                <w:lang w:eastAsia="ru-RU"/>
              </w:rPr>
              <w:t> </w:t>
            </w:r>
          </w:p>
        </w:tc>
        <w:tc>
          <w:tcPr>
            <w:tcW w:w="201" w:type="pct"/>
            <w:hideMark/>
          </w:tcPr>
          <w:p w14:paraId="0BEACFF6" w14:textId="77777777" w:rsidR="00F56ED7" w:rsidRPr="00E42444" w:rsidRDefault="00E42444" w:rsidP="00E42444">
            <w:pPr>
              <w:pStyle w:val="103"/>
              <w:rPr>
                <w:lang w:eastAsia="ru-RU"/>
              </w:rPr>
            </w:pPr>
            <w:r w:rsidRPr="00E42444">
              <w:rPr>
                <w:lang w:eastAsia="ru-RU"/>
              </w:rPr>
              <w:t> </w:t>
            </w:r>
          </w:p>
        </w:tc>
        <w:tc>
          <w:tcPr>
            <w:tcW w:w="201" w:type="pct"/>
            <w:hideMark/>
          </w:tcPr>
          <w:p w14:paraId="4A38B9A7" w14:textId="77777777" w:rsidR="00F56ED7" w:rsidRPr="00E42444" w:rsidRDefault="00E42444" w:rsidP="00E42444">
            <w:pPr>
              <w:pStyle w:val="103"/>
              <w:rPr>
                <w:lang w:eastAsia="ru-RU"/>
              </w:rPr>
            </w:pPr>
            <w:r w:rsidRPr="00E42444">
              <w:rPr>
                <w:lang w:eastAsia="ru-RU"/>
              </w:rPr>
              <w:t> </w:t>
            </w:r>
          </w:p>
        </w:tc>
        <w:tc>
          <w:tcPr>
            <w:tcW w:w="201" w:type="pct"/>
            <w:hideMark/>
          </w:tcPr>
          <w:p w14:paraId="7D3718BA" w14:textId="77777777" w:rsidR="00F56ED7" w:rsidRPr="00E42444" w:rsidRDefault="00E42444" w:rsidP="00E42444">
            <w:pPr>
              <w:pStyle w:val="103"/>
              <w:rPr>
                <w:lang w:eastAsia="ru-RU"/>
              </w:rPr>
            </w:pPr>
            <w:r w:rsidRPr="00E42444">
              <w:rPr>
                <w:lang w:eastAsia="ru-RU"/>
              </w:rPr>
              <w:t> </w:t>
            </w:r>
          </w:p>
        </w:tc>
        <w:tc>
          <w:tcPr>
            <w:tcW w:w="200" w:type="pct"/>
            <w:hideMark/>
          </w:tcPr>
          <w:p w14:paraId="45BC8856" w14:textId="77777777" w:rsidR="00F56ED7" w:rsidRPr="00E42444" w:rsidRDefault="00E42444" w:rsidP="00E42444">
            <w:pPr>
              <w:pStyle w:val="103"/>
              <w:rPr>
                <w:lang w:eastAsia="ru-RU"/>
              </w:rPr>
            </w:pPr>
            <w:r w:rsidRPr="00E42444">
              <w:rPr>
                <w:lang w:eastAsia="ru-RU"/>
              </w:rPr>
              <w:t> </w:t>
            </w:r>
          </w:p>
        </w:tc>
        <w:tc>
          <w:tcPr>
            <w:tcW w:w="201" w:type="pct"/>
            <w:hideMark/>
          </w:tcPr>
          <w:p w14:paraId="6CC73351" w14:textId="77777777" w:rsidR="00F56ED7" w:rsidRPr="00E42444" w:rsidRDefault="00E42444" w:rsidP="00E42444">
            <w:pPr>
              <w:pStyle w:val="103"/>
              <w:rPr>
                <w:lang w:eastAsia="ru-RU"/>
              </w:rPr>
            </w:pPr>
            <w:r w:rsidRPr="00E42444">
              <w:rPr>
                <w:lang w:eastAsia="ru-RU"/>
              </w:rPr>
              <w:t> </w:t>
            </w:r>
          </w:p>
        </w:tc>
        <w:tc>
          <w:tcPr>
            <w:tcW w:w="201" w:type="pct"/>
            <w:hideMark/>
          </w:tcPr>
          <w:p w14:paraId="31088FBB" w14:textId="77777777" w:rsidR="00F56ED7" w:rsidRPr="00E42444" w:rsidRDefault="00E42444" w:rsidP="00E42444">
            <w:pPr>
              <w:pStyle w:val="103"/>
              <w:rPr>
                <w:lang w:eastAsia="ru-RU"/>
              </w:rPr>
            </w:pPr>
            <w:r w:rsidRPr="00E42444">
              <w:rPr>
                <w:lang w:eastAsia="ru-RU"/>
              </w:rPr>
              <w:t> </w:t>
            </w:r>
          </w:p>
        </w:tc>
        <w:tc>
          <w:tcPr>
            <w:tcW w:w="201" w:type="pct"/>
            <w:hideMark/>
          </w:tcPr>
          <w:p w14:paraId="307EC297" w14:textId="77777777" w:rsidR="00F56ED7" w:rsidRPr="00E42444" w:rsidRDefault="00E42444" w:rsidP="00E42444">
            <w:pPr>
              <w:pStyle w:val="103"/>
              <w:rPr>
                <w:lang w:eastAsia="ru-RU"/>
              </w:rPr>
            </w:pPr>
            <w:r w:rsidRPr="00E42444">
              <w:rPr>
                <w:lang w:eastAsia="ru-RU"/>
              </w:rPr>
              <w:t> </w:t>
            </w:r>
          </w:p>
        </w:tc>
        <w:tc>
          <w:tcPr>
            <w:tcW w:w="200" w:type="pct"/>
            <w:hideMark/>
          </w:tcPr>
          <w:p w14:paraId="09FBE38A" w14:textId="77777777" w:rsidR="00F56ED7" w:rsidRPr="00E42444" w:rsidRDefault="00E42444" w:rsidP="00E42444">
            <w:pPr>
              <w:pStyle w:val="103"/>
              <w:rPr>
                <w:lang w:eastAsia="ru-RU"/>
              </w:rPr>
            </w:pPr>
            <w:r w:rsidRPr="00E42444">
              <w:rPr>
                <w:lang w:eastAsia="ru-RU"/>
              </w:rPr>
              <w:t> </w:t>
            </w:r>
          </w:p>
        </w:tc>
        <w:tc>
          <w:tcPr>
            <w:tcW w:w="201" w:type="pct"/>
            <w:hideMark/>
          </w:tcPr>
          <w:p w14:paraId="1F54DFF4" w14:textId="77777777" w:rsidR="00F56ED7" w:rsidRPr="00E42444" w:rsidRDefault="00E42444" w:rsidP="00E42444">
            <w:pPr>
              <w:pStyle w:val="103"/>
              <w:rPr>
                <w:lang w:eastAsia="ru-RU"/>
              </w:rPr>
            </w:pPr>
            <w:r w:rsidRPr="00E42444">
              <w:rPr>
                <w:lang w:eastAsia="ru-RU"/>
              </w:rPr>
              <w:t> </w:t>
            </w:r>
          </w:p>
        </w:tc>
        <w:tc>
          <w:tcPr>
            <w:tcW w:w="201" w:type="pct"/>
            <w:hideMark/>
          </w:tcPr>
          <w:p w14:paraId="16205DAC" w14:textId="77777777" w:rsidR="00F56ED7" w:rsidRPr="00E42444" w:rsidRDefault="00E42444" w:rsidP="00E42444">
            <w:pPr>
              <w:pStyle w:val="103"/>
              <w:rPr>
                <w:lang w:eastAsia="ru-RU"/>
              </w:rPr>
            </w:pPr>
            <w:r w:rsidRPr="00E42444">
              <w:rPr>
                <w:lang w:eastAsia="ru-RU"/>
              </w:rPr>
              <w:t> </w:t>
            </w:r>
          </w:p>
        </w:tc>
        <w:tc>
          <w:tcPr>
            <w:tcW w:w="201" w:type="pct"/>
            <w:hideMark/>
          </w:tcPr>
          <w:p w14:paraId="72B654A4" w14:textId="77777777" w:rsidR="00F56ED7" w:rsidRPr="00E42444" w:rsidRDefault="00E42444" w:rsidP="00E42444">
            <w:pPr>
              <w:pStyle w:val="103"/>
              <w:rPr>
                <w:lang w:eastAsia="ru-RU"/>
              </w:rPr>
            </w:pPr>
            <w:r w:rsidRPr="00E42444">
              <w:rPr>
                <w:lang w:eastAsia="ru-RU"/>
              </w:rPr>
              <w:t> </w:t>
            </w:r>
          </w:p>
        </w:tc>
        <w:tc>
          <w:tcPr>
            <w:tcW w:w="200" w:type="pct"/>
            <w:hideMark/>
          </w:tcPr>
          <w:p w14:paraId="57DA0A84" w14:textId="77777777" w:rsidR="00F56ED7" w:rsidRPr="00E42444" w:rsidRDefault="00E42444" w:rsidP="00E42444">
            <w:pPr>
              <w:pStyle w:val="103"/>
              <w:rPr>
                <w:lang w:eastAsia="ru-RU"/>
              </w:rPr>
            </w:pPr>
            <w:r w:rsidRPr="00E42444">
              <w:rPr>
                <w:lang w:eastAsia="ru-RU"/>
              </w:rPr>
              <w:t> </w:t>
            </w:r>
          </w:p>
        </w:tc>
        <w:tc>
          <w:tcPr>
            <w:tcW w:w="201" w:type="pct"/>
            <w:hideMark/>
          </w:tcPr>
          <w:p w14:paraId="62D25C5E" w14:textId="77777777" w:rsidR="00F56ED7" w:rsidRPr="00E42444" w:rsidRDefault="00E42444" w:rsidP="00E42444">
            <w:pPr>
              <w:pStyle w:val="103"/>
              <w:rPr>
                <w:lang w:eastAsia="ru-RU"/>
              </w:rPr>
            </w:pPr>
            <w:r w:rsidRPr="00E42444">
              <w:rPr>
                <w:lang w:eastAsia="ru-RU"/>
              </w:rPr>
              <w:t> </w:t>
            </w:r>
          </w:p>
        </w:tc>
        <w:tc>
          <w:tcPr>
            <w:tcW w:w="201" w:type="pct"/>
            <w:hideMark/>
          </w:tcPr>
          <w:p w14:paraId="3B2E6A00" w14:textId="77777777" w:rsidR="00F56ED7" w:rsidRPr="00E42444" w:rsidRDefault="00E42444" w:rsidP="00E42444">
            <w:pPr>
              <w:pStyle w:val="103"/>
              <w:rPr>
                <w:lang w:eastAsia="ru-RU"/>
              </w:rPr>
            </w:pPr>
            <w:r w:rsidRPr="00E42444">
              <w:rPr>
                <w:lang w:eastAsia="ru-RU"/>
              </w:rPr>
              <w:t> </w:t>
            </w:r>
          </w:p>
        </w:tc>
        <w:tc>
          <w:tcPr>
            <w:tcW w:w="201" w:type="pct"/>
            <w:hideMark/>
          </w:tcPr>
          <w:p w14:paraId="7EA55265" w14:textId="77777777" w:rsidR="00F56ED7" w:rsidRPr="00E42444" w:rsidRDefault="00E42444" w:rsidP="00E42444">
            <w:pPr>
              <w:pStyle w:val="103"/>
              <w:rPr>
                <w:lang w:eastAsia="ru-RU"/>
              </w:rPr>
            </w:pPr>
            <w:r w:rsidRPr="00E42444">
              <w:rPr>
                <w:lang w:eastAsia="ru-RU"/>
              </w:rPr>
              <w:t> </w:t>
            </w:r>
          </w:p>
        </w:tc>
        <w:tc>
          <w:tcPr>
            <w:tcW w:w="201" w:type="pct"/>
            <w:hideMark/>
          </w:tcPr>
          <w:p w14:paraId="2756E913" w14:textId="77777777" w:rsidR="00F56ED7" w:rsidRPr="00E42444" w:rsidRDefault="00E42444" w:rsidP="00E42444">
            <w:pPr>
              <w:pStyle w:val="103"/>
              <w:rPr>
                <w:lang w:eastAsia="ru-RU"/>
              </w:rPr>
            </w:pPr>
            <w:r w:rsidRPr="00E42444">
              <w:rPr>
                <w:lang w:eastAsia="ru-RU"/>
              </w:rPr>
              <w:t> </w:t>
            </w:r>
          </w:p>
        </w:tc>
      </w:tr>
      <w:tr w:rsidR="00E42444" w:rsidRPr="00E42444" w14:paraId="0F16A695" w14:textId="77777777" w:rsidTr="00612D72">
        <w:trPr>
          <w:trHeight w:val="20"/>
        </w:trPr>
        <w:tc>
          <w:tcPr>
            <w:tcW w:w="133" w:type="pct"/>
            <w:hideMark/>
          </w:tcPr>
          <w:p w14:paraId="25CD8541" w14:textId="77777777" w:rsidR="00F56ED7" w:rsidRPr="00E42444" w:rsidRDefault="00E42444" w:rsidP="00E42444">
            <w:pPr>
              <w:pStyle w:val="103"/>
              <w:rPr>
                <w:lang w:eastAsia="ru-RU"/>
              </w:rPr>
            </w:pPr>
            <w:r w:rsidRPr="00E42444">
              <w:rPr>
                <w:lang w:eastAsia="ru-RU"/>
              </w:rPr>
              <w:t>3.11.</w:t>
            </w:r>
          </w:p>
        </w:tc>
        <w:tc>
          <w:tcPr>
            <w:tcW w:w="492" w:type="pct"/>
            <w:hideMark/>
          </w:tcPr>
          <w:p w14:paraId="587DC9BB" w14:textId="77777777" w:rsidR="00F56ED7" w:rsidRPr="00E42444" w:rsidRDefault="00E42444" w:rsidP="00E42444">
            <w:pPr>
              <w:pStyle w:val="103"/>
              <w:rPr>
                <w:lang w:eastAsia="ru-RU"/>
              </w:rPr>
            </w:pPr>
            <w:r w:rsidRPr="00E42444">
              <w:rPr>
                <w:lang w:eastAsia="ru-RU"/>
              </w:rPr>
              <w:t>Проценты по займу</w:t>
            </w:r>
          </w:p>
        </w:tc>
        <w:tc>
          <w:tcPr>
            <w:tcW w:w="163" w:type="pct"/>
            <w:hideMark/>
          </w:tcPr>
          <w:p w14:paraId="6CB0F0D5"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5B141CC7" w14:textId="77777777" w:rsidR="00F56ED7" w:rsidRPr="00E42444" w:rsidRDefault="00E42444" w:rsidP="00E42444">
            <w:pPr>
              <w:pStyle w:val="103"/>
              <w:rPr>
                <w:lang w:eastAsia="ru-RU"/>
              </w:rPr>
            </w:pPr>
            <w:r w:rsidRPr="00E42444">
              <w:rPr>
                <w:lang w:eastAsia="ru-RU"/>
              </w:rPr>
              <w:t> </w:t>
            </w:r>
          </w:p>
        </w:tc>
        <w:tc>
          <w:tcPr>
            <w:tcW w:w="201" w:type="pct"/>
            <w:hideMark/>
          </w:tcPr>
          <w:p w14:paraId="2DA0F2CF" w14:textId="77777777" w:rsidR="00F56ED7" w:rsidRPr="00E42444" w:rsidRDefault="00E42444" w:rsidP="00E42444">
            <w:pPr>
              <w:pStyle w:val="103"/>
              <w:rPr>
                <w:lang w:eastAsia="ru-RU"/>
              </w:rPr>
            </w:pPr>
            <w:r w:rsidRPr="00E42444">
              <w:rPr>
                <w:lang w:eastAsia="ru-RU"/>
              </w:rPr>
              <w:t>10 205</w:t>
            </w:r>
          </w:p>
        </w:tc>
        <w:tc>
          <w:tcPr>
            <w:tcW w:w="201" w:type="pct"/>
            <w:hideMark/>
          </w:tcPr>
          <w:p w14:paraId="128FB3FD" w14:textId="77777777" w:rsidR="00F56ED7" w:rsidRPr="00E42444" w:rsidRDefault="00E42444" w:rsidP="00E42444">
            <w:pPr>
              <w:pStyle w:val="103"/>
              <w:rPr>
                <w:lang w:eastAsia="ru-RU"/>
              </w:rPr>
            </w:pPr>
            <w:r w:rsidRPr="00E42444">
              <w:rPr>
                <w:lang w:eastAsia="ru-RU"/>
              </w:rPr>
              <w:t>79 325</w:t>
            </w:r>
          </w:p>
        </w:tc>
        <w:tc>
          <w:tcPr>
            <w:tcW w:w="201" w:type="pct"/>
            <w:hideMark/>
          </w:tcPr>
          <w:p w14:paraId="2DF89AA6" w14:textId="77777777" w:rsidR="00F56ED7" w:rsidRPr="00E42444" w:rsidRDefault="00E42444" w:rsidP="00E42444">
            <w:pPr>
              <w:pStyle w:val="103"/>
              <w:rPr>
                <w:lang w:eastAsia="ru-RU"/>
              </w:rPr>
            </w:pPr>
            <w:r w:rsidRPr="00E42444">
              <w:rPr>
                <w:lang w:eastAsia="ru-RU"/>
              </w:rPr>
              <w:t>142 991</w:t>
            </w:r>
          </w:p>
        </w:tc>
        <w:tc>
          <w:tcPr>
            <w:tcW w:w="200" w:type="pct"/>
            <w:hideMark/>
          </w:tcPr>
          <w:p w14:paraId="35518C73" w14:textId="77777777" w:rsidR="00F56ED7" w:rsidRPr="00E42444" w:rsidRDefault="00E42444" w:rsidP="00E42444">
            <w:pPr>
              <w:pStyle w:val="103"/>
              <w:rPr>
                <w:lang w:eastAsia="ru-RU"/>
              </w:rPr>
            </w:pPr>
            <w:r w:rsidRPr="00E42444">
              <w:rPr>
                <w:lang w:eastAsia="ru-RU"/>
              </w:rPr>
              <w:t>123 698</w:t>
            </w:r>
          </w:p>
        </w:tc>
        <w:tc>
          <w:tcPr>
            <w:tcW w:w="201" w:type="pct"/>
            <w:hideMark/>
          </w:tcPr>
          <w:p w14:paraId="1485EFD2" w14:textId="77777777" w:rsidR="00F56ED7" w:rsidRPr="00E42444" w:rsidRDefault="00E42444" w:rsidP="00E42444">
            <w:pPr>
              <w:pStyle w:val="103"/>
              <w:rPr>
                <w:lang w:eastAsia="ru-RU"/>
              </w:rPr>
            </w:pPr>
            <w:r w:rsidRPr="00E42444">
              <w:rPr>
                <w:lang w:eastAsia="ru-RU"/>
              </w:rPr>
              <w:t>104 406</w:t>
            </w:r>
          </w:p>
        </w:tc>
        <w:tc>
          <w:tcPr>
            <w:tcW w:w="201" w:type="pct"/>
            <w:hideMark/>
          </w:tcPr>
          <w:p w14:paraId="714E0F2C" w14:textId="77777777" w:rsidR="00F56ED7" w:rsidRPr="00E42444" w:rsidRDefault="00E42444" w:rsidP="00E42444">
            <w:pPr>
              <w:pStyle w:val="103"/>
              <w:rPr>
                <w:lang w:eastAsia="ru-RU"/>
              </w:rPr>
            </w:pPr>
            <w:r w:rsidRPr="00E42444">
              <w:rPr>
                <w:lang w:eastAsia="ru-RU"/>
              </w:rPr>
              <w:t>85 113</w:t>
            </w:r>
          </w:p>
        </w:tc>
        <w:tc>
          <w:tcPr>
            <w:tcW w:w="201" w:type="pct"/>
            <w:hideMark/>
          </w:tcPr>
          <w:p w14:paraId="5AA8FA8D" w14:textId="77777777" w:rsidR="00F56ED7" w:rsidRPr="00E42444" w:rsidRDefault="00E42444" w:rsidP="00E42444">
            <w:pPr>
              <w:pStyle w:val="103"/>
              <w:rPr>
                <w:lang w:eastAsia="ru-RU"/>
              </w:rPr>
            </w:pPr>
            <w:r w:rsidRPr="00E42444">
              <w:rPr>
                <w:lang w:eastAsia="ru-RU"/>
              </w:rPr>
              <w:t>65 820</w:t>
            </w:r>
          </w:p>
        </w:tc>
        <w:tc>
          <w:tcPr>
            <w:tcW w:w="200" w:type="pct"/>
            <w:hideMark/>
          </w:tcPr>
          <w:p w14:paraId="1FA0DEE6" w14:textId="77777777" w:rsidR="00F56ED7" w:rsidRPr="00E42444" w:rsidRDefault="00E42444" w:rsidP="00E42444">
            <w:pPr>
              <w:pStyle w:val="103"/>
              <w:rPr>
                <w:lang w:eastAsia="ru-RU"/>
              </w:rPr>
            </w:pPr>
            <w:r w:rsidRPr="00E42444">
              <w:rPr>
                <w:lang w:eastAsia="ru-RU"/>
              </w:rPr>
              <w:t>46 527</w:t>
            </w:r>
          </w:p>
        </w:tc>
        <w:tc>
          <w:tcPr>
            <w:tcW w:w="201" w:type="pct"/>
            <w:hideMark/>
          </w:tcPr>
          <w:p w14:paraId="7993D1B4" w14:textId="77777777" w:rsidR="00F56ED7" w:rsidRPr="00E42444" w:rsidRDefault="00E42444" w:rsidP="00E42444">
            <w:pPr>
              <w:pStyle w:val="103"/>
              <w:rPr>
                <w:lang w:eastAsia="ru-RU"/>
              </w:rPr>
            </w:pPr>
            <w:r w:rsidRPr="00E42444">
              <w:rPr>
                <w:lang w:eastAsia="ru-RU"/>
              </w:rPr>
              <w:t>27 235</w:t>
            </w:r>
          </w:p>
        </w:tc>
        <w:tc>
          <w:tcPr>
            <w:tcW w:w="201" w:type="pct"/>
            <w:hideMark/>
          </w:tcPr>
          <w:p w14:paraId="36E0D06A" w14:textId="77777777" w:rsidR="00F56ED7" w:rsidRPr="00E42444" w:rsidRDefault="00E42444" w:rsidP="00E42444">
            <w:pPr>
              <w:pStyle w:val="103"/>
              <w:rPr>
                <w:lang w:eastAsia="ru-RU"/>
              </w:rPr>
            </w:pPr>
            <w:r w:rsidRPr="00E42444">
              <w:rPr>
                <w:lang w:eastAsia="ru-RU"/>
              </w:rPr>
              <w:t>9 218</w:t>
            </w:r>
          </w:p>
        </w:tc>
        <w:tc>
          <w:tcPr>
            <w:tcW w:w="201" w:type="pct"/>
            <w:hideMark/>
          </w:tcPr>
          <w:p w14:paraId="69A84D3E" w14:textId="77777777" w:rsidR="00F56ED7" w:rsidRPr="00E42444" w:rsidRDefault="00E42444" w:rsidP="00E42444">
            <w:pPr>
              <w:pStyle w:val="103"/>
              <w:rPr>
                <w:lang w:eastAsia="ru-RU"/>
              </w:rPr>
            </w:pPr>
            <w:r w:rsidRPr="00E42444">
              <w:rPr>
                <w:lang w:eastAsia="ru-RU"/>
              </w:rPr>
              <w:t>0</w:t>
            </w:r>
          </w:p>
        </w:tc>
        <w:tc>
          <w:tcPr>
            <w:tcW w:w="200" w:type="pct"/>
            <w:hideMark/>
          </w:tcPr>
          <w:p w14:paraId="78A84273" w14:textId="77777777" w:rsidR="00F56ED7" w:rsidRPr="00E42444" w:rsidRDefault="00E42444" w:rsidP="00E42444">
            <w:pPr>
              <w:pStyle w:val="103"/>
              <w:rPr>
                <w:lang w:eastAsia="ru-RU"/>
              </w:rPr>
            </w:pPr>
            <w:r w:rsidRPr="00E42444">
              <w:rPr>
                <w:lang w:eastAsia="ru-RU"/>
              </w:rPr>
              <w:t>0</w:t>
            </w:r>
          </w:p>
        </w:tc>
        <w:tc>
          <w:tcPr>
            <w:tcW w:w="201" w:type="pct"/>
            <w:hideMark/>
          </w:tcPr>
          <w:p w14:paraId="6A0A2A70" w14:textId="77777777" w:rsidR="00F56ED7" w:rsidRPr="00E42444" w:rsidRDefault="00E42444" w:rsidP="00E42444">
            <w:pPr>
              <w:pStyle w:val="103"/>
              <w:rPr>
                <w:lang w:eastAsia="ru-RU"/>
              </w:rPr>
            </w:pPr>
            <w:r w:rsidRPr="00E42444">
              <w:rPr>
                <w:lang w:eastAsia="ru-RU"/>
              </w:rPr>
              <w:t>0</w:t>
            </w:r>
          </w:p>
        </w:tc>
        <w:tc>
          <w:tcPr>
            <w:tcW w:w="201" w:type="pct"/>
            <w:hideMark/>
          </w:tcPr>
          <w:p w14:paraId="230B03D9" w14:textId="77777777" w:rsidR="00F56ED7" w:rsidRPr="00E42444" w:rsidRDefault="00E42444" w:rsidP="00E42444">
            <w:pPr>
              <w:pStyle w:val="103"/>
              <w:rPr>
                <w:lang w:eastAsia="ru-RU"/>
              </w:rPr>
            </w:pPr>
            <w:r w:rsidRPr="00E42444">
              <w:rPr>
                <w:lang w:eastAsia="ru-RU"/>
              </w:rPr>
              <w:t>0</w:t>
            </w:r>
          </w:p>
        </w:tc>
        <w:tc>
          <w:tcPr>
            <w:tcW w:w="201" w:type="pct"/>
            <w:hideMark/>
          </w:tcPr>
          <w:p w14:paraId="789F6AA7" w14:textId="77777777" w:rsidR="00F56ED7" w:rsidRPr="00E42444" w:rsidRDefault="00E42444" w:rsidP="00E42444">
            <w:pPr>
              <w:pStyle w:val="103"/>
              <w:rPr>
                <w:lang w:eastAsia="ru-RU"/>
              </w:rPr>
            </w:pPr>
            <w:r w:rsidRPr="00E42444">
              <w:rPr>
                <w:lang w:eastAsia="ru-RU"/>
              </w:rPr>
              <w:t>0</w:t>
            </w:r>
          </w:p>
        </w:tc>
        <w:tc>
          <w:tcPr>
            <w:tcW w:w="200" w:type="pct"/>
            <w:hideMark/>
          </w:tcPr>
          <w:p w14:paraId="16CB8C2C" w14:textId="77777777" w:rsidR="00F56ED7" w:rsidRPr="00E42444" w:rsidRDefault="00E42444" w:rsidP="00E42444">
            <w:pPr>
              <w:pStyle w:val="103"/>
              <w:rPr>
                <w:lang w:eastAsia="ru-RU"/>
              </w:rPr>
            </w:pPr>
            <w:r w:rsidRPr="00E42444">
              <w:rPr>
                <w:lang w:eastAsia="ru-RU"/>
              </w:rPr>
              <w:t>0</w:t>
            </w:r>
          </w:p>
        </w:tc>
        <w:tc>
          <w:tcPr>
            <w:tcW w:w="201" w:type="pct"/>
            <w:hideMark/>
          </w:tcPr>
          <w:p w14:paraId="19CD1F12" w14:textId="77777777" w:rsidR="00F56ED7" w:rsidRPr="00E42444" w:rsidRDefault="00E42444" w:rsidP="00E42444">
            <w:pPr>
              <w:pStyle w:val="103"/>
              <w:rPr>
                <w:lang w:eastAsia="ru-RU"/>
              </w:rPr>
            </w:pPr>
            <w:r w:rsidRPr="00E42444">
              <w:rPr>
                <w:lang w:eastAsia="ru-RU"/>
              </w:rPr>
              <w:t>0</w:t>
            </w:r>
          </w:p>
        </w:tc>
        <w:tc>
          <w:tcPr>
            <w:tcW w:w="201" w:type="pct"/>
            <w:hideMark/>
          </w:tcPr>
          <w:p w14:paraId="6D2DBA05" w14:textId="77777777" w:rsidR="00F56ED7" w:rsidRPr="00E42444" w:rsidRDefault="00E42444" w:rsidP="00E42444">
            <w:pPr>
              <w:pStyle w:val="103"/>
              <w:rPr>
                <w:lang w:eastAsia="ru-RU"/>
              </w:rPr>
            </w:pPr>
            <w:r w:rsidRPr="00E42444">
              <w:rPr>
                <w:lang w:eastAsia="ru-RU"/>
              </w:rPr>
              <w:t>0</w:t>
            </w:r>
          </w:p>
        </w:tc>
        <w:tc>
          <w:tcPr>
            <w:tcW w:w="201" w:type="pct"/>
            <w:hideMark/>
          </w:tcPr>
          <w:p w14:paraId="0E4652C5" w14:textId="77777777" w:rsidR="00F56ED7" w:rsidRPr="00E42444" w:rsidRDefault="00E42444" w:rsidP="00E42444">
            <w:pPr>
              <w:pStyle w:val="103"/>
              <w:rPr>
                <w:lang w:eastAsia="ru-RU"/>
              </w:rPr>
            </w:pPr>
            <w:r w:rsidRPr="00E42444">
              <w:rPr>
                <w:lang w:eastAsia="ru-RU"/>
              </w:rPr>
              <w:t>0</w:t>
            </w:r>
          </w:p>
        </w:tc>
        <w:tc>
          <w:tcPr>
            <w:tcW w:w="201" w:type="pct"/>
            <w:hideMark/>
          </w:tcPr>
          <w:p w14:paraId="3AE21A45" w14:textId="77777777" w:rsidR="00F56ED7" w:rsidRPr="00E42444" w:rsidRDefault="00E42444" w:rsidP="00E42444">
            <w:pPr>
              <w:pStyle w:val="103"/>
              <w:rPr>
                <w:lang w:eastAsia="ru-RU"/>
              </w:rPr>
            </w:pPr>
            <w:r w:rsidRPr="00E42444">
              <w:rPr>
                <w:lang w:eastAsia="ru-RU"/>
              </w:rPr>
              <w:t>0</w:t>
            </w:r>
          </w:p>
        </w:tc>
      </w:tr>
      <w:tr w:rsidR="00E42444" w:rsidRPr="00E42444" w14:paraId="362D40E8" w14:textId="77777777" w:rsidTr="00612D72">
        <w:trPr>
          <w:trHeight w:val="20"/>
        </w:trPr>
        <w:tc>
          <w:tcPr>
            <w:tcW w:w="133" w:type="pct"/>
            <w:noWrap/>
            <w:hideMark/>
          </w:tcPr>
          <w:p w14:paraId="7301499D" w14:textId="77777777" w:rsidR="00F56ED7" w:rsidRPr="00E42444" w:rsidRDefault="00E42444" w:rsidP="00E42444">
            <w:pPr>
              <w:pStyle w:val="103"/>
              <w:rPr>
                <w:lang w:eastAsia="ru-RU"/>
              </w:rPr>
            </w:pPr>
            <w:r w:rsidRPr="00E42444">
              <w:rPr>
                <w:lang w:eastAsia="ru-RU"/>
              </w:rPr>
              <w:t> </w:t>
            </w:r>
          </w:p>
        </w:tc>
        <w:tc>
          <w:tcPr>
            <w:tcW w:w="492" w:type="pct"/>
            <w:noWrap/>
            <w:hideMark/>
          </w:tcPr>
          <w:p w14:paraId="137201AD" w14:textId="77777777" w:rsidR="00F56ED7" w:rsidRPr="00E42444" w:rsidRDefault="00E42444" w:rsidP="00E42444">
            <w:pPr>
              <w:pStyle w:val="103"/>
              <w:rPr>
                <w:lang w:eastAsia="ru-RU"/>
              </w:rPr>
            </w:pPr>
            <w:r w:rsidRPr="00E42444">
              <w:rPr>
                <w:lang w:eastAsia="ru-RU"/>
              </w:rPr>
              <w:t> </w:t>
            </w:r>
          </w:p>
        </w:tc>
        <w:tc>
          <w:tcPr>
            <w:tcW w:w="163" w:type="pct"/>
            <w:noWrap/>
            <w:hideMark/>
          </w:tcPr>
          <w:p w14:paraId="17B70438" w14:textId="77777777" w:rsidR="00F56ED7" w:rsidRPr="00E42444" w:rsidRDefault="00E42444" w:rsidP="00E42444">
            <w:pPr>
              <w:pStyle w:val="103"/>
              <w:rPr>
                <w:lang w:eastAsia="ru-RU"/>
              </w:rPr>
            </w:pPr>
            <w:r w:rsidRPr="00E42444">
              <w:rPr>
                <w:lang w:eastAsia="ru-RU"/>
              </w:rPr>
              <w:t> </w:t>
            </w:r>
          </w:p>
        </w:tc>
        <w:tc>
          <w:tcPr>
            <w:tcW w:w="200" w:type="pct"/>
            <w:noWrap/>
            <w:hideMark/>
          </w:tcPr>
          <w:p w14:paraId="63299EED" w14:textId="77777777" w:rsidR="00F56ED7" w:rsidRPr="00E42444" w:rsidRDefault="00E42444" w:rsidP="00E42444">
            <w:pPr>
              <w:pStyle w:val="103"/>
              <w:rPr>
                <w:lang w:eastAsia="ru-RU"/>
              </w:rPr>
            </w:pPr>
            <w:r w:rsidRPr="00E42444">
              <w:rPr>
                <w:lang w:eastAsia="ru-RU"/>
              </w:rPr>
              <w:t> </w:t>
            </w:r>
          </w:p>
        </w:tc>
        <w:tc>
          <w:tcPr>
            <w:tcW w:w="201" w:type="pct"/>
            <w:noWrap/>
            <w:hideMark/>
          </w:tcPr>
          <w:p w14:paraId="4EC2C7FB" w14:textId="77777777" w:rsidR="00F56ED7" w:rsidRPr="00E42444" w:rsidRDefault="00E42444" w:rsidP="00E42444">
            <w:pPr>
              <w:pStyle w:val="103"/>
              <w:rPr>
                <w:lang w:eastAsia="ru-RU"/>
              </w:rPr>
            </w:pPr>
            <w:r w:rsidRPr="00E42444">
              <w:rPr>
                <w:lang w:eastAsia="ru-RU"/>
              </w:rPr>
              <w:t> </w:t>
            </w:r>
          </w:p>
        </w:tc>
        <w:tc>
          <w:tcPr>
            <w:tcW w:w="201" w:type="pct"/>
            <w:noWrap/>
            <w:hideMark/>
          </w:tcPr>
          <w:p w14:paraId="217ED8E1" w14:textId="77777777" w:rsidR="00F56ED7" w:rsidRPr="00E42444" w:rsidRDefault="00E42444" w:rsidP="00E42444">
            <w:pPr>
              <w:pStyle w:val="103"/>
              <w:rPr>
                <w:lang w:eastAsia="ru-RU"/>
              </w:rPr>
            </w:pPr>
            <w:r w:rsidRPr="00E42444">
              <w:rPr>
                <w:lang w:eastAsia="ru-RU"/>
              </w:rPr>
              <w:t> </w:t>
            </w:r>
          </w:p>
        </w:tc>
        <w:tc>
          <w:tcPr>
            <w:tcW w:w="201" w:type="pct"/>
            <w:noWrap/>
            <w:hideMark/>
          </w:tcPr>
          <w:p w14:paraId="1A52EA69" w14:textId="77777777" w:rsidR="00F56ED7" w:rsidRPr="00E42444" w:rsidRDefault="00E42444" w:rsidP="00E42444">
            <w:pPr>
              <w:pStyle w:val="103"/>
              <w:rPr>
                <w:lang w:eastAsia="ru-RU"/>
              </w:rPr>
            </w:pPr>
            <w:r w:rsidRPr="00E42444">
              <w:rPr>
                <w:lang w:eastAsia="ru-RU"/>
              </w:rPr>
              <w:t> </w:t>
            </w:r>
          </w:p>
        </w:tc>
        <w:tc>
          <w:tcPr>
            <w:tcW w:w="200" w:type="pct"/>
            <w:noWrap/>
            <w:hideMark/>
          </w:tcPr>
          <w:p w14:paraId="79F77A3C" w14:textId="77777777" w:rsidR="00F56ED7" w:rsidRPr="00E42444" w:rsidRDefault="00E42444" w:rsidP="00E42444">
            <w:pPr>
              <w:pStyle w:val="103"/>
              <w:rPr>
                <w:lang w:eastAsia="ru-RU"/>
              </w:rPr>
            </w:pPr>
            <w:r w:rsidRPr="00E42444">
              <w:rPr>
                <w:lang w:eastAsia="ru-RU"/>
              </w:rPr>
              <w:t> </w:t>
            </w:r>
          </w:p>
        </w:tc>
        <w:tc>
          <w:tcPr>
            <w:tcW w:w="201" w:type="pct"/>
            <w:noWrap/>
            <w:hideMark/>
          </w:tcPr>
          <w:p w14:paraId="26194390" w14:textId="77777777" w:rsidR="00F56ED7" w:rsidRPr="00E42444" w:rsidRDefault="00E42444" w:rsidP="00E42444">
            <w:pPr>
              <w:pStyle w:val="103"/>
              <w:rPr>
                <w:lang w:eastAsia="ru-RU"/>
              </w:rPr>
            </w:pPr>
            <w:r w:rsidRPr="00E42444">
              <w:rPr>
                <w:lang w:eastAsia="ru-RU"/>
              </w:rPr>
              <w:t> </w:t>
            </w:r>
          </w:p>
        </w:tc>
        <w:tc>
          <w:tcPr>
            <w:tcW w:w="201" w:type="pct"/>
            <w:noWrap/>
            <w:hideMark/>
          </w:tcPr>
          <w:p w14:paraId="3241B737" w14:textId="77777777" w:rsidR="00F56ED7" w:rsidRPr="00E42444" w:rsidRDefault="00E42444" w:rsidP="00E42444">
            <w:pPr>
              <w:pStyle w:val="103"/>
              <w:rPr>
                <w:lang w:eastAsia="ru-RU"/>
              </w:rPr>
            </w:pPr>
            <w:r w:rsidRPr="00E42444">
              <w:rPr>
                <w:lang w:eastAsia="ru-RU"/>
              </w:rPr>
              <w:t> </w:t>
            </w:r>
          </w:p>
        </w:tc>
        <w:tc>
          <w:tcPr>
            <w:tcW w:w="201" w:type="pct"/>
            <w:noWrap/>
            <w:hideMark/>
          </w:tcPr>
          <w:p w14:paraId="1E1E92E6" w14:textId="77777777" w:rsidR="00F56ED7" w:rsidRPr="00E42444" w:rsidRDefault="00E42444" w:rsidP="00E42444">
            <w:pPr>
              <w:pStyle w:val="103"/>
              <w:rPr>
                <w:lang w:eastAsia="ru-RU"/>
              </w:rPr>
            </w:pPr>
            <w:r w:rsidRPr="00E42444">
              <w:rPr>
                <w:lang w:eastAsia="ru-RU"/>
              </w:rPr>
              <w:t> </w:t>
            </w:r>
          </w:p>
        </w:tc>
        <w:tc>
          <w:tcPr>
            <w:tcW w:w="200" w:type="pct"/>
            <w:noWrap/>
            <w:hideMark/>
          </w:tcPr>
          <w:p w14:paraId="15F633D6" w14:textId="77777777" w:rsidR="00F56ED7" w:rsidRPr="00E42444" w:rsidRDefault="00E42444" w:rsidP="00E42444">
            <w:pPr>
              <w:pStyle w:val="103"/>
              <w:rPr>
                <w:lang w:eastAsia="ru-RU"/>
              </w:rPr>
            </w:pPr>
            <w:r w:rsidRPr="00E42444">
              <w:rPr>
                <w:lang w:eastAsia="ru-RU"/>
              </w:rPr>
              <w:t> </w:t>
            </w:r>
          </w:p>
        </w:tc>
        <w:tc>
          <w:tcPr>
            <w:tcW w:w="201" w:type="pct"/>
            <w:noWrap/>
            <w:hideMark/>
          </w:tcPr>
          <w:p w14:paraId="212F47A6" w14:textId="77777777" w:rsidR="00F56ED7" w:rsidRPr="00E42444" w:rsidRDefault="00E42444" w:rsidP="00E42444">
            <w:pPr>
              <w:pStyle w:val="103"/>
              <w:rPr>
                <w:lang w:eastAsia="ru-RU"/>
              </w:rPr>
            </w:pPr>
            <w:r w:rsidRPr="00E42444">
              <w:rPr>
                <w:lang w:eastAsia="ru-RU"/>
              </w:rPr>
              <w:t> </w:t>
            </w:r>
          </w:p>
        </w:tc>
        <w:tc>
          <w:tcPr>
            <w:tcW w:w="201" w:type="pct"/>
            <w:noWrap/>
            <w:hideMark/>
          </w:tcPr>
          <w:p w14:paraId="2DDC79E8" w14:textId="77777777" w:rsidR="00F56ED7" w:rsidRPr="00E42444" w:rsidRDefault="00E42444" w:rsidP="00E42444">
            <w:pPr>
              <w:pStyle w:val="103"/>
              <w:rPr>
                <w:lang w:eastAsia="ru-RU"/>
              </w:rPr>
            </w:pPr>
            <w:r w:rsidRPr="00E42444">
              <w:rPr>
                <w:lang w:eastAsia="ru-RU"/>
              </w:rPr>
              <w:t> </w:t>
            </w:r>
          </w:p>
        </w:tc>
        <w:tc>
          <w:tcPr>
            <w:tcW w:w="201" w:type="pct"/>
            <w:noWrap/>
            <w:hideMark/>
          </w:tcPr>
          <w:p w14:paraId="7E3D8182" w14:textId="77777777" w:rsidR="00F56ED7" w:rsidRPr="00E42444" w:rsidRDefault="00E42444" w:rsidP="00E42444">
            <w:pPr>
              <w:pStyle w:val="103"/>
              <w:rPr>
                <w:lang w:eastAsia="ru-RU"/>
              </w:rPr>
            </w:pPr>
            <w:r w:rsidRPr="00E42444">
              <w:rPr>
                <w:lang w:eastAsia="ru-RU"/>
              </w:rPr>
              <w:t> </w:t>
            </w:r>
          </w:p>
        </w:tc>
        <w:tc>
          <w:tcPr>
            <w:tcW w:w="200" w:type="pct"/>
            <w:noWrap/>
            <w:hideMark/>
          </w:tcPr>
          <w:p w14:paraId="189E5C54" w14:textId="77777777" w:rsidR="00F56ED7" w:rsidRPr="00E42444" w:rsidRDefault="00E42444" w:rsidP="00E42444">
            <w:pPr>
              <w:pStyle w:val="103"/>
              <w:rPr>
                <w:lang w:eastAsia="ru-RU"/>
              </w:rPr>
            </w:pPr>
            <w:r w:rsidRPr="00E42444">
              <w:rPr>
                <w:lang w:eastAsia="ru-RU"/>
              </w:rPr>
              <w:t> </w:t>
            </w:r>
          </w:p>
        </w:tc>
        <w:tc>
          <w:tcPr>
            <w:tcW w:w="201" w:type="pct"/>
            <w:noWrap/>
            <w:hideMark/>
          </w:tcPr>
          <w:p w14:paraId="0E48BEFC" w14:textId="77777777" w:rsidR="00F56ED7" w:rsidRPr="00E42444" w:rsidRDefault="00E42444" w:rsidP="00E42444">
            <w:pPr>
              <w:pStyle w:val="103"/>
              <w:rPr>
                <w:lang w:eastAsia="ru-RU"/>
              </w:rPr>
            </w:pPr>
            <w:r w:rsidRPr="00E42444">
              <w:rPr>
                <w:lang w:eastAsia="ru-RU"/>
              </w:rPr>
              <w:t> </w:t>
            </w:r>
          </w:p>
        </w:tc>
        <w:tc>
          <w:tcPr>
            <w:tcW w:w="201" w:type="pct"/>
            <w:noWrap/>
            <w:hideMark/>
          </w:tcPr>
          <w:p w14:paraId="17D3936E" w14:textId="77777777" w:rsidR="00F56ED7" w:rsidRPr="00E42444" w:rsidRDefault="00E42444" w:rsidP="00E42444">
            <w:pPr>
              <w:pStyle w:val="103"/>
              <w:rPr>
                <w:lang w:eastAsia="ru-RU"/>
              </w:rPr>
            </w:pPr>
            <w:r w:rsidRPr="00E42444">
              <w:rPr>
                <w:lang w:eastAsia="ru-RU"/>
              </w:rPr>
              <w:t> </w:t>
            </w:r>
          </w:p>
        </w:tc>
        <w:tc>
          <w:tcPr>
            <w:tcW w:w="201" w:type="pct"/>
            <w:noWrap/>
            <w:hideMark/>
          </w:tcPr>
          <w:p w14:paraId="2ACB9A2F" w14:textId="77777777" w:rsidR="00F56ED7" w:rsidRPr="00E42444" w:rsidRDefault="00E42444" w:rsidP="00E42444">
            <w:pPr>
              <w:pStyle w:val="103"/>
              <w:rPr>
                <w:lang w:eastAsia="ru-RU"/>
              </w:rPr>
            </w:pPr>
            <w:r w:rsidRPr="00E42444">
              <w:rPr>
                <w:lang w:eastAsia="ru-RU"/>
              </w:rPr>
              <w:t> </w:t>
            </w:r>
          </w:p>
        </w:tc>
        <w:tc>
          <w:tcPr>
            <w:tcW w:w="200" w:type="pct"/>
            <w:noWrap/>
            <w:hideMark/>
          </w:tcPr>
          <w:p w14:paraId="5FE6D1E4" w14:textId="77777777" w:rsidR="00F56ED7" w:rsidRPr="00E42444" w:rsidRDefault="00E42444" w:rsidP="00E42444">
            <w:pPr>
              <w:pStyle w:val="103"/>
              <w:rPr>
                <w:lang w:eastAsia="ru-RU"/>
              </w:rPr>
            </w:pPr>
            <w:r w:rsidRPr="00E42444">
              <w:rPr>
                <w:lang w:eastAsia="ru-RU"/>
              </w:rPr>
              <w:t> </w:t>
            </w:r>
          </w:p>
        </w:tc>
        <w:tc>
          <w:tcPr>
            <w:tcW w:w="201" w:type="pct"/>
            <w:noWrap/>
            <w:hideMark/>
          </w:tcPr>
          <w:p w14:paraId="350F0958" w14:textId="77777777" w:rsidR="00F56ED7" w:rsidRPr="00E42444" w:rsidRDefault="00E42444" w:rsidP="00E42444">
            <w:pPr>
              <w:pStyle w:val="103"/>
              <w:rPr>
                <w:lang w:eastAsia="ru-RU"/>
              </w:rPr>
            </w:pPr>
            <w:r w:rsidRPr="00E42444">
              <w:rPr>
                <w:lang w:eastAsia="ru-RU"/>
              </w:rPr>
              <w:t> </w:t>
            </w:r>
          </w:p>
        </w:tc>
        <w:tc>
          <w:tcPr>
            <w:tcW w:w="201" w:type="pct"/>
            <w:noWrap/>
            <w:hideMark/>
          </w:tcPr>
          <w:p w14:paraId="1CE655EE" w14:textId="77777777" w:rsidR="00F56ED7" w:rsidRPr="00E42444" w:rsidRDefault="00E42444" w:rsidP="00E42444">
            <w:pPr>
              <w:pStyle w:val="103"/>
              <w:rPr>
                <w:lang w:eastAsia="ru-RU"/>
              </w:rPr>
            </w:pPr>
            <w:r w:rsidRPr="00E42444">
              <w:rPr>
                <w:lang w:eastAsia="ru-RU"/>
              </w:rPr>
              <w:t> </w:t>
            </w:r>
          </w:p>
        </w:tc>
        <w:tc>
          <w:tcPr>
            <w:tcW w:w="201" w:type="pct"/>
            <w:noWrap/>
            <w:hideMark/>
          </w:tcPr>
          <w:p w14:paraId="4B7B4096" w14:textId="77777777" w:rsidR="00F56ED7" w:rsidRPr="00E42444" w:rsidRDefault="00E42444" w:rsidP="00E42444">
            <w:pPr>
              <w:pStyle w:val="103"/>
              <w:rPr>
                <w:lang w:eastAsia="ru-RU"/>
              </w:rPr>
            </w:pPr>
            <w:r w:rsidRPr="00E42444">
              <w:rPr>
                <w:lang w:eastAsia="ru-RU"/>
              </w:rPr>
              <w:t> </w:t>
            </w:r>
          </w:p>
        </w:tc>
        <w:tc>
          <w:tcPr>
            <w:tcW w:w="201" w:type="pct"/>
            <w:noWrap/>
            <w:hideMark/>
          </w:tcPr>
          <w:p w14:paraId="52698C03" w14:textId="77777777" w:rsidR="00F56ED7" w:rsidRPr="00E42444" w:rsidRDefault="00E42444" w:rsidP="00E42444">
            <w:pPr>
              <w:pStyle w:val="103"/>
              <w:rPr>
                <w:lang w:eastAsia="ru-RU"/>
              </w:rPr>
            </w:pPr>
            <w:r w:rsidRPr="00E42444">
              <w:rPr>
                <w:lang w:eastAsia="ru-RU"/>
              </w:rPr>
              <w:t> </w:t>
            </w:r>
          </w:p>
        </w:tc>
      </w:tr>
      <w:tr w:rsidR="00E42444" w:rsidRPr="00E42444" w14:paraId="128D706B" w14:textId="77777777" w:rsidTr="00612D72">
        <w:trPr>
          <w:trHeight w:val="20"/>
        </w:trPr>
        <w:tc>
          <w:tcPr>
            <w:tcW w:w="133" w:type="pct"/>
            <w:hideMark/>
          </w:tcPr>
          <w:p w14:paraId="011FDAC1" w14:textId="77777777" w:rsidR="00F56ED7" w:rsidRPr="00E42444" w:rsidRDefault="00E42444" w:rsidP="00E42444">
            <w:pPr>
              <w:pStyle w:val="103"/>
              <w:rPr>
                <w:lang w:eastAsia="ru-RU"/>
              </w:rPr>
            </w:pPr>
            <w:r w:rsidRPr="00E42444">
              <w:rPr>
                <w:lang w:eastAsia="ru-RU"/>
              </w:rPr>
              <w:t>3.11.1.</w:t>
            </w:r>
          </w:p>
        </w:tc>
        <w:tc>
          <w:tcPr>
            <w:tcW w:w="492" w:type="pct"/>
            <w:hideMark/>
          </w:tcPr>
          <w:p w14:paraId="3E17C2C1" w14:textId="77777777" w:rsidR="00F56ED7" w:rsidRPr="00E42444" w:rsidRDefault="00E42444" w:rsidP="00E42444">
            <w:pPr>
              <w:pStyle w:val="103"/>
              <w:rPr>
                <w:lang w:eastAsia="ru-RU"/>
              </w:rPr>
            </w:pPr>
            <w:r w:rsidRPr="00E42444">
              <w:rPr>
                <w:lang w:eastAsia="ru-RU"/>
              </w:rPr>
              <w:t>Остаток основного долга по займу</w:t>
            </w:r>
          </w:p>
        </w:tc>
        <w:tc>
          <w:tcPr>
            <w:tcW w:w="163" w:type="pct"/>
            <w:noWrap/>
            <w:hideMark/>
          </w:tcPr>
          <w:p w14:paraId="30973923" w14:textId="77777777" w:rsidR="00F56ED7" w:rsidRPr="00E42444" w:rsidRDefault="00E42444" w:rsidP="00E42444">
            <w:pPr>
              <w:pStyle w:val="103"/>
              <w:rPr>
                <w:lang w:eastAsia="ru-RU"/>
              </w:rPr>
            </w:pPr>
            <w:r w:rsidRPr="00E42444">
              <w:rPr>
                <w:lang w:eastAsia="ru-RU"/>
              </w:rPr>
              <w:t> </w:t>
            </w:r>
          </w:p>
        </w:tc>
        <w:tc>
          <w:tcPr>
            <w:tcW w:w="200" w:type="pct"/>
            <w:hideMark/>
          </w:tcPr>
          <w:p w14:paraId="3477BC8C" w14:textId="77777777" w:rsidR="00F56ED7" w:rsidRPr="00E42444" w:rsidRDefault="00E42444" w:rsidP="00E42444">
            <w:pPr>
              <w:pStyle w:val="103"/>
              <w:rPr>
                <w:lang w:eastAsia="ru-RU"/>
              </w:rPr>
            </w:pPr>
            <w:r w:rsidRPr="00E42444">
              <w:rPr>
                <w:lang w:eastAsia="ru-RU"/>
              </w:rPr>
              <w:t> </w:t>
            </w:r>
          </w:p>
        </w:tc>
        <w:tc>
          <w:tcPr>
            <w:tcW w:w="201" w:type="pct"/>
            <w:hideMark/>
          </w:tcPr>
          <w:p w14:paraId="70890F9D" w14:textId="77777777" w:rsidR="00F56ED7" w:rsidRPr="00E42444" w:rsidRDefault="00E42444" w:rsidP="00E42444">
            <w:pPr>
              <w:pStyle w:val="103"/>
              <w:rPr>
                <w:lang w:eastAsia="ru-RU"/>
              </w:rPr>
            </w:pPr>
            <w:r w:rsidRPr="00E42444">
              <w:rPr>
                <w:lang w:eastAsia="ru-RU"/>
              </w:rPr>
              <w:t> </w:t>
            </w:r>
          </w:p>
        </w:tc>
        <w:tc>
          <w:tcPr>
            <w:tcW w:w="201" w:type="pct"/>
            <w:hideMark/>
          </w:tcPr>
          <w:p w14:paraId="5528E22F" w14:textId="77777777" w:rsidR="00F56ED7" w:rsidRPr="00E42444" w:rsidRDefault="00E42444" w:rsidP="00E42444">
            <w:pPr>
              <w:pStyle w:val="103"/>
              <w:rPr>
                <w:lang w:eastAsia="ru-RU"/>
              </w:rPr>
            </w:pPr>
            <w:r w:rsidRPr="00E42444">
              <w:rPr>
                <w:lang w:eastAsia="ru-RU"/>
              </w:rPr>
              <w:t> </w:t>
            </w:r>
          </w:p>
        </w:tc>
        <w:tc>
          <w:tcPr>
            <w:tcW w:w="201" w:type="pct"/>
            <w:hideMark/>
          </w:tcPr>
          <w:p w14:paraId="1C7A117F" w14:textId="77777777" w:rsidR="00F56ED7" w:rsidRPr="00E42444" w:rsidRDefault="00E42444" w:rsidP="00E42444">
            <w:pPr>
              <w:pStyle w:val="103"/>
              <w:rPr>
                <w:lang w:eastAsia="ru-RU"/>
              </w:rPr>
            </w:pPr>
            <w:r w:rsidRPr="00E42444">
              <w:rPr>
                <w:lang w:eastAsia="ru-RU"/>
              </w:rPr>
              <w:t> </w:t>
            </w:r>
          </w:p>
        </w:tc>
        <w:tc>
          <w:tcPr>
            <w:tcW w:w="200" w:type="pct"/>
            <w:hideMark/>
          </w:tcPr>
          <w:p w14:paraId="11FE089C" w14:textId="77777777" w:rsidR="00F56ED7" w:rsidRPr="00E42444" w:rsidRDefault="00E42444" w:rsidP="00E42444">
            <w:pPr>
              <w:pStyle w:val="103"/>
              <w:rPr>
                <w:lang w:eastAsia="ru-RU"/>
              </w:rPr>
            </w:pPr>
            <w:r w:rsidRPr="00E42444">
              <w:rPr>
                <w:lang w:eastAsia="ru-RU"/>
              </w:rPr>
              <w:t> </w:t>
            </w:r>
          </w:p>
        </w:tc>
        <w:tc>
          <w:tcPr>
            <w:tcW w:w="201" w:type="pct"/>
            <w:hideMark/>
          </w:tcPr>
          <w:p w14:paraId="599D097C" w14:textId="77777777" w:rsidR="00F56ED7" w:rsidRPr="00E42444" w:rsidRDefault="00E42444" w:rsidP="00E42444">
            <w:pPr>
              <w:pStyle w:val="103"/>
              <w:rPr>
                <w:lang w:eastAsia="ru-RU"/>
              </w:rPr>
            </w:pPr>
            <w:r w:rsidRPr="00E42444">
              <w:rPr>
                <w:lang w:eastAsia="ru-RU"/>
              </w:rPr>
              <w:t> </w:t>
            </w:r>
          </w:p>
        </w:tc>
        <w:tc>
          <w:tcPr>
            <w:tcW w:w="201" w:type="pct"/>
            <w:hideMark/>
          </w:tcPr>
          <w:p w14:paraId="7881B874" w14:textId="77777777" w:rsidR="00F56ED7" w:rsidRPr="00E42444" w:rsidRDefault="00E42444" w:rsidP="00E42444">
            <w:pPr>
              <w:pStyle w:val="103"/>
              <w:rPr>
                <w:lang w:eastAsia="ru-RU"/>
              </w:rPr>
            </w:pPr>
            <w:r w:rsidRPr="00E42444">
              <w:rPr>
                <w:lang w:eastAsia="ru-RU"/>
              </w:rPr>
              <w:t> </w:t>
            </w:r>
          </w:p>
        </w:tc>
        <w:tc>
          <w:tcPr>
            <w:tcW w:w="201" w:type="pct"/>
            <w:hideMark/>
          </w:tcPr>
          <w:p w14:paraId="238E3540" w14:textId="77777777" w:rsidR="00F56ED7" w:rsidRPr="00E42444" w:rsidRDefault="00E42444" w:rsidP="00E42444">
            <w:pPr>
              <w:pStyle w:val="103"/>
              <w:rPr>
                <w:lang w:eastAsia="ru-RU"/>
              </w:rPr>
            </w:pPr>
            <w:r w:rsidRPr="00E42444">
              <w:rPr>
                <w:lang w:eastAsia="ru-RU"/>
              </w:rPr>
              <w:t> </w:t>
            </w:r>
          </w:p>
        </w:tc>
        <w:tc>
          <w:tcPr>
            <w:tcW w:w="200" w:type="pct"/>
            <w:hideMark/>
          </w:tcPr>
          <w:p w14:paraId="219D9C83" w14:textId="77777777" w:rsidR="00F56ED7" w:rsidRPr="00E42444" w:rsidRDefault="00E42444" w:rsidP="00E42444">
            <w:pPr>
              <w:pStyle w:val="103"/>
              <w:rPr>
                <w:lang w:eastAsia="ru-RU"/>
              </w:rPr>
            </w:pPr>
            <w:r w:rsidRPr="00E42444">
              <w:rPr>
                <w:lang w:eastAsia="ru-RU"/>
              </w:rPr>
              <w:t> </w:t>
            </w:r>
          </w:p>
        </w:tc>
        <w:tc>
          <w:tcPr>
            <w:tcW w:w="201" w:type="pct"/>
            <w:hideMark/>
          </w:tcPr>
          <w:p w14:paraId="368A1346" w14:textId="77777777" w:rsidR="00F56ED7" w:rsidRPr="00E42444" w:rsidRDefault="00E42444" w:rsidP="00E42444">
            <w:pPr>
              <w:pStyle w:val="103"/>
              <w:rPr>
                <w:lang w:eastAsia="ru-RU"/>
              </w:rPr>
            </w:pPr>
            <w:r w:rsidRPr="00E42444">
              <w:rPr>
                <w:lang w:eastAsia="ru-RU"/>
              </w:rPr>
              <w:t> </w:t>
            </w:r>
          </w:p>
        </w:tc>
        <w:tc>
          <w:tcPr>
            <w:tcW w:w="201" w:type="pct"/>
            <w:hideMark/>
          </w:tcPr>
          <w:p w14:paraId="6A123B6B" w14:textId="77777777" w:rsidR="00F56ED7" w:rsidRPr="00E42444" w:rsidRDefault="00E42444" w:rsidP="00E42444">
            <w:pPr>
              <w:pStyle w:val="103"/>
              <w:rPr>
                <w:lang w:eastAsia="ru-RU"/>
              </w:rPr>
            </w:pPr>
            <w:r w:rsidRPr="00E42444">
              <w:rPr>
                <w:lang w:eastAsia="ru-RU"/>
              </w:rPr>
              <w:t> </w:t>
            </w:r>
          </w:p>
        </w:tc>
        <w:tc>
          <w:tcPr>
            <w:tcW w:w="201" w:type="pct"/>
            <w:hideMark/>
          </w:tcPr>
          <w:p w14:paraId="587E73A7" w14:textId="77777777" w:rsidR="00F56ED7" w:rsidRPr="00E42444" w:rsidRDefault="00E42444" w:rsidP="00E42444">
            <w:pPr>
              <w:pStyle w:val="103"/>
              <w:rPr>
                <w:lang w:eastAsia="ru-RU"/>
              </w:rPr>
            </w:pPr>
            <w:r w:rsidRPr="00E42444">
              <w:rPr>
                <w:lang w:eastAsia="ru-RU"/>
              </w:rPr>
              <w:t> </w:t>
            </w:r>
          </w:p>
        </w:tc>
        <w:tc>
          <w:tcPr>
            <w:tcW w:w="200" w:type="pct"/>
            <w:hideMark/>
          </w:tcPr>
          <w:p w14:paraId="0627AA35" w14:textId="77777777" w:rsidR="00F56ED7" w:rsidRPr="00E42444" w:rsidRDefault="00E42444" w:rsidP="00E42444">
            <w:pPr>
              <w:pStyle w:val="103"/>
              <w:rPr>
                <w:lang w:eastAsia="ru-RU"/>
              </w:rPr>
            </w:pPr>
            <w:r w:rsidRPr="00E42444">
              <w:rPr>
                <w:lang w:eastAsia="ru-RU"/>
              </w:rPr>
              <w:t> </w:t>
            </w:r>
          </w:p>
        </w:tc>
        <w:tc>
          <w:tcPr>
            <w:tcW w:w="201" w:type="pct"/>
            <w:hideMark/>
          </w:tcPr>
          <w:p w14:paraId="3AB9733E" w14:textId="77777777" w:rsidR="00F56ED7" w:rsidRPr="00E42444" w:rsidRDefault="00E42444" w:rsidP="00E42444">
            <w:pPr>
              <w:pStyle w:val="103"/>
              <w:rPr>
                <w:lang w:eastAsia="ru-RU"/>
              </w:rPr>
            </w:pPr>
            <w:r w:rsidRPr="00E42444">
              <w:rPr>
                <w:lang w:eastAsia="ru-RU"/>
              </w:rPr>
              <w:t> </w:t>
            </w:r>
          </w:p>
        </w:tc>
        <w:tc>
          <w:tcPr>
            <w:tcW w:w="201" w:type="pct"/>
            <w:hideMark/>
          </w:tcPr>
          <w:p w14:paraId="7786F001" w14:textId="77777777" w:rsidR="00F56ED7" w:rsidRPr="00E42444" w:rsidRDefault="00E42444" w:rsidP="00E42444">
            <w:pPr>
              <w:pStyle w:val="103"/>
              <w:rPr>
                <w:lang w:eastAsia="ru-RU"/>
              </w:rPr>
            </w:pPr>
            <w:r w:rsidRPr="00E42444">
              <w:rPr>
                <w:lang w:eastAsia="ru-RU"/>
              </w:rPr>
              <w:t> </w:t>
            </w:r>
          </w:p>
        </w:tc>
        <w:tc>
          <w:tcPr>
            <w:tcW w:w="201" w:type="pct"/>
            <w:hideMark/>
          </w:tcPr>
          <w:p w14:paraId="0EB25871" w14:textId="77777777" w:rsidR="00F56ED7" w:rsidRPr="00E42444" w:rsidRDefault="00E42444" w:rsidP="00E42444">
            <w:pPr>
              <w:pStyle w:val="103"/>
              <w:rPr>
                <w:lang w:eastAsia="ru-RU"/>
              </w:rPr>
            </w:pPr>
            <w:r w:rsidRPr="00E42444">
              <w:rPr>
                <w:lang w:eastAsia="ru-RU"/>
              </w:rPr>
              <w:t> </w:t>
            </w:r>
          </w:p>
        </w:tc>
        <w:tc>
          <w:tcPr>
            <w:tcW w:w="200" w:type="pct"/>
            <w:hideMark/>
          </w:tcPr>
          <w:p w14:paraId="6AF7A71D" w14:textId="77777777" w:rsidR="00F56ED7" w:rsidRPr="00E42444" w:rsidRDefault="00E42444" w:rsidP="00E42444">
            <w:pPr>
              <w:pStyle w:val="103"/>
              <w:rPr>
                <w:lang w:eastAsia="ru-RU"/>
              </w:rPr>
            </w:pPr>
            <w:r w:rsidRPr="00E42444">
              <w:rPr>
                <w:lang w:eastAsia="ru-RU"/>
              </w:rPr>
              <w:t> </w:t>
            </w:r>
          </w:p>
        </w:tc>
        <w:tc>
          <w:tcPr>
            <w:tcW w:w="201" w:type="pct"/>
            <w:hideMark/>
          </w:tcPr>
          <w:p w14:paraId="39D2E8FD" w14:textId="77777777" w:rsidR="00F56ED7" w:rsidRPr="00E42444" w:rsidRDefault="00E42444" w:rsidP="00E42444">
            <w:pPr>
              <w:pStyle w:val="103"/>
              <w:rPr>
                <w:lang w:eastAsia="ru-RU"/>
              </w:rPr>
            </w:pPr>
            <w:r w:rsidRPr="00E42444">
              <w:rPr>
                <w:lang w:eastAsia="ru-RU"/>
              </w:rPr>
              <w:t> </w:t>
            </w:r>
          </w:p>
        </w:tc>
        <w:tc>
          <w:tcPr>
            <w:tcW w:w="201" w:type="pct"/>
            <w:hideMark/>
          </w:tcPr>
          <w:p w14:paraId="6B4109A6" w14:textId="77777777" w:rsidR="00F56ED7" w:rsidRPr="00E42444" w:rsidRDefault="00E42444" w:rsidP="00E42444">
            <w:pPr>
              <w:pStyle w:val="103"/>
              <w:rPr>
                <w:lang w:eastAsia="ru-RU"/>
              </w:rPr>
            </w:pPr>
            <w:r w:rsidRPr="00E42444">
              <w:rPr>
                <w:lang w:eastAsia="ru-RU"/>
              </w:rPr>
              <w:t> </w:t>
            </w:r>
          </w:p>
        </w:tc>
        <w:tc>
          <w:tcPr>
            <w:tcW w:w="201" w:type="pct"/>
            <w:hideMark/>
          </w:tcPr>
          <w:p w14:paraId="391C1A0B" w14:textId="77777777" w:rsidR="00F56ED7" w:rsidRPr="00E42444" w:rsidRDefault="00E42444" w:rsidP="00E42444">
            <w:pPr>
              <w:pStyle w:val="103"/>
              <w:rPr>
                <w:lang w:eastAsia="ru-RU"/>
              </w:rPr>
            </w:pPr>
            <w:r w:rsidRPr="00E42444">
              <w:rPr>
                <w:lang w:eastAsia="ru-RU"/>
              </w:rPr>
              <w:t> </w:t>
            </w:r>
          </w:p>
        </w:tc>
        <w:tc>
          <w:tcPr>
            <w:tcW w:w="201" w:type="pct"/>
            <w:hideMark/>
          </w:tcPr>
          <w:p w14:paraId="061FF1D7" w14:textId="77777777" w:rsidR="00F56ED7" w:rsidRPr="00E42444" w:rsidRDefault="00E42444" w:rsidP="00E42444">
            <w:pPr>
              <w:pStyle w:val="103"/>
              <w:rPr>
                <w:lang w:eastAsia="ru-RU"/>
              </w:rPr>
            </w:pPr>
            <w:r w:rsidRPr="00E42444">
              <w:rPr>
                <w:lang w:eastAsia="ru-RU"/>
              </w:rPr>
              <w:t> </w:t>
            </w:r>
          </w:p>
        </w:tc>
      </w:tr>
      <w:tr w:rsidR="00E42444" w:rsidRPr="00E42444" w14:paraId="33485FDD" w14:textId="77777777" w:rsidTr="00612D72">
        <w:trPr>
          <w:trHeight w:val="20"/>
        </w:trPr>
        <w:tc>
          <w:tcPr>
            <w:tcW w:w="133" w:type="pct"/>
            <w:hideMark/>
          </w:tcPr>
          <w:p w14:paraId="571E6BE5" w14:textId="77777777" w:rsidR="00F56ED7" w:rsidRPr="00E42444" w:rsidRDefault="00E42444" w:rsidP="00E42444">
            <w:pPr>
              <w:pStyle w:val="103"/>
              <w:rPr>
                <w:lang w:eastAsia="ru-RU"/>
              </w:rPr>
            </w:pPr>
            <w:r w:rsidRPr="00E42444">
              <w:rPr>
                <w:lang w:eastAsia="ru-RU"/>
              </w:rPr>
              <w:t>3.11.1.1.</w:t>
            </w:r>
          </w:p>
        </w:tc>
        <w:tc>
          <w:tcPr>
            <w:tcW w:w="492" w:type="pct"/>
            <w:hideMark/>
          </w:tcPr>
          <w:p w14:paraId="451E24C8" w14:textId="77777777" w:rsidR="00F56ED7" w:rsidRPr="00E42444" w:rsidRDefault="00E42444" w:rsidP="00E42444">
            <w:pPr>
              <w:pStyle w:val="103"/>
              <w:rPr>
                <w:lang w:eastAsia="ru-RU"/>
              </w:rPr>
            </w:pPr>
            <w:r w:rsidRPr="00E42444">
              <w:rPr>
                <w:lang w:eastAsia="ru-RU"/>
              </w:rPr>
              <w:t>на начало года</w:t>
            </w:r>
          </w:p>
        </w:tc>
        <w:tc>
          <w:tcPr>
            <w:tcW w:w="163" w:type="pct"/>
            <w:hideMark/>
          </w:tcPr>
          <w:p w14:paraId="3075D869" w14:textId="77777777" w:rsidR="00F56ED7" w:rsidRPr="00E42444" w:rsidRDefault="00E42444" w:rsidP="00E42444">
            <w:pPr>
              <w:pStyle w:val="103"/>
              <w:rPr>
                <w:lang w:eastAsia="ru-RU"/>
              </w:rPr>
            </w:pPr>
            <w:r w:rsidRPr="00E42444">
              <w:rPr>
                <w:lang w:eastAsia="ru-RU"/>
              </w:rPr>
              <w:t>тыс.руб.</w:t>
            </w:r>
          </w:p>
        </w:tc>
        <w:tc>
          <w:tcPr>
            <w:tcW w:w="200" w:type="pct"/>
            <w:hideMark/>
          </w:tcPr>
          <w:p w14:paraId="33FC001F" w14:textId="77777777" w:rsidR="00F56ED7" w:rsidRPr="00E42444" w:rsidRDefault="00E42444" w:rsidP="00E42444">
            <w:pPr>
              <w:pStyle w:val="103"/>
              <w:rPr>
                <w:lang w:eastAsia="ru-RU"/>
              </w:rPr>
            </w:pPr>
            <w:r w:rsidRPr="00E42444">
              <w:rPr>
                <w:lang w:eastAsia="ru-RU"/>
              </w:rPr>
              <w:t> </w:t>
            </w:r>
          </w:p>
        </w:tc>
        <w:tc>
          <w:tcPr>
            <w:tcW w:w="201" w:type="pct"/>
            <w:hideMark/>
          </w:tcPr>
          <w:p w14:paraId="659D8624" w14:textId="77777777" w:rsidR="00F56ED7" w:rsidRPr="00E42444" w:rsidRDefault="00E42444" w:rsidP="00E42444">
            <w:pPr>
              <w:pStyle w:val="103"/>
              <w:rPr>
                <w:lang w:eastAsia="ru-RU"/>
              </w:rPr>
            </w:pPr>
            <w:r w:rsidRPr="00E42444">
              <w:rPr>
                <w:lang w:eastAsia="ru-RU"/>
              </w:rPr>
              <w:t> </w:t>
            </w:r>
          </w:p>
        </w:tc>
        <w:tc>
          <w:tcPr>
            <w:tcW w:w="201" w:type="pct"/>
            <w:hideMark/>
          </w:tcPr>
          <w:p w14:paraId="67300DF5" w14:textId="77777777" w:rsidR="00F56ED7" w:rsidRPr="00E42444" w:rsidRDefault="00E42444" w:rsidP="00E42444">
            <w:pPr>
              <w:pStyle w:val="103"/>
              <w:rPr>
                <w:lang w:eastAsia="ru-RU"/>
              </w:rPr>
            </w:pPr>
            <w:r w:rsidRPr="00E42444">
              <w:rPr>
                <w:lang w:eastAsia="ru-RU"/>
              </w:rPr>
              <w:t> </w:t>
            </w:r>
          </w:p>
        </w:tc>
        <w:tc>
          <w:tcPr>
            <w:tcW w:w="201" w:type="pct"/>
            <w:hideMark/>
          </w:tcPr>
          <w:p w14:paraId="39946C03" w14:textId="77777777" w:rsidR="00F56ED7" w:rsidRPr="00E42444" w:rsidRDefault="00E42444" w:rsidP="00E42444">
            <w:pPr>
              <w:pStyle w:val="103"/>
              <w:rPr>
                <w:lang w:eastAsia="ru-RU"/>
              </w:rPr>
            </w:pPr>
            <w:r w:rsidRPr="00E42444">
              <w:rPr>
                <w:lang w:eastAsia="ru-RU"/>
              </w:rPr>
              <w:t> </w:t>
            </w:r>
          </w:p>
        </w:tc>
        <w:tc>
          <w:tcPr>
            <w:tcW w:w="200" w:type="pct"/>
            <w:hideMark/>
          </w:tcPr>
          <w:p w14:paraId="0E007A2C" w14:textId="77777777" w:rsidR="00F56ED7" w:rsidRPr="00E42444" w:rsidRDefault="00E42444" w:rsidP="00E42444">
            <w:pPr>
              <w:pStyle w:val="103"/>
              <w:rPr>
                <w:lang w:eastAsia="ru-RU"/>
              </w:rPr>
            </w:pPr>
            <w:r w:rsidRPr="00E42444">
              <w:rPr>
                <w:lang w:eastAsia="ru-RU"/>
              </w:rPr>
              <w:t> </w:t>
            </w:r>
          </w:p>
        </w:tc>
        <w:tc>
          <w:tcPr>
            <w:tcW w:w="201" w:type="pct"/>
            <w:hideMark/>
          </w:tcPr>
          <w:p w14:paraId="435B9D9C" w14:textId="77777777" w:rsidR="00F56ED7" w:rsidRPr="00E42444" w:rsidRDefault="00E42444" w:rsidP="00E42444">
            <w:pPr>
              <w:pStyle w:val="103"/>
              <w:rPr>
                <w:lang w:eastAsia="ru-RU"/>
              </w:rPr>
            </w:pPr>
            <w:r w:rsidRPr="00E42444">
              <w:rPr>
                <w:lang w:eastAsia="ru-RU"/>
              </w:rPr>
              <w:t> </w:t>
            </w:r>
          </w:p>
        </w:tc>
        <w:tc>
          <w:tcPr>
            <w:tcW w:w="201" w:type="pct"/>
            <w:hideMark/>
          </w:tcPr>
          <w:p w14:paraId="2CBA4948" w14:textId="77777777" w:rsidR="00F56ED7" w:rsidRPr="00E42444" w:rsidRDefault="00E42444" w:rsidP="00E42444">
            <w:pPr>
              <w:pStyle w:val="103"/>
              <w:rPr>
                <w:lang w:eastAsia="ru-RU"/>
              </w:rPr>
            </w:pPr>
            <w:r w:rsidRPr="00E42444">
              <w:rPr>
                <w:lang w:eastAsia="ru-RU"/>
              </w:rPr>
              <w:t> </w:t>
            </w:r>
          </w:p>
        </w:tc>
        <w:tc>
          <w:tcPr>
            <w:tcW w:w="201" w:type="pct"/>
            <w:hideMark/>
          </w:tcPr>
          <w:p w14:paraId="019A204F" w14:textId="77777777" w:rsidR="00F56ED7" w:rsidRPr="00E42444" w:rsidRDefault="00E42444" w:rsidP="00E42444">
            <w:pPr>
              <w:pStyle w:val="103"/>
              <w:rPr>
                <w:lang w:eastAsia="ru-RU"/>
              </w:rPr>
            </w:pPr>
            <w:r w:rsidRPr="00E42444">
              <w:rPr>
                <w:lang w:eastAsia="ru-RU"/>
              </w:rPr>
              <w:t> </w:t>
            </w:r>
          </w:p>
        </w:tc>
        <w:tc>
          <w:tcPr>
            <w:tcW w:w="200" w:type="pct"/>
            <w:hideMark/>
          </w:tcPr>
          <w:p w14:paraId="10D61F50" w14:textId="77777777" w:rsidR="00F56ED7" w:rsidRPr="00E42444" w:rsidRDefault="00E42444" w:rsidP="00E42444">
            <w:pPr>
              <w:pStyle w:val="103"/>
              <w:rPr>
                <w:lang w:eastAsia="ru-RU"/>
              </w:rPr>
            </w:pPr>
            <w:r w:rsidRPr="00E42444">
              <w:rPr>
                <w:lang w:eastAsia="ru-RU"/>
              </w:rPr>
              <w:t> </w:t>
            </w:r>
          </w:p>
        </w:tc>
        <w:tc>
          <w:tcPr>
            <w:tcW w:w="201" w:type="pct"/>
            <w:hideMark/>
          </w:tcPr>
          <w:p w14:paraId="017C04C7" w14:textId="77777777" w:rsidR="00F56ED7" w:rsidRPr="00E42444" w:rsidRDefault="00E42444" w:rsidP="00E42444">
            <w:pPr>
              <w:pStyle w:val="103"/>
              <w:rPr>
                <w:lang w:eastAsia="ru-RU"/>
              </w:rPr>
            </w:pPr>
            <w:r w:rsidRPr="00E42444">
              <w:rPr>
                <w:lang w:eastAsia="ru-RU"/>
              </w:rPr>
              <w:t> </w:t>
            </w:r>
          </w:p>
        </w:tc>
        <w:tc>
          <w:tcPr>
            <w:tcW w:w="201" w:type="pct"/>
            <w:hideMark/>
          </w:tcPr>
          <w:p w14:paraId="0DCFF491" w14:textId="77777777" w:rsidR="00F56ED7" w:rsidRPr="00E42444" w:rsidRDefault="00E42444" w:rsidP="00E42444">
            <w:pPr>
              <w:pStyle w:val="103"/>
              <w:rPr>
                <w:lang w:eastAsia="ru-RU"/>
              </w:rPr>
            </w:pPr>
            <w:r w:rsidRPr="00E42444">
              <w:rPr>
                <w:lang w:eastAsia="ru-RU"/>
              </w:rPr>
              <w:t> </w:t>
            </w:r>
          </w:p>
        </w:tc>
        <w:tc>
          <w:tcPr>
            <w:tcW w:w="201" w:type="pct"/>
            <w:hideMark/>
          </w:tcPr>
          <w:p w14:paraId="7DE60539" w14:textId="77777777" w:rsidR="00F56ED7" w:rsidRPr="00E42444" w:rsidRDefault="00E42444" w:rsidP="00E42444">
            <w:pPr>
              <w:pStyle w:val="103"/>
              <w:rPr>
                <w:lang w:eastAsia="ru-RU"/>
              </w:rPr>
            </w:pPr>
            <w:r w:rsidRPr="00E42444">
              <w:rPr>
                <w:lang w:eastAsia="ru-RU"/>
              </w:rPr>
              <w:t> </w:t>
            </w:r>
          </w:p>
        </w:tc>
        <w:tc>
          <w:tcPr>
            <w:tcW w:w="200" w:type="pct"/>
            <w:hideMark/>
          </w:tcPr>
          <w:p w14:paraId="7C6365A6" w14:textId="77777777" w:rsidR="00F56ED7" w:rsidRPr="00E42444" w:rsidRDefault="00E42444" w:rsidP="00E42444">
            <w:pPr>
              <w:pStyle w:val="103"/>
              <w:rPr>
                <w:lang w:eastAsia="ru-RU"/>
              </w:rPr>
            </w:pPr>
            <w:r w:rsidRPr="00E42444">
              <w:rPr>
                <w:lang w:eastAsia="ru-RU"/>
              </w:rPr>
              <w:t> </w:t>
            </w:r>
          </w:p>
        </w:tc>
        <w:tc>
          <w:tcPr>
            <w:tcW w:w="201" w:type="pct"/>
            <w:hideMark/>
          </w:tcPr>
          <w:p w14:paraId="0C3F7A95" w14:textId="77777777" w:rsidR="00F56ED7" w:rsidRPr="00E42444" w:rsidRDefault="00E42444" w:rsidP="00E42444">
            <w:pPr>
              <w:pStyle w:val="103"/>
              <w:rPr>
                <w:lang w:eastAsia="ru-RU"/>
              </w:rPr>
            </w:pPr>
            <w:r w:rsidRPr="00E42444">
              <w:rPr>
                <w:lang w:eastAsia="ru-RU"/>
              </w:rPr>
              <w:t> </w:t>
            </w:r>
          </w:p>
        </w:tc>
        <w:tc>
          <w:tcPr>
            <w:tcW w:w="201" w:type="pct"/>
            <w:hideMark/>
          </w:tcPr>
          <w:p w14:paraId="7A4E618B" w14:textId="77777777" w:rsidR="00F56ED7" w:rsidRPr="00E42444" w:rsidRDefault="00E42444" w:rsidP="00E42444">
            <w:pPr>
              <w:pStyle w:val="103"/>
              <w:rPr>
                <w:lang w:eastAsia="ru-RU"/>
              </w:rPr>
            </w:pPr>
            <w:r w:rsidRPr="00E42444">
              <w:rPr>
                <w:lang w:eastAsia="ru-RU"/>
              </w:rPr>
              <w:t> </w:t>
            </w:r>
          </w:p>
        </w:tc>
        <w:tc>
          <w:tcPr>
            <w:tcW w:w="201" w:type="pct"/>
            <w:hideMark/>
          </w:tcPr>
          <w:p w14:paraId="2C011346" w14:textId="77777777" w:rsidR="00F56ED7" w:rsidRPr="00E42444" w:rsidRDefault="00E42444" w:rsidP="00E42444">
            <w:pPr>
              <w:pStyle w:val="103"/>
              <w:rPr>
                <w:lang w:eastAsia="ru-RU"/>
              </w:rPr>
            </w:pPr>
            <w:r w:rsidRPr="00E42444">
              <w:rPr>
                <w:lang w:eastAsia="ru-RU"/>
              </w:rPr>
              <w:t> </w:t>
            </w:r>
          </w:p>
        </w:tc>
        <w:tc>
          <w:tcPr>
            <w:tcW w:w="200" w:type="pct"/>
            <w:hideMark/>
          </w:tcPr>
          <w:p w14:paraId="404D2EFC" w14:textId="77777777" w:rsidR="00F56ED7" w:rsidRPr="00E42444" w:rsidRDefault="00E42444" w:rsidP="00E42444">
            <w:pPr>
              <w:pStyle w:val="103"/>
              <w:rPr>
                <w:lang w:eastAsia="ru-RU"/>
              </w:rPr>
            </w:pPr>
            <w:r w:rsidRPr="00E42444">
              <w:rPr>
                <w:lang w:eastAsia="ru-RU"/>
              </w:rPr>
              <w:t> </w:t>
            </w:r>
          </w:p>
        </w:tc>
        <w:tc>
          <w:tcPr>
            <w:tcW w:w="201" w:type="pct"/>
            <w:hideMark/>
          </w:tcPr>
          <w:p w14:paraId="6C10491E" w14:textId="77777777" w:rsidR="00F56ED7" w:rsidRPr="00E42444" w:rsidRDefault="00E42444" w:rsidP="00E42444">
            <w:pPr>
              <w:pStyle w:val="103"/>
              <w:rPr>
                <w:lang w:eastAsia="ru-RU"/>
              </w:rPr>
            </w:pPr>
            <w:r w:rsidRPr="00E42444">
              <w:rPr>
                <w:lang w:eastAsia="ru-RU"/>
              </w:rPr>
              <w:t> </w:t>
            </w:r>
          </w:p>
        </w:tc>
        <w:tc>
          <w:tcPr>
            <w:tcW w:w="201" w:type="pct"/>
            <w:hideMark/>
          </w:tcPr>
          <w:p w14:paraId="47D2005B" w14:textId="77777777" w:rsidR="00F56ED7" w:rsidRPr="00E42444" w:rsidRDefault="00E42444" w:rsidP="00E42444">
            <w:pPr>
              <w:pStyle w:val="103"/>
              <w:rPr>
                <w:lang w:eastAsia="ru-RU"/>
              </w:rPr>
            </w:pPr>
            <w:r w:rsidRPr="00E42444">
              <w:rPr>
                <w:lang w:eastAsia="ru-RU"/>
              </w:rPr>
              <w:t> </w:t>
            </w:r>
          </w:p>
        </w:tc>
        <w:tc>
          <w:tcPr>
            <w:tcW w:w="201" w:type="pct"/>
            <w:hideMark/>
          </w:tcPr>
          <w:p w14:paraId="5E6471A8" w14:textId="77777777" w:rsidR="00F56ED7" w:rsidRPr="00E42444" w:rsidRDefault="00E42444" w:rsidP="00E42444">
            <w:pPr>
              <w:pStyle w:val="103"/>
              <w:rPr>
                <w:lang w:eastAsia="ru-RU"/>
              </w:rPr>
            </w:pPr>
            <w:r w:rsidRPr="00E42444">
              <w:rPr>
                <w:lang w:eastAsia="ru-RU"/>
              </w:rPr>
              <w:t> </w:t>
            </w:r>
          </w:p>
        </w:tc>
        <w:tc>
          <w:tcPr>
            <w:tcW w:w="201" w:type="pct"/>
            <w:hideMark/>
          </w:tcPr>
          <w:p w14:paraId="4E6928A0" w14:textId="77777777" w:rsidR="00F56ED7" w:rsidRPr="00E42444" w:rsidRDefault="00E42444" w:rsidP="00E42444">
            <w:pPr>
              <w:pStyle w:val="103"/>
              <w:rPr>
                <w:lang w:eastAsia="ru-RU"/>
              </w:rPr>
            </w:pPr>
            <w:r w:rsidRPr="00E42444">
              <w:rPr>
                <w:lang w:eastAsia="ru-RU"/>
              </w:rPr>
              <w:t> </w:t>
            </w:r>
          </w:p>
        </w:tc>
      </w:tr>
      <w:tr w:rsidR="00E42444" w:rsidRPr="00E42444" w14:paraId="23FB8DEB" w14:textId="77777777" w:rsidTr="00612D72">
        <w:trPr>
          <w:trHeight w:val="20"/>
        </w:trPr>
        <w:tc>
          <w:tcPr>
            <w:tcW w:w="133" w:type="pct"/>
            <w:hideMark/>
          </w:tcPr>
          <w:p w14:paraId="7A925DAD" w14:textId="77777777" w:rsidR="00F56ED7" w:rsidRPr="00E42444" w:rsidRDefault="00E42444" w:rsidP="00E42444">
            <w:pPr>
              <w:pStyle w:val="103"/>
              <w:rPr>
                <w:lang w:eastAsia="ru-RU"/>
              </w:rPr>
            </w:pPr>
            <w:r w:rsidRPr="00E42444">
              <w:rPr>
                <w:lang w:eastAsia="ru-RU"/>
              </w:rPr>
              <w:t>3.11.1.2.</w:t>
            </w:r>
          </w:p>
        </w:tc>
        <w:tc>
          <w:tcPr>
            <w:tcW w:w="492" w:type="pct"/>
            <w:hideMark/>
          </w:tcPr>
          <w:p w14:paraId="5C209F1F" w14:textId="77777777" w:rsidR="00F56ED7" w:rsidRPr="00E42444" w:rsidRDefault="00E42444" w:rsidP="00E42444">
            <w:pPr>
              <w:pStyle w:val="103"/>
              <w:rPr>
                <w:lang w:eastAsia="ru-RU"/>
              </w:rPr>
            </w:pPr>
            <w:r w:rsidRPr="00E42444">
              <w:rPr>
                <w:lang w:eastAsia="ru-RU"/>
              </w:rPr>
              <w:t>на конец года</w:t>
            </w:r>
          </w:p>
        </w:tc>
        <w:tc>
          <w:tcPr>
            <w:tcW w:w="163" w:type="pct"/>
            <w:hideMark/>
          </w:tcPr>
          <w:p w14:paraId="6A854A0A" w14:textId="77777777" w:rsidR="00F56ED7" w:rsidRPr="00E42444" w:rsidRDefault="00E42444" w:rsidP="00E42444">
            <w:pPr>
              <w:pStyle w:val="103"/>
              <w:rPr>
                <w:lang w:eastAsia="ru-RU"/>
              </w:rPr>
            </w:pPr>
            <w:r w:rsidRPr="00E42444">
              <w:rPr>
                <w:lang w:eastAsia="ru-RU"/>
              </w:rPr>
              <w:t>тыс.руб.</w:t>
            </w:r>
          </w:p>
        </w:tc>
        <w:tc>
          <w:tcPr>
            <w:tcW w:w="200" w:type="pct"/>
            <w:hideMark/>
          </w:tcPr>
          <w:p w14:paraId="16766369" w14:textId="77777777" w:rsidR="00F56ED7" w:rsidRPr="00E42444" w:rsidRDefault="00E42444" w:rsidP="00E42444">
            <w:pPr>
              <w:pStyle w:val="103"/>
              <w:rPr>
                <w:lang w:eastAsia="ru-RU"/>
              </w:rPr>
            </w:pPr>
            <w:r w:rsidRPr="00E42444">
              <w:rPr>
                <w:lang w:eastAsia="ru-RU"/>
              </w:rPr>
              <w:t> </w:t>
            </w:r>
          </w:p>
        </w:tc>
        <w:tc>
          <w:tcPr>
            <w:tcW w:w="201" w:type="pct"/>
            <w:hideMark/>
          </w:tcPr>
          <w:p w14:paraId="56D07DB2" w14:textId="77777777" w:rsidR="00F56ED7" w:rsidRPr="00E42444" w:rsidRDefault="00E42444" w:rsidP="00E42444">
            <w:pPr>
              <w:pStyle w:val="103"/>
              <w:rPr>
                <w:lang w:eastAsia="ru-RU"/>
              </w:rPr>
            </w:pPr>
            <w:r w:rsidRPr="00E42444">
              <w:rPr>
                <w:lang w:eastAsia="ru-RU"/>
              </w:rPr>
              <w:t> </w:t>
            </w:r>
          </w:p>
        </w:tc>
        <w:tc>
          <w:tcPr>
            <w:tcW w:w="201" w:type="pct"/>
            <w:hideMark/>
          </w:tcPr>
          <w:p w14:paraId="17730B9B" w14:textId="77777777" w:rsidR="00F56ED7" w:rsidRPr="00E42444" w:rsidRDefault="00E42444" w:rsidP="00E42444">
            <w:pPr>
              <w:pStyle w:val="103"/>
              <w:rPr>
                <w:lang w:eastAsia="ru-RU"/>
              </w:rPr>
            </w:pPr>
            <w:r w:rsidRPr="00E42444">
              <w:rPr>
                <w:lang w:eastAsia="ru-RU"/>
              </w:rPr>
              <w:t> </w:t>
            </w:r>
          </w:p>
        </w:tc>
        <w:tc>
          <w:tcPr>
            <w:tcW w:w="201" w:type="pct"/>
            <w:hideMark/>
          </w:tcPr>
          <w:p w14:paraId="3390E90A" w14:textId="77777777" w:rsidR="00F56ED7" w:rsidRPr="00E42444" w:rsidRDefault="00E42444" w:rsidP="00E42444">
            <w:pPr>
              <w:pStyle w:val="103"/>
              <w:rPr>
                <w:lang w:eastAsia="ru-RU"/>
              </w:rPr>
            </w:pPr>
            <w:r w:rsidRPr="00E42444">
              <w:rPr>
                <w:lang w:eastAsia="ru-RU"/>
              </w:rPr>
              <w:t> </w:t>
            </w:r>
          </w:p>
        </w:tc>
        <w:tc>
          <w:tcPr>
            <w:tcW w:w="200" w:type="pct"/>
            <w:hideMark/>
          </w:tcPr>
          <w:p w14:paraId="5948F328" w14:textId="77777777" w:rsidR="00F56ED7" w:rsidRPr="00E42444" w:rsidRDefault="00E42444" w:rsidP="00E42444">
            <w:pPr>
              <w:pStyle w:val="103"/>
              <w:rPr>
                <w:lang w:eastAsia="ru-RU"/>
              </w:rPr>
            </w:pPr>
            <w:r w:rsidRPr="00E42444">
              <w:rPr>
                <w:lang w:eastAsia="ru-RU"/>
              </w:rPr>
              <w:t> </w:t>
            </w:r>
          </w:p>
        </w:tc>
        <w:tc>
          <w:tcPr>
            <w:tcW w:w="201" w:type="pct"/>
            <w:hideMark/>
          </w:tcPr>
          <w:p w14:paraId="5EA52D28" w14:textId="77777777" w:rsidR="00F56ED7" w:rsidRPr="00E42444" w:rsidRDefault="00E42444" w:rsidP="00E42444">
            <w:pPr>
              <w:pStyle w:val="103"/>
              <w:rPr>
                <w:lang w:eastAsia="ru-RU"/>
              </w:rPr>
            </w:pPr>
            <w:r w:rsidRPr="00E42444">
              <w:rPr>
                <w:lang w:eastAsia="ru-RU"/>
              </w:rPr>
              <w:t> </w:t>
            </w:r>
          </w:p>
        </w:tc>
        <w:tc>
          <w:tcPr>
            <w:tcW w:w="201" w:type="pct"/>
            <w:hideMark/>
          </w:tcPr>
          <w:p w14:paraId="01C23964" w14:textId="77777777" w:rsidR="00F56ED7" w:rsidRPr="00E42444" w:rsidRDefault="00E42444" w:rsidP="00E42444">
            <w:pPr>
              <w:pStyle w:val="103"/>
              <w:rPr>
                <w:lang w:eastAsia="ru-RU"/>
              </w:rPr>
            </w:pPr>
            <w:r w:rsidRPr="00E42444">
              <w:rPr>
                <w:lang w:eastAsia="ru-RU"/>
              </w:rPr>
              <w:t> </w:t>
            </w:r>
          </w:p>
        </w:tc>
        <w:tc>
          <w:tcPr>
            <w:tcW w:w="201" w:type="pct"/>
            <w:hideMark/>
          </w:tcPr>
          <w:p w14:paraId="13206D59" w14:textId="77777777" w:rsidR="00F56ED7" w:rsidRPr="00E42444" w:rsidRDefault="00E42444" w:rsidP="00E42444">
            <w:pPr>
              <w:pStyle w:val="103"/>
              <w:rPr>
                <w:lang w:eastAsia="ru-RU"/>
              </w:rPr>
            </w:pPr>
            <w:r w:rsidRPr="00E42444">
              <w:rPr>
                <w:lang w:eastAsia="ru-RU"/>
              </w:rPr>
              <w:t> </w:t>
            </w:r>
          </w:p>
        </w:tc>
        <w:tc>
          <w:tcPr>
            <w:tcW w:w="200" w:type="pct"/>
            <w:hideMark/>
          </w:tcPr>
          <w:p w14:paraId="5E0FB5C4" w14:textId="77777777" w:rsidR="00F56ED7" w:rsidRPr="00E42444" w:rsidRDefault="00E42444" w:rsidP="00E42444">
            <w:pPr>
              <w:pStyle w:val="103"/>
              <w:rPr>
                <w:lang w:eastAsia="ru-RU"/>
              </w:rPr>
            </w:pPr>
            <w:r w:rsidRPr="00E42444">
              <w:rPr>
                <w:lang w:eastAsia="ru-RU"/>
              </w:rPr>
              <w:t> </w:t>
            </w:r>
          </w:p>
        </w:tc>
        <w:tc>
          <w:tcPr>
            <w:tcW w:w="201" w:type="pct"/>
            <w:hideMark/>
          </w:tcPr>
          <w:p w14:paraId="1BBD0728" w14:textId="77777777" w:rsidR="00F56ED7" w:rsidRPr="00E42444" w:rsidRDefault="00E42444" w:rsidP="00E42444">
            <w:pPr>
              <w:pStyle w:val="103"/>
              <w:rPr>
                <w:lang w:eastAsia="ru-RU"/>
              </w:rPr>
            </w:pPr>
            <w:r w:rsidRPr="00E42444">
              <w:rPr>
                <w:lang w:eastAsia="ru-RU"/>
              </w:rPr>
              <w:t> </w:t>
            </w:r>
          </w:p>
        </w:tc>
        <w:tc>
          <w:tcPr>
            <w:tcW w:w="201" w:type="pct"/>
            <w:hideMark/>
          </w:tcPr>
          <w:p w14:paraId="3DC85309" w14:textId="77777777" w:rsidR="00F56ED7" w:rsidRPr="00E42444" w:rsidRDefault="00E42444" w:rsidP="00E42444">
            <w:pPr>
              <w:pStyle w:val="103"/>
              <w:rPr>
                <w:lang w:eastAsia="ru-RU"/>
              </w:rPr>
            </w:pPr>
            <w:r w:rsidRPr="00E42444">
              <w:rPr>
                <w:lang w:eastAsia="ru-RU"/>
              </w:rPr>
              <w:t> </w:t>
            </w:r>
          </w:p>
        </w:tc>
        <w:tc>
          <w:tcPr>
            <w:tcW w:w="201" w:type="pct"/>
            <w:hideMark/>
          </w:tcPr>
          <w:p w14:paraId="49266160" w14:textId="77777777" w:rsidR="00F56ED7" w:rsidRPr="00E42444" w:rsidRDefault="00E42444" w:rsidP="00E42444">
            <w:pPr>
              <w:pStyle w:val="103"/>
              <w:rPr>
                <w:lang w:eastAsia="ru-RU"/>
              </w:rPr>
            </w:pPr>
            <w:r w:rsidRPr="00E42444">
              <w:rPr>
                <w:lang w:eastAsia="ru-RU"/>
              </w:rPr>
              <w:t> </w:t>
            </w:r>
          </w:p>
        </w:tc>
        <w:tc>
          <w:tcPr>
            <w:tcW w:w="200" w:type="pct"/>
            <w:hideMark/>
          </w:tcPr>
          <w:p w14:paraId="6072894C" w14:textId="77777777" w:rsidR="00F56ED7" w:rsidRPr="00E42444" w:rsidRDefault="00E42444" w:rsidP="00E42444">
            <w:pPr>
              <w:pStyle w:val="103"/>
              <w:rPr>
                <w:lang w:eastAsia="ru-RU"/>
              </w:rPr>
            </w:pPr>
            <w:r w:rsidRPr="00E42444">
              <w:rPr>
                <w:lang w:eastAsia="ru-RU"/>
              </w:rPr>
              <w:t> </w:t>
            </w:r>
          </w:p>
        </w:tc>
        <w:tc>
          <w:tcPr>
            <w:tcW w:w="201" w:type="pct"/>
            <w:hideMark/>
          </w:tcPr>
          <w:p w14:paraId="250A1841" w14:textId="77777777" w:rsidR="00F56ED7" w:rsidRPr="00E42444" w:rsidRDefault="00E42444" w:rsidP="00E42444">
            <w:pPr>
              <w:pStyle w:val="103"/>
              <w:rPr>
                <w:lang w:eastAsia="ru-RU"/>
              </w:rPr>
            </w:pPr>
            <w:r w:rsidRPr="00E42444">
              <w:rPr>
                <w:lang w:eastAsia="ru-RU"/>
              </w:rPr>
              <w:t> </w:t>
            </w:r>
          </w:p>
        </w:tc>
        <w:tc>
          <w:tcPr>
            <w:tcW w:w="201" w:type="pct"/>
            <w:hideMark/>
          </w:tcPr>
          <w:p w14:paraId="0F5141D2" w14:textId="77777777" w:rsidR="00F56ED7" w:rsidRPr="00E42444" w:rsidRDefault="00E42444" w:rsidP="00E42444">
            <w:pPr>
              <w:pStyle w:val="103"/>
              <w:rPr>
                <w:lang w:eastAsia="ru-RU"/>
              </w:rPr>
            </w:pPr>
            <w:r w:rsidRPr="00E42444">
              <w:rPr>
                <w:lang w:eastAsia="ru-RU"/>
              </w:rPr>
              <w:t> </w:t>
            </w:r>
          </w:p>
        </w:tc>
        <w:tc>
          <w:tcPr>
            <w:tcW w:w="201" w:type="pct"/>
            <w:hideMark/>
          </w:tcPr>
          <w:p w14:paraId="3B56BE5A" w14:textId="77777777" w:rsidR="00F56ED7" w:rsidRPr="00E42444" w:rsidRDefault="00E42444" w:rsidP="00E42444">
            <w:pPr>
              <w:pStyle w:val="103"/>
              <w:rPr>
                <w:lang w:eastAsia="ru-RU"/>
              </w:rPr>
            </w:pPr>
            <w:r w:rsidRPr="00E42444">
              <w:rPr>
                <w:lang w:eastAsia="ru-RU"/>
              </w:rPr>
              <w:t> </w:t>
            </w:r>
          </w:p>
        </w:tc>
        <w:tc>
          <w:tcPr>
            <w:tcW w:w="200" w:type="pct"/>
            <w:hideMark/>
          </w:tcPr>
          <w:p w14:paraId="09D14ADB" w14:textId="77777777" w:rsidR="00F56ED7" w:rsidRPr="00E42444" w:rsidRDefault="00E42444" w:rsidP="00E42444">
            <w:pPr>
              <w:pStyle w:val="103"/>
              <w:rPr>
                <w:lang w:eastAsia="ru-RU"/>
              </w:rPr>
            </w:pPr>
            <w:r w:rsidRPr="00E42444">
              <w:rPr>
                <w:lang w:eastAsia="ru-RU"/>
              </w:rPr>
              <w:t> </w:t>
            </w:r>
          </w:p>
        </w:tc>
        <w:tc>
          <w:tcPr>
            <w:tcW w:w="201" w:type="pct"/>
            <w:hideMark/>
          </w:tcPr>
          <w:p w14:paraId="3D3163F6" w14:textId="77777777" w:rsidR="00F56ED7" w:rsidRPr="00E42444" w:rsidRDefault="00E42444" w:rsidP="00E42444">
            <w:pPr>
              <w:pStyle w:val="103"/>
              <w:rPr>
                <w:lang w:eastAsia="ru-RU"/>
              </w:rPr>
            </w:pPr>
            <w:r w:rsidRPr="00E42444">
              <w:rPr>
                <w:lang w:eastAsia="ru-RU"/>
              </w:rPr>
              <w:t> </w:t>
            </w:r>
          </w:p>
        </w:tc>
        <w:tc>
          <w:tcPr>
            <w:tcW w:w="201" w:type="pct"/>
            <w:hideMark/>
          </w:tcPr>
          <w:p w14:paraId="2AD4BB3F" w14:textId="77777777" w:rsidR="00F56ED7" w:rsidRPr="00E42444" w:rsidRDefault="00E42444" w:rsidP="00E42444">
            <w:pPr>
              <w:pStyle w:val="103"/>
              <w:rPr>
                <w:lang w:eastAsia="ru-RU"/>
              </w:rPr>
            </w:pPr>
            <w:r w:rsidRPr="00E42444">
              <w:rPr>
                <w:lang w:eastAsia="ru-RU"/>
              </w:rPr>
              <w:t> </w:t>
            </w:r>
          </w:p>
        </w:tc>
        <w:tc>
          <w:tcPr>
            <w:tcW w:w="201" w:type="pct"/>
            <w:hideMark/>
          </w:tcPr>
          <w:p w14:paraId="3E20226C" w14:textId="77777777" w:rsidR="00F56ED7" w:rsidRPr="00E42444" w:rsidRDefault="00E42444" w:rsidP="00E42444">
            <w:pPr>
              <w:pStyle w:val="103"/>
              <w:rPr>
                <w:lang w:eastAsia="ru-RU"/>
              </w:rPr>
            </w:pPr>
            <w:r w:rsidRPr="00E42444">
              <w:rPr>
                <w:lang w:eastAsia="ru-RU"/>
              </w:rPr>
              <w:t> </w:t>
            </w:r>
          </w:p>
        </w:tc>
        <w:tc>
          <w:tcPr>
            <w:tcW w:w="201" w:type="pct"/>
            <w:hideMark/>
          </w:tcPr>
          <w:p w14:paraId="71D56E76" w14:textId="77777777" w:rsidR="00F56ED7" w:rsidRPr="00E42444" w:rsidRDefault="00E42444" w:rsidP="00E42444">
            <w:pPr>
              <w:pStyle w:val="103"/>
              <w:rPr>
                <w:lang w:eastAsia="ru-RU"/>
              </w:rPr>
            </w:pPr>
            <w:r w:rsidRPr="00E42444">
              <w:rPr>
                <w:lang w:eastAsia="ru-RU"/>
              </w:rPr>
              <w:t> </w:t>
            </w:r>
          </w:p>
        </w:tc>
      </w:tr>
      <w:tr w:rsidR="00E42444" w:rsidRPr="00E42444" w14:paraId="481C771E" w14:textId="77777777" w:rsidTr="00612D72">
        <w:trPr>
          <w:trHeight w:val="20"/>
        </w:trPr>
        <w:tc>
          <w:tcPr>
            <w:tcW w:w="133" w:type="pct"/>
            <w:hideMark/>
          </w:tcPr>
          <w:p w14:paraId="04803D54" w14:textId="77777777" w:rsidR="00F56ED7" w:rsidRPr="00E42444" w:rsidRDefault="00E42444" w:rsidP="00E42444">
            <w:pPr>
              <w:pStyle w:val="103"/>
              <w:rPr>
                <w:lang w:eastAsia="ru-RU"/>
              </w:rPr>
            </w:pPr>
            <w:r w:rsidRPr="00E42444">
              <w:rPr>
                <w:lang w:eastAsia="ru-RU"/>
              </w:rPr>
              <w:t>3.11.1.3.</w:t>
            </w:r>
          </w:p>
        </w:tc>
        <w:tc>
          <w:tcPr>
            <w:tcW w:w="492" w:type="pct"/>
            <w:hideMark/>
          </w:tcPr>
          <w:p w14:paraId="46BD6188" w14:textId="77777777" w:rsidR="00F56ED7" w:rsidRPr="00E42444" w:rsidRDefault="00E42444" w:rsidP="00E42444">
            <w:pPr>
              <w:pStyle w:val="103"/>
              <w:rPr>
                <w:lang w:eastAsia="ru-RU"/>
              </w:rPr>
            </w:pPr>
            <w:r w:rsidRPr="00E42444">
              <w:rPr>
                <w:lang w:eastAsia="ru-RU"/>
              </w:rPr>
              <w:t>Среднегодовая стоимость</w:t>
            </w:r>
          </w:p>
        </w:tc>
        <w:tc>
          <w:tcPr>
            <w:tcW w:w="163" w:type="pct"/>
            <w:hideMark/>
          </w:tcPr>
          <w:p w14:paraId="6A538A13" w14:textId="77777777" w:rsidR="00F56ED7" w:rsidRPr="00E42444" w:rsidRDefault="00E42444" w:rsidP="00E42444">
            <w:pPr>
              <w:pStyle w:val="103"/>
              <w:rPr>
                <w:lang w:eastAsia="ru-RU"/>
              </w:rPr>
            </w:pPr>
            <w:r w:rsidRPr="00E42444">
              <w:rPr>
                <w:lang w:eastAsia="ru-RU"/>
              </w:rPr>
              <w:t>тыс.руб.</w:t>
            </w:r>
          </w:p>
        </w:tc>
        <w:tc>
          <w:tcPr>
            <w:tcW w:w="200" w:type="pct"/>
            <w:hideMark/>
          </w:tcPr>
          <w:p w14:paraId="21E4FBC8" w14:textId="77777777" w:rsidR="00F56ED7" w:rsidRPr="00E42444" w:rsidRDefault="00E42444" w:rsidP="00E42444">
            <w:pPr>
              <w:pStyle w:val="103"/>
              <w:rPr>
                <w:lang w:eastAsia="ru-RU"/>
              </w:rPr>
            </w:pPr>
            <w:r w:rsidRPr="00E42444">
              <w:rPr>
                <w:lang w:eastAsia="ru-RU"/>
              </w:rPr>
              <w:t> </w:t>
            </w:r>
          </w:p>
        </w:tc>
        <w:tc>
          <w:tcPr>
            <w:tcW w:w="201" w:type="pct"/>
            <w:hideMark/>
          </w:tcPr>
          <w:p w14:paraId="689BEB50" w14:textId="77777777" w:rsidR="00F56ED7" w:rsidRPr="00E42444" w:rsidRDefault="00E42444" w:rsidP="00E42444">
            <w:pPr>
              <w:pStyle w:val="103"/>
              <w:rPr>
                <w:lang w:eastAsia="ru-RU"/>
              </w:rPr>
            </w:pPr>
            <w:r w:rsidRPr="00E42444">
              <w:rPr>
                <w:lang w:eastAsia="ru-RU"/>
              </w:rPr>
              <w:t> </w:t>
            </w:r>
          </w:p>
        </w:tc>
        <w:tc>
          <w:tcPr>
            <w:tcW w:w="201" w:type="pct"/>
            <w:hideMark/>
          </w:tcPr>
          <w:p w14:paraId="409F5D17" w14:textId="77777777" w:rsidR="00F56ED7" w:rsidRPr="00E42444" w:rsidRDefault="00E42444" w:rsidP="00E42444">
            <w:pPr>
              <w:pStyle w:val="103"/>
              <w:rPr>
                <w:lang w:eastAsia="ru-RU"/>
              </w:rPr>
            </w:pPr>
            <w:r w:rsidRPr="00E42444">
              <w:rPr>
                <w:lang w:eastAsia="ru-RU"/>
              </w:rPr>
              <w:t> </w:t>
            </w:r>
          </w:p>
        </w:tc>
        <w:tc>
          <w:tcPr>
            <w:tcW w:w="201" w:type="pct"/>
            <w:hideMark/>
          </w:tcPr>
          <w:p w14:paraId="3CC30CF4" w14:textId="77777777" w:rsidR="00F56ED7" w:rsidRPr="00E42444" w:rsidRDefault="00E42444" w:rsidP="00E42444">
            <w:pPr>
              <w:pStyle w:val="103"/>
              <w:rPr>
                <w:lang w:eastAsia="ru-RU"/>
              </w:rPr>
            </w:pPr>
            <w:r w:rsidRPr="00E42444">
              <w:rPr>
                <w:lang w:eastAsia="ru-RU"/>
              </w:rPr>
              <w:t> </w:t>
            </w:r>
          </w:p>
        </w:tc>
        <w:tc>
          <w:tcPr>
            <w:tcW w:w="200" w:type="pct"/>
            <w:hideMark/>
          </w:tcPr>
          <w:p w14:paraId="21D4BF10" w14:textId="77777777" w:rsidR="00F56ED7" w:rsidRPr="00E42444" w:rsidRDefault="00E42444" w:rsidP="00E42444">
            <w:pPr>
              <w:pStyle w:val="103"/>
              <w:rPr>
                <w:lang w:eastAsia="ru-RU"/>
              </w:rPr>
            </w:pPr>
            <w:r w:rsidRPr="00E42444">
              <w:rPr>
                <w:lang w:eastAsia="ru-RU"/>
              </w:rPr>
              <w:t> </w:t>
            </w:r>
          </w:p>
        </w:tc>
        <w:tc>
          <w:tcPr>
            <w:tcW w:w="201" w:type="pct"/>
            <w:hideMark/>
          </w:tcPr>
          <w:p w14:paraId="79B29B28" w14:textId="77777777" w:rsidR="00F56ED7" w:rsidRPr="00E42444" w:rsidRDefault="00E42444" w:rsidP="00E42444">
            <w:pPr>
              <w:pStyle w:val="103"/>
              <w:rPr>
                <w:lang w:eastAsia="ru-RU"/>
              </w:rPr>
            </w:pPr>
            <w:r w:rsidRPr="00E42444">
              <w:rPr>
                <w:lang w:eastAsia="ru-RU"/>
              </w:rPr>
              <w:t> </w:t>
            </w:r>
          </w:p>
        </w:tc>
        <w:tc>
          <w:tcPr>
            <w:tcW w:w="201" w:type="pct"/>
            <w:hideMark/>
          </w:tcPr>
          <w:p w14:paraId="53F73F46" w14:textId="77777777" w:rsidR="00F56ED7" w:rsidRPr="00E42444" w:rsidRDefault="00E42444" w:rsidP="00E42444">
            <w:pPr>
              <w:pStyle w:val="103"/>
              <w:rPr>
                <w:lang w:eastAsia="ru-RU"/>
              </w:rPr>
            </w:pPr>
            <w:r w:rsidRPr="00E42444">
              <w:rPr>
                <w:lang w:eastAsia="ru-RU"/>
              </w:rPr>
              <w:t> </w:t>
            </w:r>
          </w:p>
        </w:tc>
        <w:tc>
          <w:tcPr>
            <w:tcW w:w="201" w:type="pct"/>
            <w:hideMark/>
          </w:tcPr>
          <w:p w14:paraId="4F433014" w14:textId="77777777" w:rsidR="00F56ED7" w:rsidRPr="00E42444" w:rsidRDefault="00E42444" w:rsidP="00E42444">
            <w:pPr>
              <w:pStyle w:val="103"/>
              <w:rPr>
                <w:lang w:eastAsia="ru-RU"/>
              </w:rPr>
            </w:pPr>
            <w:r w:rsidRPr="00E42444">
              <w:rPr>
                <w:lang w:eastAsia="ru-RU"/>
              </w:rPr>
              <w:t> </w:t>
            </w:r>
          </w:p>
        </w:tc>
        <w:tc>
          <w:tcPr>
            <w:tcW w:w="200" w:type="pct"/>
            <w:hideMark/>
          </w:tcPr>
          <w:p w14:paraId="5F984C53" w14:textId="77777777" w:rsidR="00F56ED7" w:rsidRPr="00E42444" w:rsidRDefault="00E42444" w:rsidP="00E42444">
            <w:pPr>
              <w:pStyle w:val="103"/>
              <w:rPr>
                <w:lang w:eastAsia="ru-RU"/>
              </w:rPr>
            </w:pPr>
            <w:r w:rsidRPr="00E42444">
              <w:rPr>
                <w:lang w:eastAsia="ru-RU"/>
              </w:rPr>
              <w:t> </w:t>
            </w:r>
          </w:p>
        </w:tc>
        <w:tc>
          <w:tcPr>
            <w:tcW w:w="201" w:type="pct"/>
            <w:hideMark/>
          </w:tcPr>
          <w:p w14:paraId="70B4FCEB" w14:textId="77777777" w:rsidR="00F56ED7" w:rsidRPr="00E42444" w:rsidRDefault="00E42444" w:rsidP="00E42444">
            <w:pPr>
              <w:pStyle w:val="103"/>
              <w:rPr>
                <w:lang w:eastAsia="ru-RU"/>
              </w:rPr>
            </w:pPr>
            <w:r w:rsidRPr="00E42444">
              <w:rPr>
                <w:lang w:eastAsia="ru-RU"/>
              </w:rPr>
              <w:t> </w:t>
            </w:r>
          </w:p>
        </w:tc>
        <w:tc>
          <w:tcPr>
            <w:tcW w:w="201" w:type="pct"/>
            <w:hideMark/>
          </w:tcPr>
          <w:p w14:paraId="6A57AB5F" w14:textId="77777777" w:rsidR="00F56ED7" w:rsidRPr="00E42444" w:rsidRDefault="00E42444" w:rsidP="00E42444">
            <w:pPr>
              <w:pStyle w:val="103"/>
              <w:rPr>
                <w:lang w:eastAsia="ru-RU"/>
              </w:rPr>
            </w:pPr>
            <w:r w:rsidRPr="00E42444">
              <w:rPr>
                <w:lang w:eastAsia="ru-RU"/>
              </w:rPr>
              <w:t> </w:t>
            </w:r>
          </w:p>
        </w:tc>
        <w:tc>
          <w:tcPr>
            <w:tcW w:w="201" w:type="pct"/>
            <w:hideMark/>
          </w:tcPr>
          <w:p w14:paraId="405639D9" w14:textId="77777777" w:rsidR="00F56ED7" w:rsidRPr="00E42444" w:rsidRDefault="00E42444" w:rsidP="00E42444">
            <w:pPr>
              <w:pStyle w:val="103"/>
              <w:rPr>
                <w:lang w:eastAsia="ru-RU"/>
              </w:rPr>
            </w:pPr>
            <w:r w:rsidRPr="00E42444">
              <w:rPr>
                <w:lang w:eastAsia="ru-RU"/>
              </w:rPr>
              <w:t> </w:t>
            </w:r>
          </w:p>
        </w:tc>
        <w:tc>
          <w:tcPr>
            <w:tcW w:w="200" w:type="pct"/>
            <w:hideMark/>
          </w:tcPr>
          <w:p w14:paraId="46F6079C" w14:textId="77777777" w:rsidR="00F56ED7" w:rsidRPr="00E42444" w:rsidRDefault="00E42444" w:rsidP="00E42444">
            <w:pPr>
              <w:pStyle w:val="103"/>
              <w:rPr>
                <w:lang w:eastAsia="ru-RU"/>
              </w:rPr>
            </w:pPr>
            <w:r w:rsidRPr="00E42444">
              <w:rPr>
                <w:lang w:eastAsia="ru-RU"/>
              </w:rPr>
              <w:t> </w:t>
            </w:r>
          </w:p>
        </w:tc>
        <w:tc>
          <w:tcPr>
            <w:tcW w:w="201" w:type="pct"/>
            <w:hideMark/>
          </w:tcPr>
          <w:p w14:paraId="678EB3FA" w14:textId="77777777" w:rsidR="00F56ED7" w:rsidRPr="00E42444" w:rsidRDefault="00E42444" w:rsidP="00E42444">
            <w:pPr>
              <w:pStyle w:val="103"/>
              <w:rPr>
                <w:lang w:eastAsia="ru-RU"/>
              </w:rPr>
            </w:pPr>
            <w:r w:rsidRPr="00E42444">
              <w:rPr>
                <w:lang w:eastAsia="ru-RU"/>
              </w:rPr>
              <w:t> </w:t>
            </w:r>
          </w:p>
        </w:tc>
        <w:tc>
          <w:tcPr>
            <w:tcW w:w="201" w:type="pct"/>
            <w:hideMark/>
          </w:tcPr>
          <w:p w14:paraId="689B6286" w14:textId="77777777" w:rsidR="00F56ED7" w:rsidRPr="00E42444" w:rsidRDefault="00E42444" w:rsidP="00E42444">
            <w:pPr>
              <w:pStyle w:val="103"/>
              <w:rPr>
                <w:lang w:eastAsia="ru-RU"/>
              </w:rPr>
            </w:pPr>
            <w:r w:rsidRPr="00E42444">
              <w:rPr>
                <w:lang w:eastAsia="ru-RU"/>
              </w:rPr>
              <w:t> </w:t>
            </w:r>
          </w:p>
        </w:tc>
        <w:tc>
          <w:tcPr>
            <w:tcW w:w="201" w:type="pct"/>
            <w:hideMark/>
          </w:tcPr>
          <w:p w14:paraId="2C1F8D51" w14:textId="77777777" w:rsidR="00F56ED7" w:rsidRPr="00E42444" w:rsidRDefault="00E42444" w:rsidP="00E42444">
            <w:pPr>
              <w:pStyle w:val="103"/>
              <w:rPr>
                <w:lang w:eastAsia="ru-RU"/>
              </w:rPr>
            </w:pPr>
            <w:r w:rsidRPr="00E42444">
              <w:rPr>
                <w:lang w:eastAsia="ru-RU"/>
              </w:rPr>
              <w:t> </w:t>
            </w:r>
          </w:p>
        </w:tc>
        <w:tc>
          <w:tcPr>
            <w:tcW w:w="200" w:type="pct"/>
            <w:hideMark/>
          </w:tcPr>
          <w:p w14:paraId="517D1FB6" w14:textId="77777777" w:rsidR="00F56ED7" w:rsidRPr="00E42444" w:rsidRDefault="00E42444" w:rsidP="00E42444">
            <w:pPr>
              <w:pStyle w:val="103"/>
              <w:rPr>
                <w:lang w:eastAsia="ru-RU"/>
              </w:rPr>
            </w:pPr>
            <w:r w:rsidRPr="00E42444">
              <w:rPr>
                <w:lang w:eastAsia="ru-RU"/>
              </w:rPr>
              <w:t> </w:t>
            </w:r>
          </w:p>
        </w:tc>
        <w:tc>
          <w:tcPr>
            <w:tcW w:w="201" w:type="pct"/>
            <w:hideMark/>
          </w:tcPr>
          <w:p w14:paraId="4836674D" w14:textId="77777777" w:rsidR="00F56ED7" w:rsidRPr="00E42444" w:rsidRDefault="00E42444" w:rsidP="00E42444">
            <w:pPr>
              <w:pStyle w:val="103"/>
              <w:rPr>
                <w:lang w:eastAsia="ru-RU"/>
              </w:rPr>
            </w:pPr>
            <w:r w:rsidRPr="00E42444">
              <w:rPr>
                <w:lang w:eastAsia="ru-RU"/>
              </w:rPr>
              <w:t> </w:t>
            </w:r>
          </w:p>
        </w:tc>
        <w:tc>
          <w:tcPr>
            <w:tcW w:w="201" w:type="pct"/>
            <w:hideMark/>
          </w:tcPr>
          <w:p w14:paraId="6A25DB2C" w14:textId="77777777" w:rsidR="00F56ED7" w:rsidRPr="00E42444" w:rsidRDefault="00E42444" w:rsidP="00E42444">
            <w:pPr>
              <w:pStyle w:val="103"/>
              <w:rPr>
                <w:lang w:eastAsia="ru-RU"/>
              </w:rPr>
            </w:pPr>
            <w:r w:rsidRPr="00E42444">
              <w:rPr>
                <w:lang w:eastAsia="ru-RU"/>
              </w:rPr>
              <w:t> </w:t>
            </w:r>
          </w:p>
        </w:tc>
        <w:tc>
          <w:tcPr>
            <w:tcW w:w="201" w:type="pct"/>
            <w:hideMark/>
          </w:tcPr>
          <w:p w14:paraId="49561DE5" w14:textId="77777777" w:rsidR="00F56ED7" w:rsidRPr="00E42444" w:rsidRDefault="00E42444" w:rsidP="00E42444">
            <w:pPr>
              <w:pStyle w:val="103"/>
              <w:rPr>
                <w:lang w:eastAsia="ru-RU"/>
              </w:rPr>
            </w:pPr>
            <w:r w:rsidRPr="00E42444">
              <w:rPr>
                <w:lang w:eastAsia="ru-RU"/>
              </w:rPr>
              <w:t> </w:t>
            </w:r>
          </w:p>
        </w:tc>
        <w:tc>
          <w:tcPr>
            <w:tcW w:w="201" w:type="pct"/>
            <w:hideMark/>
          </w:tcPr>
          <w:p w14:paraId="07C5BE26" w14:textId="77777777" w:rsidR="00F56ED7" w:rsidRPr="00E42444" w:rsidRDefault="00E42444" w:rsidP="00E42444">
            <w:pPr>
              <w:pStyle w:val="103"/>
              <w:rPr>
                <w:lang w:eastAsia="ru-RU"/>
              </w:rPr>
            </w:pPr>
            <w:r w:rsidRPr="00E42444">
              <w:rPr>
                <w:lang w:eastAsia="ru-RU"/>
              </w:rPr>
              <w:t> </w:t>
            </w:r>
          </w:p>
        </w:tc>
      </w:tr>
      <w:tr w:rsidR="00E42444" w:rsidRPr="00E42444" w14:paraId="280068E9" w14:textId="77777777" w:rsidTr="00612D72">
        <w:trPr>
          <w:trHeight w:val="20"/>
        </w:trPr>
        <w:tc>
          <w:tcPr>
            <w:tcW w:w="133" w:type="pct"/>
            <w:noWrap/>
            <w:hideMark/>
          </w:tcPr>
          <w:p w14:paraId="0712A666" w14:textId="77777777" w:rsidR="00F56ED7" w:rsidRPr="00E42444" w:rsidRDefault="00E42444" w:rsidP="00E42444">
            <w:pPr>
              <w:pStyle w:val="103"/>
              <w:rPr>
                <w:lang w:eastAsia="ru-RU"/>
              </w:rPr>
            </w:pPr>
            <w:r w:rsidRPr="00E42444">
              <w:rPr>
                <w:lang w:eastAsia="ru-RU"/>
              </w:rPr>
              <w:t> </w:t>
            </w:r>
          </w:p>
        </w:tc>
        <w:tc>
          <w:tcPr>
            <w:tcW w:w="492" w:type="pct"/>
            <w:noWrap/>
            <w:hideMark/>
          </w:tcPr>
          <w:p w14:paraId="71864B21" w14:textId="77777777" w:rsidR="00F56ED7" w:rsidRPr="00E42444" w:rsidRDefault="00E42444" w:rsidP="00E42444">
            <w:pPr>
              <w:pStyle w:val="103"/>
              <w:rPr>
                <w:lang w:eastAsia="ru-RU"/>
              </w:rPr>
            </w:pPr>
            <w:r w:rsidRPr="00E42444">
              <w:rPr>
                <w:lang w:eastAsia="ru-RU"/>
              </w:rPr>
              <w:t> </w:t>
            </w:r>
          </w:p>
        </w:tc>
        <w:tc>
          <w:tcPr>
            <w:tcW w:w="163" w:type="pct"/>
            <w:noWrap/>
            <w:hideMark/>
          </w:tcPr>
          <w:p w14:paraId="47FD140B" w14:textId="77777777" w:rsidR="00F56ED7" w:rsidRPr="00E42444" w:rsidRDefault="00E42444" w:rsidP="00E42444">
            <w:pPr>
              <w:pStyle w:val="103"/>
              <w:rPr>
                <w:lang w:eastAsia="ru-RU"/>
              </w:rPr>
            </w:pPr>
            <w:r w:rsidRPr="00E42444">
              <w:rPr>
                <w:lang w:eastAsia="ru-RU"/>
              </w:rPr>
              <w:t> </w:t>
            </w:r>
          </w:p>
        </w:tc>
        <w:tc>
          <w:tcPr>
            <w:tcW w:w="200" w:type="pct"/>
            <w:noWrap/>
            <w:hideMark/>
          </w:tcPr>
          <w:p w14:paraId="52F6C8EE" w14:textId="77777777" w:rsidR="00F56ED7" w:rsidRPr="00E42444" w:rsidRDefault="00E42444" w:rsidP="00E42444">
            <w:pPr>
              <w:pStyle w:val="103"/>
              <w:rPr>
                <w:lang w:eastAsia="ru-RU"/>
              </w:rPr>
            </w:pPr>
            <w:r w:rsidRPr="00E42444">
              <w:rPr>
                <w:lang w:eastAsia="ru-RU"/>
              </w:rPr>
              <w:t> </w:t>
            </w:r>
          </w:p>
        </w:tc>
        <w:tc>
          <w:tcPr>
            <w:tcW w:w="201" w:type="pct"/>
            <w:noWrap/>
            <w:hideMark/>
          </w:tcPr>
          <w:p w14:paraId="6087319E" w14:textId="77777777" w:rsidR="00F56ED7" w:rsidRPr="00E42444" w:rsidRDefault="00E42444" w:rsidP="00E42444">
            <w:pPr>
              <w:pStyle w:val="103"/>
              <w:rPr>
                <w:lang w:eastAsia="ru-RU"/>
              </w:rPr>
            </w:pPr>
            <w:r w:rsidRPr="00E42444">
              <w:rPr>
                <w:lang w:eastAsia="ru-RU"/>
              </w:rPr>
              <w:t> </w:t>
            </w:r>
          </w:p>
        </w:tc>
        <w:tc>
          <w:tcPr>
            <w:tcW w:w="201" w:type="pct"/>
            <w:noWrap/>
            <w:hideMark/>
          </w:tcPr>
          <w:p w14:paraId="3D876E76" w14:textId="77777777" w:rsidR="00F56ED7" w:rsidRPr="00E42444" w:rsidRDefault="00E42444" w:rsidP="00E42444">
            <w:pPr>
              <w:pStyle w:val="103"/>
              <w:rPr>
                <w:lang w:eastAsia="ru-RU"/>
              </w:rPr>
            </w:pPr>
            <w:r w:rsidRPr="00E42444">
              <w:rPr>
                <w:lang w:eastAsia="ru-RU"/>
              </w:rPr>
              <w:t> </w:t>
            </w:r>
          </w:p>
        </w:tc>
        <w:tc>
          <w:tcPr>
            <w:tcW w:w="201" w:type="pct"/>
            <w:noWrap/>
            <w:hideMark/>
          </w:tcPr>
          <w:p w14:paraId="0FA58C92" w14:textId="77777777" w:rsidR="00F56ED7" w:rsidRPr="00E42444" w:rsidRDefault="00E42444" w:rsidP="00E42444">
            <w:pPr>
              <w:pStyle w:val="103"/>
              <w:rPr>
                <w:lang w:eastAsia="ru-RU"/>
              </w:rPr>
            </w:pPr>
            <w:r w:rsidRPr="00E42444">
              <w:rPr>
                <w:lang w:eastAsia="ru-RU"/>
              </w:rPr>
              <w:t> </w:t>
            </w:r>
          </w:p>
        </w:tc>
        <w:tc>
          <w:tcPr>
            <w:tcW w:w="200" w:type="pct"/>
            <w:noWrap/>
            <w:hideMark/>
          </w:tcPr>
          <w:p w14:paraId="5D0E7F80" w14:textId="77777777" w:rsidR="00F56ED7" w:rsidRPr="00E42444" w:rsidRDefault="00E42444" w:rsidP="00E42444">
            <w:pPr>
              <w:pStyle w:val="103"/>
              <w:rPr>
                <w:lang w:eastAsia="ru-RU"/>
              </w:rPr>
            </w:pPr>
            <w:r w:rsidRPr="00E42444">
              <w:rPr>
                <w:lang w:eastAsia="ru-RU"/>
              </w:rPr>
              <w:t> </w:t>
            </w:r>
          </w:p>
        </w:tc>
        <w:tc>
          <w:tcPr>
            <w:tcW w:w="201" w:type="pct"/>
            <w:noWrap/>
            <w:hideMark/>
          </w:tcPr>
          <w:p w14:paraId="103E2FC3" w14:textId="77777777" w:rsidR="00F56ED7" w:rsidRPr="00E42444" w:rsidRDefault="00E42444" w:rsidP="00E42444">
            <w:pPr>
              <w:pStyle w:val="103"/>
              <w:rPr>
                <w:lang w:eastAsia="ru-RU"/>
              </w:rPr>
            </w:pPr>
            <w:r w:rsidRPr="00E42444">
              <w:rPr>
                <w:lang w:eastAsia="ru-RU"/>
              </w:rPr>
              <w:t> </w:t>
            </w:r>
          </w:p>
        </w:tc>
        <w:tc>
          <w:tcPr>
            <w:tcW w:w="201" w:type="pct"/>
            <w:noWrap/>
            <w:hideMark/>
          </w:tcPr>
          <w:p w14:paraId="3CBB12A6" w14:textId="77777777" w:rsidR="00F56ED7" w:rsidRPr="00E42444" w:rsidRDefault="00E42444" w:rsidP="00E42444">
            <w:pPr>
              <w:pStyle w:val="103"/>
              <w:rPr>
                <w:lang w:eastAsia="ru-RU"/>
              </w:rPr>
            </w:pPr>
            <w:r w:rsidRPr="00E42444">
              <w:rPr>
                <w:lang w:eastAsia="ru-RU"/>
              </w:rPr>
              <w:t> </w:t>
            </w:r>
          </w:p>
        </w:tc>
        <w:tc>
          <w:tcPr>
            <w:tcW w:w="201" w:type="pct"/>
            <w:noWrap/>
            <w:hideMark/>
          </w:tcPr>
          <w:p w14:paraId="6FC736BB" w14:textId="77777777" w:rsidR="00F56ED7" w:rsidRPr="00E42444" w:rsidRDefault="00E42444" w:rsidP="00E42444">
            <w:pPr>
              <w:pStyle w:val="103"/>
              <w:rPr>
                <w:lang w:eastAsia="ru-RU"/>
              </w:rPr>
            </w:pPr>
            <w:r w:rsidRPr="00E42444">
              <w:rPr>
                <w:lang w:eastAsia="ru-RU"/>
              </w:rPr>
              <w:t> </w:t>
            </w:r>
          </w:p>
        </w:tc>
        <w:tc>
          <w:tcPr>
            <w:tcW w:w="200" w:type="pct"/>
            <w:noWrap/>
            <w:hideMark/>
          </w:tcPr>
          <w:p w14:paraId="488B8843" w14:textId="77777777" w:rsidR="00F56ED7" w:rsidRPr="00E42444" w:rsidRDefault="00E42444" w:rsidP="00E42444">
            <w:pPr>
              <w:pStyle w:val="103"/>
              <w:rPr>
                <w:lang w:eastAsia="ru-RU"/>
              </w:rPr>
            </w:pPr>
            <w:r w:rsidRPr="00E42444">
              <w:rPr>
                <w:lang w:eastAsia="ru-RU"/>
              </w:rPr>
              <w:t> </w:t>
            </w:r>
          </w:p>
        </w:tc>
        <w:tc>
          <w:tcPr>
            <w:tcW w:w="201" w:type="pct"/>
            <w:noWrap/>
            <w:hideMark/>
          </w:tcPr>
          <w:p w14:paraId="2BF75493" w14:textId="77777777" w:rsidR="00F56ED7" w:rsidRPr="00E42444" w:rsidRDefault="00E42444" w:rsidP="00E42444">
            <w:pPr>
              <w:pStyle w:val="103"/>
              <w:rPr>
                <w:lang w:eastAsia="ru-RU"/>
              </w:rPr>
            </w:pPr>
            <w:r w:rsidRPr="00E42444">
              <w:rPr>
                <w:lang w:eastAsia="ru-RU"/>
              </w:rPr>
              <w:t> </w:t>
            </w:r>
          </w:p>
        </w:tc>
        <w:tc>
          <w:tcPr>
            <w:tcW w:w="201" w:type="pct"/>
            <w:noWrap/>
            <w:hideMark/>
          </w:tcPr>
          <w:p w14:paraId="4A7443E6" w14:textId="77777777" w:rsidR="00F56ED7" w:rsidRPr="00E42444" w:rsidRDefault="00E42444" w:rsidP="00E42444">
            <w:pPr>
              <w:pStyle w:val="103"/>
              <w:rPr>
                <w:lang w:eastAsia="ru-RU"/>
              </w:rPr>
            </w:pPr>
            <w:r w:rsidRPr="00E42444">
              <w:rPr>
                <w:lang w:eastAsia="ru-RU"/>
              </w:rPr>
              <w:t> </w:t>
            </w:r>
          </w:p>
        </w:tc>
        <w:tc>
          <w:tcPr>
            <w:tcW w:w="201" w:type="pct"/>
            <w:noWrap/>
            <w:hideMark/>
          </w:tcPr>
          <w:p w14:paraId="695DA6BE" w14:textId="77777777" w:rsidR="00F56ED7" w:rsidRPr="00E42444" w:rsidRDefault="00E42444" w:rsidP="00E42444">
            <w:pPr>
              <w:pStyle w:val="103"/>
              <w:rPr>
                <w:lang w:eastAsia="ru-RU"/>
              </w:rPr>
            </w:pPr>
            <w:r w:rsidRPr="00E42444">
              <w:rPr>
                <w:lang w:eastAsia="ru-RU"/>
              </w:rPr>
              <w:t> </w:t>
            </w:r>
          </w:p>
        </w:tc>
        <w:tc>
          <w:tcPr>
            <w:tcW w:w="200" w:type="pct"/>
            <w:noWrap/>
            <w:hideMark/>
          </w:tcPr>
          <w:p w14:paraId="48D2BF35" w14:textId="77777777" w:rsidR="00F56ED7" w:rsidRPr="00E42444" w:rsidRDefault="00E42444" w:rsidP="00E42444">
            <w:pPr>
              <w:pStyle w:val="103"/>
              <w:rPr>
                <w:lang w:eastAsia="ru-RU"/>
              </w:rPr>
            </w:pPr>
            <w:r w:rsidRPr="00E42444">
              <w:rPr>
                <w:lang w:eastAsia="ru-RU"/>
              </w:rPr>
              <w:t> </w:t>
            </w:r>
          </w:p>
        </w:tc>
        <w:tc>
          <w:tcPr>
            <w:tcW w:w="201" w:type="pct"/>
            <w:noWrap/>
            <w:hideMark/>
          </w:tcPr>
          <w:p w14:paraId="57FE3B94" w14:textId="77777777" w:rsidR="00F56ED7" w:rsidRPr="00E42444" w:rsidRDefault="00E42444" w:rsidP="00E42444">
            <w:pPr>
              <w:pStyle w:val="103"/>
              <w:rPr>
                <w:lang w:eastAsia="ru-RU"/>
              </w:rPr>
            </w:pPr>
            <w:r w:rsidRPr="00E42444">
              <w:rPr>
                <w:lang w:eastAsia="ru-RU"/>
              </w:rPr>
              <w:t> </w:t>
            </w:r>
          </w:p>
        </w:tc>
        <w:tc>
          <w:tcPr>
            <w:tcW w:w="201" w:type="pct"/>
            <w:noWrap/>
            <w:hideMark/>
          </w:tcPr>
          <w:p w14:paraId="4F40891C" w14:textId="77777777" w:rsidR="00F56ED7" w:rsidRPr="00E42444" w:rsidRDefault="00E42444" w:rsidP="00E42444">
            <w:pPr>
              <w:pStyle w:val="103"/>
              <w:rPr>
                <w:lang w:eastAsia="ru-RU"/>
              </w:rPr>
            </w:pPr>
            <w:r w:rsidRPr="00E42444">
              <w:rPr>
                <w:lang w:eastAsia="ru-RU"/>
              </w:rPr>
              <w:t> </w:t>
            </w:r>
          </w:p>
        </w:tc>
        <w:tc>
          <w:tcPr>
            <w:tcW w:w="201" w:type="pct"/>
            <w:noWrap/>
            <w:hideMark/>
          </w:tcPr>
          <w:p w14:paraId="79D8EA09" w14:textId="77777777" w:rsidR="00F56ED7" w:rsidRPr="00E42444" w:rsidRDefault="00E42444" w:rsidP="00E42444">
            <w:pPr>
              <w:pStyle w:val="103"/>
              <w:rPr>
                <w:lang w:eastAsia="ru-RU"/>
              </w:rPr>
            </w:pPr>
            <w:r w:rsidRPr="00E42444">
              <w:rPr>
                <w:lang w:eastAsia="ru-RU"/>
              </w:rPr>
              <w:t> </w:t>
            </w:r>
          </w:p>
        </w:tc>
        <w:tc>
          <w:tcPr>
            <w:tcW w:w="200" w:type="pct"/>
            <w:noWrap/>
            <w:hideMark/>
          </w:tcPr>
          <w:p w14:paraId="11974692" w14:textId="77777777" w:rsidR="00F56ED7" w:rsidRPr="00E42444" w:rsidRDefault="00E42444" w:rsidP="00E42444">
            <w:pPr>
              <w:pStyle w:val="103"/>
              <w:rPr>
                <w:lang w:eastAsia="ru-RU"/>
              </w:rPr>
            </w:pPr>
            <w:r w:rsidRPr="00E42444">
              <w:rPr>
                <w:lang w:eastAsia="ru-RU"/>
              </w:rPr>
              <w:t> </w:t>
            </w:r>
          </w:p>
        </w:tc>
        <w:tc>
          <w:tcPr>
            <w:tcW w:w="201" w:type="pct"/>
            <w:noWrap/>
            <w:hideMark/>
          </w:tcPr>
          <w:p w14:paraId="737B06B5" w14:textId="77777777" w:rsidR="00F56ED7" w:rsidRPr="00E42444" w:rsidRDefault="00E42444" w:rsidP="00E42444">
            <w:pPr>
              <w:pStyle w:val="103"/>
              <w:rPr>
                <w:lang w:eastAsia="ru-RU"/>
              </w:rPr>
            </w:pPr>
            <w:r w:rsidRPr="00E42444">
              <w:rPr>
                <w:lang w:eastAsia="ru-RU"/>
              </w:rPr>
              <w:t> </w:t>
            </w:r>
          </w:p>
        </w:tc>
        <w:tc>
          <w:tcPr>
            <w:tcW w:w="201" w:type="pct"/>
            <w:noWrap/>
            <w:hideMark/>
          </w:tcPr>
          <w:p w14:paraId="51BD4C62" w14:textId="77777777" w:rsidR="00F56ED7" w:rsidRPr="00E42444" w:rsidRDefault="00E42444" w:rsidP="00E42444">
            <w:pPr>
              <w:pStyle w:val="103"/>
              <w:rPr>
                <w:lang w:eastAsia="ru-RU"/>
              </w:rPr>
            </w:pPr>
            <w:r w:rsidRPr="00E42444">
              <w:rPr>
                <w:lang w:eastAsia="ru-RU"/>
              </w:rPr>
              <w:t> </w:t>
            </w:r>
          </w:p>
        </w:tc>
        <w:tc>
          <w:tcPr>
            <w:tcW w:w="201" w:type="pct"/>
            <w:noWrap/>
            <w:hideMark/>
          </w:tcPr>
          <w:p w14:paraId="6628248A" w14:textId="77777777" w:rsidR="00F56ED7" w:rsidRPr="00E42444" w:rsidRDefault="00E42444" w:rsidP="00E42444">
            <w:pPr>
              <w:pStyle w:val="103"/>
              <w:rPr>
                <w:lang w:eastAsia="ru-RU"/>
              </w:rPr>
            </w:pPr>
            <w:r w:rsidRPr="00E42444">
              <w:rPr>
                <w:lang w:eastAsia="ru-RU"/>
              </w:rPr>
              <w:t> </w:t>
            </w:r>
          </w:p>
        </w:tc>
        <w:tc>
          <w:tcPr>
            <w:tcW w:w="201" w:type="pct"/>
            <w:noWrap/>
            <w:hideMark/>
          </w:tcPr>
          <w:p w14:paraId="2D0EB347" w14:textId="77777777" w:rsidR="00F56ED7" w:rsidRPr="00E42444" w:rsidRDefault="00E42444" w:rsidP="00E42444">
            <w:pPr>
              <w:pStyle w:val="103"/>
              <w:rPr>
                <w:lang w:eastAsia="ru-RU"/>
              </w:rPr>
            </w:pPr>
            <w:r w:rsidRPr="00E42444">
              <w:rPr>
                <w:lang w:eastAsia="ru-RU"/>
              </w:rPr>
              <w:t> </w:t>
            </w:r>
          </w:p>
        </w:tc>
      </w:tr>
      <w:tr w:rsidR="00E42444" w:rsidRPr="00E42444" w14:paraId="04625BC5" w14:textId="77777777" w:rsidTr="00612D72">
        <w:trPr>
          <w:trHeight w:val="20"/>
        </w:trPr>
        <w:tc>
          <w:tcPr>
            <w:tcW w:w="133" w:type="pct"/>
            <w:hideMark/>
          </w:tcPr>
          <w:p w14:paraId="32C57C60" w14:textId="77777777" w:rsidR="00F56ED7" w:rsidRPr="00E42444" w:rsidRDefault="00E42444" w:rsidP="00E42444">
            <w:pPr>
              <w:pStyle w:val="103"/>
              <w:rPr>
                <w:lang w:eastAsia="ru-RU"/>
              </w:rPr>
            </w:pPr>
            <w:r w:rsidRPr="00E42444">
              <w:rPr>
                <w:lang w:eastAsia="ru-RU"/>
              </w:rPr>
              <w:t>4</w:t>
            </w:r>
          </w:p>
        </w:tc>
        <w:tc>
          <w:tcPr>
            <w:tcW w:w="492" w:type="pct"/>
            <w:hideMark/>
          </w:tcPr>
          <w:p w14:paraId="5D413E86" w14:textId="77777777" w:rsidR="00F56ED7" w:rsidRPr="00E42444" w:rsidRDefault="00E42444" w:rsidP="00E42444">
            <w:pPr>
              <w:pStyle w:val="103"/>
              <w:rPr>
                <w:lang w:eastAsia="ru-RU"/>
              </w:rPr>
            </w:pPr>
            <w:r w:rsidRPr="00E42444">
              <w:rPr>
                <w:lang w:eastAsia="ru-RU"/>
              </w:rPr>
              <w:t>Валовая прибыль (убыток)</w:t>
            </w:r>
          </w:p>
        </w:tc>
        <w:tc>
          <w:tcPr>
            <w:tcW w:w="163" w:type="pct"/>
            <w:hideMark/>
          </w:tcPr>
          <w:p w14:paraId="2B0877BE"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7EE67E6C" w14:textId="77777777" w:rsidR="00F56ED7" w:rsidRPr="00E42444" w:rsidRDefault="00E42444" w:rsidP="00E42444">
            <w:pPr>
              <w:pStyle w:val="103"/>
              <w:rPr>
                <w:lang w:eastAsia="ru-RU"/>
              </w:rPr>
            </w:pPr>
            <w:r w:rsidRPr="00E42444">
              <w:rPr>
                <w:lang w:eastAsia="ru-RU"/>
              </w:rPr>
              <w:t> </w:t>
            </w:r>
          </w:p>
        </w:tc>
        <w:tc>
          <w:tcPr>
            <w:tcW w:w="201" w:type="pct"/>
            <w:hideMark/>
          </w:tcPr>
          <w:p w14:paraId="6B8D0399" w14:textId="77777777" w:rsidR="00F56ED7" w:rsidRPr="00E42444" w:rsidRDefault="00E42444" w:rsidP="00E42444">
            <w:pPr>
              <w:pStyle w:val="103"/>
              <w:rPr>
                <w:lang w:eastAsia="ru-RU"/>
              </w:rPr>
            </w:pPr>
            <w:r w:rsidRPr="00E42444">
              <w:rPr>
                <w:lang w:eastAsia="ru-RU"/>
              </w:rPr>
              <w:t>33 878</w:t>
            </w:r>
          </w:p>
        </w:tc>
        <w:tc>
          <w:tcPr>
            <w:tcW w:w="201" w:type="pct"/>
            <w:hideMark/>
          </w:tcPr>
          <w:p w14:paraId="1BCFE2EB" w14:textId="77777777" w:rsidR="00F56ED7" w:rsidRPr="00E42444" w:rsidRDefault="00E42444" w:rsidP="00E42444">
            <w:pPr>
              <w:pStyle w:val="103"/>
              <w:rPr>
                <w:lang w:eastAsia="ru-RU"/>
              </w:rPr>
            </w:pPr>
            <w:r w:rsidRPr="00E42444">
              <w:rPr>
                <w:lang w:eastAsia="ru-RU"/>
              </w:rPr>
              <w:t>20 571</w:t>
            </w:r>
          </w:p>
        </w:tc>
        <w:tc>
          <w:tcPr>
            <w:tcW w:w="201" w:type="pct"/>
            <w:hideMark/>
          </w:tcPr>
          <w:p w14:paraId="11411F3A" w14:textId="77777777" w:rsidR="00F56ED7" w:rsidRPr="00E42444" w:rsidRDefault="00E42444" w:rsidP="00E42444">
            <w:pPr>
              <w:pStyle w:val="103"/>
              <w:rPr>
                <w:lang w:eastAsia="ru-RU"/>
              </w:rPr>
            </w:pPr>
            <w:r w:rsidRPr="00E42444">
              <w:rPr>
                <w:lang w:eastAsia="ru-RU"/>
              </w:rPr>
              <w:t>24 977</w:t>
            </w:r>
          </w:p>
        </w:tc>
        <w:tc>
          <w:tcPr>
            <w:tcW w:w="200" w:type="pct"/>
            <w:hideMark/>
          </w:tcPr>
          <w:p w14:paraId="0A579CFC" w14:textId="77777777" w:rsidR="00F56ED7" w:rsidRPr="00E42444" w:rsidRDefault="00E42444" w:rsidP="00E42444">
            <w:pPr>
              <w:pStyle w:val="103"/>
              <w:rPr>
                <w:lang w:eastAsia="ru-RU"/>
              </w:rPr>
            </w:pPr>
            <w:r w:rsidRPr="00E42444">
              <w:rPr>
                <w:lang w:eastAsia="ru-RU"/>
              </w:rPr>
              <w:t>-19 173</w:t>
            </w:r>
          </w:p>
        </w:tc>
        <w:tc>
          <w:tcPr>
            <w:tcW w:w="201" w:type="pct"/>
            <w:hideMark/>
          </w:tcPr>
          <w:p w14:paraId="5E2E29C4" w14:textId="77777777" w:rsidR="00F56ED7" w:rsidRPr="00E42444" w:rsidRDefault="00E42444" w:rsidP="00E42444">
            <w:pPr>
              <w:pStyle w:val="103"/>
              <w:rPr>
                <w:lang w:eastAsia="ru-RU"/>
              </w:rPr>
            </w:pPr>
            <w:r w:rsidRPr="00E42444">
              <w:rPr>
                <w:lang w:eastAsia="ru-RU"/>
              </w:rPr>
              <w:t>9 825</w:t>
            </w:r>
          </w:p>
        </w:tc>
        <w:tc>
          <w:tcPr>
            <w:tcW w:w="201" w:type="pct"/>
            <w:hideMark/>
          </w:tcPr>
          <w:p w14:paraId="2C052337" w14:textId="77777777" w:rsidR="00F56ED7" w:rsidRPr="00E42444" w:rsidRDefault="00E42444" w:rsidP="00E42444">
            <w:pPr>
              <w:pStyle w:val="103"/>
              <w:rPr>
                <w:lang w:eastAsia="ru-RU"/>
              </w:rPr>
            </w:pPr>
            <w:r w:rsidRPr="00E42444">
              <w:rPr>
                <w:lang w:eastAsia="ru-RU"/>
              </w:rPr>
              <w:t>39 200</w:t>
            </w:r>
          </w:p>
        </w:tc>
        <w:tc>
          <w:tcPr>
            <w:tcW w:w="201" w:type="pct"/>
            <w:hideMark/>
          </w:tcPr>
          <w:p w14:paraId="5C24B4BE" w14:textId="77777777" w:rsidR="00F56ED7" w:rsidRPr="00E42444" w:rsidRDefault="00E42444" w:rsidP="00E42444">
            <w:pPr>
              <w:pStyle w:val="103"/>
              <w:rPr>
                <w:lang w:eastAsia="ru-RU"/>
              </w:rPr>
            </w:pPr>
            <w:r w:rsidRPr="00E42444">
              <w:rPr>
                <w:lang w:eastAsia="ru-RU"/>
              </w:rPr>
              <w:t>68 559</w:t>
            </w:r>
          </w:p>
        </w:tc>
        <w:tc>
          <w:tcPr>
            <w:tcW w:w="200" w:type="pct"/>
            <w:hideMark/>
          </w:tcPr>
          <w:p w14:paraId="0736CCF8" w14:textId="77777777" w:rsidR="00F56ED7" w:rsidRPr="00E42444" w:rsidRDefault="00E42444" w:rsidP="00E42444">
            <w:pPr>
              <w:pStyle w:val="103"/>
              <w:rPr>
                <w:lang w:eastAsia="ru-RU"/>
              </w:rPr>
            </w:pPr>
            <w:r w:rsidRPr="00E42444">
              <w:rPr>
                <w:lang w:eastAsia="ru-RU"/>
              </w:rPr>
              <w:t>97 706</w:t>
            </w:r>
          </w:p>
        </w:tc>
        <w:tc>
          <w:tcPr>
            <w:tcW w:w="201" w:type="pct"/>
            <w:hideMark/>
          </w:tcPr>
          <w:p w14:paraId="5C6207CE" w14:textId="77777777" w:rsidR="00F56ED7" w:rsidRPr="00E42444" w:rsidRDefault="00E42444" w:rsidP="00E42444">
            <w:pPr>
              <w:pStyle w:val="103"/>
              <w:rPr>
                <w:lang w:eastAsia="ru-RU"/>
              </w:rPr>
            </w:pPr>
            <w:r w:rsidRPr="00E42444">
              <w:rPr>
                <w:lang w:eastAsia="ru-RU"/>
              </w:rPr>
              <w:t>143 056</w:t>
            </w:r>
          </w:p>
        </w:tc>
        <w:tc>
          <w:tcPr>
            <w:tcW w:w="201" w:type="pct"/>
            <w:hideMark/>
          </w:tcPr>
          <w:p w14:paraId="37D24F24" w14:textId="77777777" w:rsidR="00F56ED7" w:rsidRPr="00E42444" w:rsidRDefault="00E42444" w:rsidP="00E42444">
            <w:pPr>
              <w:pStyle w:val="103"/>
              <w:rPr>
                <w:lang w:eastAsia="ru-RU"/>
              </w:rPr>
            </w:pPr>
            <w:r w:rsidRPr="00E42444">
              <w:rPr>
                <w:lang w:eastAsia="ru-RU"/>
              </w:rPr>
              <w:t>168 039</w:t>
            </w:r>
          </w:p>
        </w:tc>
        <w:tc>
          <w:tcPr>
            <w:tcW w:w="201" w:type="pct"/>
            <w:hideMark/>
          </w:tcPr>
          <w:p w14:paraId="1A32E1BC" w14:textId="77777777" w:rsidR="00F56ED7" w:rsidRPr="00E42444" w:rsidRDefault="00E42444" w:rsidP="00E42444">
            <w:pPr>
              <w:pStyle w:val="103"/>
              <w:rPr>
                <w:lang w:eastAsia="ru-RU"/>
              </w:rPr>
            </w:pPr>
            <w:r w:rsidRPr="00E42444">
              <w:rPr>
                <w:lang w:eastAsia="ru-RU"/>
              </w:rPr>
              <w:t>184 816</w:t>
            </w:r>
          </w:p>
        </w:tc>
        <w:tc>
          <w:tcPr>
            <w:tcW w:w="200" w:type="pct"/>
            <w:hideMark/>
          </w:tcPr>
          <w:p w14:paraId="2D0AB1FB" w14:textId="77777777" w:rsidR="00F56ED7" w:rsidRPr="00E42444" w:rsidRDefault="00E42444" w:rsidP="00E42444">
            <w:pPr>
              <w:pStyle w:val="103"/>
              <w:rPr>
                <w:lang w:eastAsia="ru-RU"/>
              </w:rPr>
            </w:pPr>
            <w:r w:rsidRPr="00E42444">
              <w:rPr>
                <w:lang w:eastAsia="ru-RU"/>
              </w:rPr>
              <w:t>192 482</w:t>
            </w:r>
          </w:p>
        </w:tc>
        <w:tc>
          <w:tcPr>
            <w:tcW w:w="201" w:type="pct"/>
            <w:hideMark/>
          </w:tcPr>
          <w:p w14:paraId="0E5AA501" w14:textId="77777777" w:rsidR="00F56ED7" w:rsidRPr="00E42444" w:rsidRDefault="00E42444" w:rsidP="00E42444">
            <w:pPr>
              <w:pStyle w:val="103"/>
              <w:rPr>
                <w:lang w:eastAsia="ru-RU"/>
              </w:rPr>
            </w:pPr>
            <w:r w:rsidRPr="00E42444">
              <w:rPr>
                <w:lang w:eastAsia="ru-RU"/>
              </w:rPr>
              <w:t>200 295</w:t>
            </w:r>
          </w:p>
        </w:tc>
        <w:tc>
          <w:tcPr>
            <w:tcW w:w="201" w:type="pct"/>
            <w:hideMark/>
          </w:tcPr>
          <w:p w14:paraId="4678E164" w14:textId="77777777" w:rsidR="00F56ED7" w:rsidRPr="00E42444" w:rsidRDefault="00E42444" w:rsidP="00E42444">
            <w:pPr>
              <w:pStyle w:val="103"/>
              <w:rPr>
                <w:lang w:eastAsia="ru-RU"/>
              </w:rPr>
            </w:pPr>
            <w:r w:rsidRPr="00E42444">
              <w:rPr>
                <w:lang w:eastAsia="ru-RU"/>
              </w:rPr>
              <w:t>307 521</w:t>
            </w:r>
          </w:p>
        </w:tc>
        <w:tc>
          <w:tcPr>
            <w:tcW w:w="201" w:type="pct"/>
            <w:hideMark/>
          </w:tcPr>
          <w:p w14:paraId="266BA4DA" w14:textId="77777777" w:rsidR="00F56ED7" w:rsidRPr="00E42444" w:rsidRDefault="00E42444" w:rsidP="00E42444">
            <w:pPr>
              <w:pStyle w:val="103"/>
              <w:rPr>
                <w:lang w:eastAsia="ru-RU"/>
              </w:rPr>
            </w:pPr>
            <w:r w:rsidRPr="00E42444">
              <w:rPr>
                <w:lang w:eastAsia="ru-RU"/>
              </w:rPr>
              <w:t>313 921</w:t>
            </w:r>
          </w:p>
        </w:tc>
        <w:tc>
          <w:tcPr>
            <w:tcW w:w="200" w:type="pct"/>
            <w:hideMark/>
          </w:tcPr>
          <w:p w14:paraId="0AA00BC7" w14:textId="77777777" w:rsidR="00F56ED7" w:rsidRPr="00E42444" w:rsidRDefault="00E42444" w:rsidP="00E42444">
            <w:pPr>
              <w:pStyle w:val="103"/>
              <w:rPr>
                <w:lang w:eastAsia="ru-RU"/>
              </w:rPr>
            </w:pPr>
            <w:r w:rsidRPr="00E42444">
              <w:rPr>
                <w:lang w:eastAsia="ru-RU"/>
              </w:rPr>
              <w:t>320 450</w:t>
            </w:r>
          </w:p>
        </w:tc>
        <w:tc>
          <w:tcPr>
            <w:tcW w:w="201" w:type="pct"/>
            <w:hideMark/>
          </w:tcPr>
          <w:p w14:paraId="38F076D5" w14:textId="77777777" w:rsidR="00F56ED7" w:rsidRPr="00E42444" w:rsidRDefault="00E42444" w:rsidP="00E42444">
            <w:pPr>
              <w:pStyle w:val="103"/>
              <w:rPr>
                <w:lang w:eastAsia="ru-RU"/>
              </w:rPr>
            </w:pPr>
            <w:r w:rsidRPr="00E42444">
              <w:rPr>
                <w:lang w:eastAsia="ru-RU"/>
              </w:rPr>
              <w:t>327 111</w:t>
            </w:r>
          </w:p>
        </w:tc>
        <w:tc>
          <w:tcPr>
            <w:tcW w:w="201" w:type="pct"/>
            <w:hideMark/>
          </w:tcPr>
          <w:p w14:paraId="7C0BA34A" w14:textId="77777777" w:rsidR="00F56ED7" w:rsidRPr="00E42444" w:rsidRDefault="00E42444" w:rsidP="00E42444">
            <w:pPr>
              <w:pStyle w:val="103"/>
              <w:rPr>
                <w:lang w:eastAsia="ru-RU"/>
              </w:rPr>
            </w:pPr>
            <w:r w:rsidRPr="00E42444">
              <w:rPr>
                <w:lang w:eastAsia="ru-RU"/>
              </w:rPr>
              <w:t>333 906</w:t>
            </w:r>
          </w:p>
        </w:tc>
        <w:tc>
          <w:tcPr>
            <w:tcW w:w="201" w:type="pct"/>
            <w:hideMark/>
          </w:tcPr>
          <w:p w14:paraId="65844CE2" w14:textId="77777777" w:rsidR="00F56ED7" w:rsidRPr="00E42444" w:rsidRDefault="00E42444" w:rsidP="00E42444">
            <w:pPr>
              <w:pStyle w:val="103"/>
              <w:rPr>
                <w:lang w:eastAsia="ru-RU"/>
              </w:rPr>
            </w:pPr>
            <w:r w:rsidRPr="00E42444">
              <w:rPr>
                <w:lang w:eastAsia="ru-RU"/>
              </w:rPr>
              <w:t>340 838</w:t>
            </w:r>
          </w:p>
        </w:tc>
        <w:tc>
          <w:tcPr>
            <w:tcW w:w="201" w:type="pct"/>
            <w:hideMark/>
          </w:tcPr>
          <w:p w14:paraId="1F8675CF" w14:textId="77777777" w:rsidR="00F56ED7" w:rsidRPr="00E42444" w:rsidRDefault="00E42444" w:rsidP="00E42444">
            <w:pPr>
              <w:pStyle w:val="103"/>
              <w:rPr>
                <w:lang w:eastAsia="ru-RU"/>
              </w:rPr>
            </w:pPr>
            <w:r w:rsidRPr="00E42444">
              <w:rPr>
                <w:lang w:eastAsia="ru-RU"/>
              </w:rPr>
              <w:t>347 911</w:t>
            </w:r>
          </w:p>
        </w:tc>
      </w:tr>
      <w:tr w:rsidR="00E42444" w:rsidRPr="00E42444" w14:paraId="373D8D3E" w14:textId="77777777" w:rsidTr="00612D72">
        <w:trPr>
          <w:trHeight w:val="20"/>
        </w:trPr>
        <w:tc>
          <w:tcPr>
            <w:tcW w:w="133" w:type="pct"/>
            <w:noWrap/>
            <w:hideMark/>
          </w:tcPr>
          <w:p w14:paraId="4C6758AD" w14:textId="77777777" w:rsidR="00F56ED7" w:rsidRPr="00E42444" w:rsidRDefault="00E42444" w:rsidP="00E42444">
            <w:pPr>
              <w:pStyle w:val="103"/>
              <w:rPr>
                <w:lang w:eastAsia="ru-RU"/>
              </w:rPr>
            </w:pPr>
            <w:r w:rsidRPr="00E42444">
              <w:rPr>
                <w:lang w:eastAsia="ru-RU"/>
              </w:rPr>
              <w:t> </w:t>
            </w:r>
          </w:p>
        </w:tc>
        <w:tc>
          <w:tcPr>
            <w:tcW w:w="492" w:type="pct"/>
            <w:hideMark/>
          </w:tcPr>
          <w:p w14:paraId="33C1C2F5" w14:textId="77777777" w:rsidR="00F56ED7" w:rsidRPr="00E42444" w:rsidRDefault="00E42444" w:rsidP="00E42444">
            <w:pPr>
              <w:pStyle w:val="103"/>
              <w:rPr>
                <w:lang w:eastAsia="ru-RU"/>
              </w:rPr>
            </w:pPr>
            <w:r w:rsidRPr="00E42444">
              <w:rPr>
                <w:lang w:eastAsia="ru-RU"/>
              </w:rPr>
              <w:t>Рентабельность по Валовой прибыли</w:t>
            </w:r>
          </w:p>
        </w:tc>
        <w:tc>
          <w:tcPr>
            <w:tcW w:w="163" w:type="pct"/>
            <w:hideMark/>
          </w:tcPr>
          <w:p w14:paraId="2B61103D" w14:textId="77777777" w:rsidR="00F56ED7" w:rsidRPr="00E42444" w:rsidRDefault="00E42444" w:rsidP="00E42444">
            <w:pPr>
              <w:pStyle w:val="103"/>
              <w:rPr>
                <w:lang w:eastAsia="ru-RU"/>
              </w:rPr>
            </w:pPr>
            <w:r w:rsidRPr="00E42444">
              <w:rPr>
                <w:lang w:eastAsia="ru-RU"/>
              </w:rPr>
              <w:t> </w:t>
            </w:r>
          </w:p>
        </w:tc>
        <w:tc>
          <w:tcPr>
            <w:tcW w:w="200" w:type="pct"/>
            <w:noWrap/>
            <w:hideMark/>
          </w:tcPr>
          <w:p w14:paraId="45B8C8D4" w14:textId="77777777" w:rsidR="00F56ED7" w:rsidRPr="00E42444" w:rsidRDefault="00E42444" w:rsidP="00E42444">
            <w:pPr>
              <w:pStyle w:val="103"/>
              <w:rPr>
                <w:lang w:eastAsia="ru-RU"/>
              </w:rPr>
            </w:pPr>
            <w:r w:rsidRPr="00E42444">
              <w:rPr>
                <w:lang w:eastAsia="ru-RU"/>
              </w:rPr>
              <w:t> </w:t>
            </w:r>
          </w:p>
        </w:tc>
        <w:tc>
          <w:tcPr>
            <w:tcW w:w="201" w:type="pct"/>
            <w:noWrap/>
            <w:hideMark/>
          </w:tcPr>
          <w:p w14:paraId="5CFD5098" w14:textId="77777777" w:rsidR="00F56ED7" w:rsidRPr="00E42444" w:rsidRDefault="00E42444" w:rsidP="00E42444">
            <w:pPr>
              <w:pStyle w:val="103"/>
              <w:rPr>
                <w:lang w:eastAsia="ru-RU"/>
              </w:rPr>
            </w:pPr>
            <w:r w:rsidRPr="00E42444">
              <w:rPr>
                <w:lang w:eastAsia="ru-RU"/>
              </w:rPr>
              <w:t>10,3%</w:t>
            </w:r>
          </w:p>
        </w:tc>
        <w:tc>
          <w:tcPr>
            <w:tcW w:w="201" w:type="pct"/>
            <w:noWrap/>
            <w:hideMark/>
          </w:tcPr>
          <w:p w14:paraId="7D09C06A" w14:textId="77777777" w:rsidR="00F56ED7" w:rsidRPr="00E42444" w:rsidRDefault="00E42444" w:rsidP="00E42444">
            <w:pPr>
              <w:pStyle w:val="103"/>
              <w:rPr>
                <w:lang w:eastAsia="ru-RU"/>
              </w:rPr>
            </w:pPr>
            <w:r w:rsidRPr="00E42444">
              <w:rPr>
                <w:lang w:eastAsia="ru-RU"/>
              </w:rPr>
              <w:t>5,2%</w:t>
            </w:r>
          </w:p>
        </w:tc>
        <w:tc>
          <w:tcPr>
            <w:tcW w:w="201" w:type="pct"/>
            <w:noWrap/>
            <w:hideMark/>
          </w:tcPr>
          <w:p w14:paraId="7A27A39B" w14:textId="77777777" w:rsidR="00F56ED7" w:rsidRPr="00E42444" w:rsidRDefault="00E42444" w:rsidP="00E42444">
            <w:pPr>
              <w:pStyle w:val="103"/>
              <w:rPr>
                <w:lang w:eastAsia="ru-RU"/>
              </w:rPr>
            </w:pPr>
            <w:r w:rsidRPr="00E42444">
              <w:rPr>
                <w:lang w:eastAsia="ru-RU"/>
              </w:rPr>
              <w:t>5,3%</w:t>
            </w:r>
          </w:p>
        </w:tc>
        <w:tc>
          <w:tcPr>
            <w:tcW w:w="200" w:type="pct"/>
            <w:noWrap/>
            <w:hideMark/>
          </w:tcPr>
          <w:p w14:paraId="5DBC7050" w14:textId="77777777" w:rsidR="00F56ED7" w:rsidRPr="00E42444" w:rsidRDefault="00E42444" w:rsidP="00E42444">
            <w:pPr>
              <w:pStyle w:val="103"/>
              <w:rPr>
                <w:lang w:eastAsia="ru-RU"/>
              </w:rPr>
            </w:pPr>
            <w:r w:rsidRPr="00E42444">
              <w:rPr>
                <w:lang w:eastAsia="ru-RU"/>
              </w:rPr>
              <w:t>-4,0%</w:t>
            </w:r>
          </w:p>
        </w:tc>
        <w:tc>
          <w:tcPr>
            <w:tcW w:w="201" w:type="pct"/>
            <w:noWrap/>
            <w:hideMark/>
          </w:tcPr>
          <w:p w14:paraId="212D8268" w14:textId="77777777" w:rsidR="00F56ED7" w:rsidRPr="00E42444" w:rsidRDefault="00E42444" w:rsidP="00E42444">
            <w:pPr>
              <w:pStyle w:val="103"/>
              <w:rPr>
                <w:lang w:eastAsia="ru-RU"/>
              </w:rPr>
            </w:pPr>
            <w:r w:rsidRPr="00E42444">
              <w:rPr>
                <w:lang w:eastAsia="ru-RU"/>
              </w:rPr>
              <w:t>2,0%</w:t>
            </w:r>
          </w:p>
        </w:tc>
        <w:tc>
          <w:tcPr>
            <w:tcW w:w="201" w:type="pct"/>
            <w:noWrap/>
            <w:hideMark/>
          </w:tcPr>
          <w:p w14:paraId="69F0A559" w14:textId="77777777" w:rsidR="00F56ED7" w:rsidRPr="00E42444" w:rsidRDefault="00E42444" w:rsidP="00E42444">
            <w:pPr>
              <w:pStyle w:val="103"/>
              <w:rPr>
                <w:lang w:eastAsia="ru-RU"/>
              </w:rPr>
            </w:pPr>
            <w:r w:rsidRPr="00E42444">
              <w:rPr>
                <w:lang w:eastAsia="ru-RU"/>
              </w:rPr>
              <w:t>7,6%</w:t>
            </w:r>
          </w:p>
        </w:tc>
        <w:tc>
          <w:tcPr>
            <w:tcW w:w="201" w:type="pct"/>
            <w:noWrap/>
            <w:hideMark/>
          </w:tcPr>
          <w:p w14:paraId="500431CE" w14:textId="77777777" w:rsidR="00F56ED7" w:rsidRPr="00E42444" w:rsidRDefault="00E42444" w:rsidP="00E42444">
            <w:pPr>
              <w:pStyle w:val="103"/>
              <w:rPr>
                <w:lang w:eastAsia="ru-RU"/>
              </w:rPr>
            </w:pPr>
            <w:r w:rsidRPr="00E42444">
              <w:rPr>
                <w:lang w:eastAsia="ru-RU"/>
              </w:rPr>
              <w:t>13,0%</w:t>
            </w:r>
          </w:p>
        </w:tc>
        <w:tc>
          <w:tcPr>
            <w:tcW w:w="200" w:type="pct"/>
            <w:noWrap/>
            <w:hideMark/>
          </w:tcPr>
          <w:p w14:paraId="4BF789F2" w14:textId="77777777" w:rsidR="00F56ED7" w:rsidRPr="00E42444" w:rsidRDefault="00E42444" w:rsidP="00E42444">
            <w:pPr>
              <w:pStyle w:val="103"/>
              <w:rPr>
                <w:lang w:eastAsia="ru-RU"/>
              </w:rPr>
            </w:pPr>
            <w:r w:rsidRPr="00E42444">
              <w:rPr>
                <w:lang w:eastAsia="ru-RU"/>
              </w:rPr>
              <w:t>18,1%</w:t>
            </w:r>
          </w:p>
        </w:tc>
        <w:tc>
          <w:tcPr>
            <w:tcW w:w="201" w:type="pct"/>
            <w:noWrap/>
            <w:hideMark/>
          </w:tcPr>
          <w:p w14:paraId="7273E825" w14:textId="77777777" w:rsidR="00F56ED7" w:rsidRPr="00E42444" w:rsidRDefault="00E42444" w:rsidP="00E42444">
            <w:pPr>
              <w:pStyle w:val="103"/>
              <w:rPr>
                <w:lang w:eastAsia="ru-RU"/>
              </w:rPr>
            </w:pPr>
            <w:r w:rsidRPr="00E42444">
              <w:rPr>
                <w:lang w:eastAsia="ru-RU"/>
              </w:rPr>
              <w:t>25,9%</w:t>
            </w:r>
          </w:p>
        </w:tc>
        <w:tc>
          <w:tcPr>
            <w:tcW w:w="201" w:type="pct"/>
            <w:noWrap/>
            <w:hideMark/>
          </w:tcPr>
          <w:p w14:paraId="639DCE79" w14:textId="77777777" w:rsidR="00F56ED7" w:rsidRPr="00E42444" w:rsidRDefault="00E42444" w:rsidP="00E42444">
            <w:pPr>
              <w:pStyle w:val="103"/>
              <w:rPr>
                <w:lang w:eastAsia="ru-RU"/>
              </w:rPr>
            </w:pPr>
            <w:r w:rsidRPr="00E42444">
              <w:rPr>
                <w:lang w:eastAsia="ru-RU"/>
              </w:rPr>
              <w:t>29,8%</w:t>
            </w:r>
          </w:p>
        </w:tc>
        <w:tc>
          <w:tcPr>
            <w:tcW w:w="201" w:type="pct"/>
            <w:noWrap/>
            <w:hideMark/>
          </w:tcPr>
          <w:p w14:paraId="3806DBB0" w14:textId="77777777" w:rsidR="00F56ED7" w:rsidRPr="00E42444" w:rsidRDefault="00E42444" w:rsidP="00E42444">
            <w:pPr>
              <w:pStyle w:val="103"/>
              <w:rPr>
                <w:lang w:eastAsia="ru-RU"/>
              </w:rPr>
            </w:pPr>
            <w:r w:rsidRPr="00E42444">
              <w:rPr>
                <w:lang w:eastAsia="ru-RU"/>
              </w:rPr>
              <w:t>32,2%</w:t>
            </w:r>
          </w:p>
        </w:tc>
        <w:tc>
          <w:tcPr>
            <w:tcW w:w="200" w:type="pct"/>
            <w:noWrap/>
            <w:hideMark/>
          </w:tcPr>
          <w:p w14:paraId="7A26BFB5" w14:textId="77777777" w:rsidR="00F56ED7" w:rsidRPr="00E42444" w:rsidRDefault="00E42444" w:rsidP="00E42444">
            <w:pPr>
              <w:pStyle w:val="103"/>
              <w:rPr>
                <w:lang w:eastAsia="ru-RU"/>
              </w:rPr>
            </w:pPr>
            <w:r w:rsidRPr="00E42444">
              <w:rPr>
                <w:lang w:eastAsia="ru-RU"/>
              </w:rPr>
              <w:t>32,8%</w:t>
            </w:r>
          </w:p>
        </w:tc>
        <w:tc>
          <w:tcPr>
            <w:tcW w:w="201" w:type="pct"/>
            <w:noWrap/>
            <w:hideMark/>
          </w:tcPr>
          <w:p w14:paraId="3B957B9D" w14:textId="77777777" w:rsidR="00F56ED7" w:rsidRPr="00E42444" w:rsidRDefault="00E42444" w:rsidP="00E42444">
            <w:pPr>
              <w:pStyle w:val="103"/>
              <w:rPr>
                <w:lang w:eastAsia="ru-RU"/>
              </w:rPr>
            </w:pPr>
            <w:r w:rsidRPr="00E42444">
              <w:rPr>
                <w:lang w:eastAsia="ru-RU"/>
              </w:rPr>
              <w:t>33,5%</w:t>
            </w:r>
          </w:p>
        </w:tc>
        <w:tc>
          <w:tcPr>
            <w:tcW w:w="201" w:type="pct"/>
            <w:noWrap/>
            <w:hideMark/>
          </w:tcPr>
          <w:p w14:paraId="70B40F6C" w14:textId="77777777" w:rsidR="00F56ED7" w:rsidRPr="00E42444" w:rsidRDefault="00E42444" w:rsidP="00E42444">
            <w:pPr>
              <w:pStyle w:val="103"/>
              <w:rPr>
                <w:lang w:eastAsia="ru-RU"/>
              </w:rPr>
            </w:pPr>
            <w:r w:rsidRPr="00E42444">
              <w:rPr>
                <w:lang w:eastAsia="ru-RU"/>
              </w:rPr>
              <w:t>50,4%</w:t>
            </w:r>
          </w:p>
        </w:tc>
        <w:tc>
          <w:tcPr>
            <w:tcW w:w="201" w:type="pct"/>
            <w:noWrap/>
            <w:hideMark/>
          </w:tcPr>
          <w:p w14:paraId="46C096D3" w14:textId="77777777" w:rsidR="00F56ED7" w:rsidRPr="00E42444" w:rsidRDefault="00E42444" w:rsidP="00E42444">
            <w:pPr>
              <w:pStyle w:val="103"/>
              <w:rPr>
                <w:lang w:eastAsia="ru-RU"/>
              </w:rPr>
            </w:pPr>
            <w:r w:rsidRPr="00E42444">
              <w:rPr>
                <w:lang w:eastAsia="ru-RU"/>
              </w:rPr>
              <w:t>50,4%</w:t>
            </w:r>
          </w:p>
        </w:tc>
        <w:tc>
          <w:tcPr>
            <w:tcW w:w="200" w:type="pct"/>
            <w:noWrap/>
            <w:hideMark/>
          </w:tcPr>
          <w:p w14:paraId="6566E867" w14:textId="77777777" w:rsidR="00F56ED7" w:rsidRPr="00E42444" w:rsidRDefault="00E42444" w:rsidP="00E42444">
            <w:pPr>
              <w:pStyle w:val="103"/>
              <w:rPr>
                <w:lang w:eastAsia="ru-RU"/>
              </w:rPr>
            </w:pPr>
            <w:r w:rsidRPr="00E42444">
              <w:rPr>
                <w:lang w:eastAsia="ru-RU"/>
              </w:rPr>
              <w:t>50,4%</w:t>
            </w:r>
          </w:p>
        </w:tc>
        <w:tc>
          <w:tcPr>
            <w:tcW w:w="201" w:type="pct"/>
            <w:noWrap/>
            <w:hideMark/>
          </w:tcPr>
          <w:p w14:paraId="37EEA9C2" w14:textId="77777777" w:rsidR="00F56ED7" w:rsidRPr="00E42444" w:rsidRDefault="00E42444" w:rsidP="00E42444">
            <w:pPr>
              <w:pStyle w:val="103"/>
              <w:rPr>
                <w:lang w:eastAsia="ru-RU"/>
              </w:rPr>
            </w:pPr>
            <w:r w:rsidRPr="00E42444">
              <w:rPr>
                <w:lang w:eastAsia="ru-RU"/>
              </w:rPr>
              <w:t>50,4%</w:t>
            </w:r>
          </w:p>
        </w:tc>
        <w:tc>
          <w:tcPr>
            <w:tcW w:w="201" w:type="pct"/>
            <w:noWrap/>
            <w:hideMark/>
          </w:tcPr>
          <w:p w14:paraId="59F3585C" w14:textId="77777777" w:rsidR="00F56ED7" w:rsidRPr="00E42444" w:rsidRDefault="00E42444" w:rsidP="00E42444">
            <w:pPr>
              <w:pStyle w:val="103"/>
              <w:rPr>
                <w:lang w:eastAsia="ru-RU"/>
              </w:rPr>
            </w:pPr>
            <w:r w:rsidRPr="00E42444">
              <w:rPr>
                <w:lang w:eastAsia="ru-RU"/>
              </w:rPr>
              <w:t>50,5%</w:t>
            </w:r>
          </w:p>
        </w:tc>
        <w:tc>
          <w:tcPr>
            <w:tcW w:w="201" w:type="pct"/>
            <w:noWrap/>
            <w:hideMark/>
          </w:tcPr>
          <w:p w14:paraId="679195F0" w14:textId="77777777" w:rsidR="00F56ED7" w:rsidRPr="00E42444" w:rsidRDefault="00E42444" w:rsidP="00E42444">
            <w:pPr>
              <w:pStyle w:val="103"/>
              <w:rPr>
                <w:lang w:eastAsia="ru-RU"/>
              </w:rPr>
            </w:pPr>
            <w:r w:rsidRPr="00E42444">
              <w:rPr>
                <w:lang w:eastAsia="ru-RU"/>
              </w:rPr>
              <w:t>50,5%</w:t>
            </w:r>
          </w:p>
        </w:tc>
        <w:tc>
          <w:tcPr>
            <w:tcW w:w="201" w:type="pct"/>
            <w:noWrap/>
            <w:hideMark/>
          </w:tcPr>
          <w:p w14:paraId="57321431" w14:textId="77777777" w:rsidR="00F56ED7" w:rsidRPr="00E42444" w:rsidRDefault="00E42444" w:rsidP="00E42444">
            <w:pPr>
              <w:pStyle w:val="103"/>
              <w:rPr>
                <w:lang w:eastAsia="ru-RU"/>
              </w:rPr>
            </w:pPr>
            <w:r w:rsidRPr="00E42444">
              <w:rPr>
                <w:lang w:eastAsia="ru-RU"/>
              </w:rPr>
              <w:t>50,5%</w:t>
            </w:r>
          </w:p>
        </w:tc>
      </w:tr>
      <w:tr w:rsidR="00E42444" w:rsidRPr="00E42444" w14:paraId="6639F0C8" w14:textId="77777777" w:rsidTr="00612D72">
        <w:trPr>
          <w:trHeight w:val="20"/>
        </w:trPr>
        <w:tc>
          <w:tcPr>
            <w:tcW w:w="133" w:type="pct"/>
            <w:noWrap/>
            <w:hideMark/>
          </w:tcPr>
          <w:p w14:paraId="4F605D83" w14:textId="77777777" w:rsidR="00F56ED7" w:rsidRPr="00E42444" w:rsidRDefault="00E42444" w:rsidP="00E42444">
            <w:pPr>
              <w:pStyle w:val="103"/>
              <w:rPr>
                <w:lang w:eastAsia="ru-RU"/>
              </w:rPr>
            </w:pPr>
            <w:r w:rsidRPr="00E42444">
              <w:rPr>
                <w:lang w:eastAsia="ru-RU"/>
              </w:rPr>
              <w:t> </w:t>
            </w:r>
          </w:p>
        </w:tc>
        <w:tc>
          <w:tcPr>
            <w:tcW w:w="492" w:type="pct"/>
            <w:noWrap/>
            <w:hideMark/>
          </w:tcPr>
          <w:p w14:paraId="3EF04A33" w14:textId="77777777" w:rsidR="00F56ED7" w:rsidRPr="00E42444" w:rsidRDefault="00E42444" w:rsidP="00E42444">
            <w:pPr>
              <w:pStyle w:val="103"/>
              <w:rPr>
                <w:lang w:eastAsia="ru-RU"/>
              </w:rPr>
            </w:pPr>
            <w:r w:rsidRPr="00E42444">
              <w:rPr>
                <w:lang w:eastAsia="ru-RU"/>
              </w:rPr>
              <w:t> </w:t>
            </w:r>
          </w:p>
        </w:tc>
        <w:tc>
          <w:tcPr>
            <w:tcW w:w="163" w:type="pct"/>
            <w:noWrap/>
            <w:hideMark/>
          </w:tcPr>
          <w:p w14:paraId="235B57AD" w14:textId="77777777" w:rsidR="00F56ED7" w:rsidRPr="00E42444" w:rsidRDefault="00E42444" w:rsidP="00E42444">
            <w:pPr>
              <w:pStyle w:val="103"/>
              <w:rPr>
                <w:lang w:eastAsia="ru-RU"/>
              </w:rPr>
            </w:pPr>
            <w:r w:rsidRPr="00E42444">
              <w:rPr>
                <w:lang w:eastAsia="ru-RU"/>
              </w:rPr>
              <w:t> </w:t>
            </w:r>
          </w:p>
        </w:tc>
        <w:tc>
          <w:tcPr>
            <w:tcW w:w="200" w:type="pct"/>
            <w:noWrap/>
            <w:hideMark/>
          </w:tcPr>
          <w:p w14:paraId="023F56D4" w14:textId="77777777" w:rsidR="00F56ED7" w:rsidRPr="00E42444" w:rsidRDefault="00E42444" w:rsidP="00E42444">
            <w:pPr>
              <w:pStyle w:val="103"/>
              <w:rPr>
                <w:lang w:eastAsia="ru-RU"/>
              </w:rPr>
            </w:pPr>
            <w:r w:rsidRPr="00E42444">
              <w:rPr>
                <w:lang w:eastAsia="ru-RU"/>
              </w:rPr>
              <w:t> </w:t>
            </w:r>
          </w:p>
        </w:tc>
        <w:tc>
          <w:tcPr>
            <w:tcW w:w="201" w:type="pct"/>
            <w:noWrap/>
            <w:hideMark/>
          </w:tcPr>
          <w:p w14:paraId="52F2A15C" w14:textId="77777777" w:rsidR="00F56ED7" w:rsidRPr="00E42444" w:rsidRDefault="00E42444" w:rsidP="00E42444">
            <w:pPr>
              <w:pStyle w:val="103"/>
              <w:rPr>
                <w:lang w:eastAsia="ru-RU"/>
              </w:rPr>
            </w:pPr>
            <w:r w:rsidRPr="00E42444">
              <w:rPr>
                <w:lang w:eastAsia="ru-RU"/>
              </w:rPr>
              <w:t> </w:t>
            </w:r>
          </w:p>
        </w:tc>
        <w:tc>
          <w:tcPr>
            <w:tcW w:w="201" w:type="pct"/>
            <w:noWrap/>
            <w:hideMark/>
          </w:tcPr>
          <w:p w14:paraId="412535EB" w14:textId="77777777" w:rsidR="00F56ED7" w:rsidRPr="00E42444" w:rsidRDefault="00E42444" w:rsidP="00E42444">
            <w:pPr>
              <w:pStyle w:val="103"/>
              <w:rPr>
                <w:lang w:eastAsia="ru-RU"/>
              </w:rPr>
            </w:pPr>
            <w:r w:rsidRPr="00E42444">
              <w:rPr>
                <w:lang w:eastAsia="ru-RU"/>
              </w:rPr>
              <w:t> </w:t>
            </w:r>
          </w:p>
        </w:tc>
        <w:tc>
          <w:tcPr>
            <w:tcW w:w="201" w:type="pct"/>
            <w:noWrap/>
            <w:hideMark/>
          </w:tcPr>
          <w:p w14:paraId="4B924DA4" w14:textId="77777777" w:rsidR="00F56ED7" w:rsidRPr="00E42444" w:rsidRDefault="00E42444" w:rsidP="00E42444">
            <w:pPr>
              <w:pStyle w:val="103"/>
              <w:rPr>
                <w:lang w:eastAsia="ru-RU"/>
              </w:rPr>
            </w:pPr>
            <w:r w:rsidRPr="00E42444">
              <w:rPr>
                <w:lang w:eastAsia="ru-RU"/>
              </w:rPr>
              <w:t> </w:t>
            </w:r>
          </w:p>
        </w:tc>
        <w:tc>
          <w:tcPr>
            <w:tcW w:w="200" w:type="pct"/>
            <w:noWrap/>
            <w:hideMark/>
          </w:tcPr>
          <w:p w14:paraId="46B95B2E" w14:textId="77777777" w:rsidR="00F56ED7" w:rsidRPr="00E42444" w:rsidRDefault="00E42444" w:rsidP="00E42444">
            <w:pPr>
              <w:pStyle w:val="103"/>
              <w:rPr>
                <w:lang w:eastAsia="ru-RU"/>
              </w:rPr>
            </w:pPr>
            <w:r w:rsidRPr="00E42444">
              <w:rPr>
                <w:lang w:eastAsia="ru-RU"/>
              </w:rPr>
              <w:t> </w:t>
            </w:r>
          </w:p>
        </w:tc>
        <w:tc>
          <w:tcPr>
            <w:tcW w:w="201" w:type="pct"/>
            <w:noWrap/>
            <w:hideMark/>
          </w:tcPr>
          <w:p w14:paraId="4FEBBBF1" w14:textId="77777777" w:rsidR="00F56ED7" w:rsidRPr="00E42444" w:rsidRDefault="00E42444" w:rsidP="00E42444">
            <w:pPr>
              <w:pStyle w:val="103"/>
              <w:rPr>
                <w:lang w:eastAsia="ru-RU"/>
              </w:rPr>
            </w:pPr>
            <w:r w:rsidRPr="00E42444">
              <w:rPr>
                <w:lang w:eastAsia="ru-RU"/>
              </w:rPr>
              <w:t> </w:t>
            </w:r>
          </w:p>
        </w:tc>
        <w:tc>
          <w:tcPr>
            <w:tcW w:w="201" w:type="pct"/>
            <w:noWrap/>
            <w:hideMark/>
          </w:tcPr>
          <w:p w14:paraId="2195EA4A" w14:textId="77777777" w:rsidR="00F56ED7" w:rsidRPr="00E42444" w:rsidRDefault="00E42444" w:rsidP="00E42444">
            <w:pPr>
              <w:pStyle w:val="103"/>
              <w:rPr>
                <w:lang w:eastAsia="ru-RU"/>
              </w:rPr>
            </w:pPr>
            <w:r w:rsidRPr="00E42444">
              <w:rPr>
                <w:lang w:eastAsia="ru-RU"/>
              </w:rPr>
              <w:t> </w:t>
            </w:r>
          </w:p>
        </w:tc>
        <w:tc>
          <w:tcPr>
            <w:tcW w:w="201" w:type="pct"/>
            <w:noWrap/>
            <w:hideMark/>
          </w:tcPr>
          <w:p w14:paraId="0F49D547" w14:textId="77777777" w:rsidR="00F56ED7" w:rsidRPr="00E42444" w:rsidRDefault="00E42444" w:rsidP="00E42444">
            <w:pPr>
              <w:pStyle w:val="103"/>
              <w:rPr>
                <w:lang w:eastAsia="ru-RU"/>
              </w:rPr>
            </w:pPr>
            <w:r w:rsidRPr="00E42444">
              <w:rPr>
                <w:lang w:eastAsia="ru-RU"/>
              </w:rPr>
              <w:t> </w:t>
            </w:r>
          </w:p>
        </w:tc>
        <w:tc>
          <w:tcPr>
            <w:tcW w:w="200" w:type="pct"/>
            <w:noWrap/>
            <w:hideMark/>
          </w:tcPr>
          <w:p w14:paraId="1E87C7B5" w14:textId="77777777" w:rsidR="00F56ED7" w:rsidRPr="00E42444" w:rsidRDefault="00E42444" w:rsidP="00E42444">
            <w:pPr>
              <w:pStyle w:val="103"/>
              <w:rPr>
                <w:lang w:eastAsia="ru-RU"/>
              </w:rPr>
            </w:pPr>
            <w:r w:rsidRPr="00E42444">
              <w:rPr>
                <w:lang w:eastAsia="ru-RU"/>
              </w:rPr>
              <w:t> </w:t>
            </w:r>
          </w:p>
        </w:tc>
        <w:tc>
          <w:tcPr>
            <w:tcW w:w="201" w:type="pct"/>
            <w:noWrap/>
            <w:hideMark/>
          </w:tcPr>
          <w:p w14:paraId="5A052619" w14:textId="77777777" w:rsidR="00F56ED7" w:rsidRPr="00E42444" w:rsidRDefault="00E42444" w:rsidP="00E42444">
            <w:pPr>
              <w:pStyle w:val="103"/>
              <w:rPr>
                <w:lang w:eastAsia="ru-RU"/>
              </w:rPr>
            </w:pPr>
            <w:r w:rsidRPr="00E42444">
              <w:rPr>
                <w:lang w:eastAsia="ru-RU"/>
              </w:rPr>
              <w:t> </w:t>
            </w:r>
          </w:p>
        </w:tc>
        <w:tc>
          <w:tcPr>
            <w:tcW w:w="201" w:type="pct"/>
            <w:noWrap/>
            <w:hideMark/>
          </w:tcPr>
          <w:p w14:paraId="12936188" w14:textId="77777777" w:rsidR="00F56ED7" w:rsidRPr="00E42444" w:rsidRDefault="00E42444" w:rsidP="00E42444">
            <w:pPr>
              <w:pStyle w:val="103"/>
              <w:rPr>
                <w:lang w:eastAsia="ru-RU"/>
              </w:rPr>
            </w:pPr>
            <w:r w:rsidRPr="00E42444">
              <w:rPr>
                <w:lang w:eastAsia="ru-RU"/>
              </w:rPr>
              <w:t> </w:t>
            </w:r>
          </w:p>
        </w:tc>
        <w:tc>
          <w:tcPr>
            <w:tcW w:w="201" w:type="pct"/>
            <w:noWrap/>
            <w:hideMark/>
          </w:tcPr>
          <w:p w14:paraId="3B1146B8" w14:textId="77777777" w:rsidR="00F56ED7" w:rsidRPr="00E42444" w:rsidRDefault="00E42444" w:rsidP="00E42444">
            <w:pPr>
              <w:pStyle w:val="103"/>
              <w:rPr>
                <w:lang w:eastAsia="ru-RU"/>
              </w:rPr>
            </w:pPr>
            <w:r w:rsidRPr="00E42444">
              <w:rPr>
                <w:lang w:eastAsia="ru-RU"/>
              </w:rPr>
              <w:t> </w:t>
            </w:r>
          </w:p>
        </w:tc>
        <w:tc>
          <w:tcPr>
            <w:tcW w:w="200" w:type="pct"/>
            <w:noWrap/>
            <w:hideMark/>
          </w:tcPr>
          <w:p w14:paraId="20D2D00C" w14:textId="77777777" w:rsidR="00F56ED7" w:rsidRPr="00E42444" w:rsidRDefault="00E42444" w:rsidP="00E42444">
            <w:pPr>
              <w:pStyle w:val="103"/>
              <w:rPr>
                <w:lang w:eastAsia="ru-RU"/>
              </w:rPr>
            </w:pPr>
            <w:r w:rsidRPr="00E42444">
              <w:rPr>
                <w:lang w:eastAsia="ru-RU"/>
              </w:rPr>
              <w:t> </w:t>
            </w:r>
          </w:p>
        </w:tc>
        <w:tc>
          <w:tcPr>
            <w:tcW w:w="201" w:type="pct"/>
            <w:noWrap/>
            <w:hideMark/>
          </w:tcPr>
          <w:p w14:paraId="52840F9C" w14:textId="77777777" w:rsidR="00F56ED7" w:rsidRPr="00E42444" w:rsidRDefault="00E42444" w:rsidP="00E42444">
            <w:pPr>
              <w:pStyle w:val="103"/>
              <w:rPr>
                <w:lang w:eastAsia="ru-RU"/>
              </w:rPr>
            </w:pPr>
            <w:r w:rsidRPr="00E42444">
              <w:rPr>
                <w:lang w:eastAsia="ru-RU"/>
              </w:rPr>
              <w:t> </w:t>
            </w:r>
          </w:p>
        </w:tc>
        <w:tc>
          <w:tcPr>
            <w:tcW w:w="201" w:type="pct"/>
            <w:noWrap/>
            <w:hideMark/>
          </w:tcPr>
          <w:p w14:paraId="2F57B6CE" w14:textId="77777777" w:rsidR="00F56ED7" w:rsidRPr="00E42444" w:rsidRDefault="00E42444" w:rsidP="00E42444">
            <w:pPr>
              <w:pStyle w:val="103"/>
              <w:rPr>
                <w:lang w:eastAsia="ru-RU"/>
              </w:rPr>
            </w:pPr>
            <w:r w:rsidRPr="00E42444">
              <w:rPr>
                <w:lang w:eastAsia="ru-RU"/>
              </w:rPr>
              <w:t> </w:t>
            </w:r>
          </w:p>
        </w:tc>
        <w:tc>
          <w:tcPr>
            <w:tcW w:w="201" w:type="pct"/>
            <w:noWrap/>
            <w:hideMark/>
          </w:tcPr>
          <w:p w14:paraId="530CBC39" w14:textId="77777777" w:rsidR="00F56ED7" w:rsidRPr="00E42444" w:rsidRDefault="00E42444" w:rsidP="00E42444">
            <w:pPr>
              <w:pStyle w:val="103"/>
              <w:rPr>
                <w:lang w:eastAsia="ru-RU"/>
              </w:rPr>
            </w:pPr>
            <w:r w:rsidRPr="00E42444">
              <w:rPr>
                <w:lang w:eastAsia="ru-RU"/>
              </w:rPr>
              <w:t> </w:t>
            </w:r>
          </w:p>
        </w:tc>
        <w:tc>
          <w:tcPr>
            <w:tcW w:w="200" w:type="pct"/>
            <w:noWrap/>
            <w:hideMark/>
          </w:tcPr>
          <w:p w14:paraId="2A9DCA2C" w14:textId="77777777" w:rsidR="00F56ED7" w:rsidRPr="00E42444" w:rsidRDefault="00E42444" w:rsidP="00E42444">
            <w:pPr>
              <w:pStyle w:val="103"/>
              <w:rPr>
                <w:lang w:eastAsia="ru-RU"/>
              </w:rPr>
            </w:pPr>
            <w:r w:rsidRPr="00E42444">
              <w:rPr>
                <w:lang w:eastAsia="ru-RU"/>
              </w:rPr>
              <w:t> </w:t>
            </w:r>
          </w:p>
        </w:tc>
        <w:tc>
          <w:tcPr>
            <w:tcW w:w="201" w:type="pct"/>
            <w:noWrap/>
            <w:hideMark/>
          </w:tcPr>
          <w:p w14:paraId="0261D04E" w14:textId="77777777" w:rsidR="00F56ED7" w:rsidRPr="00E42444" w:rsidRDefault="00E42444" w:rsidP="00E42444">
            <w:pPr>
              <w:pStyle w:val="103"/>
              <w:rPr>
                <w:lang w:eastAsia="ru-RU"/>
              </w:rPr>
            </w:pPr>
            <w:r w:rsidRPr="00E42444">
              <w:rPr>
                <w:lang w:eastAsia="ru-RU"/>
              </w:rPr>
              <w:t> </w:t>
            </w:r>
          </w:p>
        </w:tc>
        <w:tc>
          <w:tcPr>
            <w:tcW w:w="201" w:type="pct"/>
            <w:noWrap/>
            <w:hideMark/>
          </w:tcPr>
          <w:p w14:paraId="7D80FD66" w14:textId="77777777" w:rsidR="00F56ED7" w:rsidRPr="00E42444" w:rsidRDefault="00E42444" w:rsidP="00E42444">
            <w:pPr>
              <w:pStyle w:val="103"/>
              <w:rPr>
                <w:lang w:eastAsia="ru-RU"/>
              </w:rPr>
            </w:pPr>
            <w:r w:rsidRPr="00E42444">
              <w:rPr>
                <w:lang w:eastAsia="ru-RU"/>
              </w:rPr>
              <w:t> </w:t>
            </w:r>
          </w:p>
        </w:tc>
        <w:tc>
          <w:tcPr>
            <w:tcW w:w="201" w:type="pct"/>
            <w:noWrap/>
            <w:hideMark/>
          </w:tcPr>
          <w:p w14:paraId="588633AF" w14:textId="77777777" w:rsidR="00F56ED7" w:rsidRPr="00E42444" w:rsidRDefault="00E42444" w:rsidP="00E42444">
            <w:pPr>
              <w:pStyle w:val="103"/>
              <w:rPr>
                <w:lang w:eastAsia="ru-RU"/>
              </w:rPr>
            </w:pPr>
            <w:r w:rsidRPr="00E42444">
              <w:rPr>
                <w:lang w:eastAsia="ru-RU"/>
              </w:rPr>
              <w:t> </w:t>
            </w:r>
          </w:p>
        </w:tc>
        <w:tc>
          <w:tcPr>
            <w:tcW w:w="201" w:type="pct"/>
            <w:noWrap/>
            <w:hideMark/>
          </w:tcPr>
          <w:p w14:paraId="2F799445" w14:textId="77777777" w:rsidR="00F56ED7" w:rsidRPr="00E42444" w:rsidRDefault="00E42444" w:rsidP="00E42444">
            <w:pPr>
              <w:pStyle w:val="103"/>
              <w:rPr>
                <w:lang w:eastAsia="ru-RU"/>
              </w:rPr>
            </w:pPr>
            <w:r w:rsidRPr="00E42444">
              <w:rPr>
                <w:lang w:eastAsia="ru-RU"/>
              </w:rPr>
              <w:t> </w:t>
            </w:r>
          </w:p>
        </w:tc>
      </w:tr>
      <w:tr w:rsidR="00E42444" w:rsidRPr="00E42444" w14:paraId="7593CF5E" w14:textId="77777777" w:rsidTr="00612D72">
        <w:trPr>
          <w:trHeight w:val="20"/>
        </w:trPr>
        <w:tc>
          <w:tcPr>
            <w:tcW w:w="133" w:type="pct"/>
            <w:hideMark/>
          </w:tcPr>
          <w:p w14:paraId="57D72111" w14:textId="77777777" w:rsidR="00F56ED7" w:rsidRPr="00E42444" w:rsidRDefault="00E42444" w:rsidP="00E42444">
            <w:pPr>
              <w:pStyle w:val="103"/>
              <w:rPr>
                <w:lang w:eastAsia="ru-RU"/>
              </w:rPr>
            </w:pPr>
            <w:r w:rsidRPr="00E42444">
              <w:rPr>
                <w:lang w:eastAsia="ru-RU"/>
              </w:rPr>
              <w:t>5</w:t>
            </w:r>
          </w:p>
        </w:tc>
        <w:tc>
          <w:tcPr>
            <w:tcW w:w="492" w:type="pct"/>
            <w:hideMark/>
          </w:tcPr>
          <w:p w14:paraId="731C5F0A" w14:textId="77777777" w:rsidR="00F56ED7" w:rsidRPr="00E42444" w:rsidRDefault="00E42444" w:rsidP="00E42444">
            <w:pPr>
              <w:pStyle w:val="103"/>
              <w:rPr>
                <w:lang w:eastAsia="ru-RU"/>
              </w:rPr>
            </w:pPr>
            <w:r w:rsidRPr="00E42444">
              <w:rPr>
                <w:lang w:eastAsia="ru-RU"/>
              </w:rPr>
              <w:t>Коммерческие расходы</w:t>
            </w:r>
          </w:p>
        </w:tc>
        <w:tc>
          <w:tcPr>
            <w:tcW w:w="163" w:type="pct"/>
            <w:hideMark/>
          </w:tcPr>
          <w:p w14:paraId="227708FB"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4BA052E2" w14:textId="77777777" w:rsidR="00F56ED7" w:rsidRPr="00E42444" w:rsidRDefault="00E42444" w:rsidP="00E42444">
            <w:pPr>
              <w:pStyle w:val="103"/>
              <w:rPr>
                <w:lang w:eastAsia="ru-RU"/>
              </w:rPr>
            </w:pPr>
            <w:r w:rsidRPr="00E42444">
              <w:rPr>
                <w:lang w:eastAsia="ru-RU"/>
              </w:rPr>
              <w:t> </w:t>
            </w:r>
          </w:p>
        </w:tc>
        <w:tc>
          <w:tcPr>
            <w:tcW w:w="201" w:type="pct"/>
            <w:noWrap/>
            <w:hideMark/>
          </w:tcPr>
          <w:p w14:paraId="60988FCD" w14:textId="77777777" w:rsidR="00F56ED7" w:rsidRPr="00E42444" w:rsidRDefault="00E42444" w:rsidP="00E42444">
            <w:pPr>
              <w:pStyle w:val="103"/>
              <w:rPr>
                <w:lang w:eastAsia="ru-RU"/>
              </w:rPr>
            </w:pPr>
            <w:r w:rsidRPr="00E42444">
              <w:rPr>
                <w:lang w:eastAsia="ru-RU"/>
              </w:rPr>
              <w:t>0,0</w:t>
            </w:r>
          </w:p>
        </w:tc>
        <w:tc>
          <w:tcPr>
            <w:tcW w:w="201" w:type="pct"/>
            <w:noWrap/>
            <w:hideMark/>
          </w:tcPr>
          <w:p w14:paraId="57D1944C" w14:textId="77777777" w:rsidR="00F56ED7" w:rsidRPr="00E42444" w:rsidRDefault="00E42444" w:rsidP="00E42444">
            <w:pPr>
              <w:pStyle w:val="103"/>
              <w:rPr>
                <w:lang w:eastAsia="ru-RU"/>
              </w:rPr>
            </w:pPr>
            <w:r w:rsidRPr="00E42444">
              <w:rPr>
                <w:lang w:eastAsia="ru-RU"/>
              </w:rPr>
              <w:t>0,0</w:t>
            </w:r>
          </w:p>
        </w:tc>
        <w:tc>
          <w:tcPr>
            <w:tcW w:w="201" w:type="pct"/>
            <w:noWrap/>
            <w:hideMark/>
          </w:tcPr>
          <w:p w14:paraId="1E3305DF" w14:textId="77777777" w:rsidR="00F56ED7" w:rsidRPr="00E42444" w:rsidRDefault="00E42444" w:rsidP="00E42444">
            <w:pPr>
              <w:pStyle w:val="103"/>
              <w:rPr>
                <w:lang w:eastAsia="ru-RU"/>
              </w:rPr>
            </w:pPr>
            <w:r w:rsidRPr="00E42444">
              <w:rPr>
                <w:lang w:eastAsia="ru-RU"/>
              </w:rPr>
              <w:t>0,0</w:t>
            </w:r>
          </w:p>
        </w:tc>
        <w:tc>
          <w:tcPr>
            <w:tcW w:w="200" w:type="pct"/>
            <w:noWrap/>
            <w:hideMark/>
          </w:tcPr>
          <w:p w14:paraId="267502D2" w14:textId="77777777" w:rsidR="00F56ED7" w:rsidRPr="00E42444" w:rsidRDefault="00E42444" w:rsidP="00E42444">
            <w:pPr>
              <w:pStyle w:val="103"/>
              <w:rPr>
                <w:lang w:eastAsia="ru-RU"/>
              </w:rPr>
            </w:pPr>
            <w:r w:rsidRPr="00E42444">
              <w:rPr>
                <w:lang w:eastAsia="ru-RU"/>
              </w:rPr>
              <w:t>0,0</w:t>
            </w:r>
          </w:p>
        </w:tc>
        <w:tc>
          <w:tcPr>
            <w:tcW w:w="201" w:type="pct"/>
            <w:noWrap/>
            <w:hideMark/>
          </w:tcPr>
          <w:p w14:paraId="71F9FEB7" w14:textId="77777777" w:rsidR="00F56ED7" w:rsidRPr="00E42444" w:rsidRDefault="00E42444" w:rsidP="00E42444">
            <w:pPr>
              <w:pStyle w:val="103"/>
              <w:rPr>
                <w:lang w:eastAsia="ru-RU"/>
              </w:rPr>
            </w:pPr>
            <w:r w:rsidRPr="00E42444">
              <w:rPr>
                <w:lang w:eastAsia="ru-RU"/>
              </w:rPr>
              <w:t>0,0</w:t>
            </w:r>
          </w:p>
        </w:tc>
        <w:tc>
          <w:tcPr>
            <w:tcW w:w="201" w:type="pct"/>
            <w:noWrap/>
            <w:hideMark/>
          </w:tcPr>
          <w:p w14:paraId="1EAD96D0" w14:textId="77777777" w:rsidR="00F56ED7" w:rsidRPr="00E42444" w:rsidRDefault="00E42444" w:rsidP="00E42444">
            <w:pPr>
              <w:pStyle w:val="103"/>
              <w:rPr>
                <w:lang w:eastAsia="ru-RU"/>
              </w:rPr>
            </w:pPr>
            <w:r w:rsidRPr="00E42444">
              <w:rPr>
                <w:lang w:eastAsia="ru-RU"/>
              </w:rPr>
              <w:t>0,0</w:t>
            </w:r>
          </w:p>
        </w:tc>
        <w:tc>
          <w:tcPr>
            <w:tcW w:w="201" w:type="pct"/>
            <w:noWrap/>
            <w:hideMark/>
          </w:tcPr>
          <w:p w14:paraId="047F656F" w14:textId="77777777" w:rsidR="00F56ED7" w:rsidRPr="00E42444" w:rsidRDefault="00E42444" w:rsidP="00E42444">
            <w:pPr>
              <w:pStyle w:val="103"/>
              <w:rPr>
                <w:lang w:eastAsia="ru-RU"/>
              </w:rPr>
            </w:pPr>
            <w:r w:rsidRPr="00E42444">
              <w:rPr>
                <w:lang w:eastAsia="ru-RU"/>
              </w:rPr>
              <w:t>0,0</w:t>
            </w:r>
          </w:p>
        </w:tc>
        <w:tc>
          <w:tcPr>
            <w:tcW w:w="200" w:type="pct"/>
            <w:noWrap/>
            <w:hideMark/>
          </w:tcPr>
          <w:p w14:paraId="26630BD2" w14:textId="77777777" w:rsidR="00F56ED7" w:rsidRPr="00E42444" w:rsidRDefault="00E42444" w:rsidP="00E42444">
            <w:pPr>
              <w:pStyle w:val="103"/>
              <w:rPr>
                <w:lang w:eastAsia="ru-RU"/>
              </w:rPr>
            </w:pPr>
            <w:r w:rsidRPr="00E42444">
              <w:rPr>
                <w:lang w:eastAsia="ru-RU"/>
              </w:rPr>
              <w:t>0,0</w:t>
            </w:r>
          </w:p>
        </w:tc>
        <w:tc>
          <w:tcPr>
            <w:tcW w:w="201" w:type="pct"/>
            <w:noWrap/>
            <w:hideMark/>
          </w:tcPr>
          <w:p w14:paraId="40C94F7B" w14:textId="77777777" w:rsidR="00F56ED7" w:rsidRPr="00E42444" w:rsidRDefault="00E42444" w:rsidP="00E42444">
            <w:pPr>
              <w:pStyle w:val="103"/>
              <w:rPr>
                <w:lang w:eastAsia="ru-RU"/>
              </w:rPr>
            </w:pPr>
            <w:r w:rsidRPr="00E42444">
              <w:rPr>
                <w:lang w:eastAsia="ru-RU"/>
              </w:rPr>
              <w:t>0,0</w:t>
            </w:r>
          </w:p>
        </w:tc>
        <w:tc>
          <w:tcPr>
            <w:tcW w:w="201" w:type="pct"/>
            <w:noWrap/>
            <w:hideMark/>
          </w:tcPr>
          <w:p w14:paraId="05FAF382" w14:textId="77777777" w:rsidR="00F56ED7" w:rsidRPr="00E42444" w:rsidRDefault="00E42444" w:rsidP="00E42444">
            <w:pPr>
              <w:pStyle w:val="103"/>
              <w:rPr>
                <w:lang w:eastAsia="ru-RU"/>
              </w:rPr>
            </w:pPr>
            <w:r w:rsidRPr="00E42444">
              <w:rPr>
                <w:lang w:eastAsia="ru-RU"/>
              </w:rPr>
              <w:t>0,0</w:t>
            </w:r>
          </w:p>
        </w:tc>
        <w:tc>
          <w:tcPr>
            <w:tcW w:w="201" w:type="pct"/>
            <w:noWrap/>
            <w:hideMark/>
          </w:tcPr>
          <w:p w14:paraId="075C8331" w14:textId="77777777" w:rsidR="00F56ED7" w:rsidRPr="00E42444" w:rsidRDefault="00E42444" w:rsidP="00E42444">
            <w:pPr>
              <w:pStyle w:val="103"/>
              <w:rPr>
                <w:lang w:eastAsia="ru-RU"/>
              </w:rPr>
            </w:pPr>
            <w:r w:rsidRPr="00E42444">
              <w:rPr>
                <w:lang w:eastAsia="ru-RU"/>
              </w:rPr>
              <w:t>0,0</w:t>
            </w:r>
          </w:p>
        </w:tc>
        <w:tc>
          <w:tcPr>
            <w:tcW w:w="200" w:type="pct"/>
            <w:noWrap/>
            <w:hideMark/>
          </w:tcPr>
          <w:p w14:paraId="0321B4CA" w14:textId="77777777" w:rsidR="00F56ED7" w:rsidRPr="00E42444" w:rsidRDefault="00E42444" w:rsidP="00E42444">
            <w:pPr>
              <w:pStyle w:val="103"/>
              <w:rPr>
                <w:lang w:eastAsia="ru-RU"/>
              </w:rPr>
            </w:pPr>
            <w:r w:rsidRPr="00E42444">
              <w:rPr>
                <w:lang w:eastAsia="ru-RU"/>
              </w:rPr>
              <w:t>0,0</w:t>
            </w:r>
          </w:p>
        </w:tc>
        <w:tc>
          <w:tcPr>
            <w:tcW w:w="201" w:type="pct"/>
            <w:noWrap/>
            <w:hideMark/>
          </w:tcPr>
          <w:p w14:paraId="3F214F86" w14:textId="77777777" w:rsidR="00F56ED7" w:rsidRPr="00E42444" w:rsidRDefault="00E42444" w:rsidP="00E42444">
            <w:pPr>
              <w:pStyle w:val="103"/>
              <w:rPr>
                <w:lang w:eastAsia="ru-RU"/>
              </w:rPr>
            </w:pPr>
            <w:r w:rsidRPr="00E42444">
              <w:rPr>
                <w:lang w:eastAsia="ru-RU"/>
              </w:rPr>
              <w:t>0,0</w:t>
            </w:r>
          </w:p>
        </w:tc>
        <w:tc>
          <w:tcPr>
            <w:tcW w:w="201" w:type="pct"/>
            <w:noWrap/>
            <w:hideMark/>
          </w:tcPr>
          <w:p w14:paraId="7BF48C9D" w14:textId="77777777" w:rsidR="00F56ED7" w:rsidRPr="00E42444" w:rsidRDefault="00E42444" w:rsidP="00E42444">
            <w:pPr>
              <w:pStyle w:val="103"/>
              <w:rPr>
                <w:lang w:eastAsia="ru-RU"/>
              </w:rPr>
            </w:pPr>
            <w:r w:rsidRPr="00E42444">
              <w:rPr>
                <w:lang w:eastAsia="ru-RU"/>
              </w:rPr>
              <w:t>0,0</w:t>
            </w:r>
          </w:p>
        </w:tc>
        <w:tc>
          <w:tcPr>
            <w:tcW w:w="201" w:type="pct"/>
            <w:noWrap/>
            <w:hideMark/>
          </w:tcPr>
          <w:p w14:paraId="6FC35812" w14:textId="77777777" w:rsidR="00F56ED7" w:rsidRPr="00E42444" w:rsidRDefault="00E42444" w:rsidP="00E42444">
            <w:pPr>
              <w:pStyle w:val="103"/>
              <w:rPr>
                <w:lang w:eastAsia="ru-RU"/>
              </w:rPr>
            </w:pPr>
            <w:r w:rsidRPr="00E42444">
              <w:rPr>
                <w:lang w:eastAsia="ru-RU"/>
              </w:rPr>
              <w:t>0,0</w:t>
            </w:r>
          </w:p>
        </w:tc>
        <w:tc>
          <w:tcPr>
            <w:tcW w:w="200" w:type="pct"/>
            <w:noWrap/>
            <w:hideMark/>
          </w:tcPr>
          <w:p w14:paraId="3416A041" w14:textId="77777777" w:rsidR="00F56ED7" w:rsidRPr="00E42444" w:rsidRDefault="00E42444" w:rsidP="00E42444">
            <w:pPr>
              <w:pStyle w:val="103"/>
              <w:rPr>
                <w:lang w:eastAsia="ru-RU"/>
              </w:rPr>
            </w:pPr>
            <w:r w:rsidRPr="00E42444">
              <w:rPr>
                <w:lang w:eastAsia="ru-RU"/>
              </w:rPr>
              <w:t>0,0</w:t>
            </w:r>
          </w:p>
        </w:tc>
        <w:tc>
          <w:tcPr>
            <w:tcW w:w="201" w:type="pct"/>
            <w:noWrap/>
            <w:hideMark/>
          </w:tcPr>
          <w:p w14:paraId="630E9EE0" w14:textId="77777777" w:rsidR="00F56ED7" w:rsidRPr="00E42444" w:rsidRDefault="00E42444" w:rsidP="00E42444">
            <w:pPr>
              <w:pStyle w:val="103"/>
              <w:rPr>
                <w:lang w:eastAsia="ru-RU"/>
              </w:rPr>
            </w:pPr>
            <w:r w:rsidRPr="00E42444">
              <w:rPr>
                <w:lang w:eastAsia="ru-RU"/>
              </w:rPr>
              <w:t>0,0</w:t>
            </w:r>
          </w:p>
        </w:tc>
        <w:tc>
          <w:tcPr>
            <w:tcW w:w="201" w:type="pct"/>
            <w:noWrap/>
            <w:hideMark/>
          </w:tcPr>
          <w:p w14:paraId="42F1D93B" w14:textId="77777777" w:rsidR="00F56ED7" w:rsidRPr="00E42444" w:rsidRDefault="00E42444" w:rsidP="00E42444">
            <w:pPr>
              <w:pStyle w:val="103"/>
              <w:rPr>
                <w:lang w:eastAsia="ru-RU"/>
              </w:rPr>
            </w:pPr>
            <w:r w:rsidRPr="00E42444">
              <w:rPr>
                <w:lang w:eastAsia="ru-RU"/>
              </w:rPr>
              <w:t>0,0</w:t>
            </w:r>
          </w:p>
        </w:tc>
        <w:tc>
          <w:tcPr>
            <w:tcW w:w="201" w:type="pct"/>
            <w:noWrap/>
            <w:hideMark/>
          </w:tcPr>
          <w:p w14:paraId="53278ED0" w14:textId="77777777" w:rsidR="00F56ED7" w:rsidRPr="00E42444" w:rsidRDefault="00E42444" w:rsidP="00E42444">
            <w:pPr>
              <w:pStyle w:val="103"/>
              <w:rPr>
                <w:lang w:eastAsia="ru-RU"/>
              </w:rPr>
            </w:pPr>
            <w:r w:rsidRPr="00E42444">
              <w:rPr>
                <w:lang w:eastAsia="ru-RU"/>
              </w:rPr>
              <w:t>0,0</w:t>
            </w:r>
          </w:p>
        </w:tc>
        <w:tc>
          <w:tcPr>
            <w:tcW w:w="201" w:type="pct"/>
            <w:noWrap/>
            <w:hideMark/>
          </w:tcPr>
          <w:p w14:paraId="2F9EAE5C" w14:textId="77777777" w:rsidR="00F56ED7" w:rsidRPr="00E42444" w:rsidRDefault="00E42444" w:rsidP="00E42444">
            <w:pPr>
              <w:pStyle w:val="103"/>
              <w:rPr>
                <w:lang w:eastAsia="ru-RU"/>
              </w:rPr>
            </w:pPr>
            <w:r w:rsidRPr="00E42444">
              <w:rPr>
                <w:lang w:eastAsia="ru-RU"/>
              </w:rPr>
              <w:t>0,0</w:t>
            </w:r>
          </w:p>
        </w:tc>
      </w:tr>
      <w:tr w:rsidR="00E42444" w:rsidRPr="00E42444" w14:paraId="3191E432" w14:textId="77777777" w:rsidTr="00612D72">
        <w:trPr>
          <w:trHeight w:val="20"/>
        </w:trPr>
        <w:tc>
          <w:tcPr>
            <w:tcW w:w="133" w:type="pct"/>
            <w:hideMark/>
          </w:tcPr>
          <w:p w14:paraId="42874215" w14:textId="77777777" w:rsidR="00F56ED7" w:rsidRPr="00E42444" w:rsidRDefault="00E42444" w:rsidP="00E42444">
            <w:pPr>
              <w:pStyle w:val="103"/>
              <w:rPr>
                <w:lang w:eastAsia="ru-RU"/>
              </w:rPr>
            </w:pPr>
            <w:r w:rsidRPr="00E42444">
              <w:rPr>
                <w:lang w:eastAsia="ru-RU"/>
              </w:rPr>
              <w:lastRenderedPageBreak/>
              <w:t>5.1.</w:t>
            </w:r>
          </w:p>
        </w:tc>
        <w:tc>
          <w:tcPr>
            <w:tcW w:w="492" w:type="pct"/>
            <w:hideMark/>
          </w:tcPr>
          <w:p w14:paraId="59FF000F" w14:textId="77777777" w:rsidR="00F56ED7" w:rsidRPr="00E42444" w:rsidRDefault="00E42444" w:rsidP="00E42444">
            <w:pPr>
              <w:pStyle w:val="103"/>
              <w:rPr>
                <w:lang w:eastAsia="ru-RU"/>
              </w:rPr>
            </w:pPr>
            <w:r w:rsidRPr="00E42444">
              <w:rPr>
                <w:lang w:eastAsia="ru-RU"/>
              </w:rPr>
              <w:t>Расходы на оплату труда абонентских служб</w:t>
            </w:r>
          </w:p>
        </w:tc>
        <w:tc>
          <w:tcPr>
            <w:tcW w:w="163" w:type="pct"/>
            <w:hideMark/>
          </w:tcPr>
          <w:p w14:paraId="26B236E3"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1DF06A79" w14:textId="77777777" w:rsidR="00F56ED7" w:rsidRPr="00E42444" w:rsidRDefault="00E42444" w:rsidP="00E42444">
            <w:pPr>
              <w:pStyle w:val="103"/>
              <w:rPr>
                <w:lang w:eastAsia="ru-RU"/>
              </w:rPr>
            </w:pPr>
            <w:r w:rsidRPr="00E42444">
              <w:rPr>
                <w:lang w:eastAsia="ru-RU"/>
              </w:rPr>
              <w:t> </w:t>
            </w:r>
          </w:p>
        </w:tc>
        <w:tc>
          <w:tcPr>
            <w:tcW w:w="201" w:type="pct"/>
            <w:noWrap/>
            <w:hideMark/>
          </w:tcPr>
          <w:p w14:paraId="2B316CCA" w14:textId="77777777" w:rsidR="00F56ED7" w:rsidRPr="00E42444" w:rsidRDefault="00E42444" w:rsidP="00E42444">
            <w:pPr>
              <w:pStyle w:val="103"/>
              <w:rPr>
                <w:lang w:eastAsia="ru-RU"/>
              </w:rPr>
            </w:pPr>
            <w:r w:rsidRPr="00E42444">
              <w:rPr>
                <w:lang w:eastAsia="ru-RU"/>
              </w:rPr>
              <w:t>0,0</w:t>
            </w:r>
          </w:p>
        </w:tc>
        <w:tc>
          <w:tcPr>
            <w:tcW w:w="201" w:type="pct"/>
            <w:noWrap/>
            <w:hideMark/>
          </w:tcPr>
          <w:p w14:paraId="22274A24" w14:textId="77777777" w:rsidR="00F56ED7" w:rsidRPr="00E42444" w:rsidRDefault="00E42444" w:rsidP="00E42444">
            <w:pPr>
              <w:pStyle w:val="103"/>
              <w:rPr>
                <w:lang w:eastAsia="ru-RU"/>
              </w:rPr>
            </w:pPr>
            <w:r w:rsidRPr="00E42444">
              <w:rPr>
                <w:lang w:eastAsia="ru-RU"/>
              </w:rPr>
              <w:t>0,0</w:t>
            </w:r>
          </w:p>
        </w:tc>
        <w:tc>
          <w:tcPr>
            <w:tcW w:w="201" w:type="pct"/>
            <w:noWrap/>
            <w:hideMark/>
          </w:tcPr>
          <w:p w14:paraId="585408DD" w14:textId="77777777" w:rsidR="00F56ED7" w:rsidRPr="00E42444" w:rsidRDefault="00E42444" w:rsidP="00E42444">
            <w:pPr>
              <w:pStyle w:val="103"/>
              <w:rPr>
                <w:lang w:eastAsia="ru-RU"/>
              </w:rPr>
            </w:pPr>
            <w:r w:rsidRPr="00E42444">
              <w:rPr>
                <w:lang w:eastAsia="ru-RU"/>
              </w:rPr>
              <w:t>0,0</w:t>
            </w:r>
          </w:p>
        </w:tc>
        <w:tc>
          <w:tcPr>
            <w:tcW w:w="200" w:type="pct"/>
            <w:noWrap/>
            <w:hideMark/>
          </w:tcPr>
          <w:p w14:paraId="2AE4F28F" w14:textId="77777777" w:rsidR="00F56ED7" w:rsidRPr="00E42444" w:rsidRDefault="00E42444" w:rsidP="00E42444">
            <w:pPr>
              <w:pStyle w:val="103"/>
              <w:rPr>
                <w:lang w:eastAsia="ru-RU"/>
              </w:rPr>
            </w:pPr>
            <w:r w:rsidRPr="00E42444">
              <w:rPr>
                <w:lang w:eastAsia="ru-RU"/>
              </w:rPr>
              <w:t>0,0</w:t>
            </w:r>
          </w:p>
        </w:tc>
        <w:tc>
          <w:tcPr>
            <w:tcW w:w="201" w:type="pct"/>
            <w:noWrap/>
            <w:hideMark/>
          </w:tcPr>
          <w:p w14:paraId="2C3A1D7C" w14:textId="77777777" w:rsidR="00F56ED7" w:rsidRPr="00E42444" w:rsidRDefault="00E42444" w:rsidP="00E42444">
            <w:pPr>
              <w:pStyle w:val="103"/>
              <w:rPr>
                <w:lang w:eastAsia="ru-RU"/>
              </w:rPr>
            </w:pPr>
            <w:r w:rsidRPr="00E42444">
              <w:rPr>
                <w:lang w:eastAsia="ru-RU"/>
              </w:rPr>
              <w:t>0,0</w:t>
            </w:r>
          </w:p>
        </w:tc>
        <w:tc>
          <w:tcPr>
            <w:tcW w:w="201" w:type="pct"/>
            <w:noWrap/>
            <w:hideMark/>
          </w:tcPr>
          <w:p w14:paraId="4C89E71A" w14:textId="77777777" w:rsidR="00F56ED7" w:rsidRPr="00E42444" w:rsidRDefault="00E42444" w:rsidP="00E42444">
            <w:pPr>
              <w:pStyle w:val="103"/>
              <w:rPr>
                <w:lang w:eastAsia="ru-RU"/>
              </w:rPr>
            </w:pPr>
            <w:r w:rsidRPr="00E42444">
              <w:rPr>
                <w:lang w:eastAsia="ru-RU"/>
              </w:rPr>
              <w:t>0,0</w:t>
            </w:r>
          </w:p>
        </w:tc>
        <w:tc>
          <w:tcPr>
            <w:tcW w:w="201" w:type="pct"/>
            <w:noWrap/>
            <w:hideMark/>
          </w:tcPr>
          <w:p w14:paraId="6173AE1B" w14:textId="77777777" w:rsidR="00F56ED7" w:rsidRPr="00E42444" w:rsidRDefault="00E42444" w:rsidP="00E42444">
            <w:pPr>
              <w:pStyle w:val="103"/>
              <w:rPr>
                <w:lang w:eastAsia="ru-RU"/>
              </w:rPr>
            </w:pPr>
            <w:r w:rsidRPr="00E42444">
              <w:rPr>
                <w:lang w:eastAsia="ru-RU"/>
              </w:rPr>
              <w:t>0,0</w:t>
            </w:r>
          </w:p>
        </w:tc>
        <w:tc>
          <w:tcPr>
            <w:tcW w:w="200" w:type="pct"/>
            <w:noWrap/>
            <w:hideMark/>
          </w:tcPr>
          <w:p w14:paraId="2DEB1D99" w14:textId="77777777" w:rsidR="00F56ED7" w:rsidRPr="00E42444" w:rsidRDefault="00E42444" w:rsidP="00E42444">
            <w:pPr>
              <w:pStyle w:val="103"/>
              <w:rPr>
                <w:lang w:eastAsia="ru-RU"/>
              </w:rPr>
            </w:pPr>
            <w:r w:rsidRPr="00E42444">
              <w:rPr>
                <w:lang w:eastAsia="ru-RU"/>
              </w:rPr>
              <w:t>0,0</w:t>
            </w:r>
          </w:p>
        </w:tc>
        <w:tc>
          <w:tcPr>
            <w:tcW w:w="201" w:type="pct"/>
            <w:noWrap/>
            <w:hideMark/>
          </w:tcPr>
          <w:p w14:paraId="2FDB3D9E" w14:textId="77777777" w:rsidR="00F56ED7" w:rsidRPr="00E42444" w:rsidRDefault="00E42444" w:rsidP="00E42444">
            <w:pPr>
              <w:pStyle w:val="103"/>
              <w:rPr>
                <w:lang w:eastAsia="ru-RU"/>
              </w:rPr>
            </w:pPr>
            <w:r w:rsidRPr="00E42444">
              <w:rPr>
                <w:lang w:eastAsia="ru-RU"/>
              </w:rPr>
              <w:t>0,0</w:t>
            </w:r>
          </w:p>
        </w:tc>
        <w:tc>
          <w:tcPr>
            <w:tcW w:w="201" w:type="pct"/>
            <w:noWrap/>
            <w:hideMark/>
          </w:tcPr>
          <w:p w14:paraId="08D7915F" w14:textId="77777777" w:rsidR="00F56ED7" w:rsidRPr="00E42444" w:rsidRDefault="00E42444" w:rsidP="00E42444">
            <w:pPr>
              <w:pStyle w:val="103"/>
              <w:rPr>
                <w:lang w:eastAsia="ru-RU"/>
              </w:rPr>
            </w:pPr>
            <w:r w:rsidRPr="00E42444">
              <w:rPr>
                <w:lang w:eastAsia="ru-RU"/>
              </w:rPr>
              <w:t>0,0</w:t>
            </w:r>
          </w:p>
        </w:tc>
        <w:tc>
          <w:tcPr>
            <w:tcW w:w="201" w:type="pct"/>
            <w:noWrap/>
            <w:hideMark/>
          </w:tcPr>
          <w:p w14:paraId="50F09B1D" w14:textId="77777777" w:rsidR="00F56ED7" w:rsidRPr="00E42444" w:rsidRDefault="00E42444" w:rsidP="00E42444">
            <w:pPr>
              <w:pStyle w:val="103"/>
              <w:rPr>
                <w:lang w:eastAsia="ru-RU"/>
              </w:rPr>
            </w:pPr>
            <w:r w:rsidRPr="00E42444">
              <w:rPr>
                <w:lang w:eastAsia="ru-RU"/>
              </w:rPr>
              <w:t>0,0</w:t>
            </w:r>
          </w:p>
        </w:tc>
        <w:tc>
          <w:tcPr>
            <w:tcW w:w="200" w:type="pct"/>
            <w:noWrap/>
            <w:hideMark/>
          </w:tcPr>
          <w:p w14:paraId="397B8AD1" w14:textId="77777777" w:rsidR="00F56ED7" w:rsidRPr="00E42444" w:rsidRDefault="00E42444" w:rsidP="00E42444">
            <w:pPr>
              <w:pStyle w:val="103"/>
              <w:rPr>
                <w:lang w:eastAsia="ru-RU"/>
              </w:rPr>
            </w:pPr>
            <w:r w:rsidRPr="00E42444">
              <w:rPr>
                <w:lang w:eastAsia="ru-RU"/>
              </w:rPr>
              <w:t>0,0</w:t>
            </w:r>
          </w:p>
        </w:tc>
        <w:tc>
          <w:tcPr>
            <w:tcW w:w="201" w:type="pct"/>
            <w:noWrap/>
            <w:hideMark/>
          </w:tcPr>
          <w:p w14:paraId="53894140" w14:textId="77777777" w:rsidR="00F56ED7" w:rsidRPr="00E42444" w:rsidRDefault="00E42444" w:rsidP="00E42444">
            <w:pPr>
              <w:pStyle w:val="103"/>
              <w:rPr>
                <w:lang w:eastAsia="ru-RU"/>
              </w:rPr>
            </w:pPr>
            <w:r w:rsidRPr="00E42444">
              <w:rPr>
                <w:lang w:eastAsia="ru-RU"/>
              </w:rPr>
              <w:t>0,0</w:t>
            </w:r>
          </w:p>
        </w:tc>
        <w:tc>
          <w:tcPr>
            <w:tcW w:w="201" w:type="pct"/>
            <w:noWrap/>
            <w:hideMark/>
          </w:tcPr>
          <w:p w14:paraId="53991F79" w14:textId="77777777" w:rsidR="00F56ED7" w:rsidRPr="00E42444" w:rsidRDefault="00E42444" w:rsidP="00E42444">
            <w:pPr>
              <w:pStyle w:val="103"/>
              <w:rPr>
                <w:lang w:eastAsia="ru-RU"/>
              </w:rPr>
            </w:pPr>
            <w:r w:rsidRPr="00E42444">
              <w:rPr>
                <w:lang w:eastAsia="ru-RU"/>
              </w:rPr>
              <w:t>0,0</w:t>
            </w:r>
          </w:p>
        </w:tc>
        <w:tc>
          <w:tcPr>
            <w:tcW w:w="201" w:type="pct"/>
            <w:noWrap/>
            <w:hideMark/>
          </w:tcPr>
          <w:p w14:paraId="34593C06" w14:textId="77777777" w:rsidR="00F56ED7" w:rsidRPr="00E42444" w:rsidRDefault="00E42444" w:rsidP="00E42444">
            <w:pPr>
              <w:pStyle w:val="103"/>
              <w:rPr>
                <w:lang w:eastAsia="ru-RU"/>
              </w:rPr>
            </w:pPr>
            <w:r w:rsidRPr="00E42444">
              <w:rPr>
                <w:lang w:eastAsia="ru-RU"/>
              </w:rPr>
              <w:t>0,0</w:t>
            </w:r>
          </w:p>
        </w:tc>
        <w:tc>
          <w:tcPr>
            <w:tcW w:w="200" w:type="pct"/>
            <w:noWrap/>
            <w:hideMark/>
          </w:tcPr>
          <w:p w14:paraId="5E608E91" w14:textId="77777777" w:rsidR="00F56ED7" w:rsidRPr="00E42444" w:rsidRDefault="00E42444" w:rsidP="00E42444">
            <w:pPr>
              <w:pStyle w:val="103"/>
              <w:rPr>
                <w:lang w:eastAsia="ru-RU"/>
              </w:rPr>
            </w:pPr>
            <w:r w:rsidRPr="00E42444">
              <w:rPr>
                <w:lang w:eastAsia="ru-RU"/>
              </w:rPr>
              <w:t>0,0</w:t>
            </w:r>
          </w:p>
        </w:tc>
        <w:tc>
          <w:tcPr>
            <w:tcW w:w="201" w:type="pct"/>
            <w:noWrap/>
            <w:hideMark/>
          </w:tcPr>
          <w:p w14:paraId="394A2918" w14:textId="77777777" w:rsidR="00F56ED7" w:rsidRPr="00E42444" w:rsidRDefault="00E42444" w:rsidP="00E42444">
            <w:pPr>
              <w:pStyle w:val="103"/>
              <w:rPr>
                <w:lang w:eastAsia="ru-RU"/>
              </w:rPr>
            </w:pPr>
            <w:r w:rsidRPr="00E42444">
              <w:rPr>
                <w:lang w:eastAsia="ru-RU"/>
              </w:rPr>
              <w:t>0,0</w:t>
            </w:r>
          </w:p>
        </w:tc>
        <w:tc>
          <w:tcPr>
            <w:tcW w:w="201" w:type="pct"/>
            <w:noWrap/>
            <w:hideMark/>
          </w:tcPr>
          <w:p w14:paraId="6D173E14" w14:textId="77777777" w:rsidR="00F56ED7" w:rsidRPr="00E42444" w:rsidRDefault="00E42444" w:rsidP="00E42444">
            <w:pPr>
              <w:pStyle w:val="103"/>
              <w:rPr>
                <w:lang w:eastAsia="ru-RU"/>
              </w:rPr>
            </w:pPr>
            <w:r w:rsidRPr="00E42444">
              <w:rPr>
                <w:lang w:eastAsia="ru-RU"/>
              </w:rPr>
              <w:t>0,0</w:t>
            </w:r>
          </w:p>
        </w:tc>
        <w:tc>
          <w:tcPr>
            <w:tcW w:w="201" w:type="pct"/>
            <w:noWrap/>
            <w:hideMark/>
          </w:tcPr>
          <w:p w14:paraId="2FB58698" w14:textId="77777777" w:rsidR="00F56ED7" w:rsidRPr="00E42444" w:rsidRDefault="00E42444" w:rsidP="00E42444">
            <w:pPr>
              <w:pStyle w:val="103"/>
              <w:rPr>
                <w:lang w:eastAsia="ru-RU"/>
              </w:rPr>
            </w:pPr>
            <w:r w:rsidRPr="00E42444">
              <w:rPr>
                <w:lang w:eastAsia="ru-RU"/>
              </w:rPr>
              <w:t>0,0</w:t>
            </w:r>
          </w:p>
        </w:tc>
        <w:tc>
          <w:tcPr>
            <w:tcW w:w="201" w:type="pct"/>
            <w:noWrap/>
            <w:hideMark/>
          </w:tcPr>
          <w:p w14:paraId="61F93C79" w14:textId="77777777" w:rsidR="00F56ED7" w:rsidRPr="00E42444" w:rsidRDefault="00E42444" w:rsidP="00E42444">
            <w:pPr>
              <w:pStyle w:val="103"/>
              <w:rPr>
                <w:lang w:eastAsia="ru-RU"/>
              </w:rPr>
            </w:pPr>
            <w:r w:rsidRPr="00E42444">
              <w:rPr>
                <w:lang w:eastAsia="ru-RU"/>
              </w:rPr>
              <w:t>0,0</w:t>
            </w:r>
          </w:p>
        </w:tc>
      </w:tr>
      <w:tr w:rsidR="00E42444" w:rsidRPr="00E42444" w14:paraId="65475B56" w14:textId="77777777" w:rsidTr="00612D72">
        <w:trPr>
          <w:trHeight w:val="20"/>
        </w:trPr>
        <w:tc>
          <w:tcPr>
            <w:tcW w:w="133" w:type="pct"/>
            <w:hideMark/>
          </w:tcPr>
          <w:p w14:paraId="44EC1DC4" w14:textId="77777777" w:rsidR="00F56ED7" w:rsidRPr="00E42444" w:rsidRDefault="00E42444" w:rsidP="00E42444">
            <w:pPr>
              <w:pStyle w:val="103"/>
              <w:rPr>
                <w:lang w:eastAsia="ru-RU"/>
              </w:rPr>
            </w:pPr>
            <w:r w:rsidRPr="00E42444">
              <w:rPr>
                <w:lang w:eastAsia="ru-RU"/>
              </w:rPr>
              <w:t>5.2.</w:t>
            </w:r>
          </w:p>
        </w:tc>
        <w:tc>
          <w:tcPr>
            <w:tcW w:w="492" w:type="pct"/>
            <w:hideMark/>
          </w:tcPr>
          <w:p w14:paraId="313ECC9C" w14:textId="77777777" w:rsidR="00F56ED7" w:rsidRPr="00E42444" w:rsidRDefault="00E42444" w:rsidP="00E42444">
            <w:pPr>
              <w:pStyle w:val="103"/>
              <w:rPr>
                <w:lang w:eastAsia="ru-RU"/>
              </w:rPr>
            </w:pPr>
            <w:r w:rsidRPr="00E42444">
              <w:rPr>
                <w:lang w:eastAsia="ru-RU"/>
              </w:rPr>
              <w:t>Прочие коммерческие расходы</w:t>
            </w:r>
          </w:p>
        </w:tc>
        <w:tc>
          <w:tcPr>
            <w:tcW w:w="163" w:type="pct"/>
            <w:hideMark/>
          </w:tcPr>
          <w:p w14:paraId="513C3F6F"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0F5A5919" w14:textId="77777777" w:rsidR="00F56ED7" w:rsidRPr="00E42444" w:rsidRDefault="00E42444" w:rsidP="00E42444">
            <w:pPr>
              <w:pStyle w:val="103"/>
              <w:rPr>
                <w:lang w:eastAsia="ru-RU"/>
              </w:rPr>
            </w:pPr>
            <w:r w:rsidRPr="00E42444">
              <w:rPr>
                <w:lang w:eastAsia="ru-RU"/>
              </w:rPr>
              <w:t> </w:t>
            </w:r>
          </w:p>
        </w:tc>
        <w:tc>
          <w:tcPr>
            <w:tcW w:w="201" w:type="pct"/>
            <w:noWrap/>
            <w:hideMark/>
          </w:tcPr>
          <w:p w14:paraId="1818CA68" w14:textId="77777777" w:rsidR="00F56ED7" w:rsidRPr="00E42444" w:rsidRDefault="00E42444" w:rsidP="00E42444">
            <w:pPr>
              <w:pStyle w:val="103"/>
              <w:rPr>
                <w:lang w:eastAsia="ru-RU"/>
              </w:rPr>
            </w:pPr>
            <w:r w:rsidRPr="00E42444">
              <w:rPr>
                <w:lang w:eastAsia="ru-RU"/>
              </w:rPr>
              <w:t>0,0</w:t>
            </w:r>
          </w:p>
        </w:tc>
        <w:tc>
          <w:tcPr>
            <w:tcW w:w="201" w:type="pct"/>
            <w:noWrap/>
            <w:hideMark/>
          </w:tcPr>
          <w:p w14:paraId="0A19C5B6" w14:textId="77777777" w:rsidR="00F56ED7" w:rsidRPr="00E42444" w:rsidRDefault="00E42444" w:rsidP="00E42444">
            <w:pPr>
              <w:pStyle w:val="103"/>
              <w:rPr>
                <w:lang w:eastAsia="ru-RU"/>
              </w:rPr>
            </w:pPr>
            <w:r w:rsidRPr="00E42444">
              <w:rPr>
                <w:lang w:eastAsia="ru-RU"/>
              </w:rPr>
              <w:t>0,0</w:t>
            </w:r>
          </w:p>
        </w:tc>
        <w:tc>
          <w:tcPr>
            <w:tcW w:w="201" w:type="pct"/>
            <w:noWrap/>
            <w:hideMark/>
          </w:tcPr>
          <w:p w14:paraId="19C28700" w14:textId="77777777" w:rsidR="00F56ED7" w:rsidRPr="00E42444" w:rsidRDefault="00E42444" w:rsidP="00E42444">
            <w:pPr>
              <w:pStyle w:val="103"/>
              <w:rPr>
                <w:lang w:eastAsia="ru-RU"/>
              </w:rPr>
            </w:pPr>
            <w:r w:rsidRPr="00E42444">
              <w:rPr>
                <w:lang w:eastAsia="ru-RU"/>
              </w:rPr>
              <w:t>0,0</w:t>
            </w:r>
          </w:p>
        </w:tc>
        <w:tc>
          <w:tcPr>
            <w:tcW w:w="200" w:type="pct"/>
            <w:noWrap/>
            <w:hideMark/>
          </w:tcPr>
          <w:p w14:paraId="56C1C119" w14:textId="77777777" w:rsidR="00F56ED7" w:rsidRPr="00E42444" w:rsidRDefault="00E42444" w:rsidP="00E42444">
            <w:pPr>
              <w:pStyle w:val="103"/>
              <w:rPr>
                <w:lang w:eastAsia="ru-RU"/>
              </w:rPr>
            </w:pPr>
            <w:r w:rsidRPr="00E42444">
              <w:rPr>
                <w:lang w:eastAsia="ru-RU"/>
              </w:rPr>
              <w:t>0,0</w:t>
            </w:r>
          </w:p>
        </w:tc>
        <w:tc>
          <w:tcPr>
            <w:tcW w:w="201" w:type="pct"/>
            <w:noWrap/>
            <w:hideMark/>
          </w:tcPr>
          <w:p w14:paraId="6219BB77" w14:textId="77777777" w:rsidR="00F56ED7" w:rsidRPr="00E42444" w:rsidRDefault="00E42444" w:rsidP="00E42444">
            <w:pPr>
              <w:pStyle w:val="103"/>
              <w:rPr>
                <w:lang w:eastAsia="ru-RU"/>
              </w:rPr>
            </w:pPr>
            <w:r w:rsidRPr="00E42444">
              <w:rPr>
                <w:lang w:eastAsia="ru-RU"/>
              </w:rPr>
              <w:t>0,0</w:t>
            </w:r>
          </w:p>
        </w:tc>
        <w:tc>
          <w:tcPr>
            <w:tcW w:w="201" w:type="pct"/>
            <w:noWrap/>
            <w:hideMark/>
          </w:tcPr>
          <w:p w14:paraId="1039A6D7" w14:textId="77777777" w:rsidR="00F56ED7" w:rsidRPr="00E42444" w:rsidRDefault="00E42444" w:rsidP="00E42444">
            <w:pPr>
              <w:pStyle w:val="103"/>
              <w:rPr>
                <w:lang w:eastAsia="ru-RU"/>
              </w:rPr>
            </w:pPr>
            <w:r w:rsidRPr="00E42444">
              <w:rPr>
                <w:lang w:eastAsia="ru-RU"/>
              </w:rPr>
              <w:t>0,0</w:t>
            </w:r>
          </w:p>
        </w:tc>
        <w:tc>
          <w:tcPr>
            <w:tcW w:w="201" w:type="pct"/>
            <w:noWrap/>
            <w:hideMark/>
          </w:tcPr>
          <w:p w14:paraId="0EC23B15" w14:textId="77777777" w:rsidR="00F56ED7" w:rsidRPr="00E42444" w:rsidRDefault="00E42444" w:rsidP="00E42444">
            <w:pPr>
              <w:pStyle w:val="103"/>
              <w:rPr>
                <w:lang w:eastAsia="ru-RU"/>
              </w:rPr>
            </w:pPr>
            <w:r w:rsidRPr="00E42444">
              <w:rPr>
                <w:lang w:eastAsia="ru-RU"/>
              </w:rPr>
              <w:t>0,0</w:t>
            </w:r>
          </w:p>
        </w:tc>
        <w:tc>
          <w:tcPr>
            <w:tcW w:w="200" w:type="pct"/>
            <w:noWrap/>
            <w:hideMark/>
          </w:tcPr>
          <w:p w14:paraId="4C615837" w14:textId="77777777" w:rsidR="00F56ED7" w:rsidRPr="00E42444" w:rsidRDefault="00E42444" w:rsidP="00E42444">
            <w:pPr>
              <w:pStyle w:val="103"/>
              <w:rPr>
                <w:lang w:eastAsia="ru-RU"/>
              </w:rPr>
            </w:pPr>
            <w:r w:rsidRPr="00E42444">
              <w:rPr>
                <w:lang w:eastAsia="ru-RU"/>
              </w:rPr>
              <w:t>0,0</w:t>
            </w:r>
          </w:p>
        </w:tc>
        <w:tc>
          <w:tcPr>
            <w:tcW w:w="201" w:type="pct"/>
            <w:noWrap/>
            <w:hideMark/>
          </w:tcPr>
          <w:p w14:paraId="4D8209AD" w14:textId="77777777" w:rsidR="00F56ED7" w:rsidRPr="00E42444" w:rsidRDefault="00E42444" w:rsidP="00E42444">
            <w:pPr>
              <w:pStyle w:val="103"/>
              <w:rPr>
                <w:lang w:eastAsia="ru-RU"/>
              </w:rPr>
            </w:pPr>
            <w:r w:rsidRPr="00E42444">
              <w:rPr>
                <w:lang w:eastAsia="ru-RU"/>
              </w:rPr>
              <w:t>0,0</w:t>
            </w:r>
          </w:p>
        </w:tc>
        <w:tc>
          <w:tcPr>
            <w:tcW w:w="201" w:type="pct"/>
            <w:noWrap/>
            <w:hideMark/>
          </w:tcPr>
          <w:p w14:paraId="10BA0792" w14:textId="77777777" w:rsidR="00F56ED7" w:rsidRPr="00E42444" w:rsidRDefault="00E42444" w:rsidP="00E42444">
            <w:pPr>
              <w:pStyle w:val="103"/>
              <w:rPr>
                <w:lang w:eastAsia="ru-RU"/>
              </w:rPr>
            </w:pPr>
            <w:r w:rsidRPr="00E42444">
              <w:rPr>
                <w:lang w:eastAsia="ru-RU"/>
              </w:rPr>
              <w:t>0,0</w:t>
            </w:r>
          </w:p>
        </w:tc>
        <w:tc>
          <w:tcPr>
            <w:tcW w:w="201" w:type="pct"/>
            <w:noWrap/>
            <w:hideMark/>
          </w:tcPr>
          <w:p w14:paraId="4BC117B9" w14:textId="77777777" w:rsidR="00F56ED7" w:rsidRPr="00E42444" w:rsidRDefault="00E42444" w:rsidP="00E42444">
            <w:pPr>
              <w:pStyle w:val="103"/>
              <w:rPr>
                <w:lang w:eastAsia="ru-RU"/>
              </w:rPr>
            </w:pPr>
            <w:r w:rsidRPr="00E42444">
              <w:rPr>
                <w:lang w:eastAsia="ru-RU"/>
              </w:rPr>
              <w:t>0,0</w:t>
            </w:r>
          </w:p>
        </w:tc>
        <w:tc>
          <w:tcPr>
            <w:tcW w:w="200" w:type="pct"/>
            <w:noWrap/>
            <w:hideMark/>
          </w:tcPr>
          <w:p w14:paraId="49B7EA13" w14:textId="77777777" w:rsidR="00F56ED7" w:rsidRPr="00E42444" w:rsidRDefault="00E42444" w:rsidP="00E42444">
            <w:pPr>
              <w:pStyle w:val="103"/>
              <w:rPr>
                <w:lang w:eastAsia="ru-RU"/>
              </w:rPr>
            </w:pPr>
            <w:r w:rsidRPr="00E42444">
              <w:rPr>
                <w:lang w:eastAsia="ru-RU"/>
              </w:rPr>
              <w:t>0,0</w:t>
            </w:r>
          </w:p>
        </w:tc>
        <w:tc>
          <w:tcPr>
            <w:tcW w:w="201" w:type="pct"/>
            <w:noWrap/>
            <w:hideMark/>
          </w:tcPr>
          <w:p w14:paraId="2F9BBAE3" w14:textId="77777777" w:rsidR="00F56ED7" w:rsidRPr="00E42444" w:rsidRDefault="00E42444" w:rsidP="00E42444">
            <w:pPr>
              <w:pStyle w:val="103"/>
              <w:rPr>
                <w:lang w:eastAsia="ru-RU"/>
              </w:rPr>
            </w:pPr>
            <w:r w:rsidRPr="00E42444">
              <w:rPr>
                <w:lang w:eastAsia="ru-RU"/>
              </w:rPr>
              <w:t>0,0</w:t>
            </w:r>
          </w:p>
        </w:tc>
        <w:tc>
          <w:tcPr>
            <w:tcW w:w="201" w:type="pct"/>
            <w:noWrap/>
            <w:hideMark/>
          </w:tcPr>
          <w:p w14:paraId="045D6418" w14:textId="77777777" w:rsidR="00F56ED7" w:rsidRPr="00E42444" w:rsidRDefault="00E42444" w:rsidP="00E42444">
            <w:pPr>
              <w:pStyle w:val="103"/>
              <w:rPr>
                <w:lang w:eastAsia="ru-RU"/>
              </w:rPr>
            </w:pPr>
            <w:r w:rsidRPr="00E42444">
              <w:rPr>
                <w:lang w:eastAsia="ru-RU"/>
              </w:rPr>
              <w:t>0,0</w:t>
            </w:r>
          </w:p>
        </w:tc>
        <w:tc>
          <w:tcPr>
            <w:tcW w:w="201" w:type="pct"/>
            <w:noWrap/>
            <w:hideMark/>
          </w:tcPr>
          <w:p w14:paraId="0DD5A717" w14:textId="77777777" w:rsidR="00F56ED7" w:rsidRPr="00E42444" w:rsidRDefault="00E42444" w:rsidP="00E42444">
            <w:pPr>
              <w:pStyle w:val="103"/>
              <w:rPr>
                <w:lang w:eastAsia="ru-RU"/>
              </w:rPr>
            </w:pPr>
            <w:r w:rsidRPr="00E42444">
              <w:rPr>
                <w:lang w:eastAsia="ru-RU"/>
              </w:rPr>
              <w:t>0,0</w:t>
            </w:r>
          </w:p>
        </w:tc>
        <w:tc>
          <w:tcPr>
            <w:tcW w:w="200" w:type="pct"/>
            <w:noWrap/>
            <w:hideMark/>
          </w:tcPr>
          <w:p w14:paraId="5877E3F0" w14:textId="77777777" w:rsidR="00F56ED7" w:rsidRPr="00E42444" w:rsidRDefault="00E42444" w:rsidP="00E42444">
            <w:pPr>
              <w:pStyle w:val="103"/>
              <w:rPr>
                <w:lang w:eastAsia="ru-RU"/>
              </w:rPr>
            </w:pPr>
            <w:r w:rsidRPr="00E42444">
              <w:rPr>
                <w:lang w:eastAsia="ru-RU"/>
              </w:rPr>
              <w:t>0,0</w:t>
            </w:r>
          </w:p>
        </w:tc>
        <w:tc>
          <w:tcPr>
            <w:tcW w:w="201" w:type="pct"/>
            <w:noWrap/>
            <w:hideMark/>
          </w:tcPr>
          <w:p w14:paraId="0A704C14" w14:textId="77777777" w:rsidR="00F56ED7" w:rsidRPr="00E42444" w:rsidRDefault="00E42444" w:rsidP="00E42444">
            <w:pPr>
              <w:pStyle w:val="103"/>
              <w:rPr>
                <w:lang w:eastAsia="ru-RU"/>
              </w:rPr>
            </w:pPr>
            <w:r w:rsidRPr="00E42444">
              <w:rPr>
                <w:lang w:eastAsia="ru-RU"/>
              </w:rPr>
              <w:t>0,0</w:t>
            </w:r>
          </w:p>
        </w:tc>
        <w:tc>
          <w:tcPr>
            <w:tcW w:w="201" w:type="pct"/>
            <w:noWrap/>
            <w:hideMark/>
          </w:tcPr>
          <w:p w14:paraId="11233F3C" w14:textId="77777777" w:rsidR="00F56ED7" w:rsidRPr="00E42444" w:rsidRDefault="00E42444" w:rsidP="00E42444">
            <w:pPr>
              <w:pStyle w:val="103"/>
              <w:rPr>
                <w:lang w:eastAsia="ru-RU"/>
              </w:rPr>
            </w:pPr>
            <w:r w:rsidRPr="00E42444">
              <w:rPr>
                <w:lang w:eastAsia="ru-RU"/>
              </w:rPr>
              <w:t>0,0</w:t>
            </w:r>
          </w:p>
        </w:tc>
        <w:tc>
          <w:tcPr>
            <w:tcW w:w="201" w:type="pct"/>
            <w:noWrap/>
            <w:hideMark/>
          </w:tcPr>
          <w:p w14:paraId="103D9B78" w14:textId="77777777" w:rsidR="00F56ED7" w:rsidRPr="00E42444" w:rsidRDefault="00E42444" w:rsidP="00E42444">
            <w:pPr>
              <w:pStyle w:val="103"/>
              <w:rPr>
                <w:lang w:eastAsia="ru-RU"/>
              </w:rPr>
            </w:pPr>
            <w:r w:rsidRPr="00E42444">
              <w:rPr>
                <w:lang w:eastAsia="ru-RU"/>
              </w:rPr>
              <w:t>0,0</w:t>
            </w:r>
          </w:p>
        </w:tc>
        <w:tc>
          <w:tcPr>
            <w:tcW w:w="201" w:type="pct"/>
            <w:noWrap/>
            <w:hideMark/>
          </w:tcPr>
          <w:p w14:paraId="268206B0" w14:textId="77777777" w:rsidR="00F56ED7" w:rsidRPr="00E42444" w:rsidRDefault="00E42444" w:rsidP="00E42444">
            <w:pPr>
              <w:pStyle w:val="103"/>
              <w:rPr>
                <w:lang w:eastAsia="ru-RU"/>
              </w:rPr>
            </w:pPr>
            <w:r w:rsidRPr="00E42444">
              <w:rPr>
                <w:lang w:eastAsia="ru-RU"/>
              </w:rPr>
              <w:t>0,0</w:t>
            </w:r>
          </w:p>
        </w:tc>
      </w:tr>
      <w:tr w:rsidR="00E42444" w:rsidRPr="00E42444" w14:paraId="28214300" w14:textId="77777777" w:rsidTr="00612D72">
        <w:trPr>
          <w:trHeight w:val="20"/>
        </w:trPr>
        <w:tc>
          <w:tcPr>
            <w:tcW w:w="133" w:type="pct"/>
            <w:noWrap/>
            <w:hideMark/>
          </w:tcPr>
          <w:p w14:paraId="7D87E46E" w14:textId="77777777" w:rsidR="00F56ED7" w:rsidRPr="00E42444" w:rsidRDefault="00E42444" w:rsidP="00E42444">
            <w:pPr>
              <w:pStyle w:val="103"/>
              <w:rPr>
                <w:lang w:eastAsia="ru-RU"/>
              </w:rPr>
            </w:pPr>
            <w:r w:rsidRPr="00E42444">
              <w:rPr>
                <w:lang w:eastAsia="ru-RU"/>
              </w:rPr>
              <w:t> </w:t>
            </w:r>
          </w:p>
        </w:tc>
        <w:tc>
          <w:tcPr>
            <w:tcW w:w="492" w:type="pct"/>
            <w:noWrap/>
            <w:hideMark/>
          </w:tcPr>
          <w:p w14:paraId="61534945" w14:textId="77777777" w:rsidR="00F56ED7" w:rsidRPr="00E42444" w:rsidRDefault="00E42444" w:rsidP="00E42444">
            <w:pPr>
              <w:pStyle w:val="103"/>
              <w:rPr>
                <w:lang w:eastAsia="ru-RU"/>
              </w:rPr>
            </w:pPr>
            <w:r w:rsidRPr="00E42444">
              <w:rPr>
                <w:lang w:eastAsia="ru-RU"/>
              </w:rPr>
              <w:t> </w:t>
            </w:r>
          </w:p>
        </w:tc>
        <w:tc>
          <w:tcPr>
            <w:tcW w:w="163" w:type="pct"/>
            <w:noWrap/>
            <w:hideMark/>
          </w:tcPr>
          <w:p w14:paraId="532EB8E7" w14:textId="77777777" w:rsidR="00F56ED7" w:rsidRPr="00E42444" w:rsidRDefault="00E42444" w:rsidP="00E42444">
            <w:pPr>
              <w:pStyle w:val="103"/>
              <w:rPr>
                <w:lang w:eastAsia="ru-RU"/>
              </w:rPr>
            </w:pPr>
            <w:r w:rsidRPr="00E42444">
              <w:rPr>
                <w:lang w:eastAsia="ru-RU"/>
              </w:rPr>
              <w:t> </w:t>
            </w:r>
          </w:p>
        </w:tc>
        <w:tc>
          <w:tcPr>
            <w:tcW w:w="200" w:type="pct"/>
            <w:noWrap/>
            <w:hideMark/>
          </w:tcPr>
          <w:p w14:paraId="427851C8" w14:textId="77777777" w:rsidR="00F56ED7" w:rsidRPr="00E42444" w:rsidRDefault="00E42444" w:rsidP="00E42444">
            <w:pPr>
              <w:pStyle w:val="103"/>
              <w:rPr>
                <w:lang w:eastAsia="ru-RU"/>
              </w:rPr>
            </w:pPr>
            <w:r w:rsidRPr="00E42444">
              <w:rPr>
                <w:lang w:eastAsia="ru-RU"/>
              </w:rPr>
              <w:t> </w:t>
            </w:r>
          </w:p>
        </w:tc>
        <w:tc>
          <w:tcPr>
            <w:tcW w:w="201" w:type="pct"/>
            <w:noWrap/>
            <w:hideMark/>
          </w:tcPr>
          <w:p w14:paraId="1CE633A9" w14:textId="77777777" w:rsidR="00F56ED7" w:rsidRPr="00E42444" w:rsidRDefault="00E42444" w:rsidP="00E42444">
            <w:pPr>
              <w:pStyle w:val="103"/>
              <w:rPr>
                <w:lang w:eastAsia="ru-RU"/>
              </w:rPr>
            </w:pPr>
            <w:r w:rsidRPr="00E42444">
              <w:rPr>
                <w:lang w:eastAsia="ru-RU"/>
              </w:rPr>
              <w:t> </w:t>
            </w:r>
          </w:p>
        </w:tc>
        <w:tc>
          <w:tcPr>
            <w:tcW w:w="201" w:type="pct"/>
            <w:noWrap/>
            <w:hideMark/>
          </w:tcPr>
          <w:p w14:paraId="4658913E" w14:textId="77777777" w:rsidR="00F56ED7" w:rsidRPr="00E42444" w:rsidRDefault="00E42444" w:rsidP="00E42444">
            <w:pPr>
              <w:pStyle w:val="103"/>
              <w:rPr>
                <w:lang w:eastAsia="ru-RU"/>
              </w:rPr>
            </w:pPr>
            <w:r w:rsidRPr="00E42444">
              <w:rPr>
                <w:lang w:eastAsia="ru-RU"/>
              </w:rPr>
              <w:t> </w:t>
            </w:r>
          </w:p>
        </w:tc>
        <w:tc>
          <w:tcPr>
            <w:tcW w:w="201" w:type="pct"/>
            <w:noWrap/>
            <w:hideMark/>
          </w:tcPr>
          <w:p w14:paraId="4EC8CFDD" w14:textId="77777777" w:rsidR="00F56ED7" w:rsidRPr="00E42444" w:rsidRDefault="00E42444" w:rsidP="00E42444">
            <w:pPr>
              <w:pStyle w:val="103"/>
              <w:rPr>
                <w:lang w:eastAsia="ru-RU"/>
              </w:rPr>
            </w:pPr>
            <w:r w:rsidRPr="00E42444">
              <w:rPr>
                <w:lang w:eastAsia="ru-RU"/>
              </w:rPr>
              <w:t> </w:t>
            </w:r>
          </w:p>
        </w:tc>
        <w:tc>
          <w:tcPr>
            <w:tcW w:w="200" w:type="pct"/>
            <w:noWrap/>
            <w:hideMark/>
          </w:tcPr>
          <w:p w14:paraId="08DB310C" w14:textId="77777777" w:rsidR="00F56ED7" w:rsidRPr="00E42444" w:rsidRDefault="00E42444" w:rsidP="00E42444">
            <w:pPr>
              <w:pStyle w:val="103"/>
              <w:rPr>
                <w:lang w:eastAsia="ru-RU"/>
              </w:rPr>
            </w:pPr>
            <w:r w:rsidRPr="00E42444">
              <w:rPr>
                <w:lang w:eastAsia="ru-RU"/>
              </w:rPr>
              <w:t> </w:t>
            </w:r>
          </w:p>
        </w:tc>
        <w:tc>
          <w:tcPr>
            <w:tcW w:w="201" w:type="pct"/>
            <w:noWrap/>
            <w:hideMark/>
          </w:tcPr>
          <w:p w14:paraId="5BF55214" w14:textId="77777777" w:rsidR="00F56ED7" w:rsidRPr="00E42444" w:rsidRDefault="00E42444" w:rsidP="00E42444">
            <w:pPr>
              <w:pStyle w:val="103"/>
              <w:rPr>
                <w:lang w:eastAsia="ru-RU"/>
              </w:rPr>
            </w:pPr>
            <w:r w:rsidRPr="00E42444">
              <w:rPr>
                <w:lang w:eastAsia="ru-RU"/>
              </w:rPr>
              <w:t> </w:t>
            </w:r>
          </w:p>
        </w:tc>
        <w:tc>
          <w:tcPr>
            <w:tcW w:w="201" w:type="pct"/>
            <w:noWrap/>
            <w:hideMark/>
          </w:tcPr>
          <w:p w14:paraId="6D5AB65C" w14:textId="77777777" w:rsidR="00F56ED7" w:rsidRPr="00E42444" w:rsidRDefault="00E42444" w:rsidP="00E42444">
            <w:pPr>
              <w:pStyle w:val="103"/>
              <w:rPr>
                <w:lang w:eastAsia="ru-RU"/>
              </w:rPr>
            </w:pPr>
            <w:r w:rsidRPr="00E42444">
              <w:rPr>
                <w:lang w:eastAsia="ru-RU"/>
              </w:rPr>
              <w:t> </w:t>
            </w:r>
          </w:p>
        </w:tc>
        <w:tc>
          <w:tcPr>
            <w:tcW w:w="201" w:type="pct"/>
            <w:noWrap/>
            <w:hideMark/>
          </w:tcPr>
          <w:p w14:paraId="4C12D33E" w14:textId="77777777" w:rsidR="00F56ED7" w:rsidRPr="00E42444" w:rsidRDefault="00E42444" w:rsidP="00E42444">
            <w:pPr>
              <w:pStyle w:val="103"/>
              <w:rPr>
                <w:lang w:eastAsia="ru-RU"/>
              </w:rPr>
            </w:pPr>
            <w:r w:rsidRPr="00E42444">
              <w:rPr>
                <w:lang w:eastAsia="ru-RU"/>
              </w:rPr>
              <w:t> </w:t>
            </w:r>
          </w:p>
        </w:tc>
        <w:tc>
          <w:tcPr>
            <w:tcW w:w="200" w:type="pct"/>
            <w:noWrap/>
            <w:hideMark/>
          </w:tcPr>
          <w:p w14:paraId="093EDA0D" w14:textId="77777777" w:rsidR="00F56ED7" w:rsidRPr="00E42444" w:rsidRDefault="00E42444" w:rsidP="00E42444">
            <w:pPr>
              <w:pStyle w:val="103"/>
              <w:rPr>
                <w:lang w:eastAsia="ru-RU"/>
              </w:rPr>
            </w:pPr>
            <w:r w:rsidRPr="00E42444">
              <w:rPr>
                <w:lang w:eastAsia="ru-RU"/>
              </w:rPr>
              <w:t> </w:t>
            </w:r>
          </w:p>
        </w:tc>
        <w:tc>
          <w:tcPr>
            <w:tcW w:w="201" w:type="pct"/>
            <w:noWrap/>
            <w:hideMark/>
          </w:tcPr>
          <w:p w14:paraId="4B3FE71C" w14:textId="77777777" w:rsidR="00F56ED7" w:rsidRPr="00E42444" w:rsidRDefault="00E42444" w:rsidP="00E42444">
            <w:pPr>
              <w:pStyle w:val="103"/>
              <w:rPr>
                <w:lang w:eastAsia="ru-RU"/>
              </w:rPr>
            </w:pPr>
            <w:r w:rsidRPr="00E42444">
              <w:rPr>
                <w:lang w:eastAsia="ru-RU"/>
              </w:rPr>
              <w:t> </w:t>
            </w:r>
          </w:p>
        </w:tc>
        <w:tc>
          <w:tcPr>
            <w:tcW w:w="201" w:type="pct"/>
            <w:noWrap/>
            <w:hideMark/>
          </w:tcPr>
          <w:p w14:paraId="6D91F476" w14:textId="77777777" w:rsidR="00F56ED7" w:rsidRPr="00E42444" w:rsidRDefault="00E42444" w:rsidP="00E42444">
            <w:pPr>
              <w:pStyle w:val="103"/>
              <w:rPr>
                <w:lang w:eastAsia="ru-RU"/>
              </w:rPr>
            </w:pPr>
            <w:r w:rsidRPr="00E42444">
              <w:rPr>
                <w:lang w:eastAsia="ru-RU"/>
              </w:rPr>
              <w:t> </w:t>
            </w:r>
          </w:p>
        </w:tc>
        <w:tc>
          <w:tcPr>
            <w:tcW w:w="201" w:type="pct"/>
            <w:noWrap/>
            <w:hideMark/>
          </w:tcPr>
          <w:p w14:paraId="135C4429" w14:textId="77777777" w:rsidR="00F56ED7" w:rsidRPr="00E42444" w:rsidRDefault="00E42444" w:rsidP="00E42444">
            <w:pPr>
              <w:pStyle w:val="103"/>
              <w:rPr>
                <w:lang w:eastAsia="ru-RU"/>
              </w:rPr>
            </w:pPr>
            <w:r w:rsidRPr="00E42444">
              <w:rPr>
                <w:lang w:eastAsia="ru-RU"/>
              </w:rPr>
              <w:t> </w:t>
            </w:r>
          </w:p>
        </w:tc>
        <w:tc>
          <w:tcPr>
            <w:tcW w:w="200" w:type="pct"/>
            <w:noWrap/>
            <w:hideMark/>
          </w:tcPr>
          <w:p w14:paraId="55AFA4F2" w14:textId="77777777" w:rsidR="00F56ED7" w:rsidRPr="00E42444" w:rsidRDefault="00E42444" w:rsidP="00E42444">
            <w:pPr>
              <w:pStyle w:val="103"/>
              <w:rPr>
                <w:lang w:eastAsia="ru-RU"/>
              </w:rPr>
            </w:pPr>
            <w:r w:rsidRPr="00E42444">
              <w:rPr>
                <w:lang w:eastAsia="ru-RU"/>
              </w:rPr>
              <w:t> </w:t>
            </w:r>
          </w:p>
        </w:tc>
        <w:tc>
          <w:tcPr>
            <w:tcW w:w="201" w:type="pct"/>
            <w:noWrap/>
            <w:hideMark/>
          </w:tcPr>
          <w:p w14:paraId="4E57BFC4" w14:textId="77777777" w:rsidR="00F56ED7" w:rsidRPr="00E42444" w:rsidRDefault="00E42444" w:rsidP="00E42444">
            <w:pPr>
              <w:pStyle w:val="103"/>
              <w:rPr>
                <w:lang w:eastAsia="ru-RU"/>
              </w:rPr>
            </w:pPr>
            <w:r w:rsidRPr="00E42444">
              <w:rPr>
                <w:lang w:eastAsia="ru-RU"/>
              </w:rPr>
              <w:t> </w:t>
            </w:r>
          </w:p>
        </w:tc>
        <w:tc>
          <w:tcPr>
            <w:tcW w:w="201" w:type="pct"/>
            <w:noWrap/>
            <w:hideMark/>
          </w:tcPr>
          <w:p w14:paraId="1764929B" w14:textId="77777777" w:rsidR="00F56ED7" w:rsidRPr="00E42444" w:rsidRDefault="00E42444" w:rsidP="00E42444">
            <w:pPr>
              <w:pStyle w:val="103"/>
              <w:rPr>
                <w:lang w:eastAsia="ru-RU"/>
              </w:rPr>
            </w:pPr>
            <w:r w:rsidRPr="00E42444">
              <w:rPr>
                <w:lang w:eastAsia="ru-RU"/>
              </w:rPr>
              <w:t> </w:t>
            </w:r>
          </w:p>
        </w:tc>
        <w:tc>
          <w:tcPr>
            <w:tcW w:w="201" w:type="pct"/>
            <w:noWrap/>
            <w:hideMark/>
          </w:tcPr>
          <w:p w14:paraId="0858F3F7" w14:textId="77777777" w:rsidR="00F56ED7" w:rsidRPr="00E42444" w:rsidRDefault="00E42444" w:rsidP="00E42444">
            <w:pPr>
              <w:pStyle w:val="103"/>
              <w:rPr>
                <w:lang w:eastAsia="ru-RU"/>
              </w:rPr>
            </w:pPr>
            <w:r w:rsidRPr="00E42444">
              <w:rPr>
                <w:lang w:eastAsia="ru-RU"/>
              </w:rPr>
              <w:t> </w:t>
            </w:r>
          </w:p>
        </w:tc>
        <w:tc>
          <w:tcPr>
            <w:tcW w:w="200" w:type="pct"/>
            <w:noWrap/>
            <w:hideMark/>
          </w:tcPr>
          <w:p w14:paraId="57941249" w14:textId="77777777" w:rsidR="00F56ED7" w:rsidRPr="00E42444" w:rsidRDefault="00E42444" w:rsidP="00E42444">
            <w:pPr>
              <w:pStyle w:val="103"/>
              <w:rPr>
                <w:lang w:eastAsia="ru-RU"/>
              </w:rPr>
            </w:pPr>
            <w:r w:rsidRPr="00E42444">
              <w:rPr>
                <w:lang w:eastAsia="ru-RU"/>
              </w:rPr>
              <w:t> </w:t>
            </w:r>
          </w:p>
        </w:tc>
        <w:tc>
          <w:tcPr>
            <w:tcW w:w="201" w:type="pct"/>
            <w:noWrap/>
            <w:hideMark/>
          </w:tcPr>
          <w:p w14:paraId="668E6644" w14:textId="77777777" w:rsidR="00F56ED7" w:rsidRPr="00E42444" w:rsidRDefault="00E42444" w:rsidP="00E42444">
            <w:pPr>
              <w:pStyle w:val="103"/>
              <w:rPr>
                <w:lang w:eastAsia="ru-RU"/>
              </w:rPr>
            </w:pPr>
            <w:r w:rsidRPr="00E42444">
              <w:rPr>
                <w:lang w:eastAsia="ru-RU"/>
              </w:rPr>
              <w:t> </w:t>
            </w:r>
          </w:p>
        </w:tc>
        <w:tc>
          <w:tcPr>
            <w:tcW w:w="201" w:type="pct"/>
            <w:noWrap/>
            <w:hideMark/>
          </w:tcPr>
          <w:p w14:paraId="7FF6202E" w14:textId="77777777" w:rsidR="00F56ED7" w:rsidRPr="00E42444" w:rsidRDefault="00E42444" w:rsidP="00E42444">
            <w:pPr>
              <w:pStyle w:val="103"/>
              <w:rPr>
                <w:lang w:eastAsia="ru-RU"/>
              </w:rPr>
            </w:pPr>
            <w:r w:rsidRPr="00E42444">
              <w:rPr>
                <w:lang w:eastAsia="ru-RU"/>
              </w:rPr>
              <w:t> </w:t>
            </w:r>
          </w:p>
        </w:tc>
        <w:tc>
          <w:tcPr>
            <w:tcW w:w="201" w:type="pct"/>
            <w:noWrap/>
            <w:hideMark/>
          </w:tcPr>
          <w:p w14:paraId="203D90FB" w14:textId="77777777" w:rsidR="00F56ED7" w:rsidRPr="00E42444" w:rsidRDefault="00E42444" w:rsidP="00E42444">
            <w:pPr>
              <w:pStyle w:val="103"/>
              <w:rPr>
                <w:lang w:eastAsia="ru-RU"/>
              </w:rPr>
            </w:pPr>
            <w:r w:rsidRPr="00E42444">
              <w:rPr>
                <w:lang w:eastAsia="ru-RU"/>
              </w:rPr>
              <w:t> </w:t>
            </w:r>
          </w:p>
        </w:tc>
        <w:tc>
          <w:tcPr>
            <w:tcW w:w="201" w:type="pct"/>
            <w:noWrap/>
            <w:hideMark/>
          </w:tcPr>
          <w:p w14:paraId="74EFA1DB" w14:textId="77777777" w:rsidR="00F56ED7" w:rsidRPr="00E42444" w:rsidRDefault="00E42444" w:rsidP="00E42444">
            <w:pPr>
              <w:pStyle w:val="103"/>
              <w:rPr>
                <w:lang w:eastAsia="ru-RU"/>
              </w:rPr>
            </w:pPr>
            <w:r w:rsidRPr="00E42444">
              <w:rPr>
                <w:lang w:eastAsia="ru-RU"/>
              </w:rPr>
              <w:t> </w:t>
            </w:r>
          </w:p>
        </w:tc>
      </w:tr>
      <w:tr w:rsidR="00E42444" w:rsidRPr="00E42444" w14:paraId="129EFC08" w14:textId="77777777" w:rsidTr="00612D72">
        <w:trPr>
          <w:trHeight w:val="20"/>
        </w:trPr>
        <w:tc>
          <w:tcPr>
            <w:tcW w:w="133" w:type="pct"/>
            <w:hideMark/>
          </w:tcPr>
          <w:p w14:paraId="1F1414F8" w14:textId="77777777" w:rsidR="00F56ED7" w:rsidRPr="00E42444" w:rsidRDefault="00E42444" w:rsidP="00E42444">
            <w:pPr>
              <w:pStyle w:val="103"/>
              <w:rPr>
                <w:lang w:eastAsia="ru-RU"/>
              </w:rPr>
            </w:pPr>
            <w:r w:rsidRPr="00E42444">
              <w:rPr>
                <w:lang w:eastAsia="ru-RU"/>
              </w:rPr>
              <w:t>6</w:t>
            </w:r>
          </w:p>
        </w:tc>
        <w:tc>
          <w:tcPr>
            <w:tcW w:w="492" w:type="pct"/>
            <w:hideMark/>
          </w:tcPr>
          <w:p w14:paraId="607529E3" w14:textId="77777777" w:rsidR="00F56ED7" w:rsidRPr="00E42444" w:rsidRDefault="00E42444" w:rsidP="00E42444">
            <w:pPr>
              <w:pStyle w:val="103"/>
              <w:rPr>
                <w:lang w:eastAsia="ru-RU"/>
              </w:rPr>
            </w:pPr>
            <w:r w:rsidRPr="00E42444">
              <w:rPr>
                <w:lang w:eastAsia="ru-RU"/>
              </w:rPr>
              <w:t>Общехозяйственные расходы</w:t>
            </w:r>
          </w:p>
        </w:tc>
        <w:tc>
          <w:tcPr>
            <w:tcW w:w="163" w:type="pct"/>
            <w:hideMark/>
          </w:tcPr>
          <w:p w14:paraId="09D4C15C"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420A9C5F" w14:textId="77777777" w:rsidR="00F56ED7" w:rsidRPr="00E42444" w:rsidRDefault="00E42444" w:rsidP="00E42444">
            <w:pPr>
              <w:pStyle w:val="103"/>
              <w:rPr>
                <w:lang w:eastAsia="ru-RU"/>
              </w:rPr>
            </w:pPr>
            <w:r w:rsidRPr="00E42444">
              <w:rPr>
                <w:lang w:eastAsia="ru-RU"/>
              </w:rPr>
              <w:t> </w:t>
            </w:r>
          </w:p>
        </w:tc>
        <w:tc>
          <w:tcPr>
            <w:tcW w:w="201" w:type="pct"/>
            <w:noWrap/>
            <w:hideMark/>
          </w:tcPr>
          <w:p w14:paraId="2C1DB9F6" w14:textId="77777777" w:rsidR="00F56ED7" w:rsidRPr="00E42444" w:rsidRDefault="00E42444" w:rsidP="00E42444">
            <w:pPr>
              <w:pStyle w:val="103"/>
              <w:rPr>
                <w:lang w:eastAsia="ru-RU"/>
              </w:rPr>
            </w:pPr>
            <w:r w:rsidRPr="00E42444">
              <w:rPr>
                <w:lang w:eastAsia="ru-RU"/>
              </w:rPr>
              <w:t>13 413,1</w:t>
            </w:r>
          </w:p>
        </w:tc>
        <w:tc>
          <w:tcPr>
            <w:tcW w:w="201" w:type="pct"/>
            <w:noWrap/>
            <w:hideMark/>
          </w:tcPr>
          <w:p w14:paraId="0B73D6DB" w14:textId="77777777" w:rsidR="00F56ED7" w:rsidRPr="00E42444" w:rsidRDefault="00E42444" w:rsidP="00E42444">
            <w:pPr>
              <w:pStyle w:val="103"/>
              <w:rPr>
                <w:lang w:eastAsia="ru-RU"/>
              </w:rPr>
            </w:pPr>
            <w:r w:rsidRPr="00E42444">
              <w:rPr>
                <w:lang w:eastAsia="ru-RU"/>
              </w:rPr>
              <w:t>13 953,5</w:t>
            </w:r>
          </w:p>
        </w:tc>
        <w:tc>
          <w:tcPr>
            <w:tcW w:w="201" w:type="pct"/>
            <w:noWrap/>
            <w:hideMark/>
          </w:tcPr>
          <w:p w14:paraId="760643C8" w14:textId="77777777" w:rsidR="00F56ED7" w:rsidRPr="00E42444" w:rsidRDefault="00E42444" w:rsidP="00E42444">
            <w:pPr>
              <w:pStyle w:val="103"/>
              <w:rPr>
                <w:lang w:eastAsia="ru-RU"/>
              </w:rPr>
            </w:pPr>
            <w:r w:rsidRPr="00E42444">
              <w:rPr>
                <w:lang w:eastAsia="ru-RU"/>
              </w:rPr>
              <w:t>14 447,6</w:t>
            </w:r>
          </w:p>
        </w:tc>
        <w:tc>
          <w:tcPr>
            <w:tcW w:w="200" w:type="pct"/>
            <w:noWrap/>
            <w:hideMark/>
          </w:tcPr>
          <w:p w14:paraId="696340A5" w14:textId="77777777" w:rsidR="00F56ED7" w:rsidRPr="00E42444" w:rsidRDefault="00E42444" w:rsidP="00E42444">
            <w:pPr>
              <w:pStyle w:val="103"/>
              <w:rPr>
                <w:lang w:eastAsia="ru-RU"/>
              </w:rPr>
            </w:pPr>
            <w:r w:rsidRPr="00E42444">
              <w:rPr>
                <w:lang w:eastAsia="ru-RU"/>
              </w:rPr>
              <w:t>14 497,6</w:t>
            </w:r>
          </w:p>
        </w:tc>
        <w:tc>
          <w:tcPr>
            <w:tcW w:w="201" w:type="pct"/>
            <w:noWrap/>
            <w:hideMark/>
          </w:tcPr>
          <w:p w14:paraId="1FB3F6D9" w14:textId="77777777" w:rsidR="00F56ED7" w:rsidRPr="00E42444" w:rsidRDefault="00E42444" w:rsidP="00E42444">
            <w:pPr>
              <w:pStyle w:val="103"/>
              <w:rPr>
                <w:lang w:eastAsia="ru-RU"/>
              </w:rPr>
            </w:pPr>
            <w:r w:rsidRPr="00E42444">
              <w:rPr>
                <w:lang w:eastAsia="ru-RU"/>
              </w:rPr>
              <w:t>14 529,5</w:t>
            </w:r>
          </w:p>
        </w:tc>
        <w:tc>
          <w:tcPr>
            <w:tcW w:w="201" w:type="pct"/>
            <w:noWrap/>
            <w:hideMark/>
          </w:tcPr>
          <w:p w14:paraId="5611B4CD" w14:textId="77777777" w:rsidR="00F56ED7" w:rsidRPr="00E42444" w:rsidRDefault="00E42444" w:rsidP="00E42444">
            <w:pPr>
              <w:pStyle w:val="103"/>
              <w:rPr>
                <w:lang w:eastAsia="ru-RU"/>
              </w:rPr>
            </w:pPr>
            <w:r w:rsidRPr="00E42444">
              <w:rPr>
                <w:lang w:eastAsia="ru-RU"/>
              </w:rPr>
              <w:t>14 560,5</w:t>
            </w:r>
          </w:p>
        </w:tc>
        <w:tc>
          <w:tcPr>
            <w:tcW w:w="201" w:type="pct"/>
            <w:noWrap/>
            <w:hideMark/>
          </w:tcPr>
          <w:p w14:paraId="005211BD" w14:textId="77777777" w:rsidR="00F56ED7" w:rsidRPr="00E42444" w:rsidRDefault="00E42444" w:rsidP="00E42444">
            <w:pPr>
              <w:pStyle w:val="103"/>
              <w:rPr>
                <w:lang w:eastAsia="ru-RU"/>
              </w:rPr>
            </w:pPr>
            <w:r w:rsidRPr="00E42444">
              <w:rPr>
                <w:lang w:eastAsia="ru-RU"/>
              </w:rPr>
              <w:t>14 590,7</w:t>
            </w:r>
          </w:p>
        </w:tc>
        <w:tc>
          <w:tcPr>
            <w:tcW w:w="200" w:type="pct"/>
            <w:noWrap/>
            <w:hideMark/>
          </w:tcPr>
          <w:p w14:paraId="677F3D66" w14:textId="77777777" w:rsidR="00F56ED7" w:rsidRPr="00E42444" w:rsidRDefault="00E42444" w:rsidP="00E42444">
            <w:pPr>
              <w:pStyle w:val="103"/>
              <w:rPr>
                <w:lang w:eastAsia="ru-RU"/>
              </w:rPr>
            </w:pPr>
            <w:r w:rsidRPr="00E42444">
              <w:rPr>
                <w:lang w:eastAsia="ru-RU"/>
              </w:rPr>
              <w:t>14 620,2</w:t>
            </w:r>
          </w:p>
        </w:tc>
        <w:tc>
          <w:tcPr>
            <w:tcW w:w="201" w:type="pct"/>
            <w:noWrap/>
            <w:hideMark/>
          </w:tcPr>
          <w:p w14:paraId="176365AC" w14:textId="77777777" w:rsidR="00F56ED7" w:rsidRPr="00E42444" w:rsidRDefault="00E42444" w:rsidP="00E42444">
            <w:pPr>
              <w:pStyle w:val="103"/>
              <w:rPr>
                <w:lang w:eastAsia="ru-RU"/>
              </w:rPr>
            </w:pPr>
            <w:r w:rsidRPr="00E42444">
              <w:rPr>
                <w:lang w:eastAsia="ru-RU"/>
              </w:rPr>
              <w:t>14 648,8</w:t>
            </w:r>
          </w:p>
        </w:tc>
        <w:tc>
          <w:tcPr>
            <w:tcW w:w="201" w:type="pct"/>
            <w:noWrap/>
            <w:hideMark/>
          </w:tcPr>
          <w:p w14:paraId="5B4043C3" w14:textId="77777777" w:rsidR="00F56ED7" w:rsidRPr="00E42444" w:rsidRDefault="00E42444" w:rsidP="00E42444">
            <w:pPr>
              <w:pStyle w:val="103"/>
              <w:rPr>
                <w:lang w:eastAsia="ru-RU"/>
              </w:rPr>
            </w:pPr>
            <w:r w:rsidRPr="00E42444">
              <w:rPr>
                <w:lang w:eastAsia="ru-RU"/>
              </w:rPr>
              <w:t>14 675,7</w:t>
            </w:r>
          </w:p>
        </w:tc>
        <w:tc>
          <w:tcPr>
            <w:tcW w:w="201" w:type="pct"/>
            <w:noWrap/>
            <w:hideMark/>
          </w:tcPr>
          <w:p w14:paraId="4B74663B" w14:textId="77777777" w:rsidR="00F56ED7" w:rsidRPr="00E42444" w:rsidRDefault="00E42444" w:rsidP="00E42444">
            <w:pPr>
              <w:pStyle w:val="103"/>
              <w:rPr>
                <w:lang w:eastAsia="ru-RU"/>
              </w:rPr>
            </w:pPr>
            <w:r w:rsidRPr="00E42444">
              <w:rPr>
                <w:lang w:eastAsia="ru-RU"/>
              </w:rPr>
              <w:t>14 700,6</w:t>
            </w:r>
          </w:p>
        </w:tc>
        <w:tc>
          <w:tcPr>
            <w:tcW w:w="200" w:type="pct"/>
            <w:noWrap/>
            <w:hideMark/>
          </w:tcPr>
          <w:p w14:paraId="4B82CFD5" w14:textId="77777777" w:rsidR="00F56ED7" w:rsidRPr="00E42444" w:rsidRDefault="00E42444" w:rsidP="00E42444">
            <w:pPr>
              <w:pStyle w:val="103"/>
              <w:rPr>
                <w:lang w:eastAsia="ru-RU"/>
              </w:rPr>
            </w:pPr>
            <w:r w:rsidRPr="00E42444">
              <w:rPr>
                <w:lang w:eastAsia="ru-RU"/>
              </w:rPr>
              <w:t>14 725,9</w:t>
            </w:r>
          </w:p>
        </w:tc>
        <w:tc>
          <w:tcPr>
            <w:tcW w:w="201" w:type="pct"/>
            <w:noWrap/>
            <w:hideMark/>
          </w:tcPr>
          <w:p w14:paraId="746BF585" w14:textId="77777777" w:rsidR="00F56ED7" w:rsidRPr="00E42444" w:rsidRDefault="00E42444" w:rsidP="00E42444">
            <w:pPr>
              <w:pStyle w:val="103"/>
              <w:rPr>
                <w:lang w:eastAsia="ru-RU"/>
              </w:rPr>
            </w:pPr>
            <w:r w:rsidRPr="00E42444">
              <w:rPr>
                <w:lang w:eastAsia="ru-RU"/>
              </w:rPr>
              <w:t>14 751,6</w:t>
            </w:r>
          </w:p>
        </w:tc>
        <w:tc>
          <w:tcPr>
            <w:tcW w:w="201" w:type="pct"/>
            <w:noWrap/>
            <w:hideMark/>
          </w:tcPr>
          <w:p w14:paraId="6CB6D2AB" w14:textId="77777777" w:rsidR="00F56ED7" w:rsidRPr="00E42444" w:rsidRDefault="00E42444" w:rsidP="00E42444">
            <w:pPr>
              <w:pStyle w:val="103"/>
              <w:rPr>
                <w:lang w:eastAsia="ru-RU"/>
              </w:rPr>
            </w:pPr>
            <w:r w:rsidRPr="00E42444">
              <w:rPr>
                <w:lang w:eastAsia="ru-RU"/>
              </w:rPr>
              <w:t>14 777,8</w:t>
            </w:r>
          </w:p>
        </w:tc>
        <w:tc>
          <w:tcPr>
            <w:tcW w:w="201" w:type="pct"/>
            <w:noWrap/>
            <w:hideMark/>
          </w:tcPr>
          <w:p w14:paraId="3CBCE4EE" w14:textId="77777777" w:rsidR="00F56ED7" w:rsidRPr="00E42444" w:rsidRDefault="00E42444" w:rsidP="00E42444">
            <w:pPr>
              <w:pStyle w:val="103"/>
              <w:rPr>
                <w:lang w:eastAsia="ru-RU"/>
              </w:rPr>
            </w:pPr>
            <w:r w:rsidRPr="00E42444">
              <w:rPr>
                <w:lang w:eastAsia="ru-RU"/>
              </w:rPr>
              <w:t>14 804,5</w:t>
            </w:r>
          </w:p>
        </w:tc>
        <w:tc>
          <w:tcPr>
            <w:tcW w:w="200" w:type="pct"/>
            <w:noWrap/>
            <w:hideMark/>
          </w:tcPr>
          <w:p w14:paraId="35A74D36" w14:textId="77777777" w:rsidR="00F56ED7" w:rsidRPr="00E42444" w:rsidRDefault="00E42444" w:rsidP="00E42444">
            <w:pPr>
              <w:pStyle w:val="103"/>
              <w:rPr>
                <w:lang w:eastAsia="ru-RU"/>
              </w:rPr>
            </w:pPr>
            <w:r w:rsidRPr="00E42444">
              <w:rPr>
                <w:lang w:eastAsia="ru-RU"/>
              </w:rPr>
              <w:t>14 831,8</w:t>
            </w:r>
          </w:p>
        </w:tc>
        <w:tc>
          <w:tcPr>
            <w:tcW w:w="201" w:type="pct"/>
            <w:noWrap/>
            <w:hideMark/>
          </w:tcPr>
          <w:p w14:paraId="6E49E6C8" w14:textId="77777777" w:rsidR="00F56ED7" w:rsidRPr="00E42444" w:rsidRDefault="00E42444" w:rsidP="00E42444">
            <w:pPr>
              <w:pStyle w:val="103"/>
              <w:rPr>
                <w:lang w:eastAsia="ru-RU"/>
              </w:rPr>
            </w:pPr>
            <w:r w:rsidRPr="00E42444">
              <w:rPr>
                <w:lang w:eastAsia="ru-RU"/>
              </w:rPr>
              <w:t>14 859,6</w:t>
            </w:r>
          </w:p>
        </w:tc>
        <w:tc>
          <w:tcPr>
            <w:tcW w:w="201" w:type="pct"/>
            <w:noWrap/>
            <w:hideMark/>
          </w:tcPr>
          <w:p w14:paraId="24278284" w14:textId="77777777" w:rsidR="00F56ED7" w:rsidRPr="00E42444" w:rsidRDefault="00E42444" w:rsidP="00E42444">
            <w:pPr>
              <w:pStyle w:val="103"/>
              <w:rPr>
                <w:lang w:eastAsia="ru-RU"/>
              </w:rPr>
            </w:pPr>
            <w:r w:rsidRPr="00E42444">
              <w:rPr>
                <w:lang w:eastAsia="ru-RU"/>
              </w:rPr>
              <w:t>14 888,0</w:t>
            </w:r>
          </w:p>
        </w:tc>
        <w:tc>
          <w:tcPr>
            <w:tcW w:w="201" w:type="pct"/>
            <w:noWrap/>
            <w:hideMark/>
          </w:tcPr>
          <w:p w14:paraId="1AC6BF2C" w14:textId="77777777" w:rsidR="00F56ED7" w:rsidRPr="00E42444" w:rsidRDefault="00E42444" w:rsidP="00E42444">
            <w:pPr>
              <w:pStyle w:val="103"/>
              <w:rPr>
                <w:lang w:eastAsia="ru-RU"/>
              </w:rPr>
            </w:pPr>
            <w:r w:rsidRPr="00E42444">
              <w:rPr>
                <w:lang w:eastAsia="ru-RU"/>
              </w:rPr>
              <w:t>14 917,0</w:t>
            </w:r>
          </w:p>
        </w:tc>
        <w:tc>
          <w:tcPr>
            <w:tcW w:w="201" w:type="pct"/>
            <w:noWrap/>
            <w:hideMark/>
          </w:tcPr>
          <w:p w14:paraId="55A0BDD2" w14:textId="77777777" w:rsidR="00F56ED7" w:rsidRPr="00E42444" w:rsidRDefault="00E42444" w:rsidP="00E42444">
            <w:pPr>
              <w:pStyle w:val="103"/>
              <w:rPr>
                <w:lang w:eastAsia="ru-RU"/>
              </w:rPr>
            </w:pPr>
            <w:r w:rsidRPr="00E42444">
              <w:rPr>
                <w:lang w:eastAsia="ru-RU"/>
              </w:rPr>
              <w:t>14 946,6</w:t>
            </w:r>
          </w:p>
        </w:tc>
      </w:tr>
      <w:tr w:rsidR="00E42444" w:rsidRPr="00E42444" w14:paraId="7228CD2F" w14:textId="77777777" w:rsidTr="00612D72">
        <w:trPr>
          <w:trHeight w:val="20"/>
        </w:trPr>
        <w:tc>
          <w:tcPr>
            <w:tcW w:w="133" w:type="pct"/>
            <w:hideMark/>
          </w:tcPr>
          <w:p w14:paraId="7837711B" w14:textId="77777777" w:rsidR="00F56ED7" w:rsidRPr="00E42444" w:rsidRDefault="00E42444" w:rsidP="00E42444">
            <w:pPr>
              <w:pStyle w:val="103"/>
              <w:rPr>
                <w:lang w:eastAsia="ru-RU"/>
              </w:rPr>
            </w:pPr>
            <w:r w:rsidRPr="00E42444">
              <w:rPr>
                <w:lang w:eastAsia="ru-RU"/>
              </w:rPr>
              <w:t>6.1.</w:t>
            </w:r>
          </w:p>
        </w:tc>
        <w:tc>
          <w:tcPr>
            <w:tcW w:w="492" w:type="pct"/>
            <w:hideMark/>
          </w:tcPr>
          <w:p w14:paraId="01FB0D7A" w14:textId="77777777" w:rsidR="00F56ED7" w:rsidRPr="00E42444" w:rsidRDefault="00E42444" w:rsidP="00E42444">
            <w:pPr>
              <w:pStyle w:val="103"/>
              <w:rPr>
                <w:lang w:eastAsia="ru-RU"/>
              </w:rPr>
            </w:pPr>
            <w:r w:rsidRPr="00E42444">
              <w:rPr>
                <w:lang w:eastAsia="ru-RU"/>
              </w:rPr>
              <w:t>Расходы на оплату труда АУП</w:t>
            </w:r>
          </w:p>
        </w:tc>
        <w:tc>
          <w:tcPr>
            <w:tcW w:w="163" w:type="pct"/>
            <w:hideMark/>
          </w:tcPr>
          <w:p w14:paraId="1740ADC1"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275693F1" w14:textId="77777777" w:rsidR="00F56ED7" w:rsidRPr="00E42444" w:rsidRDefault="00E42444" w:rsidP="00E42444">
            <w:pPr>
              <w:pStyle w:val="103"/>
              <w:rPr>
                <w:lang w:eastAsia="ru-RU"/>
              </w:rPr>
            </w:pPr>
            <w:r w:rsidRPr="00E42444">
              <w:rPr>
                <w:lang w:eastAsia="ru-RU"/>
              </w:rPr>
              <w:t> </w:t>
            </w:r>
          </w:p>
        </w:tc>
        <w:tc>
          <w:tcPr>
            <w:tcW w:w="201" w:type="pct"/>
            <w:noWrap/>
            <w:hideMark/>
          </w:tcPr>
          <w:p w14:paraId="3F765254" w14:textId="77777777" w:rsidR="00F56ED7" w:rsidRPr="00E42444" w:rsidRDefault="00E42444" w:rsidP="00E42444">
            <w:pPr>
              <w:pStyle w:val="103"/>
              <w:rPr>
                <w:lang w:eastAsia="ru-RU"/>
              </w:rPr>
            </w:pPr>
            <w:r w:rsidRPr="00E42444">
              <w:rPr>
                <w:lang w:eastAsia="ru-RU"/>
              </w:rPr>
              <w:t>12 458,7</w:t>
            </w:r>
          </w:p>
        </w:tc>
        <w:tc>
          <w:tcPr>
            <w:tcW w:w="201" w:type="pct"/>
            <w:noWrap/>
            <w:hideMark/>
          </w:tcPr>
          <w:p w14:paraId="394128D2" w14:textId="77777777" w:rsidR="00F56ED7" w:rsidRPr="00E42444" w:rsidRDefault="00E42444" w:rsidP="00E42444">
            <w:pPr>
              <w:pStyle w:val="103"/>
              <w:rPr>
                <w:lang w:eastAsia="ru-RU"/>
              </w:rPr>
            </w:pPr>
            <w:r w:rsidRPr="00E42444">
              <w:rPr>
                <w:lang w:eastAsia="ru-RU"/>
              </w:rPr>
              <w:t>12 960,7</w:t>
            </w:r>
          </w:p>
        </w:tc>
        <w:tc>
          <w:tcPr>
            <w:tcW w:w="201" w:type="pct"/>
            <w:noWrap/>
            <w:hideMark/>
          </w:tcPr>
          <w:p w14:paraId="13C7E4FF" w14:textId="77777777" w:rsidR="00F56ED7" w:rsidRPr="00E42444" w:rsidRDefault="00E42444" w:rsidP="00E42444">
            <w:pPr>
              <w:pStyle w:val="103"/>
              <w:rPr>
                <w:lang w:eastAsia="ru-RU"/>
              </w:rPr>
            </w:pPr>
            <w:r w:rsidRPr="00E42444">
              <w:rPr>
                <w:lang w:eastAsia="ru-RU"/>
              </w:rPr>
              <w:t>13 419,6</w:t>
            </w:r>
          </w:p>
        </w:tc>
        <w:tc>
          <w:tcPr>
            <w:tcW w:w="200" w:type="pct"/>
            <w:noWrap/>
            <w:hideMark/>
          </w:tcPr>
          <w:p w14:paraId="76A8C2E8"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434A27EE"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0EEAB3CD"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5D0066E2" w14:textId="77777777" w:rsidR="00F56ED7" w:rsidRPr="00E42444" w:rsidRDefault="00E42444" w:rsidP="00E42444">
            <w:pPr>
              <w:pStyle w:val="103"/>
              <w:rPr>
                <w:lang w:eastAsia="ru-RU"/>
              </w:rPr>
            </w:pPr>
            <w:r w:rsidRPr="00E42444">
              <w:rPr>
                <w:lang w:eastAsia="ru-RU"/>
              </w:rPr>
              <w:t>13 466,3</w:t>
            </w:r>
          </w:p>
        </w:tc>
        <w:tc>
          <w:tcPr>
            <w:tcW w:w="200" w:type="pct"/>
            <w:noWrap/>
            <w:hideMark/>
          </w:tcPr>
          <w:p w14:paraId="7377DAC5"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58109C45"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1047E1B4"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30AA79AD" w14:textId="77777777" w:rsidR="00F56ED7" w:rsidRPr="00E42444" w:rsidRDefault="00E42444" w:rsidP="00E42444">
            <w:pPr>
              <w:pStyle w:val="103"/>
              <w:rPr>
                <w:lang w:eastAsia="ru-RU"/>
              </w:rPr>
            </w:pPr>
            <w:r w:rsidRPr="00E42444">
              <w:rPr>
                <w:lang w:eastAsia="ru-RU"/>
              </w:rPr>
              <w:t>13 466,3</w:t>
            </w:r>
          </w:p>
        </w:tc>
        <w:tc>
          <w:tcPr>
            <w:tcW w:w="200" w:type="pct"/>
            <w:noWrap/>
            <w:hideMark/>
          </w:tcPr>
          <w:p w14:paraId="170AC009"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1275D91D"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4E16D7B8"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5D5E91CC" w14:textId="77777777" w:rsidR="00F56ED7" w:rsidRPr="00E42444" w:rsidRDefault="00E42444" w:rsidP="00E42444">
            <w:pPr>
              <w:pStyle w:val="103"/>
              <w:rPr>
                <w:lang w:eastAsia="ru-RU"/>
              </w:rPr>
            </w:pPr>
            <w:r w:rsidRPr="00E42444">
              <w:rPr>
                <w:lang w:eastAsia="ru-RU"/>
              </w:rPr>
              <w:t>13 466,3</w:t>
            </w:r>
          </w:p>
        </w:tc>
        <w:tc>
          <w:tcPr>
            <w:tcW w:w="200" w:type="pct"/>
            <w:noWrap/>
            <w:hideMark/>
          </w:tcPr>
          <w:p w14:paraId="100C24CA"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3CEC1F84"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4981E564"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174A1063" w14:textId="77777777" w:rsidR="00F56ED7" w:rsidRPr="00E42444" w:rsidRDefault="00E42444" w:rsidP="00E42444">
            <w:pPr>
              <w:pStyle w:val="103"/>
              <w:rPr>
                <w:lang w:eastAsia="ru-RU"/>
              </w:rPr>
            </w:pPr>
            <w:r w:rsidRPr="00E42444">
              <w:rPr>
                <w:lang w:eastAsia="ru-RU"/>
              </w:rPr>
              <w:t>13 466,3</w:t>
            </w:r>
          </w:p>
        </w:tc>
        <w:tc>
          <w:tcPr>
            <w:tcW w:w="201" w:type="pct"/>
            <w:noWrap/>
            <w:hideMark/>
          </w:tcPr>
          <w:p w14:paraId="0F635E64" w14:textId="77777777" w:rsidR="00F56ED7" w:rsidRPr="00E42444" w:rsidRDefault="00E42444" w:rsidP="00E42444">
            <w:pPr>
              <w:pStyle w:val="103"/>
              <w:rPr>
                <w:lang w:eastAsia="ru-RU"/>
              </w:rPr>
            </w:pPr>
            <w:r w:rsidRPr="00E42444">
              <w:rPr>
                <w:lang w:eastAsia="ru-RU"/>
              </w:rPr>
              <w:t>13 466,3</w:t>
            </w:r>
          </w:p>
        </w:tc>
      </w:tr>
      <w:tr w:rsidR="00E42444" w:rsidRPr="00E42444" w14:paraId="14A426C3" w14:textId="77777777" w:rsidTr="00612D72">
        <w:trPr>
          <w:trHeight w:val="20"/>
        </w:trPr>
        <w:tc>
          <w:tcPr>
            <w:tcW w:w="133" w:type="pct"/>
            <w:hideMark/>
          </w:tcPr>
          <w:p w14:paraId="22548062" w14:textId="77777777" w:rsidR="00F56ED7" w:rsidRPr="00E42444" w:rsidRDefault="00E42444" w:rsidP="00E42444">
            <w:pPr>
              <w:pStyle w:val="103"/>
              <w:rPr>
                <w:lang w:eastAsia="ru-RU"/>
              </w:rPr>
            </w:pPr>
            <w:r w:rsidRPr="00E42444">
              <w:rPr>
                <w:lang w:eastAsia="ru-RU"/>
              </w:rPr>
              <w:t>6.2.</w:t>
            </w:r>
          </w:p>
        </w:tc>
        <w:tc>
          <w:tcPr>
            <w:tcW w:w="492" w:type="pct"/>
            <w:hideMark/>
          </w:tcPr>
          <w:p w14:paraId="1ECDF044" w14:textId="77777777" w:rsidR="00F56ED7" w:rsidRPr="00E42444" w:rsidRDefault="00E42444" w:rsidP="00E42444">
            <w:pPr>
              <w:pStyle w:val="103"/>
              <w:rPr>
                <w:lang w:eastAsia="ru-RU"/>
              </w:rPr>
            </w:pPr>
            <w:r w:rsidRPr="00E42444">
              <w:rPr>
                <w:lang w:eastAsia="ru-RU"/>
              </w:rPr>
              <w:t>Прочие управленческие расходы</w:t>
            </w:r>
          </w:p>
        </w:tc>
        <w:tc>
          <w:tcPr>
            <w:tcW w:w="163" w:type="pct"/>
            <w:hideMark/>
          </w:tcPr>
          <w:p w14:paraId="5D87312D"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26766856" w14:textId="77777777" w:rsidR="00F56ED7" w:rsidRPr="00E42444" w:rsidRDefault="00E42444" w:rsidP="00E42444">
            <w:pPr>
              <w:pStyle w:val="103"/>
              <w:rPr>
                <w:lang w:eastAsia="ru-RU"/>
              </w:rPr>
            </w:pPr>
            <w:r w:rsidRPr="00E42444">
              <w:rPr>
                <w:lang w:eastAsia="ru-RU"/>
              </w:rPr>
              <w:t> </w:t>
            </w:r>
          </w:p>
        </w:tc>
        <w:tc>
          <w:tcPr>
            <w:tcW w:w="201" w:type="pct"/>
            <w:noWrap/>
            <w:hideMark/>
          </w:tcPr>
          <w:p w14:paraId="278D6EAE" w14:textId="77777777" w:rsidR="00F56ED7" w:rsidRPr="00E42444" w:rsidRDefault="00E42444" w:rsidP="00E42444">
            <w:pPr>
              <w:pStyle w:val="103"/>
              <w:rPr>
                <w:lang w:eastAsia="ru-RU"/>
              </w:rPr>
            </w:pPr>
            <w:r w:rsidRPr="00E42444">
              <w:rPr>
                <w:lang w:eastAsia="ru-RU"/>
              </w:rPr>
              <w:t>954,4</w:t>
            </w:r>
          </w:p>
        </w:tc>
        <w:tc>
          <w:tcPr>
            <w:tcW w:w="201" w:type="pct"/>
            <w:noWrap/>
            <w:hideMark/>
          </w:tcPr>
          <w:p w14:paraId="77DBCEF7" w14:textId="77777777" w:rsidR="00F56ED7" w:rsidRPr="00E42444" w:rsidRDefault="00E42444" w:rsidP="00E42444">
            <w:pPr>
              <w:pStyle w:val="103"/>
              <w:rPr>
                <w:lang w:eastAsia="ru-RU"/>
              </w:rPr>
            </w:pPr>
            <w:r w:rsidRPr="00E42444">
              <w:rPr>
                <w:lang w:eastAsia="ru-RU"/>
              </w:rPr>
              <w:t>992,9</w:t>
            </w:r>
          </w:p>
        </w:tc>
        <w:tc>
          <w:tcPr>
            <w:tcW w:w="201" w:type="pct"/>
            <w:noWrap/>
            <w:hideMark/>
          </w:tcPr>
          <w:p w14:paraId="469FDE0E" w14:textId="77777777" w:rsidR="00F56ED7" w:rsidRPr="00E42444" w:rsidRDefault="00E42444" w:rsidP="00E42444">
            <w:pPr>
              <w:pStyle w:val="103"/>
              <w:rPr>
                <w:lang w:eastAsia="ru-RU"/>
              </w:rPr>
            </w:pPr>
            <w:r w:rsidRPr="00E42444">
              <w:rPr>
                <w:lang w:eastAsia="ru-RU"/>
              </w:rPr>
              <w:t>1 028,0</w:t>
            </w:r>
          </w:p>
        </w:tc>
        <w:tc>
          <w:tcPr>
            <w:tcW w:w="200" w:type="pct"/>
            <w:noWrap/>
            <w:hideMark/>
          </w:tcPr>
          <w:p w14:paraId="7E169088" w14:textId="77777777" w:rsidR="00F56ED7" w:rsidRPr="00E42444" w:rsidRDefault="00E42444" w:rsidP="00E42444">
            <w:pPr>
              <w:pStyle w:val="103"/>
              <w:rPr>
                <w:lang w:eastAsia="ru-RU"/>
              </w:rPr>
            </w:pPr>
            <w:r w:rsidRPr="00E42444">
              <w:rPr>
                <w:lang w:eastAsia="ru-RU"/>
              </w:rPr>
              <w:t>1 031,3</w:t>
            </w:r>
          </w:p>
        </w:tc>
        <w:tc>
          <w:tcPr>
            <w:tcW w:w="201" w:type="pct"/>
            <w:noWrap/>
            <w:hideMark/>
          </w:tcPr>
          <w:p w14:paraId="42B39C41" w14:textId="77777777" w:rsidR="00F56ED7" w:rsidRPr="00E42444" w:rsidRDefault="00E42444" w:rsidP="00E42444">
            <w:pPr>
              <w:pStyle w:val="103"/>
              <w:rPr>
                <w:lang w:eastAsia="ru-RU"/>
              </w:rPr>
            </w:pPr>
            <w:r w:rsidRPr="00E42444">
              <w:rPr>
                <w:lang w:eastAsia="ru-RU"/>
              </w:rPr>
              <w:t>1 063,2</w:t>
            </w:r>
          </w:p>
        </w:tc>
        <w:tc>
          <w:tcPr>
            <w:tcW w:w="201" w:type="pct"/>
            <w:noWrap/>
            <w:hideMark/>
          </w:tcPr>
          <w:p w14:paraId="7F7E4459" w14:textId="77777777" w:rsidR="00F56ED7" w:rsidRPr="00E42444" w:rsidRDefault="00E42444" w:rsidP="00E42444">
            <w:pPr>
              <w:pStyle w:val="103"/>
              <w:rPr>
                <w:lang w:eastAsia="ru-RU"/>
              </w:rPr>
            </w:pPr>
            <w:r w:rsidRPr="00E42444">
              <w:rPr>
                <w:lang w:eastAsia="ru-RU"/>
              </w:rPr>
              <w:t>1 094,2</w:t>
            </w:r>
          </w:p>
        </w:tc>
        <w:tc>
          <w:tcPr>
            <w:tcW w:w="201" w:type="pct"/>
            <w:noWrap/>
            <w:hideMark/>
          </w:tcPr>
          <w:p w14:paraId="2A110943" w14:textId="77777777" w:rsidR="00F56ED7" w:rsidRPr="00E42444" w:rsidRDefault="00E42444" w:rsidP="00E42444">
            <w:pPr>
              <w:pStyle w:val="103"/>
              <w:rPr>
                <w:lang w:eastAsia="ru-RU"/>
              </w:rPr>
            </w:pPr>
            <w:r w:rsidRPr="00E42444">
              <w:rPr>
                <w:lang w:eastAsia="ru-RU"/>
              </w:rPr>
              <w:t>1 124,3</w:t>
            </w:r>
          </w:p>
        </w:tc>
        <w:tc>
          <w:tcPr>
            <w:tcW w:w="200" w:type="pct"/>
            <w:noWrap/>
            <w:hideMark/>
          </w:tcPr>
          <w:p w14:paraId="6A9D1DCA" w14:textId="77777777" w:rsidR="00F56ED7" w:rsidRPr="00E42444" w:rsidRDefault="00E42444" w:rsidP="00E42444">
            <w:pPr>
              <w:pStyle w:val="103"/>
              <w:rPr>
                <w:lang w:eastAsia="ru-RU"/>
              </w:rPr>
            </w:pPr>
            <w:r w:rsidRPr="00E42444">
              <w:rPr>
                <w:lang w:eastAsia="ru-RU"/>
              </w:rPr>
              <w:t>1 153,8</w:t>
            </w:r>
          </w:p>
        </w:tc>
        <w:tc>
          <w:tcPr>
            <w:tcW w:w="201" w:type="pct"/>
            <w:noWrap/>
            <w:hideMark/>
          </w:tcPr>
          <w:p w14:paraId="288CAF0B" w14:textId="77777777" w:rsidR="00F56ED7" w:rsidRPr="00E42444" w:rsidRDefault="00E42444" w:rsidP="00E42444">
            <w:pPr>
              <w:pStyle w:val="103"/>
              <w:rPr>
                <w:lang w:eastAsia="ru-RU"/>
              </w:rPr>
            </w:pPr>
            <w:r w:rsidRPr="00E42444">
              <w:rPr>
                <w:lang w:eastAsia="ru-RU"/>
              </w:rPr>
              <w:t>1 182,4</w:t>
            </w:r>
          </w:p>
        </w:tc>
        <w:tc>
          <w:tcPr>
            <w:tcW w:w="201" w:type="pct"/>
            <w:noWrap/>
            <w:hideMark/>
          </w:tcPr>
          <w:p w14:paraId="3823F89C" w14:textId="77777777" w:rsidR="00F56ED7" w:rsidRPr="00E42444" w:rsidRDefault="00E42444" w:rsidP="00E42444">
            <w:pPr>
              <w:pStyle w:val="103"/>
              <w:rPr>
                <w:lang w:eastAsia="ru-RU"/>
              </w:rPr>
            </w:pPr>
            <w:r w:rsidRPr="00E42444">
              <w:rPr>
                <w:lang w:eastAsia="ru-RU"/>
              </w:rPr>
              <w:t>1 209,3</w:t>
            </w:r>
          </w:p>
        </w:tc>
        <w:tc>
          <w:tcPr>
            <w:tcW w:w="201" w:type="pct"/>
            <w:noWrap/>
            <w:hideMark/>
          </w:tcPr>
          <w:p w14:paraId="57055AAD" w14:textId="77777777" w:rsidR="00F56ED7" w:rsidRPr="00E42444" w:rsidRDefault="00E42444" w:rsidP="00E42444">
            <w:pPr>
              <w:pStyle w:val="103"/>
              <w:rPr>
                <w:lang w:eastAsia="ru-RU"/>
              </w:rPr>
            </w:pPr>
            <w:r w:rsidRPr="00E42444">
              <w:rPr>
                <w:lang w:eastAsia="ru-RU"/>
              </w:rPr>
              <w:t>1 234,3</w:t>
            </w:r>
          </w:p>
        </w:tc>
        <w:tc>
          <w:tcPr>
            <w:tcW w:w="200" w:type="pct"/>
            <w:noWrap/>
            <w:hideMark/>
          </w:tcPr>
          <w:p w14:paraId="03748F2B" w14:textId="77777777" w:rsidR="00F56ED7" w:rsidRPr="00E42444" w:rsidRDefault="00E42444" w:rsidP="00E42444">
            <w:pPr>
              <w:pStyle w:val="103"/>
              <w:rPr>
                <w:lang w:eastAsia="ru-RU"/>
              </w:rPr>
            </w:pPr>
            <w:r w:rsidRPr="00E42444">
              <w:rPr>
                <w:lang w:eastAsia="ru-RU"/>
              </w:rPr>
              <w:t>1 259,6</w:t>
            </w:r>
          </w:p>
        </w:tc>
        <w:tc>
          <w:tcPr>
            <w:tcW w:w="201" w:type="pct"/>
            <w:noWrap/>
            <w:hideMark/>
          </w:tcPr>
          <w:p w14:paraId="29A522D0" w14:textId="77777777" w:rsidR="00F56ED7" w:rsidRPr="00E42444" w:rsidRDefault="00E42444" w:rsidP="00E42444">
            <w:pPr>
              <w:pStyle w:val="103"/>
              <w:rPr>
                <w:lang w:eastAsia="ru-RU"/>
              </w:rPr>
            </w:pPr>
            <w:r w:rsidRPr="00E42444">
              <w:rPr>
                <w:lang w:eastAsia="ru-RU"/>
              </w:rPr>
              <w:t>1 285,2</w:t>
            </w:r>
          </w:p>
        </w:tc>
        <w:tc>
          <w:tcPr>
            <w:tcW w:w="201" w:type="pct"/>
            <w:noWrap/>
            <w:hideMark/>
          </w:tcPr>
          <w:p w14:paraId="3F355643" w14:textId="77777777" w:rsidR="00F56ED7" w:rsidRPr="00E42444" w:rsidRDefault="00E42444" w:rsidP="00E42444">
            <w:pPr>
              <w:pStyle w:val="103"/>
              <w:rPr>
                <w:lang w:eastAsia="ru-RU"/>
              </w:rPr>
            </w:pPr>
            <w:r w:rsidRPr="00E42444">
              <w:rPr>
                <w:lang w:eastAsia="ru-RU"/>
              </w:rPr>
              <w:t>1 311,4</w:t>
            </w:r>
          </w:p>
        </w:tc>
        <w:tc>
          <w:tcPr>
            <w:tcW w:w="201" w:type="pct"/>
            <w:noWrap/>
            <w:hideMark/>
          </w:tcPr>
          <w:p w14:paraId="7C3B13DD" w14:textId="77777777" w:rsidR="00F56ED7" w:rsidRPr="00E42444" w:rsidRDefault="00E42444" w:rsidP="00E42444">
            <w:pPr>
              <w:pStyle w:val="103"/>
              <w:rPr>
                <w:lang w:eastAsia="ru-RU"/>
              </w:rPr>
            </w:pPr>
            <w:r w:rsidRPr="00E42444">
              <w:rPr>
                <w:lang w:eastAsia="ru-RU"/>
              </w:rPr>
              <w:t>1 338,2</w:t>
            </w:r>
          </w:p>
        </w:tc>
        <w:tc>
          <w:tcPr>
            <w:tcW w:w="200" w:type="pct"/>
            <w:noWrap/>
            <w:hideMark/>
          </w:tcPr>
          <w:p w14:paraId="01760917" w14:textId="77777777" w:rsidR="00F56ED7" w:rsidRPr="00E42444" w:rsidRDefault="00E42444" w:rsidP="00E42444">
            <w:pPr>
              <w:pStyle w:val="103"/>
              <w:rPr>
                <w:lang w:eastAsia="ru-RU"/>
              </w:rPr>
            </w:pPr>
            <w:r w:rsidRPr="00E42444">
              <w:rPr>
                <w:lang w:eastAsia="ru-RU"/>
              </w:rPr>
              <w:t>1 365,5</w:t>
            </w:r>
          </w:p>
        </w:tc>
        <w:tc>
          <w:tcPr>
            <w:tcW w:w="201" w:type="pct"/>
            <w:noWrap/>
            <w:hideMark/>
          </w:tcPr>
          <w:p w14:paraId="284757F3" w14:textId="77777777" w:rsidR="00F56ED7" w:rsidRPr="00E42444" w:rsidRDefault="00E42444" w:rsidP="00E42444">
            <w:pPr>
              <w:pStyle w:val="103"/>
              <w:rPr>
                <w:lang w:eastAsia="ru-RU"/>
              </w:rPr>
            </w:pPr>
            <w:r w:rsidRPr="00E42444">
              <w:rPr>
                <w:lang w:eastAsia="ru-RU"/>
              </w:rPr>
              <w:t>1 393,3</w:t>
            </w:r>
          </w:p>
        </w:tc>
        <w:tc>
          <w:tcPr>
            <w:tcW w:w="201" w:type="pct"/>
            <w:noWrap/>
            <w:hideMark/>
          </w:tcPr>
          <w:p w14:paraId="5405DFA4" w14:textId="77777777" w:rsidR="00F56ED7" w:rsidRPr="00E42444" w:rsidRDefault="00E42444" w:rsidP="00E42444">
            <w:pPr>
              <w:pStyle w:val="103"/>
              <w:rPr>
                <w:lang w:eastAsia="ru-RU"/>
              </w:rPr>
            </w:pPr>
            <w:r w:rsidRPr="00E42444">
              <w:rPr>
                <w:lang w:eastAsia="ru-RU"/>
              </w:rPr>
              <w:t>1 421,7</w:t>
            </w:r>
          </w:p>
        </w:tc>
        <w:tc>
          <w:tcPr>
            <w:tcW w:w="201" w:type="pct"/>
            <w:noWrap/>
            <w:hideMark/>
          </w:tcPr>
          <w:p w14:paraId="00617E2C" w14:textId="77777777" w:rsidR="00F56ED7" w:rsidRPr="00E42444" w:rsidRDefault="00E42444" w:rsidP="00E42444">
            <w:pPr>
              <w:pStyle w:val="103"/>
              <w:rPr>
                <w:lang w:eastAsia="ru-RU"/>
              </w:rPr>
            </w:pPr>
            <w:r w:rsidRPr="00E42444">
              <w:rPr>
                <w:lang w:eastAsia="ru-RU"/>
              </w:rPr>
              <w:t>1 450,7</w:t>
            </w:r>
          </w:p>
        </w:tc>
        <w:tc>
          <w:tcPr>
            <w:tcW w:w="201" w:type="pct"/>
            <w:noWrap/>
            <w:hideMark/>
          </w:tcPr>
          <w:p w14:paraId="373202DA" w14:textId="77777777" w:rsidR="00F56ED7" w:rsidRPr="00E42444" w:rsidRDefault="00E42444" w:rsidP="00E42444">
            <w:pPr>
              <w:pStyle w:val="103"/>
              <w:rPr>
                <w:lang w:eastAsia="ru-RU"/>
              </w:rPr>
            </w:pPr>
            <w:r w:rsidRPr="00E42444">
              <w:rPr>
                <w:lang w:eastAsia="ru-RU"/>
              </w:rPr>
              <w:t>1 480,3</w:t>
            </w:r>
          </w:p>
        </w:tc>
      </w:tr>
      <w:tr w:rsidR="00E42444" w:rsidRPr="00E42444" w14:paraId="3C75621A" w14:textId="77777777" w:rsidTr="00612D72">
        <w:trPr>
          <w:trHeight w:val="20"/>
        </w:trPr>
        <w:tc>
          <w:tcPr>
            <w:tcW w:w="133" w:type="pct"/>
            <w:noWrap/>
            <w:hideMark/>
          </w:tcPr>
          <w:p w14:paraId="786FC63A" w14:textId="77777777" w:rsidR="00F56ED7" w:rsidRPr="00E42444" w:rsidRDefault="00E42444" w:rsidP="00E42444">
            <w:pPr>
              <w:pStyle w:val="103"/>
              <w:rPr>
                <w:lang w:eastAsia="ru-RU"/>
              </w:rPr>
            </w:pPr>
            <w:r w:rsidRPr="00E42444">
              <w:rPr>
                <w:lang w:eastAsia="ru-RU"/>
              </w:rPr>
              <w:t> </w:t>
            </w:r>
          </w:p>
        </w:tc>
        <w:tc>
          <w:tcPr>
            <w:tcW w:w="492" w:type="pct"/>
            <w:noWrap/>
            <w:hideMark/>
          </w:tcPr>
          <w:p w14:paraId="73149288" w14:textId="77777777" w:rsidR="00F56ED7" w:rsidRPr="00E42444" w:rsidRDefault="00E42444" w:rsidP="00E42444">
            <w:pPr>
              <w:pStyle w:val="103"/>
              <w:rPr>
                <w:lang w:eastAsia="ru-RU"/>
              </w:rPr>
            </w:pPr>
            <w:r w:rsidRPr="00E42444">
              <w:rPr>
                <w:lang w:eastAsia="ru-RU"/>
              </w:rPr>
              <w:t> </w:t>
            </w:r>
          </w:p>
        </w:tc>
        <w:tc>
          <w:tcPr>
            <w:tcW w:w="163" w:type="pct"/>
            <w:noWrap/>
            <w:hideMark/>
          </w:tcPr>
          <w:p w14:paraId="77466829" w14:textId="77777777" w:rsidR="00F56ED7" w:rsidRPr="00E42444" w:rsidRDefault="00E42444" w:rsidP="00E42444">
            <w:pPr>
              <w:pStyle w:val="103"/>
              <w:rPr>
                <w:lang w:eastAsia="ru-RU"/>
              </w:rPr>
            </w:pPr>
            <w:r w:rsidRPr="00E42444">
              <w:rPr>
                <w:lang w:eastAsia="ru-RU"/>
              </w:rPr>
              <w:t> </w:t>
            </w:r>
          </w:p>
        </w:tc>
        <w:tc>
          <w:tcPr>
            <w:tcW w:w="200" w:type="pct"/>
            <w:noWrap/>
            <w:hideMark/>
          </w:tcPr>
          <w:p w14:paraId="6316D75E" w14:textId="77777777" w:rsidR="00F56ED7" w:rsidRPr="00E42444" w:rsidRDefault="00E42444" w:rsidP="00E42444">
            <w:pPr>
              <w:pStyle w:val="103"/>
              <w:rPr>
                <w:lang w:eastAsia="ru-RU"/>
              </w:rPr>
            </w:pPr>
            <w:r w:rsidRPr="00E42444">
              <w:rPr>
                <w:lang w:eastAsia="ru-RU"/>
              </w:rPr>
              <w:t> </w:t>
            </w:r>
          </w:p>
        </w:tc>
        <w:tc>
          <w:tcPr>
            <w:tcW w:w="201" w:type="pct"/>
            <w:noWrap/>
            <w:hideMark/>
          </w:tcPr>
          <w:p w14:paraId="7E510F54" w14:textId="77777777" w:rsidR="00F56ED7" w:rsidRPr="00E42444" w:rsidRDefault="00E42444" w:rsidP="00E42444">
            <w:pPr>
              <w:pStyle w:val="103"/>
              <w:rPr>
                <w:lang w:eastAsia="ru-RU"/>
              </w:rPr>
            </w:pPr>
            <w:r w:rsidRPr="00E42444">
              <w:rPr>
                <w:lang w:eastAsia="ru-RU"/>
              </w:rPr>
              <w:t> </w:t>
            </w:r>
          </w:p>
        </w:tc>
        <w:tc>
          <w:tcPr>
            <w:tcW w:w="201" w:type="pct"/>
            <w:noWrap/>
            <w:hideMark/>
          </w:tcPr>
          <w:p w14:paraId="06C61616" w14:textId="77777777" w:rsidR="00F56ED7" w:rsidRPr="00E42444" w:rsidRDefault="00E42444" w:rsidP="00E42444">
            <w:pPr>
              <w:pStyle w:val="103"/>
              <w:rPr>
                <w:lang w:eastAsia="ru-RU"/>
              </w:rPr>
            </w:pPr>
            <w:r w:rsidRPr="00E42444">
              <w:rPr>
                <w:lang w:eastAsia="ru-RU"/>
              </w:rPr>
              <w:t> </w:t>
            </w:r>
          </w:p>
        </w:tc>
        <w:tc>
          <w:tcPr>
            <w:tcW w:w="201" w:type="pct"/>
            <w:noWrap/>
            <w:hideMark/>
          </w:tcPr>
          <w:p w14:paraId="7849F42C" w14:textId="77777777" w:rsidR="00F56ED7" w:rsidRPr="00E42444" w:rsidRDefault="00E42444" w:rsidP="00E42444">
            <w:pPr>
              <w:pStyle w:val="103"/>
              <w:rPr>
                <w:lang w:eastAsia="ru-RU"/>
              </w:rPr>
            </w:pPr>
            <w:r w:rsidRPr="00E42444">
              <w:rPr>
                <w:lang w:eastAsia="ru-RU"/>
              </w:rPr>
              <w:t> </w:t>
            </w:r>
          </w:p>
        </w:tc>
        <w:tc>
          <w:tcPr>
            <w:tcW w:w="200" w:type="pct"/>
            <w:noWrap/>
            <w:hideMark/>
          </w:tcPr>
          <w:p w14:paraId="4829464D" w14:textId="77777777" w:rsidR="00F56ED7" w:rsidRPr="00E42444" w:rsidRDefault="00E42444" w:rsidP="00E42444">
            <w:pPr>
              <w:pStyle w:val="103"/>
              <w:rPr>
                <w:lang w:eastAsia="ru-RU"/>
              </w:rPr>
            </w:pPr>
            <w:r w:rsidRPr="00E42444">
              <w:rPr>
                <w:lang w:eastAsia="ru-RU"/>
              </w:rPr>
              <w:t> </w:t>
            </w:r>
          </w:p>
        </w:tc>
        <w:tc>
          <w:tcPr>
            <w:tcW w:w="201" w:type="pct"/>
            <w:noWrap/>
            <w:hideMark/>
          </w:tcPr>
          <w:p w14:paraId="727ADDCC" w14:textId="77777777" w:rsidR="00F56ED7" w:rsidRPr="00E42444" w:rsidRDefault="00E42444" w:rsidP="00E42444">
            <w:pPr>
              <w:pStyle w:val="103"/>
              <w:rPr>
                <w:lang w:eastAsia="ru-RU"/>
              </w:rPr>
            </w:pPr>
            <w:r w:rsidRPr="00E42444">
              <w:rPr>
                <w:lang w:eastAsia="ru-RU"/>
              </w:rPr>
              <w:t> </w:t>
            </w:r>
          </w:p>
        </w:tc>
        <w:tc>
          <w:tcPr>
            <w:tcW w:w="201" w:type="pct"/>
            <w:noWrap/>
            <w:hideMark/>
          </w:tcPr>
          <w:p w14:paraId="6E9BD58A" w14:textId="77777777" w:rsidR="00F56ED7" w:rsidRPr="00E42444" w:rsidRDefault="00E42444" w:rsidP="00E42444">
            <w:pPr>
              <w:pStyle w:val="103"/>
              <w:rPr>
                <w:lang w:eastAsia="ru-RU"/>
              </w:rPr>
            </w:pPr>
            <w:r w:rsidRPr="00E42444">
              <w:rPr>
                <w:lang w:eastAsia="ru-RU"/>
              </w:rPr>
              <w:t> </w:t>
            </w:r>
          </w:p>
        </w:tc>
        <w:tc>
          <w:tcPr>
            <w:tcW w:w="201" w:type="pct"/>
            <w:noWrap/>
            <w:hideMark/>
          </w:tcPr>
          <w:p w14:paraId="6B5C07D7" w14:textId="77777777" w:rsidR="00F56ED7" w:rsidRPr="00E42444" w:rsidRDefault="00E42444" w:rsidP="00E42444">
            <w:pPr>
              <w:pStyle w:val="103"/>
              <w:rPr>
                <w:lang w:eastAsia="ru-RU"/>
              </w:rPr>
            </w:pPr>
            <w:r w:rsidRPr="00E42444">
              <w:rPr>
                <w:lang w:eastAsia="ru-RU"/>
              </w:rPr>
              <w:t> </w:t>
            </w:r>
          </w:p>
        </w:tc>
        <w:tc>
          <w:tcPr>
            <w:tcW w:w="200" w:type="pct"/>
            <w:noWrap/>
            <w:hideMark/>
          </w:tcPr>
          <w:p w14:paraId="44A5B4EC" w14:textId="77777777" w:rsidR="00F56ED7" w:rsidRPr="00E42444" w:rsidRDefault="00E42444" w:rsidP="00E42444">
            <w:pPr>
              <w:pStyle w:val="103"/>
              <w:rPr>
                <w:lang w:eastAsia="ru-RU"/>
              </w:rPr>
            </w:pPr>
            <w:r w:rsidRPr="00E42444">
              <w:rPr>
                <w:lang w:eastAsia="ru-RU"/>
              </w:rPr>
              <w:t> </w:t>
            </w:r>
          </w:p>
        </w:tc>
        <w:tc>
          <w:tcPr>
            <w:tcW w:w="201" w:type="pct"/>
            <w:noWrap/>
            <w:hideMark/>
          </w:tcPr>
          <w:p w14:paraId="241A9847" w14:textId="77777777" w:rsidR="00F56ED7" w:rsidRPr="00E42444" w:rsidRDefault="00E42444" w:rsidP="00E42444">
            <w:pPr>
              <w:pStyle w:val="103"/>
              <w:rPr>
                <w:lang w:eastAsia="ru-RU"/>
              </w:rPr>
            </w:pPr>
            <w:r w:rsidRPr="00E42444">
              <w:rPr>
                <w:lang w:eastAsia="ru-RU"/>
              </w:rPr>
              <w:t> </w:t>
            </w:r>
          </w:p>
        </w:tc>
        <w:tc>
          <w:tcPr>
            <w:tcW w:w="201" w:type="pct"/>
            <w:noWrap/>
            <w:hideMark/>
          </w:tcPr>
          <w:p w14:paraId="2B50ADC4" w14:textId="77777777" w:rsidR="00F56ED7" w:rsidRPr="00E42444" w:rsidRDefault="00E42444" w:rsidP="00E42444">
            <w:pPr>
              <w:pStyle w:val="103"/>
              <w:rPr>
                <w:lang w:eastAsia="ru-RU"/>
              </w:rPr>
            </w:pPr>
            <w:r w:rsidRPr="00E42444">
              <w:rPr>
                <w:lang w:eastAsia="ru-RU"/>
              </w:rPr>
              <w:t> </w:t>
            </w:r>
          </w:p>
        </w:tc>
        <w:tc>
          <w:tcPr>
            <w:tcW w:w="201" w:type="pct"/>
            <w:noWrap/>
            <w:hideMark/>
          </w:tcPr>
          <w:p w14:paraId="5127071A" w14:textId="77777777" w:rsidR="00F56ED7" w:rsidRPr="00E42444" w:rsidRDefault="00E42444" w:rsidP="00E42444">
            <w:pPr>
              <w:pStyle w:val="103"/>
              <w:rPr>
                <w:lang w:eastAsia="ru-RU"/>
              </w:rPr>
            </w:pPr>
            <w:r w:rsidRPr="00E42444">
              <w:rPr>
                <w:lang w:eastAsia="ru-RU"/>
              </w:rPr>
              <w:t> </w:t>
            </w:r>
          </w:p>
        </w:tc>
        <w:tc>
          <w:tcPr>
            <w:tcW w:w="200" w:type="pct"/>
            <w:noWrap/>
            <w:hideMark/>
          </w:tcPr>
          <w:p w14:paraId="6148548C" w14:textId="77777777" w:rsidR="00F56ED7" w:rsidRPr="00E42444" w:rsidRDefault="00E42444" w:rsidP="00E42444">
            <w:pPr>
              <w:pStyle w:val="103"/>
              <w:rPr>
                <w:lang w:eastAsia="ru-RU"/>
              </w:rPr>
            </w:pPr>
            <w:r w:rsidRPr="00E42444">
              <w:rPr>
                <w:lang w:eastAsia="ru-RU"/>
              </w:rPr>
              <w:t> </w:t>
            </w:r>
          </w:p>
        </w:tc>
        <w:tc>
          <w:tcPr>
            <w:tcW w:w="201" w:type="pct"/>
            <w:noWrap/>
            <w:hideMark/>
          </w:tcPr>
          <w:p w14:paraId="2EE0727A" w14:textId="77777777" w:rsidR="00F56ED7" w:rsidRPr="00E42444" w:rsidRDefault="00E42444" w:rsidP="00E42444">
            <w:pPr>
              <w:pStyle w:val="103"/>
              <w:rPr>
                <w:lang w:eastAsia="ru-RU"/>
              </w:rPr>
            </w:pPr>
            <w:r w:rsidRPr="00E42444">
              <w:rPr>
                <w:lang w:eastAsia="ru-RU"/>
              </w:rPr>
              <w:t> </w:t>
            </w:r>
          </w:p>
        </w:tc>
        <w:tc>
          <w:tcPr>
            <w:tcW w:w="201" w:type="pct"/>
            <w:noWrap/>
            <w:hideMark/>
          </w:tcPr>
          <w:p w14:paraId="73947035" w14:textId="77777777" w:rsidR="00F56ED7" w:rsidRPr="00E42444" w:rsidRDefault="00E42444" w:rsidP="00E42444">
            <w:pPr>
              <w:pStyle w:val="103"/>
              <w:rPr>
                <w:lang w:eastAsia="ru-RU"/>
              </w:rPr>
            </w:pPr>
            <w:r w:rsidRPr="00E42444">
              <w:rPr>
                <w:lang w:eastAsia="ru-RU"/>
              </w:rPr>
              <w:t> </w:t>
            </w:r>
          </w:p>
        </w:tc>
        <w:tc>
          <w:tcPr>
            <w:tcW w:w="201" w:type="pct"/>
            <w:noWrap/>
            <w:hideMark/>
          </w:tcPr>
          <w:p w14:paraId="20A1A2CF" w14:textId="77777777" w:rsidR="00F56ED7" w:rsidRPr="00E42444" w:rsidRDefault="00E42444" w:rsidP="00E42444">
            <w:pPr>
              <w:pStyle w:val="103"/>
              <w:rPr>
                <w:lang w:eastAsia="ru-RU"/>
              </w:rPr>
            </w:pPr>
            <w:r w:rsidRPr="00E42444">
              <w:rPr>
                <w:lang w:eastAsia="ru-RU"/>
              </w:rPr>
              <w:t> </w:t>
            </w:r>
          </w:p>
        </w:tc>
        <w:tc>
          <w:tcPr>
            <w:tcW w:w="200" w:type="pct"/>
            <w:noWrap/>
            <w:hideMark/>
          </w:tcPr>
          <w:p w14:paraId="73EF94EC" w14:textId="77777777" w:rsidR="00F56ED7" w:rsidRPr="00E42444" w:rsidRDefault="00E42444" w:rsidP="00E42444">
            <w:pPr>
              <w:pStyle w:val="103"/>
              <w:rPr>
                <w:lang w:eastAsia="ru-RU"/>
              </w:rPr>
            </w:pPr>
            <w:r w:rsidRPr="00E42444">
              <w:rPr>
                <w:lang w:eastAsia="ru-RU"/>
              </w:rPr>
              <w:t> </w:t>
            </w:r>
          </w:p>
        </w:tc>
        <w:tc>
          <w:tcPr>
            <w:tcW w:w="201" w:type="pct"/>
            <w:noWrap/>
            <w:hideMark/>
          </w:tcPr>
          <w:p w14:paraId="493104A4" w14:textId="77777777" w:rsidR="00F56ED7" w:rsidRPr="00E42444" w:rsidRDefault="00E42444" w:rsidP="00E42444">
            <w:pPr>
              <w:pStyle w:val="103"/>
              <w:rPr>
                <w:lang w:eastAsia="ru-RU"/>
              </w:rPr>
            </w:pPr>
            <w:r w:rsidRPr="00E42444">
              <w:rPr>
                <w:lang w:eastAsia="ru-RU"/>
              </w:rPr>
              <w:t> </w:t>
            </w:r>
          </w:p>
        </w:tc>
        <w:tc>
          <w:tcPr>
            <w:tcW w:w="201" w:type="pct"/>
            <w:noWrap/>
            <w:hideMark/>
          </w:tcPr>
          <w:p w14:paraId="788BD86C" w14:textId="77777777" w:rsidR="00F56ED7" w:rsidRPr="00E42444" w:rsidRDefault="00E42444" w:rsidP="00E42444">
            <w:pPr>
              <w:pStyle w:val="103"/>
              <w:rPr>
                <w:lang w:eastAsia="ru-RU"/>
              </w:rPr>
            </w:pPr>
            <w:r w:rsidRPr="00E42444">
              <w:rPr>
                <w:lang w:eastAsia="ru-RU"/>
              </w:rPr>
              <w:t> </w:t>
            </w:r>
          </w:p>
        </w:tc>
        <w:tc>
          <w:tcPr>
            <w:tcW w:w="201" w:type="pct"/>
            <w:noWrap/>
            <w:hideMark/>
          </w:tcPr>
          <w:p w14:paraId="27FAA710" w14:textId="77777777" w:rsidR="00F56ED7" w:rsidRPr="00E42444" w:rsidRDefault="00E42444" w:rsidP="00E42444">
            <w:pPr>
              <w:pStyle w:val="103"/>
              <w:rPr>
                <w:lang w:eastAsia="ru-RU"/>
              </w:rPr>
            </w:pPr>
            <w:r w:rsidRPr="00E42444">
              <w:rPr>
                <w:lang w:eastAsia="ru-RU"/>
              </w:rPr>
              <w:t> </w:t>
            </w:r>
          </w:p>
        </w:tc>
        <w:tc>
          <w:tcPr>
            <w:tcW w:w="201" w:type="pct"/>
            <w:noWrap/>
            <w:hideMark/>
          </w:tcPr>
          <w:p w14:paraId="55E7E628" w14:textId="77777777" w:rsidR="00F56ED7" w:rsidRPr="00E42444" w:rsidRDefault="00E42444" w:rsidP="00E42444">
            <w:pPr>
              <w:pStyle w:val="103"/>
              <w:rPr>
                <w:lang w:eastAsia="ru-RU"/>
              </w:rPr>
            </w:pPr>
            <w:r w:rsidRPr="00E42444">
              <w:rPr>
                <w:lang w:eastAsia="ru-RU"/>
              </w:rPr>
              <w:t> </w:t>
            </w:r>
          </w:p>
        </w:tc>
      </w:tr>
      <w:tr w:rsidR="00E42444" w:rsidRPr="00E42444" w14:paraId="233C0C45" w14:textId="77777777" w:rsidTr="00612D72">
        <w:trPr>
          <w:trHeight w:val="20"/>
        </w:trPr>
        <w:tc>
          <w:tcPr>
            <w:tcW w:w="133" w:type="pct"/>
            <w:hideMark/>
          </w:tcPr>
          <w:p w14:paraId="7E41438D" w14:textId="77777777" w:rsidR="00F56ED7" w:rsidRPr="00E42444" w:rsidRDefault="00E42444" w:rsidP="00E42444">
            <w:pPr>
              <w:pStyle w:val="103"/>
              <w:rPr>
                <w:lang w:eastAsia="ru-RU"/>
              </w:rPr>
            </w:pPr>
            <w:r w:rsidRPr="00E42444">
              <w:rPr>
                <w:lang w:eastAsia="ru-RU"/>
              </w:rPr>
              <w:t>7</w:t>
            </w:r>
          </w:p>
        </w:tc>
        <w:tc>
          <w:tcPr>
            <w:tcW w:w="492" w:type="pct"/>
            <w:hideMark/>
          </w:tcPr>
          <w:p w14:paraId="28C97CB3" w14:textId="77777777" w:rsidR="00F56ED7" w:rsidRPr="00E42444" w:rsidRDefault="00E42444" w:rsidP="00E42444">
            <w:pPr>
              <w:pStyle w:val="103"/>
              <w:rPr>
                <w:lang w:eastAsia="ru-RU"/>
              </w:rPr>
            </w:pPr>
            <w:r w:rsidRPr="00E42444">
              <w:rPr>
                <w:lang w:eastAsia="ru-RU"/>
              </w:rPr>
              <w:t>Внереализационные расходы</w:t>
            </w:r>
          </w:p>
        </w:tc>
        <w:tc>
          <w:tcPr>
            <w:tcW w:w="163" w:type="pct"/>
            <w:hideMark/>
          </w:tcPr>
          <w:p w14:paraId="54C197E6"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21ED273A" w14:textId="77777777" w:rsidR="00F56ED7" w:rsidRPr="00E42444" w:rsidRDefault="00E42444" w:rsidP="00E42444">
            <w:pPr>
              <w:pStyle w:val="103"/>
              <w:rPr>
                <w:lang w:eastAsia="ru-RU"/>
              </w:rPr>
            </w:pPr>
            <w:r w:rsidRPr="00E42444">
              <w:rPr>
                <w:lang w:eastAsia="ru-RU"/>
              </w:rPr>
              <w:t> </w:t>
            </w:r>
          </w:p>
        </w:tc>
        <w:tc>
          <w:tcPr>
            <w:tcW w:w="201" w:type="pct"/>
            <w:noWrap/>
            <w:hideMark/>
          </w:tcPr>
          <w:p w14:paraId="2206994A" w14:textId="77777777" w:rsidR="00F56ED7" w:rsidRPr="00E42444" w:rsidRDefault="00E42444" w:rsidP="00E42444">
            <w:pPr>
              <w:pStyle w:val="103"/>
              <w:rPr>
                <w:lang w:eastAsia="ru-RU"/>
              </w:rPr>
            </w:pPr>
            <w:r w:rsidRPr="00E42444">
              <w:rPr>
                <w:lang w:eastAsia="ru-RU"/>
              </w:rPr>
              <w:t>0,0</w:t>
            </w:r>
          </w:p>
        </w:tc>
        <w:tc>
          <w:tcPr>
            <w:tcW w:w="201" w:type="pct"/>
            <w:noWrap/>
            <w:hideMark/>
          </w:tcPr>
          <w:p w14:paraId="72336EB7" w14:textId="77777777" w:rsidR="00F56ED7" w:rsidRPr="00E42444" w:rsidRDefault="00E42444" w:rsidP="00E42444">
            <w:pPr>
              <w:pStyle w:val="103"/>
              <w:rPr>
                <w:lang w:eastAsia="ru-RU"/>
              </w:rPr>
            </w:pPr>
            <w:r w:rsidRPr="00E42444">
              <w:rPr>
                <w:lang w:eastAsia="ru-RU"/>
              </w:rPr>
              <w:t>0,0</w:t>
            </w:r>
          </w:p>
        </w:tc>
        <w:tc>
          <w:tcPr>
            <w:tcW w:w="201" w:type="pct"/>
            <w:noWrap/>
            <w:hideMark/>
          </w:tcPr>
          <w:p w14:paraId="3A2B6395" w14:textId="77777777" w:rsidR="00F56ED7" w:rsidRPr="00E42444" w:rsidRDefault="00E42444" w:rsidP="00E42444">
            <w:pPr>
              <w:pStyle w:val="103"/>
              <w:rPr>
                <w:lang w:eastAsia="ru-RU"/>
              </w:rPr>
            </w:pPr>
            <w:r w:rsidRPr="00E42444">
              <w:rPr>
                <w:lang w:eastAsia="ru-RU"/>
              </w:rPr>
              <w:t>2 157,8</w:t>
            </w:r>
          </w:p>
        </w:tc>
        <w:tc>
          <w:tcPr>
            <w:tcW w:w="200" w:type="pct"/>
            <w:noWrap/>
            <w:hideMark/>
          </w:tcPr>
          <w:p w14:paraId="2D9823C5" w14:textId="77777777" w:rsidR="00F56ED7" w:rsidRPr="00E42444" w:rsidRDefault="00E42444" w:rsidP="00E42444">
            <w:pPr>
              <w:pStyle w:val="103"/>
              <w:rPr>
                <w:lang w:eastAsia="ru-RU"/>
              </w:rPr>
            </w:pPr>
            <w:r w:rsidRPr="00E42444">
              <w:rPr>
                <w:lang w:eastAsia="ru-RU"/>
              </w:rPr>
              <w:t>2 589,4</w:t>
            </w:r>
          </w:p>
        </w:tc>
        <w:tc>
          <w:tcPr>
            <w:tcW w:w="201" w:type="pct"/>
            <w:noWrap/>
            <w:hideMark/>
          </w:tcPr>
          <w:p w14:paraId="40A111D6" w14:textId="77777777" w:rsidR="00F56ED7" w:rsidRPr="00E42444" w:rsidRDefault="00E42444" w:rsidP="00E42444">
            <w:pPr>
              <w:pStyle w:val="103"/>
              <w:rPr>
                <w:lang w:eastAsia="ru-RU"/>
              </w:rPr>
            </w:pPr>
            <w:r w:rsidRPr="00E42444">
              <w:rPr>
                <w:lang w:eastAsia="ru-RU"/>
              </w:rPr>
              <w:t>3 107,3</w:t>
            </w:r>
          </w:p>
        </w:tc>
        <w:tc>
          <w:tcPr>
            <w:tcW w:w="201" w:type="pct"/>
            <w:noWrap/>
            <w:hideMark/>
          </w:tcPr>
          <w:p w14:paraId="7E360D57" w14:textId="77777777" w:rsidR="00F56ED7" w:rsidRPr="00E42444" w:rsidRDefault="00E42444" w:rsidP="00E42444">
            <w:pPr>
              <w:pStyle w:val="103"/>
              <w:rPr>
                <w:lang w:eastAsia="ru-RU"/>
              </w:rPr>
            </w:pPr>
            <w:r w:rsidRPr="00E42444">
              <w:rPr>
                <w:lang w:eastAsia="ru-RU"/>
              </w:rPr>
              <w:t>3 719,4</w:t>
            </w:r>
          </w:p>
        </w:tc>
        <w:tc>
          <w:tcPr>
            <w:tcW w:w="201" w:type="pct"/>
            <w:noWrap/>
            <w:hideMark/>
          </w:tcPr>
          <w:p w14:paraId="7AAAB132" w14:textId="77777777" w:rsidR="00F56ED7" w:rsidRPr="00E42444" w:rsidRDefault="00E42444" w:rsidP="00E42444">
            <w:pPr>
              <w:pStyle w:val="103"/>
              <w:rPr>
                <w:lang w:eastAsia="ru-RU"/>
              </w:rPr>
            </w:pPr>
            <w:r w:rsidRPr="00E42444">
              <w:rPr>
                <w:lang w:eastAsia="ru-RU"/>
              </w:rPr>
              <w:t>3 834,5</w:t>
            </w:r>
          </w:p>
        </w:tc>
        <w:tc>
          <w:tcPr>
            <w:tcW w:w="200" w:type="pct"/>
            <w:noWrap/>
            <w:hideMark/>
          </w:tcPr>
          <w:p w14:paraId="015CCF44" w14:textId="77777777" w:rsidR="00F56ED7" w:rsidRPr="00E42444" w:rsidRDefault="00E42444" w:rsidP="00E42444">
            <w:pPr>
              <w:pStyle w:val="103"/>
              <w:rPr>
                <w:lang w:eastAsia="ru-RU"/>
              </w:rPr>
            </w:pPr>
            <w:r w:rsidRPr="00E42444">
              <w:rPr>
                <w:lang w:eastAsia="ru-RU"/>
              </w:rPr>
              <w:t>3 946,3</w:t>
            </w:r>
          </w:p>
        </w:tc>
        <w:tc>
          <w:tcPr>
            <w:tcW w:w="201" w:type="pct"/>
            <w:noWrap/>
            <w:hideMark/>
          </w:tcPr>
          <w:p w14:paraId="6088202B" w14:textId="77777777" w:rsidR="00F56ED7" w:rsidRPr="00E42444" w:rsidRDefault="00E42444" w:rsidP="00E42444">
            <w:pPr>
              <w:pStyle w:val="103"/>
              <w:rPr>
                <w:lang w:eastAsia="ru-RU"/>
              </w:rPr>
            </w:pPr>
            <w:r w:rsidRPr="00E42444">
              <w:rPr>
                <w:lang w:eastAsia="ru-RU"/>
              </w:rPr>
              <w:t>4 054,9</w:t>
            </w:r>
          </w:p>
        </w:tc>
        <w:tc>
          <w:tcPr>
            <w:tcW w:w="201" w:type="pct"/>
            <w:noWrap/>
            <w:hideMark/>
          </w:tcPr>
          <w:p w14:paraId="614701DD" w14:textId="77777777" w:rsidR="00F56ED7" w:rsidRPr="00E42444" w:rsidRDefault="00E42444" w:rsidP="00E42444">
            <w:pPr>
              <w:pStyle w:val="103"/>
              <w:rPr>
                <w:lang w:eastAsia="ru-RU"/>
              </w:rPr>
            </w:pPr>
            <w:r w:rsidRPr="00E42444">
              <w:rPr>
                <w:lang w:eastAsia="ru-RU"/>
              </w:rPr>
              <w:t>4 161,4</w:t>
            </w:r>
          </w:p>
        </w:tc>
        <w:tc>
          <w:tcPr>
            <w:tcW w:w="201" w:type="pct"/>
            <w:noWrap/>
            <w:hideMark/>
          </w:tcPr>
          <w:p w14:paraId="7C1F6455" w14:textId="77777777" w:rsidR="00F56ED7" w:rsidRPr="00E42444" w:rsidRDefault="00E42444" w:rsidP="00E42444">
            <w:pPr>
              <w:pStyle w:val="103"/>
              <w:rPr>
                <w:lang w:eastAsia="ru-RU"/>
              </w:rPr>
            </w:pPr>
            <w:r w:rsidRPr="00E42444">
              <w:rPr>
                <w:lang w:eastAsia="ru-RU"/>
              </w:rPr>
              <w:t>4 264,5</w:t>
            </w:r>
          </w:p>
        </w:tc>
        <w:tc>
          <w:tcPr>
            <w:tcW w:w="200" w:type="pct"/>
            <w:noWrap/>
            <w:hideMark/>
          </w:tcPr>
          <w:p w14:paraId="5B59040B" w14:textId="77777777" w:rsidR="00F56ED7" w:rsidRPr="00E42444" w:rsidRDefault="00E42444" w:rsidP="00E42444">
            <w:pPr>
              <w:pStyle w:val="103"/>
              <w:rPr>
                <w:lang w:eastAsia="ru-RU"/>
              </w:rPr>
            </w:pPr>
            <w:r w:rsidRPr="00E42444">
              <w:rPr>
                <w:lang w:eastAsia="ru-RU"/>
              </w:rPr>
              <w:t>4 361,5</w:t>
            </w:r>
          </w:p>
        </w:tc>
        <w:tc>
          <w:tcPr>
            <w:tcW w:w="201" w:type="pct"/>
            <w:noWrap/>
            <w:hideMark/>
          </w:tcPr>
          <w:p w14:paraId="00FCFAE2" w14:textId="77777777" w:rsidR="00F56ED7" w:rsidRPr="00E42444" w:rsidRDefault="00E42444" w:rsidP="00E42444">
            <w:pPr>
              <w:pStyle w:val="103"/>
              <w:rPr>
                <w:lang w:eastAsia="ru-RU"/>
              </w:rPr>
            </w:pPr>
            <w:r w:rsidRPr="00E42444">
              <w:rPr>
                <w:lang w:eastAsia="ru-RU"/>
              </w:rPr>
              <w:t>4 451,5</w:t>
            </w:r>
          </w:p>
        </w:tc>
        <w:tc>
          <w:tcPr>
            <w:tcW w:w="201" w:type="pct"/>
            <w:noWrap/>
            <w:hideMark/>
          </w:tcPr>
          <w:p w14:paraId="04315E43" w14:textId="77777777" w:rsidR="00F56ED7" w:rsidRPr="00E42444" w:rsidRDefault="00E42444" w:rsidP="00E42444">
            <w:pPr>
              <w:pStyle w:val="103"/>
              <w:rPr>
                <w:lang w:eastAsia="ru-RU"/>
              </w:rPr>
            </w:pPr>
            <w:r w:rsidRPr="00E42444">
              <w:rPr>
                <w:lang w:eastAsia="ru-RU"/>
              </w:rPr>
              <w:t>4 542,6</w:t>
            </w:r>
          </w:p>
        </w:tc>
        <w:tc>
          <w:tcPr>
            <w:tcW w:w="201" w:type="pct"/>
            <w:noWrap/>
            <w:hideMark/>
          </w:tcPr>
          <w:p w14:paraId="74F9DF9E" w14:textId="77777777" w:rsidR="00F56ED7" w:rsidRPr="00E42444" w:rsidRDefault="00E42444" w:rsidP="00E42444">
            <w:pPr>
              <w:pStyle w:val="103"/>
              <w:rPr>
                <w:lang w:eastAsia="ru-RU"/>
              </w:rPr>
            </w:pPr>
            <w:r w:rsidRPr="00E42444">
              <w:rPr>
                <w:lang w:eastAsia="ru-RU"/>
              </w:rPr>
              <w:t>4 635,3</w:t>
            </w:r>
          </w:p>
        </w:tc>
        <w:tc>
          <w:tcPr>
            <w:tcW w:w="200" w:type="pct"/>
            <w:noWrap/>
            <w:hideMark/>
          </w:tcPr>
          <w:p w14:paraId="3104AD57" w14:textId="77777777" w:rsidR="00F56ED7" w:rsidRPr="00E42444" w:rsidRDefault="00E42444" w:rsidP="00E42444">
            <w:pPr>
              <w:pStyle w:val="103"/>
              <w:rPr>
                <w:lang w:eastAsia="ru-RU"/>
              </w:rPr>
            </w:pPr>
            <w:r w:rsidRPr="00E42444">
              <w:rPr>
                <w:lang w:eastAsia="ru-RU"/>
              </w:rPr>
              <w:t>4 729,8</w:t>
            </w:r>
          </w:p>
        </w:tc>
        <w:tc>
          <w:tcPr>
            <w:tcW w:w="201" w:type="pct"/>
            <w:noWrap/>
            <w:hideMark/>
          </w:tcPr>
          <w:p w14:paraId="1B7A9D47" w14:textId="77777777" w:rsidR="00F56ED7" w:rsidRPr="00E42444" w:rsidRDefault="00E42444" w:rsidP="00E42444">
            <w:pPr>
              <w:pStyle w:val="103"/>
              <w:rPr>
                <w:lang w:eastAsia="ru-RU"/>
              </w:rPr>
            </w:pPr>
            <w:r w:rsidRPr="00E42444">
              <w:rPr>
                <w:lang w:eastAsia="ru-RU"/>
              </w:rPr>
              <w:t>4 826,2</w:t>
            </w:r>
          </w:p>
        </w:tc>
        <w:tc>
          <w:tcPr>
            <w:tcW w:w="201" w:type="pct"/>
            <w:noWrap/>
            <w:hideMark/>
          </w:tcPr>
          <w:p w14:paraId="49F068E3" w14:textId="77777777" w:rsidR="00F56ED7" w:rsidRPr="00E42444" w:rsidRDefault="00E42444" w:rsidP="00E42444">
            <w:pPr>
              <w:pStyle w:val="103"/>
              <w:rPr>
                <w:lang w:eastAsia="ru-RU"/>
              </w:rPr>
            </w:pPr>
            <w:r w:rsidRPr="00E42444">
              <w:rPr>
                <w:lang w:eastAsia="ru-RU"/>
              </w:rPr>
              <w:t>4 924,6</w:t>
            </w:r>
          </w:p>
        </w:tc>
        <w:tc>
          <w:tcPr>
            <w:tcW w:w="201" w:type="pct"/>
            <w:noWrap/>
            <w:hideMark/>
          </w:tcPr>
          <w:p w14:paraId="26F499DE" w14:textId="77777777" w:rsidR="00F56ED7" w:rsidRPr="00E42444" w:rsidRDefault="00E42444" w:rsidP="00E42444">
            <w:pPr>
              <w:pStyle w:val="103"/>
              <w:rPr>
                <w:lang w:eastAsia="ru-RU"/>
              </w:rPr>
            </w:pPr>
            <w:r w:rsidRPr="00E42444">
              <w:rPr>
                <w:lang w:eastAsia="ru-RU"/>
              </w:rPr>
              <w:t>5 025,0</w:t>
            </w:r>
          </w:p>
        </w:tc>
        <w:tc>
          <w:tcPr>
            <w:tcW w:w="201" w:type="pct"/>
            <w:noWrap/>
            <w:hideMark/>
          </w:tcPr>
          <w:p w14:paraId="10BFA57B" w14:textId="77777777" w:rsidR="00F56ED7" w:rsidRPr="00E42444" w:rsidRDefault="00E42444" w:rsidP="00E42444">
            <w:pPr>
              <w:pStyle w:val="103"/>
              <w:rPr>
                <w:lang w:eastAsia="ru-RU"/>
              </w:rPr>
            </w:pPr>
            <w:r w:rsidRPr="00E42444">
              <w:rPr>
                <w:lang w:eastAsia="ru-RU"/>
              </w:rPr>
              <w:t>5 127,5</w:t>
            </w:r>
          </w:p>
        </w:tc>
      </w:tr>
      <w:tr w:rsidR="00E42444" w:rsidRPr="00E42444" w14:paraId="247B9C57" w14:textId="77777777" w:rsidTr="00612D72">
        <w:trPr>
          <w:trHeight w:val="20"/>
        </w:trPr>
        <w:tc>
          <w:tcPr>
            <w:tcW w:w="133" w:type="pct"/>
            <w:hideMark/>
          </w:tcPr>
          <w:p w14:paraId="51AF6977" w14:textId="77777777" w:rsidR="00F56ED7" w:rsidRPr="00E42444" w:rsidRDefault="00E42444" w:rsidP="00E42444">
            <w:pPr>
              <w:pStyle w:val="103"/>
              <w:rPr>
                <w:lang w:eastAsia="ru-RU"/>
              </w:rPr>
            </w:pPr>
            <w:r w:rsidRPr="00E42444">
              <w:rPr>
                <w:lang w:eastAsia="ru-RU"/>
              </w:rPr>
              <w:t>7.1.</w:t>
            </w:r>
          </w:p>
        </w:tc>
        <w:tc>
          <w:tcPr>
            <w:tcW w:w="492" w:type="pct"/>
            <w:hideMark/>
          </w:tcPr>
          <w:p w14:paraId="516DCF20" w14:textId="77777777" w:rsidR="00F56ED7" w:rsidRPr="00E42444" w:rsidRDefault="00E42444" w:rsidP="00E42444">
            <w:pPr>
              <w:pStyle w:val="103"/>
              <w:rPr>
                <w:lang w:eastAsia="ru-RU"/>
              </w:rPr>
            </w:pPr>
            <w:r w:rsidRPr="00E42444">
              <w:rPr>
                <w:lang w:eastAsia="ru-RU"/>
              </w:rPr>
              <w:t>Расходы на списание дебиторской задолженности</w:t>
            </w:r>
          </w:p>
        </w:tc>
        <w:tc>
          <w:tcPr>
            <w:tcW w:w="163" w:type="pct"/>
            <w:hideMark/>
          </w:tcPr>
          <w:p w14:paraId="7CAFD0BE"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7FE80C38" w14:textId="77777777" w:rsidR="00F56ED7" w:rsidRPr="00E42444" w:rsidRDefault="00E42444" w:rsidP="00E42444">
            <w:pPr>
              <w:pStyle w:val="103"/>
              <w:rPr>
                <w:lang w:eastAsia="ru-RU"/>
              </w:rPr>
            </w:pPr>
            <w:r w:rsidRPr="00E42444">
              <w:rPr>
                <w:lang w:eastAsia="ru-RU"/>
              </w:rPr>
              <w:t> </w:t>
            </w:r>
          </w:p>
        </w:tc>
        <w:tc>
          <w:tcPr>
            <w:tcW w:w="201" w:type="pct"/>
            <w:noWrap/>
            <w:hideMark/>
          </w:tcPr>
          <w:p w14:paraId="0429C2A6" w14:textId="77777777" w:rsidR="00F56ED7" w:rsidRPr="00E42444" w:rsidRDefault="00E42444" w:rsidP="00E42444">
            <w:pPr>
              <w:pStyle w:val="103"/>
              <w:rPr>
                <w:lang w:eastAsia="ru-RU"/>
              </w:rPr>
            </w:pPr>
            <w:r w:rsidRPr="00E42444">
              <w:rPr>
                <w:lang w:eastAsia="ru-RU"/>
              </w:rPr>
              <w:t>0,0</w:t>
            </w:r>
          </w:p>
        </w:tc>
        <w:tc>
          <w:tcPr>
            <w:tcW w:w="201" w:type="pct"/>
            <w:noWrap/>
            <w:hideMark/>
          </w:tcPr>
          <w:p w14:paraId="511D08FC" w14:textId="77777777" w:rsidR="00F56ED7" w:rsidRPr="00E42444" w:rsidRDefault="00E42444" w:rsidP="00E42444">
            <w:pPr>
              <w:pStyle w:val="103"/>
              <w:rPr>
                <w:lang w:eastAsia="ru-RU"/>
              </w:rPr>
            </w:pPr>
            <w:r w:rsidRPr="00E42444">
              <w:rPr>
                <w:lang w:eastAsia="ru-RU"/>
              </w:rPr>
              <w:t>0,0</w:t>
            </w:r>
          </w:p>
        </w:tc>
        <w:tc>
          <w:tcPr>
            <w:tcW w:w="201" w:type="pct"/>
            <w:noWrap/>
            <w:hideMark/>
          </w:tcPr>
          <w:p w14:paraId="61EE8B9A" w14:textId="77777777" w:rsidR="00F56ED7" w:rsidRPr="00E42444" w:rsidRDefault="00E42444" w:rsidP="00E42444">
            <w:pPr>
              <w:pStyle w:val="103"/>
              <w:rPr>
                <w:lang w:eastAsia="ru-RU"/>
              </w:rPr>
            </w:pPr>
            <w:r w:rsidRPr="00E42444">
              <w:rPr>
                <w:lang w:eastAsia="ru-RU"/>
              </w:rPr>
              <w:t>2 157,8</w:t>
            </w:r>
          </w:p>
        </w:tc>
        <w:tc>
          <w:tcPr>
            <w:tcW w:w="200" w:type="pct"/>
            <w:noWrap/>
            <w:hideMark/>
          </w:tcPr>
          <w:p w14:paraId="176E8DE8" w14:textId="77777777" w:rsidR="00F56ED7" w:rsidRPr="00E42444" w:rsidRDefault="00E42444" w:rsidP="00E42444">
            <w:pPr>
              <w:pStyle w:val="103"/>
              <w:rPr>
                <w:lang w:eastAsia="ru-RU"/>
              </w:rPr>
            </w:pPr>
            <w:r w:rsidRPr="00E42444">
              <w:rPr>
                <w:lang w:eastAsia="ru-RU"/>
              </w:rPr>
              <w:t>2 589,4</w:t>
            </w:r>
          </w:p>
        </w:tc>
        <w:tc>
          <w:tcPr>
            <w:tcW w:w="201" w:type="pct"/>
            <w:noWrap/>
            <w:hideMark/>
          </w:tcPr>
          <w:p w14:paraId="0746B388" w14:textId="77777777" w:rsidR="00F56ED7" w:rsidRPr="00E42444" w:rsidRDefault="00E42444" w:rsidP="00E42444">
            <w:pPr>
              <w:pStyle w:val="103"/>
              <w:rPr>
                <w:lang w:eastAsia="ru-RU"/>
              </w:rPr>
            </w:pPr>
            <w:r w:rsidRPr="00E42444">
              <w:rPr>
                <w:lang w:eastAsia="ru-RU"/>
              </w:rPr>
              <w:t>3 107,3</w:t>
            </w:r>
          </w:p>
        </w:tc>
        <w:tc>
          <w:tcPr>
            <w:tcW w:w="201" w:type="pct"/>
            <w:noWrap/>
            <w:hideMark/>
          </w:tcPr>
          <w:p w14:paraId="3E622F5D" w14:textId="77777777" w:rsidR="00F56ED7" w:rsidRPr="00E42444" w:rsidRDefault="00E42444" w:rsidP="00E42444">
            <w:pPr>
              <w:pStyle w:val="103"/>
              <w:rPr>
                <w:lang w:eastAsia="ru-RU"/>
              </w:rPr>
            </w:pPr>
            <w:r w:rsidRPr="00E42444">
              <w:rPr>
                <w:lang w:eastAsia="ru-RU"/>
              </w:rPr>
              <w:t>3 719,4</w:t>
            </w:r>
          </w:p>
        </w:tc>
        <w:tc>
          <w:tcPr>
            <w:tcW w:w="201" w:type="pct"/>
            <w:noWrap/>
            <w:hideMark/>
          </w:tcPr>
          <w:p w14:paraId="57BFDD26" w14:textId="77777777" w:rsidR="00F56ED7" w:rsidRPr="00E42444" w:rsidRDefault="00E42444" w:rsidP="00E42444">
            <w:pPr>
              <w:pStyle w:val="103"/>
              <w:rPr>
                <w:lang w:eastAsia="ru-RU"/>
              </w:rPr>
            </w:pPr>
            <w:r w:rsidRPr="00E42444">
              <w:rPr>
                <w:lang w:eastAsia="ru-RU"/>
              </w:rPr>
              <w:t>3 834,5</w:t>
            </w:r>
          </w:p>
        </w:tc>
        <w:tc>
          <w:tcPr>
            <w:tcW w:w="200" w:type="pct"/>
            <w:noWrap/>
            <w:hideMark/>
          </w:tcPr>
          <w:p w14:paraId="7693D6E3" w14:textId="77777777" w:rsidR="00F56ED7" w:rsidRPr="00E42444" w:rsidRDefault="00E42444" w:rsidP="00E42444">
            <w:pPr>
              <w:pStyle w:val="103"/>
              <w:rPr>
                <w:lang w:eastAsia="ru-RU"/>
              </w:rPr>
            </w:pPr>
            <w:r w:rsidRPr="00E42444">
              <w:rPr>
                <w:lang w:eastAsia="ru-RU"/>
              </w:rPr>
              <w:t>3 946,3</w:t>
            </w:r>
          </w:p>
        </w:tc>
        <w:tc>
          <w:tcPr>
            <w:tcW w:w="201" w:type="pct"/>
            <w:noWrap/>
            <w:hideMark/>
          </w:tcPr>
          <w:p w14:paraId="20A7CBBC" w14:textId="77777777" w:rsidR="00F56ED7" w:rsidRPr="00E42444" w:rsidRDefault="00E42444" w:rsidP="00E42444">
            <w:pPr>
              <w:pStyle w:val="103"/>
              <w:rPr>
                <w:lang w:eastAsia="ru-RU"/>
              </w:rPr>
            </w:pPr>
            <w:r w:rsidRPr="00E42444">
              <w:rPr>
                <w:lang w:eastAsia="ru-RU"/>
              </w:rPr>
              <w:t>4 054,9</w:t>
            </w:r>
          </w:p>
        </w:tc>
        <w:tc>
          <w:tcPr>
            <w:tcW w:w="201" w:type="pct"/>
            <w:noWrap/>
            <w:hideMark/>
          </w:tcPr>
          <w:p w14:paraId="603FBC25" w14:textId="77777777" w:rsidR="00F56ED7" w:rsidRPr="00E42444" w:rsidRDefault="00E42444" w:rsidP="00E42444">
            <w:pPr>
              <w:pStyle w:val="103"/>
              <w:rPr>
                <w:lang w:eastAsia="ru-RU"/>
              </w:rPr>
            </w:pPr>
            <w:r w:rsidRPr="00E42444">
              <w:rPr>
                <w:lang w:eastAsia="ru-RU"/>
              </w:rPr>
              <w:t>4 161,4</w:t>
            </w:r>
          </w:p>
        </w:tc>
        <w:tc>
          <w:tcPr>
            <w:tcW w:w="201" w:type="pct"/>
            <w:noWrap/>
            <w:hideMark/>
          </w:tcPr>
          <w:p w14:paraId="0821B0E9" w14:textId="77777777" w:rsidR="00F56ED7" w:rsidRPr="00E42444" w:rsidRDefault="00E42444" w:rsidP="00E42444">
            <w:pPr>
              <w:pStyle w:val="103"/>
              <w:rPr>
                <w:lang w:eastAsia="ru-RU"/>
              </w:rPr>
            </w:pPr>
            <w:r w:rsidRPr="00E42444">
              <w:rPr>
                <w:lang w:eastAsia="ru-RU"/>
              </w:rPr>
              <w:t>4 264,5</w:t>
            </w:r>
          </w:p>
        </w:tc>
        <w:tc>
          <w:tcPr>
            <w:tcW w:w="200" w:type="pct"/>
            <w:noWrap/>
            <w:hideMark/>
          </w:tcPr>
          <w:p w14:paraId="0F8C897A" w14:textId="77777777" w:rsidR="00F56ED7" w:rsidRPr="00E42444" w:rsidRDefault="00E42444" w:rsidP="00E42444">
            <w:pPr>
              <w:pStyle w:val="103"/>
              <w:rPr>
                <w:lang w:eastAsia="ru-RU"/>
              </w:rPr>
            </w:pPr>
            <w:r w:rsidRPr="00E42444">
              <w:rPr>
                <w:lang w:eastAsia="ru-RU"/>
              </w:rPr>
              <w:t>4 361,5</w:t>
            </w:r>
          </w:p>
        </w:tc>
        <w:tc>
          <w:tcPr>
            <w:tcW w:w="201" w:type="pct"/>
            <w:noWrap/>
            <w:hideMark/>
          </w:tcPr>
          <w:p w14:paraId="1D82D4F4" w14:textId="77777777" w:rsidR="00F56ED7" w:rsidRPr="00E42444" w:rsidRDefault="00E42444" w:rsidP="00E42444">
            <w:pPr>
              <w:pStyle w:val="103"/>
              <w:rPr>
                <w:lang w:eastAsia="ru-RU"/>
              </w:rPr>
            </w:pPr>
            <w:r w:rsidRPr="00E42444">
              <w:rPr>
                <w:lang w:eastAsia="ru-RU"/>
              </w:rPr>
              <w:t>4 451,5</w:t>
            </w:r>
          </w:p>
        </w:tc>
        <w:tc>
          <w:tcPr>
            <w:tcW w:w="201" w:type="pct"/>
            <w:noWrap/>
            <w:hideMark/>
          </w:tcPr>
          <w:p w14:paraId="3F3060FE" w14:textId="77777777" w:rsidR="00F56ED7" w:rsidRPr="00E42444" w:rsidRDefault="00E42444" w:rsidP="00E42444">
            <w:pPr>
              <w:pStyle w:val="103"/>
              <w:rPr>
                <w:lang w:eastAsia="ru-RU"/>
              </w:rPr>
            </w:pPr>
            <w:r w:rsidRPr="00E42444">
              <w:rPr>
                <w:lang w:eastAsia="ru-RU"/>
              </w:rPr>
              <w:t>4 542,6</w:t>
            </w:r>
          </w:p>
        </w:tc>
        <w:tc>
          <w:tcPr>
            <w:tcW w:w="201" w:type="pct"/>
            <w:noWrap/>
            <w:hideMark/>
          </w:tcPr>
          <w:p w14:paraId="3E05CDA2" w14:textId="77777777" w:rsidR="00F56ED7" w:rsidRPr="00E42444" w:rsidRDefault="00E42444" w:rsidP="00E42444">
            <w:pPr>
              <w:pStyle w:val="103"/>
              <w:rPr>
                <w:lang w:eastAsia="ru-RU"/>
              </w:rPr>
            </w:pPr>
            <w:r w:rsidRPr="00E42444">
              <w:rPr>
                <w:lang w:eastAsia="ru-RU"/>
              </w:rPr>
              <w:t>4 635,3</w:t>
            </w:r>
          </w:p>
        </w:tc>
        <w:tc>
          <w:tcPr>
            <w:tcW w:w="200" w:type="pct"/>
            <w:noWrap/>
            <w:hideMark/>
          </w:tcPr>
          <w:p w14:paraId="7FAEA620" w14:textId="77777777" w:rsidR="00F56ED7" w:rsidRPr="00E42444" w:rsidRDefault="00E42444" w:rsidP="00E42444">
            <w:pPr>
              <w:pStyle w:val="103"/>
              <w:rPr>
                <w:lang w:eastAsia="ru-RU"/>
              </w:rPr>
            </w:pPr>
            <w:r w:rsidRPr="00E42444">
              <w:rPr>
                <w:lang w:eastAsia="ru-RU"/>
              </w:rPr>
              <w:t>4 729,8</w:t>
            </w:r>
          </w:p>
        </w:tc>
        <w:tc>
          <w:tcPr>
            <w:tcW w:w="201" w:type="pct"/>
            <w:noWrap/>
            <w:hideMark/>
          </w:tcPr>
          <w:p w14:paraId="6A281781" w14:textId="77777777" w:rsidR="00F56ED7" w:rsidRPr="00E42444" w:rsidRDefault="00E42444" w:rsidP="00E42444">
            <w:pPr>
              <w:pStyle w:val="103"/>
              <w:rPr>
                <w:lang w:eastAsia="ru-RU"/>
              </w:rPr>
            </w:pPr>
            <w:r w:rsidRPr="00E42444">
              <w:rPr>
                <w:lang w:eastAsia="ru-RU"/>
              </w:rPr>
              <w:t>4 826,2</w:t>
            </w:r>
          </w:p>
        </w:tc>
        <w:tc>
          <w:tcPr>
            <w:tcW w:w="201" w:type="pct"/>
            <w:noWrap/>
            <w:hideMark/>
          </w:tcPr>
          <w:p w14:paraId="1F1A8FB3" w14:textId="77777777" w:rsidR="00F56ED7" w:rsidRPr="00E42444" w:rsidRDefault="00E42444" w:rsidP="00E42444">
            <w:pPr>
              <w:pStyle w:val="103"/>
              <w:rPr>
                <w:lang w:eastAsia="ru-RU"/>
              </w:rPr>
            </w:pPr>
            <w:r w:rsidRPr="00E42444">
              <w:rPr>
                <w:lang w:eastAsia="ru-RU"/>
              </w:rPr>
              <w:t>4 924,6</w:t>
            </w:r>
          </w:p>
        </w:tc>
        <w:tc>
          <w:tcPr>
            <w:tcW w:w="201" w:type="pct"/>
            <w:noWrap/>
            <w:hideMark/>
          </w:tcPr>
          <w:p w14:paraId="590785B7" w14:textId="77777777" w:rsidR="00F56ED7" w:rsidRPr="00E42444" w:rsidRDefault="00E42444" w:rsidP="00E42444">
            <w:pPr>
              <w:pStyle w:val="103"/>
              <w:rPr>
                <w:lang w:eastAsia="ru-RU"/>
              </w:rPr>
            </w:pPr>
            <w:r w:rsidRPr="00E42444">
              <w:rPr>
                <w:lang w:eastAsia="ru-RU"/>
              </w:rPr>
              <w:t>5 025,0</w:t>
            </w:r>
          </w:p>
        </w:tc>
        <w:tc>
          <w:tcPr>
            <w:tcW w:w="201" w:type="pct"/>
            <w:noWrap/>
            <w:hideMark/>
          </w:tcPr>
          <w:p w14:paraId="10A1A675" w14:textId="77777777" w:rsidR="00F56ED7" w:rsidRPr="00E42444" w:rsidRDefault="00E42444" w:rsidP="00E42444">
            <w:pPr>
              <w:pStyle w:val="103"/>
              <w:rPr>
                <w:lang w:eastAsia="ru-RU"/>
              </w:rPr>
            </w:pPr>
            <w:r w:rsidRPr="00E42444">
              <w:rPr>
                <w:lang w:eastAsia="ru-RU"/>
              </w:rPr>
              <w:t>5 127,5</w:t>
            </w:r>
          </w:p>
        </w:tc>
      </w:tr>
      <w:tr w:rsidR="00E42444" w:rsidRPr="00E42444" w14:paraId="0FDE1B41" w14:textId="77777777" w:rsidTr="00612D72">
        <w:trPr>
          <w:trHeight w:val="20"/>
        </w:trPr>
        <w:tc>
          <w:tcPr>
            <w:tcW w:w="133" w:type="pct"/>
            <w:hideMark/>
          </w:tcPr>
          <w:p w14:paraId="3529742C" w14:textId="77777777" w:rsidR="00F56ED7" w:rsidRPr="00E42444" w:rsidRDefault="00E42444" w:rsidP="00E42444">
            <w:pPr>
              <w:pStyle w:val="103"/>
              <w:rPr>
                <w:lang w:eastAsia="ru-RU"/>
              </w:rPr>
            </w:pPr>
            <w:r w:rsidRPr="00E42444">
              <w:rPr>
                <w:lang w:eastAsia="ru-RU"/>
              </w:rPr>
              <w:t> </w:t>
            </w:r>
          </w:p>
        </w:tc>
        <w:tc>
          <w:tcPr>
            <w:tcW w:w="492" w:type="pct"/>
            <w:hideMark/>
          </w:tcPr>
          <w:p w14:paraId="125A892A" w14:textId="77777777" w:rsidR="00F56ED7" w:rsidRPr="00E42444" w:rsidRDefault="00E42444" w:rsidP="00E42444">
            <w:pPr>
              <w:pStyle w:val="103"/>
              <w:rPr>
                <w:lang w:eastAsia="ru-RU"/>
              </w:rPr>
            </w:pPr>
            <w:r w:rsidRPr="00E42444">
              <w:rPr>
                <w:lang w:eastAsia="ru-RU"/>
              </w:rPr>
              <w:t> </w:t>
            </w:r>
          </w:p>
        </w:tc>
        <w:tc>
          <w:tcPr>
            <w:tcW w:w="163" w:type="pct"/>
            <w:hideMark/>
          </w:tcPr>
          <w:p w14:paraId="364CC72E" w14:textId="77777777" w:rsidR="00F56ED7" w:rsidRPr="00E42444" w:rsidRDefault="00E42444" w:rsidP="00E42444">
            <w:pPr>
              <w:pStyle w:val="103"/>
              <w:rPr>
                <w:lang w:eastAsia="ru-RU"/>
              </w:rPr>
            </w:pPr>
            <w:r w:rsidRPr="00E42444">
              <w:rPr>
                <w:lang w:eastAsia="ru-RU"/>
              </w:rPr>
              <w:t> </w:t>
            </w:r>
          </w:p>
        </w:tc>
        <w:tc>
          <w:tcPr>
            <w:tcW w:w="200" w:type="pct"/>
            <w:hideMark/>
          </w:tcPr>
          <w:p w14:paraId="3A820F05" w14:textId="77777777" w:rsidR="00F56ED7" w:rsidRPr="00E42444" w:rsidRDefault="00E42444" w:rsidP="00E42444">
            <w:pPr>
              <w:pStyle w:val="103"/>
              <w:rPr>
                <w:lang w:eastAsia="ru-RU"/>
              </w:rPr>
            </w:pPr>
            <w:r w:rsidRPr="00E42444">
              <w:rPr>
                <w:lang w:eastAsia="ru-RU"/>
              </w:rPr>
              <w:t> </w:t>
            </w:r>
          </w:p>
        </w:tc>
        <w:tc>
          <w:tcPr>
            <w:tcW w:w="201" w:type="pct"/>
            <w:hideMark/>
          </w:tcPr>
          <w:p w14:paraId="2A870E75" w14:textId="77777777" w:rsidR="00F56ED7" w:rsidRPr="00E42444" w:rsidRDefault="00E42444" w:rsidP="00E42444">
            <w:pPr>
              <w:pStyle w:val="103"/>
              <w:rPr>
                <w:lang w:eastAsia="ru-RU"/>
              </w:rPr>
            </w:pPr>
            <w:r w:rsidRPr="00E42444">
              <w:rPr>
                <w:lang w:eastAsia="ru-RU"/>
              </w:rPr>
              <w:t> </w:t>
            </w:r>
          </w:p>
        </w:tc>
        <w:tc>
          <w:tcPr>
            <w:tcW w:w="201" w:type="pct"/>
            <w:hideMark/>
          </w:tcPr>
          <w:p w14:paraId="1A42579A" w14:textId="77777777" w:rsidR="00F56ED7" w:rsidRPr="00E42444" w:rsidRDefault="00E42444" w:rsidP="00E42444">
            <w:pPr>
              <w:pStyle w:val="103"/>
              <w:rPr>
                <w:lang w:eastAsia="ru-RU"/>
              </w:rPr>
            </w:pPr>
            <w:r w:rsidRPr="00E42444">
              <w:rPr>
                <w:lang w:eastAsia="ru-RU"/>
              </w:rPr>
              <w:t> </w:t>
            </w:r>
          </w:p>
        </w:tc>
        <w:tc>
          <w:tcPr>
            <w:tcW w:w="201" w:type="pct"/>
            <w:hideMark/>
          </w:tcPr>
          <w:p w14:paraId="7E277227" w14:textId="77777777" w:rsidR="00F56ED7" w:rsidRPr="00E42444" w:rsidRDefault="00E42444" w:rsidP="00E42444">
            <w:pPr>
              <w:pStyle w:val="103"/>
              <w:rPr>
                <w:lang w:eastAsia="ru-RU"/>
              </w:rPr>
            </w:pPr>
            <w:r w:rsidRPr="00E42444">
              <w:rPr>
                <w:lang w:eastAsia="ru-RU"/>
              </w:rPr>
              <w:t> </w:t>
            </w:r>
          </w:p>
        </w:tc>
        <w:tc>
          <w:tcPr>
            <w:tcW w:w="200" w:type="pct"/>
            <w:hideMark/>
          </w:tcPr>
          <w:p w14:paraId="4A533FBF" w14:textId="77777777" w:rsidR="00F56ED7" w:rsidRPr="00E42444" w:rsidRDefault="00E42444" w:rsidP="00E42444">
            <w:pPr>
              <w:pStyle w:val="103"/>
              <w:rPr>
                <w:lang w:eastAsia="ru-RU"/>
              </w:rPr>
            </w:pPr>
            <w:r w:rsidRPr="00E42444">
              <w:rPr>
                <w:lang w:eastAsia="ru-RU"/>
              </w:rPr>
              <w:t> </w:t>
            </w:r>
          </w:p>
        </w:tc>
        <w:tc>
          <w:tcPr>
            <w:tcW w:w="201" w:type="pct"/>
            <w:hideMark/>
          </w:tcPr>
          <w:p w14:paraId="76C16CB5" w14:textId="77777777" w:rsidR="00F56ED7" w:rsidRPr="00E42444" w:rsidRDefault="00E42444" w:rsidP="00E42444">
            <w:pPr>
              <w:pStyle w:val="103"/>
              <w:rPr>
                <w:lang w:eastAsia="ru-RU"/>
              </w:rPr>
            </w:pPr>
            <w:r w:rsidRPr="00E42444">
              <w:rPr>
                <w:lang w:eastAsia="ru-RU"/>
              </w:rPr>
              <w:t> </w:t>
            </w:r>
          </w:p>
        </w:tc>
        <w:tc>
          <w:tcPr>
            <w:tcW w:w="201" w:type="pct"/>
            <w:hideMark/>
          </w:tcPr>
          <w:p w14:paraId="7574524A" w14:textId="77777777" w:rsidR="00F56ED7" w:rsidRPr="00E42444" w:rsidRDefault="00E42444" w:rsidP="00E42444">
            <w:pPr>
              <w:pStyle w:val="103"/>
              <w:rPr>
                <w:lang w:eastAsia="ru-RU"/>
              </w:rPr>
            </w:pPr>
            <w:r w:rsidRPr="00E42444">
              <w:rPr>
                <w:lang w:eastAsia="ru-RU"/>
              </w:rPr>
              <w:t> </w:t>
            </w:r>
          </w:p>
        </w:tc>
        <w:tc>
          <w:tcPr>
            <w:tcW w:w="201" w:type="pct"/>
            <w:hideMark/>
          </w:tcPr>
          <w:p w14:paraId="0A85C883" w14:textId="77777777" w:rsidR="00F56ED7" w:rsidRPr="00E42444" w:rsidRDefault="00E42444" w:rsidP="00E42444">
            <w:pPr>
              <w:pStyle w:val="103"/>
              <w:rPr>
                <w:lang w:eastAsia="ru-RU"/>
              </w:rPr>
            </w:pPr>
            <w:r w:rsidRPr="00E42444">
              <w:rPr>
                <w:lang w:eastAsia="ru-RU"/>
              </w:rPr>
              <w:t> </w:t>
            </w:r>
          </w:p>
        </w:tc>
        <w:tc>
          <w:tcPr>
            <w:tcW w:w="200" w:type="pct"/>
            <w:hideMark/>
          </w:tcPr>
          <w:p w14:paraId="496A0528" w14:textId="77777777" w:rsidR="00F56ED7" w:rsidRPr="00E42444" w:rsidRDefault="00E42444" w:rsidP="00E42444">
            <w:pPr>
              <w:pStyle w:val="103"/>
              <w:rPr>
                <w:lang w:eastAsia="ru-RU"/>
              </w:rPr>
            </w:pPr>
            <w:r w:rsidRPr="00E42444">
              <w:rPr>
                <w:lang w:eastAsia="ru-RU"/>
              </w:rPr>
              <w:t> </w:t>
            </w:r>
          </w:p>
        </w:tc>
        <w:tc>
          <w:tcPr>
            <w:tcW w:w="201" w:type="pct"/>
            <w:hideMark/>
          </w:tcPr>
          <w:p w14:paraId="0354B8E2" w14:textId="77777777" w:rsidR="00F56ED7" w:rsidRPr="00E42444" w:rsidRDefault="00E42444" w:rsidP="00E42444">
            <w:pPr>
              <w:pStyle w:val="103"/>
              <w:rPr>
                <w:lang w:eastAsia="ru-RU"/>
              </w:rPr>
            </w:pPr>
            <w:r w:rsidRPr="00E42444">
              <w:rPr>
                <w:lang w:eastAsia="ru-RU"/>
              </w:rPr>
              <w:t> </w:t>
            </w:r>
          </w:p>
        </w:tc>
        <w:tc>
          <w:tcPr>
            <w:tcW w:w="201" w:type="pct"/>
            <w:hideMark/>
          </w:tcPr>
          <w:p w14:paraId="64457869" w14:textId="77777777" w:rsidR="00F56ED7" w:rsidRPr="00E42444" w:rsidRDefault="00E42444" w:rsidP="00E42444">
            <w:pPr>
              <w:pStyle w:val="103"/>
              <w:rPr>
                <w:lang w:eastAsia="ru-RU"/>
              </w:rPr>
            </w:pPr>
            <w:r w:rsidRPr="00E42444">
              <w:rPr>
                <w:lang w:eastAsia="ru-RU"/>
              </w:rPr>
              <w:t> </w:t>
            </w:r>
          </w:p>
        </w:tc>
        <w:tc>
          <w:tcPr>
            <w:tcW w:w="201" w:type="pct"/>
            <w:hideMark/>
          </w:tcPr>
          <w:p w14:paraId="58294AD5" w14:textId="77777777" w:rsidR="00F56ED7" w:rsidRPr="00E42444" w:rsidRDefault="00E42444" w:rsidP="00E42444">
            <w:pPr>
              <w:pStyle w:val="103"/>
              <w:rPr>
                <w:lang w:eastAsia="ru-RU"/>
              </w:rPr>
            </w:pPr>
            <w:r w:rsidRPr="00E42444">
              <w:rPr>
                <w:lang w:eastAsia="ru-RU"/>
              </w:rPr>
              <w:t> </w:t>
            </w:r>
          </w:p>
        </w:tc>
        <w:tc>
          <w:tcPr>
            <w:tcW w:w="200" w:type="pct"/>
            <w:hideMark/>
          </w:tcPr>
          <w:p w14:paraId="4328B36E" w14:textId="77777777" w:rsidR="00F56ED7" w:rsidRPr="00E42444" w:rsidRDefault="00E42444" w:rsidP="00E42444">
            <w:pPr>
              <w:pStyle w:val="103"/>
              <w:rPr>
                <w:lang w:eastAsia="ru-RU"/>
              </w:rPr>
            </w:pPr>
            <w:r w:rsidRPr="00E42444">
              <w:rPr>
                <w:lang w:eastAsia="ru-RU"/>
              </w:rPr>
              <w:t> </w:t>
            </w:r>
          </w:p>
        </w:tc>
        <w:tc>
          <w:tcPr>
            <w:tcW w:w="201" w:type="pct"/>
            <w:hideMark/>
          </w:tcPr>
          <w:p w14:paraId="0B786BF0" w14:textId="77777777" w:rsidR="00F56ED7" w:rsidRPr="00E42444" w:rsidRDefault="00E42444" w:rsidP="00E42444">
            <w:pPr>
              <w:pStyle w:val="103"/>
              <w:rPr>
                <w:lang w:eastAsia="ru-RU"/>
              </w:rPr>
            </w:pPr>
            <w:r w:rsidRPr="00E42444">
              <w:rPr>
                <w:lang w:eastAsia="ru-RU"/>
              </w:rPr>
              <w:t> </w:t>
            </w:r>
          </w:p>
        </w:tc>
        <w:tc>
          <w:tcPr>
            <w:tcW w:w="201" w:type="pct"/>
            <w:hideMark/>
          </w:tcPr>
          <w:p w14:paraId="25D19C06" w14:textId="77777777" w:rsidR="00F56ED7" w:rsidRPr="00E42444" w:rsidRDefault="00E42444" w:rsidP="00E42444">
            <w:pPr>
              <w:pStyle w:val="103"/>
              <w:rPr>
                <w:lang w:eastAsia="ru-RU"/>
              </w:rPr>
            </w:pPr>
            <w:r w:rsidRPr="00E42444">
              <w:rPr>
                <w:lang w:eastAsia="ru-RU"/>
              </w:rPr>
              <w:t> </w:t>
            </w:r>
          </w:p>
        </w:tc>
        <w:tc>
          <w:tcPr>
            <w:tcW w:w="201" w:type="pct"/>
            <w:hideMark/>
          </w:tcPr>
          <w:p w14:paraId="755B50BE" w14:textId="77777777" w:rsidR="00F56ED7" w:rsidRPr="00E42444" w:rsidRDefault="00E42444" w:rsidP="00E42444">
            <w:pPr>
              <w:pStyle w:val="103"/>
              <w:rPr>
                <w:lang w:eastAsia="ru-RU"/>
              </w:rPr>
            </w:pPr>
            <w:r w:rsidRPr="00E42444">
              <w:rPr>
                <w:lang w:eastAsia="ru-RU"/>
              </w:rPr>
              <w:t> </w:t>
            </w:r>
          </w:p>
        </w:tc>
        <w:tc>
          <w:tcPr>
            <w:tcW w:w="200" w:type="pct"/>
            <w:hideMark/>
          </w:tcPr>
          <w:p w14:paraId="4B357C90" w14:textId="77777777" w:rsidR="00F56ED7" w:rsidRPr="00E42444" w:rsidRDefault="00E42444" w:rsidP="00E42444">
            <w:pPr>
              <w:pStyle w:val="103"/>
              <w:rPr>
                <w:lang w:eastAsia="ru-RU"/>
              </w:rPr>
            </w:pPr>
            <w:r w:rsidRPr="00E42444">
              <w:rPr>
                <w:lang w:eastAsia="ru-RU"/>
              </w:rPr>
              <w:t> </w:t>
            </w:r>
          </w:p>
        </w:tc>
        <w:tc>
          <w:tcPr>
            <w:tcW w:w="201" w:type="pct"/>
            <w:hideMark/>
          </w:tcPr>
          <w:p w14:paraId="5DF87DBF" w14:textId="77777777" w:rsidR="00F56ED7" w:rsidRPr="00E42444" w:rsidRDefault="00E42444" w:rsidP="00E42444">
            <w:pPr>
              <w:pStyle w:val="103"/>
              <w:rPr>
                <w:lang w:eastAsia="ru-RU"/>
              </w:rPr>
            </w:pPr>
            <w:r w:rsidRPr="00E42444">
              <w:rPr>
                <w:lang w:eastAsia="ru-RU"/>
              </w:rPr>
              <w:t> </w:t>
            </w:r>
          </w:p>
        </w:tc>
        <w:tc>
          <w:tcPr>
            <w:tcW w:w="201" w:type="pct"/>
            <w:hideMark/>
          </w:tcPr>
          <w:p w14:paraId="20FCF5A2" w14:textId="77777777" w:rsidR="00F56ED7" w:rsidRPr="00E42444" w:rsidRDefault="00E42444" w:rsidP="00E42444">
            <w:pPr>
              <w:pStyle w:val="103"/>
              <w:rPr>
                <w:lang w:eastAsia="ru-RU"/>
              </w:rPr>
            </w:pPr>
            <w:r w:rsidRPr="00E42444">
              <w:rPr>
                <w:lang w:eastAsia="ru-RU"/>
              </w:rPr>
              <w:t> </w:t>
            </w:r>
          </w:p>
        </w:tc>
        <w:tc>
          <w:tcPr>
            <w:tcW w:w="201" w:type="pct"/>
            <w:hideMark/>
          </w:tcPr>
          <w:p w14:paraId="23681B40" w14:textId="77777777" w:rsidR="00F56ED7" w:rsidRPr="00E42444" w:rsidRDefault="00E42444" w:rsidP="00E42444">
            <w:pPr>
              <w:pStyle w:val="103"/>
              <w:rPr>
                <w:lang w:eastAsia="ru-RU"/>
              </w:rPr>
            </w:pPr>
            <w:r w:rsidRPr="00E42444">
              <w:rPr>
                <w:lang w:eastAsia="ru-RU"/>
              </w:rPr>
              <w:t> </w:t>
            </w:r>
          </w:p>
        </w:tc>
        <w:tc>
          <w:tcPr>
            <w:tcW w:w="201" w:type="pct"/>
            <w:hideMark/>
          </w:tcPr>
          <w:p w14:paraId="6BEA2018" w14:textId="77777777" w:rsidR="00F56ED7" w:rsidRPr="00E42444" w:rsidRDefault="00E42444" w:rsidP="00E42444">
            <w:pPr>
              <w:pStyle w:val="103"/>
              <w:rPr>
                <w:lang w:eastAsia="ru-RU"/>
              </w:rPr>
            </w:pPr>
            <w:r w:rsidRPr="00E42444">
              <w:rPr>
                <w:lang w:eastAsia="ru-RU"/>
              </w:rPr>
              <w:t> </w:t>
            </w:r>
          </w:p>
        </w:tc>
      </w:tr>
      <w:tr w:rsidR="00E42444" w:rsidRPr="00E42444" w14:paraId="58B220D3" w14:textId="77777777" w:rsidTr="00612D72">
        <w:trPr>
          <w:trHeight w:val="20"/>
        </w:trPr>
        <w:tc>
          <w:tcPr>
            <w:tcW w:w="133" w:type="pct"/>
            <w:hideMark/>
          </w:tcPr>
          <w:p w14:paraId="56C83AB1" w14:textId="77777777" w:rsidR="00F56ED7" w:rsidRPr="00E42444" w:rsidRDefault="00E42444" w:rsidP="00E42444">
            <w:pPr>
              <w:pStyle w:val="103"/>
              <w:rPr>
                <w:lang w:eastAsia="ru-RU"/>
              </w:rPr>
            </w:pPr>
            <w:r w:rsidRPr="00E42444">
              <w:rPr>
                <w:lang w:eastAsia="ru-RU"/>
              </w:rPr>
              <w:t>8</w:t>
            </w:r>
          </w:p>
        </w:tc>
        <w:tc>
          <w:tcPr>
            <w:tcW w:w="492" w:type="pct"/>
            <w:hideMark/>
          </w:tcPr>
          <w:p w14:paraId="5A808D56" w14:textId="77777777" w:rsidR="00F56ED7" w:rsidRPr="00E42444" w:rsidRDefault="00E42444" w:rsidP="00E42444">
            <w:pPr>
              <w:pStyle w:val="103"/>
              <w:rPr>
                <w:lang w:eastAsia="ru-RU"/>
              </w:rPr>
            </w:pPr>
            <w:r w:rsidRPr="00E42444">
              <w:rPr>
                <w:lang w:eastAsia="ru-RU"/>
              </w:rPr>
              <w:t>Прибыль (убыток) до налогообложения</w:t>
            </w:r>
          </w:p>
        </w:tc>
        <w:tc>
          <w:tcPr>
            <w:tcW w:w="163" w:type="pct"/>
            <w:hideMark/>
          </w:tcPr>
          <w:p w14:paraId="10BB11CF"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73A6E573" w14:textId="77777777" w:rsidR="00F56ED7" w:rsidRPr="00E42444" w:rsidRDefault="00E42444" w:rsidP="00E42444">
            <w:pPr>
              <w:pStyle w:val="103"/>
              <w:rPr>
                <w:lang w:eastAsia="ru-RU"/>
              </w:rPr>
            </w:pPr>
            <w:r w:rsidRPr="00E42444">
              <w:rPr>
                <w:lang w:eastAsia="ru-RU"/>
              </w:rPr>
              <w:t> </w:t>
            </w:r>
          </w:p>
        </w:tc>
        <w:tc>
          <w:tcPr>
            <w:tcW w:w="201" w:type="pct"/>
            <w:hideMark/>
          </w:tcPr>
          <w:p w14:paraId="64BD4FE8" w14:textId="77777777" w:rsidR="00F56ED7" w:rsidRPr="00E42444" w:rsidRDefault="00E42444" w:rsidP="00E42444">
            <w:pPr>
              <w:pStyle w:val="103"/>
              <w:rPr>
                <w:lang w:eastAsia="ru-RU"/>
              </w:rPr>
            </w:pPr>
            <w:r w:rsidRPr="00E42444">
              <w:rPr>
                <w:lang w:eastAsia="ru-RU"/>
              </w:rPr>
              <w:t>20 465</w:t>
            </w:r>
          </w:p>
        </w:tc>
        <w:tc>
          <w:tcPr>
            <w:tcW w:w="201" w:type="pct"/>
            <w:hideMark/>
          </w:tcPr>
          <w:p w14:paraId="4DAF5D1C" w14:textId="77777777" w:rsidR="00F56ED7" w:rsidRPr="00E42444" w:rsidRDefault="00E42444" w:rsidP="00E42444">
            <w:pPr>
              <w:pStyle w:val="103"/>
              <w:rPr>
                <w:lang w:eastAsia="ru-RU"/>
              </w:rPr>
            </w:pPr>
            <w:r w:rsidRPr="00E42444">
              <w:rPr>
                <w:lang w:eastAsia="ru-RU"/>
              </w:rPr>
              <w:t>6 618</w:t>
            </w:r>
          </w:p>
        </w:tc>
        <w:tc>
          <w:tcPr>
            <w:tcW w:w="201" w:type="pct"/>
            <w:hideMark/>
          </w:tcPr>
          <w:p w14:paraId="5B93CF3D" w14:textId="77777777" w:rsidR="00F56ED7" w:rsidRPr="00E42444" w:rsidRDefault="00E42444" w:rsidP="00E42444">
            <w:pPr>
              <w:pStyle w:val="103"/>
              <w:rPr>
                <w:lang w:eastAsia="ru-RU"/>
              </w:rPr>
            </w:pPr>
            <w:r w:rsidRPr="00E42444">
              <w:rPr>
                <w:lang w:eastAsia="ru-RU"/>
              </w:rPr>
              <w:t>8 372</w:t>
            </w:r>
          </w:p>
        </w:tc>
        <w:tc>
          <w:tcPr>
            <w:tcW w:w="200" w:type="pct"/>
            <w:hideMark/>
          </w:tcPr>
          <w:p w14:paraId="50824FB8" w14:textId="77777777" w:rsidR="00F56ED7" w:rsidRPr="00E42444" w:rsidRDefault="00E42444" w:rsidP="00E42444">
            <w:pPr>
              <w:pStyle w:val="103"/>
              <w:rPr>
                <w:lang w:eastAsia="ru-RU"/>
              </w:rPr>
            </w:pPr>
            <w:r w:rsidRPr="00E42444">
              <w:rPr>
                <w:lang w:eastAsia="ru-RU"/>
              </w:rPr>
              <w:t>-36 260</w:t>
            </w:r>
          </w:p>
        </w:tc>
        <w:tc>
          <w:tcPr>
            <w:tcW w:w="201" w:type="pct"/>
            <w:hideMark/>
          </w:tcPr>
          <w:p w14:paraId="323929A6" w14:textId="77777777" w:rsidR="00F56ED7" w:rsidRPr="00E42444" w:rsidRDefault="00E42444" w:rsidP="00E42444">
            <w:pPr>
              <w:pStyle w:val="103"/>
              <w:rPr>
                <w:lang w:eastAsia="ru-RU"/>
              </w:rPr>
            </w:pPr>
            <w:r w:rsidRPr="00E42444">
              <w:rPr>
                <w:lang w:eastAsia="ru-RU"/>
              </w:rPr>
              <w:t>-7 812</w:t>
            </w:r>
          </w:p>
        </w:tc>
        <w:tc>
          <w:tcPr>
            <w:tcW w:w="201" w:type="pct"/>
            <w:hideMark/>
          </w:tcPr>
          <w:p w14:paraId="55FF9D0B" w14:textId="77777777" w:rsidR="00F56ED7" w:rsidRPr="00E42444" w:rsidRDefault="00E42444" w:rsidP="00E42444">
            <w:pPr>
              <w:pStyle w:val="103"/>
              <w:rPr>
                <w:lang w:eastAsia="ru-RU"/>
              </w:rPr>
            </w:pPr>
            <w:r w:rsidRPr="00E42444">
              <w:rPr>
                <w:lang w:eastAsia="ru-RU"/>
              </w:rPr>
              <w:t>20 920</w:t>
            </w:r>
          </w:p>
        </w:tc>
        <w:tc>
          <w:tcPr>
            <w:tcW w:w="201" w:type="pct"/>
            <w:hideMark/>
          </w:tcPr>
          <w:p w14:paraId="4A38A3BC" w14:textId="77777777" w:rsidR="00F56ED7" w:rsidRPr="00E42444" w:rsidRDefault="00E42444" w:rsidP="00E42444">
            <w:pPr>
              <w:pStyle w:val="103"/>
              <w:rPr>
                <w:lang w:eastAsia="ru-RU"/>
              </w:rPr>
            </w:pPr>
            <w:r w:rsidRPr="00E42444">
              <w:rPr>
                <w:lang w:eastAsia="ru-RU"/>
              </w:rPr>
              <w:t>50 134</w:t>
            </w:r>
          </w:p>
        </w:tc>
        <w:tc>
          <w:tcPr>
            <w:tcW w:w="200" w:type="pct"/>
            <w:hideMark/>
          </w:tcPr>
          <w:p w14:paraId="79EE3CFC" w14:textId="77777777" w:rsidR="00F56ED7" w:rsidRPr="00E42444" w:rsidRDefault="00E42444" w:rsidP="00E42444">
            <w:pPr>
              <w:pStyle w:val="103"/>
              <w:rPr>
                <w:lang w:eastAsia="ru-RU"/>
              </w:rPr>
            </w:pPr>
            <w:r w:rsidRPr="00E42444">
              <w:rPr>
                <w:lang w:eastAsia="ru-RU"/>
              </w:rPr>
              <w:t>79 140</w:t>
            </w:r>
          </w:p>
        </w:tc>
        <w:tc>
          <w:tcPr>
            <w:tcW w:w="201" w:type="pct"/>
            <w:hideMark/>
          </w:tcPr>
          <w:p w14:paraId="43A679A5" w14:textId="77777777" w:rsidR="00F56ED7" w:rsidRPr="00E42444" w:rsidRDefault="00E42444" w:rsidP="00E42444">
            <w:pPr>
              <w:pStyle w:val="103"/>
              <w:rPr>
                <w:lang w:eastAsia="ru-RU"/>
              </w:rPr>
            </w:pPr>
            <w:r w:rsidRPr="00E42444">
              <w:rPr>
                <w:lang w:eastAsia="ru-RU"/>
              </w:rPr>
              <w:t>124 353</w:t>
            </w:r>
          </w:p>
        </w:tc>
        <w:tc>
          <w:tcPr>
            <w:tcW w:w="201" w:type="pct"/>
            <w:hideMark/>
          </w:tcPr>
          <w:p w14:paraId="64959092" w14:textId="77777777" w:rsidR="00F56ED7" w:rsidRPr="00E42444" w:rsidRDefault="00E42444" w:rsidP="00E42444">
            <w:pPr>
              <w:pStyle w:val="103"/>
              <w:rPr>
                <w:lang w:eastAsia="ru-RU"/>
              </w:rPr>
            </w:pPr>
            <w:r w:rsidRPr="00E42444">
              <w:rPr>
                <w:lang w:eastAsia="ru-RU"/>
              </w:rPr>
              <w:t>149 202</w:t>
            </w:r>
          </w:p>
        </w:tc>
        <w:tc>
          <w:tcPr>
            <w:tcW w:w="201" w:type="pct"/>
            <w:hideMark/>
          </w:tcPr>
          <w:p w14:paraId="58D824E1" w14:textId="77777777" w:rsidR="00F56ED7" w:rsidRPr="00E42444" w:rsidRDefault="00E42444" w:rsidP="00E42444">
            <w:pPr>
              <w:pStyle w:val="103"/>
              <w:rPr>
                <w:lang w:eastAsia="ru-RU"/>
              </w:rPr>
            </w:pPr>
            <w:r w:rsidRPr="00E42444">
              <w:rPr>
                <w:lang w:eastAsia="ru-RU"/>
              </w:rPr>
              <w:t>165 851</w:t>
            </w:r>
          </w:p>
        </w:tc>
        <w:tc>
          <w:tcPr>
            <w:tcW w:w="200" w:type="pct"/>
            <w:hideMark/>
          </w:tcPr>
          <w:p w14:paraId="770B9E88" w14:textId="77777777" w:rsidR="00F56ED7" w:rsidRPr="00E42444" w:rsidRDefault="00E42444" w:rsidP="00E42444">
            <w:pPr>
              <w:pStyle w:val="103"/>
              <w:rPr>
                <w:lang w:eastAsia="ru-RU"/>
              </w:rPr>
            </w:pPr>
            <w:r w:rsidRPr="00E42444">
              <w:rPr>
                <w:lang w:eastAsia="ru-RU"/>
              </w:rPr>
              <w:t>173 394</w:t>
            </w:r>
          </w:p>
        </w:tc>
        <w:tc>
          <w:tcPr>
            <w:tcW w:w="201" w:type="pct"/>
            <w:hideMark/>
          </w:tcPr>
          <w:p w14:paraId="13CDBC99" w14:textId="77777777" w:rsidR="00F56ED7" w:rsidRPr="00E42444" w:rsidRDefault="00E42444" w:rsidP="00E42444">
            <w:pPr>
              <w:pStyle w:val="103"/>
              <w:rPr>
                <w:lang w:eastAsia="ru-RU"/>
              </w:rPr>
            </w:pPr>
            <w:r w:rsidRPr="00E42444">
              <w:rPr>
                <w:lang w:eastAsia="ru-RU"/>
              </w:rPr>
              <w:t>181 092</w:t>
            </w:r>
          </w:p>
        </w:tc>
        <w:tc>
          <w:tcPr>
            <w:tcW w:w="201" w:type="pct"/>
            <w:hideMark/>
          </w:tcPr>
          <w:p w14:paraId="56C8F05B" w14:textId="77777777" w:rsidR="00F56ED7" w:rsidRPr="00E42444" w:rsidRDefault="00E42444" w:rsidP="00E42444">
            <w:pPr>
              <w:pStyle w:val="103"/>
              <w:rPr>
                <w:lang w:eastAsia="ru-RU"/>
              </w:rPr>
            </w:pPr>
            <w:r w:rsidRPr="00E42444">
              <w:rPr>
                <w:lang w:eastAsia="ru-RU"/>
              </w:rPr>
              <w:t>288 201</w:t>
            </w:r>
          </w:p>
        </w:tc>
        <w:tc>
          <w:tcPr>
            <w:tcW w:w="201" w:type="pct"/>
            <w:hideMark/>
          </w:tcPr>
          <w:p w14:paraId="75B9A46E" w14:textId="77777777" w:rsidR="00F56ED7" w:rsidRPr="00E42444" w:rsidRDefault="00E42444" w:rsidP="00E42444">
            <w:pPr>
              <w:pStyle w:val="103"/>
              <w:rPr>
                <w:lang w:eastAsia="ru-RU"/>
              </w:rPr>
            </w:pPr>
            <w:r w:rsidRPr="00E42444">
              <w:rPr>
                <w:lang w:eastAsia="ru-RU"/>
              </w:rPr>
              <w:t>294 481</w:t>
            </w:r>
          </w:p>
        </w:tc>
        <w:tc>
          <w:tcPr>
            <w:tcW w:w="200" w:type="pct"/>
            <w:hideMark/>
          </w:tcPr>
          <w:p w14:paraId="6DE5F3D6" w14:textId="77777777" w:rsidR="00F56ED7" w:rsidRPr="00E42444" w:rsidRDefault="00E42444" w:rsidP="00E42444">
            <w:pPr>
              <w:pStyle w:val="103"/>
              <w:rPr>
                <w:lang w:eastAsia="ru-RU"/>
              </w:rPr>
            </w:pPr>
            <w:r w:rsidRPr="00E42444">
              <w:rPr>
                <w:lang w:eastAsia="ru-RU"/>
              </w:rPr>
              <w:t>300 888</w:t>
            </w:r>
          </w:p>
        </w:tc>
        <w:tc>
          <w:tcPr>
            <w:tcW w:w="201" w:type="pct"/>
            <w:hideMark/>
          </w:tcPr>
          <w:p w14:paraId="29C85DE4" w14:textId="77777777" w:rsidR="00F56ED7" w:rsidRPr="00E42444" w:rsidRDefault="00E42444" w:rsidP="00E42444">
            <w:pPr>
              <w:pStyle w:val="103"/>
              <w:rPr>
                <w:lang w:eastAsia="ru-RU"/>
              </w:rPr>
            </w:pPr>
            <w:r w:rsidRPr="00E42444">
              <w:rPr>
                <w:lang w:eastAsia="ru-RU"/>
              </w:rPr>
              <w:t>307 425</w:t>
            </w:r>
          </w:p>
        </w:tc>
        <w:tc>
          <w:tcPr>
            <w:tcW w:w="201" w:type="pct"/>
            <w:hideMark/>
          </w:tcPr>
          <w:p w14:paraId="06C6C521" w14:textId="77777777" w:rsidR="00F56ED7" w:rsidRPr="00E42444" w:rsidRDefault="00E42444" w:rsidP="00E42444">
            <w:pPr>
              <w:pStyle w:val="103"/>
              <w:rPr>
                <w:lang w:eastAsia="ru-RU"/>
              </w:rPr>
            </w:pPr>
            <w:r w:rsidRPr="00E42444">
              <w:rPr>
                <w:lang w:eastAsia="ru-RU"/>
              </w:rPr>
              <w:t>314 093</w:t>
            </w:r>
          </w:p>
        </w:tc>
        <w:tc>
          <w:tcPr>
            <w:tcW w:w="201" w:type="pct"/>
            <w:hideMark/>
          </w:tcPr>
          <w:p w14:paraId="1285398A" w14:textId="77777777" w:rsidR="00F56ED7" w:rsidRPr="00E42444" w:rsidRDefault="00E42444" w:rsidP="00E42444">
            <w:pPr>
              <w:pStyle w:val="103"/>
              <w:rPr>
                <w:lang w:eastAsia="ru-RU"/>
              </w:rPr>
            </w:pPr>
            <w:r w:rsidRPr="00E42444">
              <w:rPr>
                <w:lang w:eastAsia="ru-RU"/>
              </w:rPr>
              <w:t>320 896</w:t>
            </w:r>
          </w:p>
        </w:tc>
        <w:tc>
          <w:tcPr>
            <w:tcW w:w="201" w:type="pct"/>
            <w:hideMark/>
          </w:tcPr>
          <w:p w14:paraId="1BFD1F9A" w14:textId="77777777" w:rsidR="00F56ED7" w:rsidRPr="00E42444" w:rsidRDefault="00E42444" w:rsidP="00E42444">
            <w:pPr>
              <w:pStyle w:val="103"/>
              <w:rPr>
                <w:lang w:eastAsia="ru-RU"/>
              </w:rPr>
            </w:pPr>
            <w:r w:rsidRPr="00E42444">
              <w:rPr>
                <w:lang w:eastAsia="ru-RU"/>
              </w:rPr>
              <w:t>327 837</w:t>
            </w:r>
          </w:p>
        </w:tc>
      </w:tr>
      <w:tr w:rsidR="00E42444" w:rsidRPr="00E42444" w14:paraId="3FE89D86" w14:textId="77777777" w:rsidTr="00612D72">
        <w:trPr>
          <w:trHeight w:val="20"/>
        </w:trPr>
        <w:tc>
          <w:tcPr>
            <w:tcW w:w="133" w:type="pct"/>
            <w:noWrap/>
            <w:hideMark/>
          </w:tcPr>
          <w:p w14:paraId="44A21C3D" w14:textId="77777777" w:rsidR="00F56ED7" w:rsidRPr="00E42444" w:rsidRDefault="00E42444" w:rsidP="00E42444">
            <w:pPr>
              <w:pStyle w:val="103"/>
              <w:rPr>
                <w:lang w:eastAsia="ru-RU"/>
              </w:rPr>
            </w:pPr>
            <w:r w:rsidRPr="00E42444">
              <w:rPr>
                <w:lang w:eastAsia="ru-RU"/>
              </w:rPr>
              <w:t> </w:t>
            </w:r>
          </w:p>
        </w:tc>
        <w:tc>
          <w:tcPr>
            <w:tcW w:w="492" w:type="pct"/>
            <w:hideMark/>
          </w:tcPr>
          <w:p w14:paraId="1A2224FB" w14:textId="77777777" w:rsidR="00F56ED7" w:rsidRPr="00E42444" w:rsidRDefault="00E42444" w:rsidP="00E42444">
            <w:pPr>
              <w:pStyle w:val="103"/>
              <w:rPr>
                <w:lang w:eastAsia="ru-RU"/>
              </w:rPr>
            </w:pPr>
            <w:r w:rsidRPr="00E42444">
              <w:rPr>
                <w:lang w:eastAsia="ru-RU"/>
              </w:rPr>
              <w:t>Рентабельность по Прибыли до налогообложения</w:t>
            </w:r>
          </w:p>
        </w:tc>
        <w:tc>
          <w:tcPr>
            <w:tcW w:w="163" w:type="pct"/>
            <w:hideMark/>
          </w:tcPr>
          <w:p w14:paraId="2AF17C57" w14:textId="77777777" w:rsidR="00F56ED7" w:rsidRPr="00E42444" w:rsidRDefault="00E42444" w:rsidP="00E42444">
            <w:pPr>
              <w:pStyle w:val="103"/>
              <w:rPr>
                <w:lang w:eastAsia="ru-RU"/>
              </w:rPr>
            </w:pPr>
            <w:r w:rsidRPr="00E42444">
              <w:rPr>
                <w:lang w:eastAsia="ru-RU"/>
              </w:rPr>
              <w:t> </w:t>
            </w:r>
          </w:p>
        </w:tc>
        <w:tc>
          <w:tcPr>
            <w:tcW w:w="200" w:type="pct"/>
            <w:noWrap/>
            <w:hideMark/>
          </w:tcPr>
          <w:p w14:paraId="0D3BD034" w14:textId="77777777" w:rsidR="00F56ED7" w:rsidRPr="00E42444" w:rsidRDefault="00E42444" w:rsidP="00E42444">
            <w:pPr>
              <w:pStyle w:val="103"/>
              <w:rPr>
                <w:lang w:eastAsia="ru-RU"/>
              </w:rPr>
            </w:pPr>
            <w:r w:rsidRPr="00E42444">
              <w:rPr>
                <w:lang w:eastAsia="ru-RU"/>
              </w:rPr>
              <w:t> </w:t>
            </w:r>
          </w:p>
        </w:tc>
        <w:tc>
          <w:tcPr>
            <w:tcW w:w="201" w:type="pct"/>
            <w:noWrap/>
            <w:hideMark/>
          </w:tcPr>
          <w:p w14:paraId="4AAF1004" w14:textId="77777777" w:rsidR="00F56ED7" w:rsidRPr="00E42444" w:rsidRDefault="00E42444" w:rsidP="00E42444">
            <w:pPr>
              <w:pStyle w:val="103"/>
              <w:rPr>
                <w:lang w:eastAsia="ru-RU"/>
              </w:rPr>
            </w:pPr>
            <w:r w:rsidRPr="00E42444">
              <w:rPr>
                <w:lang w:eastAsia="ru-RU"/>
              </w:rPr>
              <w:t>6,2%</w:t>
            </w:r>
          </w:p>
        </w:tc>
        <w:tc>
          <w:tcPr>
            <w:tcW w:w="201" w:type="pct"/>
            <w:noWrap/>
            <w:hideMark/>
          </w:tcPr>
          <w:p w14:paraId="39063AFA" w14:textId="77777777" w:rsidR="00F56ED7" w:rsidRPr="00E42444" w:rsidRDefault="00E42444" w:rsidP="00E42444">
            <w:pPr>
              <w:pStyle w:val="103"/>
              <w:rPr>
                <w:lang w:eastAsia="ru-RU"/>
              </w:rPr>
            </w:pPr>
            <w:r w:rsidRPr="00E42444">
              <w:rPr>
                <w:lang w:eastAsia="ru-RU"/>
              </w:rPr>
              <w:t>1,7%</w:t>
            </w:r>
          </w:p>
        </w:tc>
        <w:tc>
          <w:tcPr>
            <w:tcW w:w="201" w:type="pct"/>
            <w:noWrap/>
            <w:hideMark/>
          </w:tcPr>
          <w:p w14:paraId="3F115446" w14:textId="77777777" w:rsidR="00F56ED7" w:rsidRPr="00E42444" w:rsidRDefault="00E42444" w:rsidP="00E42444">
            <w:pPr>
              <w:pStyle w:val="103"/>
              <w:rPr>
                <w:lang w:eastAsia="ru-RU"/>
              </w:rPr>
            </w:pPr>
            <w:r w:rsidRPr="00E42444">
              <w:rPr>
                <w:lang w:eastAsia="ru-RU"/>
              </w:rPr>
              <w:t>1,8%</w:t>
            </w:r>
          </w:p>
        </w:tc>
        <w:tc>
          <w:tcPr>
            <w:tcW w:w="200" w:type="pct"/>
            <w:noWrap/>
            <w:hideMark/>
          </w:tcPr>
          <w:p w14:paraId="16DAD7E6" w14:textId="77777777" w:rsidR="00F56ED7" w:rsidRPr="00E42444" w:rsidRDefault="00E42444" w:rsidP="00E42444">
            <w:pPr>
              <w:pStyle w:val="103"/>
              <w:rPr>
                <w:lang w:eastAsia="ru-RU"/>
              </w:rPr>
            </w:pPr>
            <w:r w:rsidRPr="00E42444">
              <w:rPr>
                <w:lang w:eastAsia="ru-RU"/>
              </w:rPr>
              <w:t>-7,5%</w:t>
            </w:r>
          </w:p>
        </w:tc>
        <w:tc>
          <w:tcPr>
            <w:tcW w:w="201" w:type="pct"/>
            <w:noWrap/>
            <w:hideMark/>
          </w:tcPr>
          <w:p w14:paraId="64995D8E" w14:textId="77777777" w:rsidR="00F56ED7" w:rsidRPr="00E42444" w:rsidRDefault="00E42444" w:rsidP="00E42444">
            <w:pPr>
              <w:pStyle w:val="103"/>
              <w:rPr>
                <w:lang w:eastAsia="ru-RU"/>
              </w:rPr>
            </w:pPr>
            <w:r w:rsidRPr="00E42444">
              <w:rPr>
                <w:lang w:eastAsia="ru-RU"/>
              </w:rPr>
              <w:t>-1,6%</w:t>
            </w:r>
          </w:p>
        </w:tc>
        <w:tc>
          <w:tcPr>
            <w:tcW w:w="201" w:type="pct"/>
            <w:noWrap/>
            <w:hideMark/>
          </w:tcPr>
          <w:p w14:paraId="6AA709F8" w14:textId="77777777" w:rsidR="00F56ED7" w:rsidRPr="00E42444" w:rsidRDefault="00E42444" w:rsidP="00E42444">
            <w:pPr>
              <w:pStyle w:val="103"/>
              <w:rPr>
                <w:lang w:eastAsia="ru-RU"/>
              </w:rPr>
            </w:pPr>
            <w:r w:rsidRPr="00E42444">
              <w:rPr>
                <w:lang w:eastAsia="ru-RU"/>
              </w:rPr>
              <w:t>4,1%</w:t>
            </w:r>
          </w:p>
        </w:tc>
        <w:tc>
          <w:tcPr>
            <w:tcW w:w="201" w:type="pct"/>
            <w:noWrap/>
            <w:hideMark/>
          </w:tcPr>
          <w:p w14:paraId="253652D3" w14:textId="77777777" w:rsidR="00F56ED7" w:rsidRPr="00E42444" w:rsidRDefault="00E42444" w:rsidP="00E42444">
            <w:pPr>
              <w:pStyle w:val="103"/>
              <w:rPr>
                <w:lang w:eastAsia="ru-RU"/>
              </w:rPr>
            </w:pPr>
            <w:r w:rsidRPr="00E42444">
              <w:rPr>
                <w:lang w:eastAsia="ru-RU"/>
              </w:rPr>
              <w:t>9,5%</w:t>
            </w:r>
          </w:p>
        </w:tc>
        <w:tc>
          <w:tcPr>
            <w:tcW w:w="200" w:type="pct"/>
            <w:noWrap/>
            <w:hideMark/>
          </w:tcPr>
          <w:p w14:paraId="3014396D" w14:textId="77777777" w:rsidR="00F56ED7" w:rsidRPr="00E42444" w:rsidRDefault="00E42444" w:rsidP="00E42444">
            <w:pPr>
              <w:pStyle w:val="103"/>
              <w:rPr>
                <w:lang w:eastAsia="ru-RU"/>
              </w:rPr>
            </w:pPr>
            <w:r w:rsidRPr="00E42444">
              <w:rPr>
                <w:lang w:eastAsia="ru-RU"/>
              </w:rPr>
              <w:t>14,7%</w:t>
            </w:r>
          </w:p>
        </w:tc>
        <w:tc>
          <w:tcPr>
            <w:tcW w:w="201" w:type="pct"/>
            <w:noWrap/>
            <w:hideMark/>
          </w:tcPr>
          <w:p w14:paraId="12EBDD19" w14:textId="77777777" w:rsidR="00F56ED7" w:rsidRPr="00E42444" w:rsidRDefault="00E42444" w:rsidP="00E42444">
            <w:pPr>
              <w:pStyle w:val="103"/>
              <w:rPr>
                <w:lang w:eastAsia="ru-RU"/>
              </w:rPr>
            </w:pPr>
            <w:r w:rsidRPr="00E42444">
              <w:rPr>
                <w:lang w:eastAsia="ru-RU"/>
              </w:rPr>
              <w:t>22,5%</w:t>
            </w:r>
          </w:p>
        </w:tc>
        <w:tc>
          <w:tcPr>
            <w:tcW w:w="201" w:type="pct"/>
            <w:noWrap/>
            <w:hideMark/>
          </w:tcPr>
          <w:p w14:paraId="7D8DBB08" w14:textId="77777777" w:rsidR="00F56ED7" w:rsidRPr="00E42444" w:rsidRDefault="00E42444" w:rsidP="00E42444">
            <w:pPr>
              <w:pStyle w:val="103"/>
              <w:rPr>
                <w:lang w:eastAsia="ru-RU"/>
              </w:rPr>
            </w:pPr>
            <w:r w:rsidRPr="00E42444">
              <w:rPr>
                <w:lang w:eastAsia="ru-RU"/>
              </w:rPr>
              <w:t>26,5%</w:t>
            </w:r>
          </w:p>
        </w:tc>
        <w:tc>
          <w:tcPr>
            <w:tcW w:w="201" w:type="pct"/>
            <w:noWrap/>
            <w:hideMark/>
          </w:tcPr>
          <w:p w14:paraId="414D0F87" w14:textId="77777777" w:rsidR="00F56ED7" w:rsidRPr="00E42444" w:rsidRDefault="00E42444" w:rsidP="00E42444">
            <w:pPr>
              <w:pStyle w:val="103"/>
              <w:rPr>
                <w:lang w:eastAsia="ru-RU"/>
              </w:rPr>
            </w:pPr>
            <w:r w:rsidRPr="00E42444">
              <w:rPr>
                <w:lang w:eastAsia="ru-RU"/>
              </w:rPr>
              <w:t>28,9%</w:t>
            </w:r>
          </w:p>
        </w:tc>
        <w:tc>
          <w:tcPr>
            <w:tcW w:w="200" w:type="pct"/>
            <w:noWrap/>
            <w:hideMark/>
          </w:tcPr>
          <w:p w14:paraId="44597DFE" w14:textId="77777777" w:rsidR="00F56ED7" w:rsidRPr="00E42444" w:rsidRDefault="00E42444" w:rsidP="00E42444">
            <w:pPr>
              <w:pStyle w:val="103"/>
              <w:rPr>
                <w:lang w:eastAsia="ru-RU"/>
              </w:rPr>
            </w:pPr>
            <w:r w:rsidRPr="00E42444">
              <w:rPr>
                <w:lang w:eastAsia="ru-RU"/>
              </w:rPr>
              <w:t>29,6%</w:t>
            </w:r>
          </w:p>
        </w:tc>
        <w:tc>
          <w:tcPr>
            <w:tcW w:w="201" w:type="pct"/>
            <w:noWrap/>
            <w:hideMark/>
          </w:tcPr>
          <w:p w14:paraId="38434BD8" w14:textId="77777777" w:rsidR="00F56ED7" w:rsidRPr="00E42444" w:rsidRDefault="00E42444" w:rsidP="00E42444">
            <w:pPr>
              <w:pStyle w:val="103"/>
              <w:rPr>
                <w:lang w:eastAsia="ru-RU"/>
              </w:rPr>
            </w:pPr>
            <w:r w:rsidRPr="00E42444">
              <w:rPr>
                <w:lang w:eastAsia="ru-RU"/>
              </w:rPr>
              <w:t>30,3%</w:t>
            </w:r>
          </w:p>
        </w:tc>
        <w:tc>
          <w:tcPr>
            <w:tcW w:w="201" w:type="pct"/>
            <w:noWrap/>
            <w:hideMark/>
          </w:tcPr>
          <w:p w14:paraId="08C17DC1" w14:textId="77777777" w:rsidR="00F56ED7" w:rsidRPr="00E42444" w:rsidRDefault="00E42444" w:rsidP="00E42444">
            <w:pPr>
              <w:pStyle w:val="103"/>
              <w:rPr>
                <w:lang w:eastAsia="ru-RU"/>
              </w:rPr>
            </w:pPr>
            <w:r w:rsidRPr="00E42444">
              <w:rPr>
                <w:lang w:eastAsia="ru-RU"/>
              </w:rPr>
              <w:t>47,2%</w:t>
            </w:r>
          </w:p>
        </w:tc>
        <w:tc>
          <w:tcPr>
            <w:tcW w:w="201" w:type="pct"/>
            <w:noWrap/>
            <w:hideMark/>
          </w:tcPr>
          <w:p w14:paraId="02021841" w14:textId="77777777" w:rsidR="00F56ED7" w:rsidRPr="00E42444" w:rsidRDefault="00E42444" w:rsidP="00E42444">
            <w:pPr>
              <w:pStyle w:val="103"/>
              <w:rPr>
                <w:lang w:eastAsia="ru-RU"/>
              </w:rPr>
            </w:pPr>
            <w:r w:rsidRPr="00E42444">
              <w:rPr>
                <w:lang w:eastAsia="ru-RU"/>
              </w:rPr>
              <w:t>47,3%</w:t>
            </w:r>
          </w:p>
        </w:tc>
        <w:tc>
          <w:tcPr>
            <w:tcW w:w="200" w:type="pct"/>
            <w:noWrap/>
            <w:hideMark/>
          </w:tcPr>
          <w:p w14:paraId="25691F80" w14:textId="77777777" w:rsidR="00F56ED7" w:rsidRPr="00E42444" w:rsidRDefault="00E42444" w:rsidP="00E42444">
            <w:pPr>
              <w:pStyle w:val="103"/>
              <w:rPr>
                <w:lang w:eastAsia="ru-RU"/>
              </w:rPr>
            </w:pPr>
            <w:r w:rsidRPr="00E42444">
              <w:rPr>
                <w:lang w:eastAsia="ru-RU"/>
              </w:rPr>
              <w:t>47,3%</w:t>
            </w:r>
          </w:p>
        </w:tc>
        <w:tc>
          <w:tcPr>
            <w:tcW w:w="201" w:type="pct"/>
            <w:noWrap/>
            <w:hideMark/>
          </w:tcPr>
          <w:p w14:paraId="4CEA3995" w14:textId="77777777" w:rsidR="00F56ED7" w:rsidRPr="00E42444" w:rsidRDefault="00E42444" w:rsidP="00E42444">
            <w:pPr>
              <w:pStyle w:val="103"/>
              <w:rPr>
                <w:lang w:eastAsia="ru-RU"/>
              </w:rPr>
            </w:pPr>
            <w:r w:rsidRPr="00E42444">
              <w:rPr>
                <w:lang w:eastAsia="ru-RU"/>
              </w:rPr>
              <w:t>47,4%</w:t>
            </w:r>
          </w:p>
        </w:tc>
        <w:tc>
          <w:tcPr>
            <w:tcW w:w="201" w:type="pct"/>
            <w:noWrap/>
            <w:hideMark/>
          </w:tcPr>
          <w:p w14:paraId="50AFEFEE" w14:textId="77777777" w:rsidR="00F56ED7" w:rsidRPr="00E42444" w:rsidRDefault="00E42444" w:rsidP="00E42444">
            <w:pPr>
              <w:pStyle w:val="103"/>
              <w:rPr>
                <w:lang w:eastAsia="ru-RU"/>
              </w:rPr>
            </w:pPr>
            <w:r w:rsidRPr="00E42444">
              <w:rPr>
                <w:lang w:eastAsia="ru-RU"/>
              </w:rPr>
              <w:t>47,5%</w:t>
            </w:r>
          </w:p>
        </w:tc>
        <w:tc>
          <w:tcPr>
            <w:tcW w:w="201" w:type="pct"/>
            <w:noWrap/>
            <w:hideMark/>
          </w:tcPr>
          <w:p w14:paraId="08945F65" w14:textId="77777777" w:rsidR="00F56ED7" w:rsidRPr="00E42444" w:rsidRDefault="00E42444" w:rsidP="00E42444">
            <w:pPr>
              <w:pStyle w:val="103"/>
              <w:rPr>
                <w:lang w:eastAsia="ru-RU"/>
              </w:rPr>
            </w:pPr>
            <w:r w:rsidRPr="00E42444">
              <w:rPr>
                <w:lang w:eastAsia="ru-RU"/>
              </w:rPr>
              <w:t>47,5%</w:t>
            </w:r>
          </w:p>
        </w:tc>
        <w:tc>
          <w:tcPr>
            <w:tcW w:w="201" w:type="pct"/>
            <w:noWrap/>
            <w:hideMark/>
          </w:tcPr>
          <w:p w14:paraId="3F1C68AD" w14:textId="77777777" w:rsidR="00F56ED7" w:rsidRPr="00E42444" w:rsidRDefault="00E42444" w:rsidP="00E42444">
            <w:pPr>
              <w:pStyle w:val="103"/>
              <w:rPr>
                <w:lang w:eastAsia="ru-RU"/>
              </w:rPr>
            </w:pPr>
            <w:r w:rsidRPr="00E42444">
              <w:rPr>
                <w:lang w:eastAsia="ru-RU"/>
              </w:rPr>
              <w:t>47,6%</w:t>
            </w:r>
          </w:p>
        </w:tc>
      </w:tr>
      <w:tr w:rsidR="00E42444" w:rsidRPr="00E42444" w14:paraId="0455A90A" w14:textId="77777777" w:rsidTr="00612D72">
        <w:trPr>
          <w:trHeight w:val="20"/>
        </w:trPr>
        <w:tc>
          <w:tcPr>
            <w:tcW w:w="133" w:type="pct"/>
            <w:hideMark/>
          </w:tcPr>
          <w:p w14:paraId="59EFEE00" w14:textId="77777777" w:rsidR="00F56ED7" w:rsidRPr="00E42444" w:rsidRDefault="00E42444" w:rsidP="00E42444">
            <w:pPr>
              <w:pStyle w:val="103"/>
              <w:rPr>
                <w:lang w:eastAsia="ru-RU"/>
              </w:rPr>
            </w:pPr>
            <w:r w:rsidRPr="00E42444">
              <w:rPr>
                <w:lang w:eastAsia="ru-RU"/>
              </w:rPr>
              <w:t> </w:t>
            </w:r>
          </w:p>
        </w:tc>
        <w:tc>
          <w:tcPr>
            <w:tcW w:w="492" w:type="pct"/>
            <w:hideMark/>
          </w:tcPr>
          <w:p w14:paraId="648A6B69" w14:textId="77777777" w:rsidR="00F56ED7" w:rsidRPr="00E42444" w:rsidRDefault="00E42444" w:rsidP="00E42444">
            <w:pPr>
              <w:pStyle w:val="103"/>
              <w:rPr>
                <w:lang w:eastAsia="ru-RU"/>
              </w:rPr>
            </w:pPr>
            <w:r w:rsidRPr="00E42444">
              <w:rPr>
                <w:lang w:eastAsia="ru-RU"/>
              </w:rPr>
              <w:t>Налогооблагаемая прибыль</w:t>
            </w:r>
          </w:p>
        </w:tc>
        <w:tc>
          <w:tcPr>
            <w:tcW w:w="163" w:type="pct"/>
            <w:hideMark/>
          </w:tcPr>
          <w:p w14:paraId="2D478D30"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2D002F73" w14:textId="77777777" w:rsidR="00F56ED7" w:rsidRPr="00E42444" w:rsidRDefault="00E42444" w:rsidP="00E42444">
            <w:pPr>
              <w:pStyle w:val="103"/>
              <w:rPr>
                <w:lang w:eastAsia="ru-RU"/>
              </w:rPr>
            </w:pPr>
            <w:r w:rsidRPr="00E42444">
              <w:rPr>
                <w:lang w:eastAsia="ru-RU"/>
              </w:rPr>
              <w:t>0</w:t>
            </w:r>
          </w:p>
        </w:tc>
        <w:tc>
          <w:tcPr>
            <w:tcW w:w="201" w:type="pct"/>
            <w:hideMark/>
          </w:tcPr>
          <w:p w14:paraId="7B290D6A" w14:textId="77777777" w:rsidR="00F56ED7" w:rsidRPr="00E42444" w:rsidRDefault="00E42444" w:rsidP="00E42444">
            <w:pPr>
              <w:pStyle w:val="103"/>
              <w:rPr>
                <w:lang w:eastAsia="ru-RU"/>
              </w:rPr>
            </w:pPr>
            <w:r w:rsidRPr="00E42444">
              <w:rPr>
                <w:lang w:eastAsia="ru-RU"/>
              </w:rPr>
              <w:t>20 465</w:t>
            </w:r>
          </w:p>
        </w:tc>
        <w:tc>
          <w:tcPr>
            <w:tcW w:w="201" w:type="pct"/>
            <w:hideMark/>
          </w:tcPr>
          <w:p w14:paraId="70F49603" w14:textId="77777777" w:rsidR="00F56ED7" w:rsidRPr="00E42444" w:rsidRDefault="00E42444" w:rsidP="00E42444">
            <w:pPr>
              <w:pStyle w:val="103"/>
              <w:rPr>
                <w:lang w:eastAsia="ru-RU"/>
              </w:rPr>
            </w:pPr>
            <w:r w:rsidRPr="00E42444">
              <w:rPr>
                <w:lang w:eastAsia="ru-RU"/>
              </w:rPr>
              <w:t>6 618</w:t>
            </w:r>
          </w:p>
        </w:tc>
        <w:tc>
          <w:tcPr>
            <w:tcW w:w="201" w:type="pct"/>
            <w:hideMark/>
          </w:tcPr>
          <w:p w14:paraId="722BF0B1" w14:textId="77777777" w:rsidR="00F56ED7" w:rsidRPr="00E42444" w:rsidRDefault="00E42444" w:rsidP="00E42444">
            <w:pPr>
              <w:pStyle w:val="103"/>
              <w:rPr>
                <w:lang w:eastAsia="ru-RU"/>
              </w:rPr>
            </w:pPr>
            <w:r w:rsidRPr="00E42444">
              <w:rPr>
                <w:lang w:eastAsia="ru-RU"/>
              </w:rPr>
              <w:t>8 372</w:t>
            </w:r>
          </w:p>
        </w:tc>
        <w:tc>
          <w:tcPr>
            <w:tcW w:w="200" w:type="pct"/>
            <w:hideMark/>
          </w:tcPr>
          <w:p w14:paraId="1ABD9D08" w14:textId="77777777" w:rsidR="00F56ED7" w:rsidRPr="00E42444" w:rsidRDefault="00E42444" w:rsidP="00E42444">
            <w:pPr>
              <w:pStyle w:val="103"/>
              <w:rPr>
                <w:lang w:eastAsia="ru-RU"/>
              </w:rPr>
            </w:pPr>
            <w:r w:rsidRPr="00E42444">
              <w:rPr>
                <w:lang w:eastAsia="ru-RU"/>
              </w:rPr>
              <w:t>-36 260</w:t>
            </w:r>
          </w:p>
        </w:tc>
        <w:tc>
          <w:tcPr>
            <w:tcW w:w="201" w:type="pct"/>
            <w:hideMark/>
          </w:tcPr>
          <w:p w14:paraId="773DF094" w14:textId="77777777" w:rsidR="00F56ED7" w:rsidRPr="00E42444" w:rsidRDefault="00E42444" w:rsidP="00E42444">
            <w:pPr>
              <w:pStyle w:val="103"/>
              <w:rPr>
                <w:lang w:eastAsia="ru-RU"/>
              </w:rPr>
            </w:pPr>
            <w:r w:rsidRPr="00E42444">
              <w:rPr>
                <w:lang w:eastAsia="ru-RU"/>
              </w:rPr>
              <w:t>-44 071</w:t>
            </w:r>
          </w:p>
        </w:tc>
        <w:tc>
          <w:tcPr>
            <w:tcW w:w="201" w:type="pct"/>
            <w:hideMark/>
          </w:tcPr>
          <w:p w14:paraId="1E435235" w14:textId="77777777" w:rsidR="00F56ED7" w:rsidRPr="00E42444" w:rsidRDefault="00E42444" w:rsidP="00E42444">
            <w:pPr>
              <w:pStyle w:val="103"/>
              <w:rPr>
                <w:lang w:eastAsia="ru-RU"/>
              </w:rPr>
            </w:pPr>
            <w:r w:rsidRPr="00E42444">
              <w:rPr>
                <w:lang w:eastAsia="ru-RU"/>
              </w:rPr>
              <w:t>-23 151</w:t>
            </w:r>
          </w:p>
        </w:tc>
        <w:tc>
          <w:tcPr>
            <w:tcW w:w="201" w:type="pct"/>
            <w:hideMark/>
          </w:tcPr>
          <w:p w14:paraId="17B57939" w14:textId="77777777" w:rsidR="00F56ED7" w:rsidRPr="00E42444" w:rsidRDefault="00E42444" w:rsidP="00E42444">
            <w:pPr>
              <w:pStyle w:val="103"/>
              <w:rPr>
                <w:lang w:eastAsia="ru-RU"/>
              </w:rPr>
            </w:pPr>
            <w:r w:rsidRPr="00E42444">
              <w:rPr>
                <w:lang w:eastAsia="ru-RU"/>
              </w:rPr>
              <w:t>26 983</w:t>
            </w:r>
          </w:p>
        </w:tc>
        <w:tc>
          <w:tcPr>
            <w:tcW w:w="200" w:type="pct"/>
            <w:hideMark/>
          </w:tcPr>
          <w:p w14:paraId="27F83B80" w14:textId="77777777" w:rsidR="00F56ED7" w:rsidRPr="00E42444" w:rsidRDefault="00E42444" w:rsidP="00E42444">
            <w:pPr>
              <w:pStyle w:val="103"/>
              <w:rPr>
                <w:lang w:eastAsia="ru-RU"/>
              </w:rPr>
            </w:pPr>
            <w:r w:rsidRPr="00E42444">
              <w:rPr>
                <w:lang w:eastAsia="ru-RU"/>
              </w:rPr>
              <w:t>79 140</w:t>
            </w:r>
          </w:p>
        </w:tc>
        <w:tc>
          <w:tcPr>
            <w:tcW w:w="201" w:type="pct"/>
            <w:hideMark/>
          </w:tcPr>
          <w:p w14:paraId="790F7563" w14:textId="77777777" w:rsidR="00F56ED7" w:rsidRPr="00E42444" w:rsidRDefault="00E42444" w:rsidP="00E42444">
            <w:pPr>
              <w:pStyle w:val="103"/>
              <w:rPr>
                <w:lang w:eastAsia="ru-RU"/>
              </w:rPr>
            </w:pPr>
            <w:r w:rsidRPr="00E42444">
              <w:rPr>
                <w:lang w:eastAsia="ru-RU"/>
              </w:rPr>
              <w:t>124 353</w:t>
            </w:r>
          </w:p>
        </w:tc>
        <w:tc>
          <w:tcPr>
            <w:tcW w:w="201" w:type="pct"/>
            <w:hideMark/>
          </w:tcPr>
          <w:p w14:paraId="611759A3" w14:textId="77777777" w:rsidR="00F56ED7" w:rsidRPr="00E42444" w:rsidRDefault="00E42444" w:rsidP="00E42444">
            <w:pPr>
              <w:pStyle w:val="103"/>
              <w:rPr>
                <w:lang w:eastAsia="ru-RU"/>
              </w:rPr>
            </w:pPr>
            <w:r w:rsidRPr="00E42444">
              <w:rPr>
                <w:lang w:eastAsia="ru-RU"/>
              </w:rPr>
              <w:t>149 202</w:t>
            </w:r>
          </w:p>
        </w:tc>
        <w:tc>
          <w:tcPr>
            <w:tcW w:w="201" w:type="pct"/>
            <w:hideMark/>
          </w:tcPr>
          <w:p w14:paraId="57D6BA06" w14:textId="77777777" w:rsidR="00F56ED7" w:rsidRPr="00E42444" w:rsidRDefault="00E42444" w:rsidP="00E42444">
            <w:pPr>
              <w:pStyle w:val="103"/>
              <w:rPr>
                <w:lang w:eastAsia="ru-RU"/>
              </w:rPr>
            </w:pPr>
            <w:r w:rsidRPr="00E42444">
              <w:rPr>
                <w:lang w:eastAsia="ru-RU"/>
              </w:rPr>
              <w:t>165 851</w:t>
            </w:r>
          </w:p>
        </w:tc>
        <w:tc>
          <w:tcPr>
            <w:tcW w:w="200" w:type="pct"/>
            <w:hideMark/>
          </w:tcPr>
          <w:p w14:paraId="63AB6307" w14:textId="77777777" w:rsidR="00F56ED7" w:rsidRPr="00E42444" w:rsidRDefault="00E42444" w:rsidP="00E42444">
            <w:pPr>
              <w:pStyle w:val="103"/>
              <w:rPr>
                <w:lang w:eastAsia="ru-RU"/>
              </w:rPr>
            </w:pPr>
            <w:r w:rsidRPr="00E42444">
              <w:rPr>
                <w:lang w:eastAsia="ru-RU"/>
              </w:rPr>
              <w:t>173 394</w:t>
            </w:r>
          </w:p>
        </w:tc>
        <w:tc>
          <w:tcPr>
            <w:tcW w:w="201" w:type="pct"/>
            <w:hideMark/>
          </w:tcPr>
          <w:p w14:paraId="4102DE22" w14:textId="77777777" w:rsidR="00F56ED7" w:rsidRPr="00E42444" w:rsidRDefault="00E42444" w:rsidP="00E42444">
            <w:pPr>
              <w:pStyle w:val="103"/>
              <w:rPr>
                <w:lang w:eastAsia="ru-RU"/>
              </w:rPr>
            </w:pPr>
            <w:r w:rsidRPr="00E42444">
              <w:rPr>
                <w:lang w:eastAsia="ru-RU"/>
              </w:rPr>
              <w:t>181 092</w:t>
            </w:r>
          </w:p>
        </w:tc>
        <w:tc>
          <w:tcPr>
            <w:tcW w:w="201" w:type="pct"/>
            <w:hideMark/>
          </w:tcPr>
          <w:p w14:paraId="261088FB" w14:textId="77777777" w:rsidR="00F56ED7" w:rsidRPr="00E42444" w:rsidRDefault="00E42444" w:rsidP="00E42444">
            <w:pPr>
              <w:pStyle w:val="103"/>
              <w:rPr>
                <w:lang w:eastAsia="ru-RU"/>
              </w:rPr>
            </w:pPr>
            <w:r w:rsidRPr="00E42444">
              <w:rPr>
                <w:lang w:eastAsia="ru-RU"/>
              </w:rPr>
              <w:t>288 201</w:t>
            </w:r>
          </w:p>
        </w:tc>
        <w:tc>
          <w:tcPr>
            <w:tcW w:w="201" w:type="pct"/>
            <w:hideMark/>
          </w:tcPr>
          <w:p w14:paraId="6363DBB9" w14:textId="77777777" w:rsidR="00F56ED7" w:rsidRPr="00E42444" w:rsidRDefault="00E42444" w:rsidP="00E42444">
            <w:pPr>
              <w:pStyle w:val="103"/>
              <w:rPr>
                <w:lang w:eastAsia="ru-RU"/>
              </w:rPr>
            </w:pPr>
            <w:r w:rsidRPr="00E42444">
              <w:rPr>
                <w:lang w:eastAsia="ru-RU"/>
              </w:rPr>
              <w:t>294 481</w:t>
            </w:r>
          </w:p>
        </w:tc>
        <w:tc>
          <w:tcPr>
            <w:tcW w:w="200" w:type="pct"/>
            <w:hideMark/>
          </w:tcPr>
          <w:p w14:paraId="08F1408C" w14:textId="77777777" w:rsidR="00F56ED7" w:rsidRPr="00E42444" w:rsidRDefault="00E42444" w:rsidP="00E42444">
            <w:pPr>
              <w:pStyle w:val="103"/>
              <w:rPr>
                <w:lang w:eastAsia="ru-RU"/>
              </w:rPr>
            </w:pPr>
            <w:r w:rsidRPr="00E42444">
              <w:rPr>
                <w:lang w:eastAsia="ru-RU"/>
              </w:rPr>
              <w:t>300 888</w:t>
            </w:r>
          </w:p>
        </w:tc>
        <w:tc>
          <w:tcPr>
            <w:tcW w:w="201" w:type="pct"/>
            <w:hideMark/>
          </w:tcPr>
          <w:p w14:paraId="2A45E366" w14:textId="77777777" w:rsidR="00F56ED7" w:rsidRPr="00E42444" w:rsidRDefault="00E42444" w:rsidP="00E42444">
            <w:pPr>
              <w:pStyle w:val="103"/>
              <w:rPr>
                <w:lang w:eastAsia="ru-RU"/>
              </w:rPr>
            </w:pPr>
            <w:r w:rsidRPr="00E42444">
              <w:rPr>
                <w:lang w:eastAsia="ru-RU"/>
              </w:rPr>
              <w:t>307 425</w:t>
            </w:r>
          </w:p>
        </w:tc>
        <w:tc>
          <w:tcPr>
            <w:tcW w:w="201" w:type="pct"/>
            <w:hideMark/>
          </w:tcPr>
          <w:p w14:paraId="56317DCB" w14:textId="77777777" w:rsidR="00F56ED7" w:rsidRPr="00E42444" w:rsidRDefault="00E42444" w:rsidP="00E42444">
            <w:pPr>
              <w:pStyle w:val="103"/>
              <w:rPr>
                <w:lang w:eastAsia="ru-RU"/>
              </w:rPr>
            </w:pPr>
            <w:r w:rsidRPr="00E42444">
              <w:rPr>
                <w:lang w:eastAsia="ru-RU"/>
              </w:rPr>
              <w:t>314 093</w:t>
            </w:r>
          </w:p>
        </w:tc>
        <w:tc>
          <w:tcPr>
            <w:tcW w:w="201" w:type="pct"/>
            <w:hideMark/>
          </w:tcPr>
          <w:p w14:paraId="43B3C85C" w14:textId="77777777" w:rsidR="00F56ED7" w:rsidRPr="00E42444" w:rsidRDefault="00E42444" w:rsidP="00E42444">
            <w:pPr>
              <w:pStyle w:val="103"/>
              <w:rPr>
                <w:lang w:eastAsia="ru-RU"/>
              </w:rPr>
            </w:pPr>
            <w:r w:rsidRPr="00E42444">
              <w:rPr>
                <w:lang w:eastAsia="ru-RU"/>
              </w:rPr>
              <w:t>320 896</w:t>
            </w:r>
          </w:p>
        </w:tc>
        <w:tc>
          <w:tcPr>
            <w:tcW w:w="201" w:type="pct"/>
            <w:hideMark/>
          </w:tcPr>
          <w:p w14:paraId="631A55AD" w14:textId="77777777" w:rsidR="00F56ED7" w:rsidRPr="00E42444" w:rsidRDefault="00E42444" w:rsidP="00E42444">
            <w:pPr>
              <w:pStyle w:val="103"/>
              <w:rPr>
                <w:lang w:eastAsia="ru-RU"/>
              </w:rPr>
            </w:pPr>
            <w:r w:rsidRPr="00E42444">
              <w:rPr>
                <w:lang w:eastAsia="ru-RU"/>
              </w:rPr>
              <w:t>327 837</w:t>
            </w:r>
          </w:p>
        </w:tc>
      </w:tr>
      <w:tr w:rsidR="00E42444" w:rsidRPr="00E42444" w14:paraId="2AD67485" w14:textId="77777777" w:rsidTr="00612D72">
        <w:trPr>
          <w:trHeight w:val="20"/>
        </w:trPr>
        <w:tc>
          <w:tcPr>
            <w:tcW w:w="133" w:type="pct"/>
            <w:hideMark/>
          </w:tcPr>
          <w:p w14:paraId="65429A48" w14:textId="77777777" w:rsidR="00F56ED7" w:rsidRPr="00E42444" w:rsidRDefault="00E42444" w:rsidP="00E42444">
            <w:pPr>
              <w:pStyle w:val="103"/>
              <w:rPr>
                <w:lang w:eastAsia="ru-RU"/>
              </w:rPr>
            </w:pPr>
            <w:r w:rsidRPr="00E42444">
              <w:rPr>
                <w:lang w:eastAsia="ru-RU"/>
              </w:rPr>
              <w:t>8.1.</w:t>
            </w:r>
          </w:p>
        </w:tc>
        <w:tc>
          <w:tcPr>
            <w:tcW w:w="492" w:type="pct"/>
            <w:hideMark/>
          </w:tcPr>
          <w:p w14:paraId="47259818" w14:textId="77777777" w:rsidR="00F56ED7" w:rsidRPr="00E42444" w:rsidRDefault="00E42444" w:rsidP="00E42444">
            <w:pPr>
              <w:pStyle w:val="103"/>
              <w:rPr>
                <w:lang w:eastAsia="ru-RU"/>
              </w:rPr>
            </w:pPr>
            <w:r w:rsidRPr="00E42444">
              <w:rPr>
                <w:lang w:eastAsia="ru-RU"/>
              </w:rPr>
              <w:t xml:space="preserve">Налог на прибыль </w:t>
            </w:r>
          </w:p>
        </w:tc>
        <w:tc>
          <w:tcPr>
            <w:tcW w:w="163" w:type="pct"/>
            <w:hideMark/>
          </w:tcPr>
          <w:p w14:paraId="0848A5B1"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66092A06" w14:textId="77777777" w:rsidR="00F56ED7" w:rsidRPr="00E42444" w:rsidRDefault="00E42444" w:rsidP="00E42444">
            <w:pPr>
              <w:pStyle w:val="103"/>
              <w:rPr>
                <w:lang w:eastAsia="ru-RU"/>
              </w:rPr>
            </w:pPr>
            <w:r w:rsidRPr="00E42444">
              <w:rPr>
                <w:lang w:eastAsia="ru-RU"/>
              </w:rPr>
              <w:t>0</w:t>
            </w:r>
          </w:p>
        </w:tc>
        <w:tc>
          <w:tcPr>
            <w:tcW w:w="201" w:type="pct"/>
            <w:hideMark/>
          </w:tcPr>
          <w:p w14:paraId="089E2743" w14:textId="77777777" w:rsidR="00F56ED7" w:rsidRPr="00E42444" w:rsidRDefault="00E42444" w:rsidP="00E42444">
            <w:pPr>
              <w:pStyle w:val="103"/>
              <w:rPr>
                <w:lang w:eastAsia="ru-RU"/>
              </w:rPr>
            </w:pPr>
            <w:r w:rsidRPr="00E42444">
              <w:rPr>
                <w:lang w:eastAsia="ru-RU"/>
              </w:rPr>
              <w:t>4 093</w:t>
            </w:r>
          </w:p>
        </w:tc>
        <w:tc>
          <w:tcPr>
            <w:tcW w:w="201" w:type="pct"/>
            <w:hideMark/>
          </w:tcPr>
          <w:p w14:paraId="3654EB37" w14:textId="77777777" w:rsidR="00F56ED7" w:rsidRPr="00E42444" w:rsidRDefault="00E42444" w:rsidP="00E42444">
            <w:pPr>
              <w:pStyle w:val="103"/>
              <w:rPr>
                <w:lang w:eastAsia="ru-RU"/>
              </w:rPr>
            </w:pPr>
            <w:r w:rsidRPr="00E42444">
              <w:rPr>
                <w:lang w:eastAsia="ru-RU"/>
              </w:rPr>
              <w:t>1 324</w:t>
            </w:r>
          </w:p>
        </w:tc>
        <w:tc>
          <w:tcPr>
            <w:tcW w:w="201" w:type="pct"/>
            <w:hideMark/>
          </w:tcPr>
          <w:p w14:paraId="72D06775" w14:textId="77777777" w:rsidR="00F56ED7" w:rsidRPr="00E42444" w:rsidRDefault="00E42444" w:rsidP="00E42444">
            <w:pPr>
              <w:pStyle w:val="103"/>
              <w:rPr>
                <w:lang w:eastAsia="ru-RU"/>
              </w:rPr>
            </w:pPr>
            <w:r w:rsidRPr="00E42444">
              <w:rPr>
                <w:lang w:eastAsia="ru-RU"/>
              </w:rPr>
              <w:t>1 674</w:t>
            </w:r>
          </w:p>
        </w:tc>
        <w:tc>
          <w:tcPr>
            <w:tcW w:w="200" w:type="pct"/>
            <w:hideMark/>
          </w:tcPr>
          <w:p w14:paraId="401DE279" w14:textId="77777777" w:rsidR="00F56ED7" w:rsidRPr="00E42444" w:rsidRDefault="00E42444" w:rsidP="00E42444">
            <w:pPr>
              <w:pStyle w:val="103"/>
              <w:rPr>
                <w:lang w:eastAsia="ru-RU"/>
              </w:rPr>
            </w:pPr>
            <w:r w:rsidRPr="00E42444">
              <w:rPr>
                <w:lang w:eastAsia="ru-RU"/>
              </w:rPr>
              <w:t>0</w:t>
            </w:r>
          </w:p>
        </w:tc>
        <w:tc>
          <w:tcPr>
            <w:tcW w:w="201" w:type="pct"/>
            <w:hideMark/>
          </w:tcPr>
          <w:p w14:paraId="5586163F" w14:textId="77777777" w:rsidR="00F56ED7" w:rsidRPr="00E42444" w:rsidRDefault="00E42444" w:rsidP="00E42444">
            <w:pPr>
              <w:pStyle w:val="103"/>
              <w:rPr>
                <w:lang w:eastAsia="ru-RU"/>
              </w:rPr>
            </w:pPr>
            <w:r w:rsidRPr="00E42444">
              <w:rPr>
                <w:lang w:eastAsia="ru-RU"/>
              </w:rPr>
              <w:t>0</w:t>
            </w:r>
          </w:p>
        </w:tc>
        <w:tc>
          <w:tcPr>
            <w:tcW w:w="201" w:type="pct"/>
            <w:hideMark/>
          </w:tcPr>
          <w:p w14:paraId="14104402" w14:textId="77777777" w:rsidR="00F56ED7" w:rsidRPr="00E42444" w:rsidRDefault="00E42444" w:rsidP="00E42444">
            <w:pPr>
              <w:pStyle w:val="103"/>
              <w:rPr>
                <w:lang w:eastAsia="ru-RU"/>
              </w:rPr>
            </w:pPr>
            <w:r w:rsidRPr="00E42444">
              <w:rPr>
                <w:lang w:eastAsia="ru-RU"/>
              </w:rPr>
              <w:t>0</w:t>
            </w:r>
          </w:p>
        </w:tc>
        <w:tc>
          <w:tcPr>
            <w:tcW w:w="201" w:type="pct"/>
            <w:hideMark/>
          </w:tcPr>
          <w:p w14:paraId="4F0DC164" w14:textId="77777777" w:rsidR="00F56ED7" w:rsidRPr="00E42444" w:rsidRDefault="00E42444" w:rsidP="00E42444">
            <w:pPr>
              <w:pStyle w:val="103"/>
              <w:rPr>
                <w:lang w:eastAsia="ru-RU"/>
              </w:rPr>
            </w:pPr>
            <w:r w:rsidRPr="00E42444">
              <w:rPr>
                <w:lang w:eastAsia="ru-RU"/>
              </w:rPr>
              <w:t>5 397</w:t>
            </w:r>
          </w:p>
        </w:tc>
        <w:tc>
          <w:tcPr>
            <w:tcW w:w="200" w:type="pct"/>
            <w:hideMark/>
          </w:tcPr>
          <w:p w14:paraId="5DC0E9CD" w14:textId="77777777" w:rsidR="00F56ED7" w:rsidRPr="00E42444" w:rsidRDefault="00E42444" w:rsidP="00E42444">
            <w:pPr>
              <w:pStyle w:val="103"/>
              <w:rPr>
                <w:lang w:eastAsia="ru-RU"/>
              </w:rPr>
            </w:pPr>
            <w:r w:rsidRPr="00E42444">
              <w:rPr>
                <w:lang w:eastAsia="ru-RU"/>
              </w:rPr>
              <w:t>15 828</w:t>
            </w:r>
          </w:p>
        </w:tc>
        <w:tc>
          <w:tcPr>
            <w:tcW w:w="201" w:type="pct"/>
            <w:hideMark/>
          </w:tcPr>
          <w:p w14:paraId="4CD63A75" w14:textId="77777777" w:rsidR="00F56ED7" w:rsidRPr="00E42444" w:rsidRDefault="00E42444" w:rsidP="00E42444">
            <w:pPr>
              <w:pStyle w:val="103"/>
              <w:rPr>
                <w:lang w:eastAsia="ru-RU"/>
              </w:rPr>
            </w:pPr>
            <w:r w:rsidRPr="00E42444">
              <w:rPr>
                <w:lang w:eastAsia="ru-RU"/>
              </w:rPr>
              <w:t>24 871</w:t>
            </w:r>
          </w:p>
        </w:tc>
        <w:tc>
          <w:tcPr>
            <w:tcW w:w="201" w:type="pct"/>
            <w:hideMark/>
          </w:tcPr>
          <w:p w14:paraId="518D844D" w14:textId="77777777" w:rsidR="00F56ED7" w:rsidRPr="00E42444" w:rsidRDefault="00E42444" w:rsidP="00E42444">
            <w:pPr>
              <w:pStyle w:val="103"/>
              <w:rPr>
                <w:lang w:eastAsia="ru-RU"/>
              </w:rPr>
            </w:pPr>
            <w:r w:rsidRPr="00E42444">
              <w:rPr>
                <w:lang w:eastAsia="ru-RU"/>
              </w:rPr>
              <w:t>29 840</w:t>
            </w:r>
          </w:p>
        </w:tc>
        <w:tc>
          <w:tcPr>
            <w:tcW w:w="201" w:type="pct"/>
            <w:hideMark/>
          </w:tcPr>
          <w:p w14:paraId="3D196A18" w14:textId="77777777" w:rsidR="00F56ED7" w:rsidRPr="00E42444" w:rsidRDefault="00E42444" w:rsidP="00E42444">
            <w:pPr>
              <w:pStyle w:val="103"/>
              <w:rPr>
                <w:lang w:eastAsia="ru-RU"/>
              </w:rPr>
            </w:pPr>
            <w:r w:rsidRPr="00E42444">
              <w:rPr>
                <w:lang w:eastAsia="ru-RU"/>
              </w:rPr>
              <w:t>33 170</w:t>
            </w:r>
          </w:p>
        </w:tc>
        <w:tc>
          <w:tcPr>
            <w:tcW w:w="200" w:type="pct"/>
            <w:hideMark/>
          </w:tcPr>
          <w:p w14:paraId="1307F8AF" w14:textId="77777777" w:rsidR="00F56ED7" w:rsidRPr="00E42444" w:rsidRDefault="00E42444" w:rsidP="00E42444">
            <w:pPr>
              <w:pStyle w:val="103"/>
              <w:rPr>
                <w:lang w:eastAsia="ru-RU"/>
              </w:rPr>
            </w:pPr>
            <w:r w:rsidRPr="00E42444">
              <w:rPr>
                <w:lang w:eastAsia="ru-RU"/>
              </w:rPr>
              <w:t>34 679</w:t>
            </w:r>
          </w:p>
        </w:tc>
        <w:tc>
          <w:tcPr>
            <w:tcW w:w="201" w:type="pct"/>
            <w:hideMark/>
          </w:tcPr>
          <w:p w14:paraId="33DBFC82" w14:textId="77777777" w:rsidR="00F56ED7" w:rsidRPr="00E42444" w:rsidRDefault="00E42444" w:rsidP="00E42444">
            <w:pPr>
              <w:pStyle w:val="103"/>
              <w:rPr>
                <w:lang w:eastAsia="ru-RU"/>
              </w:rPr>
            </w:pPr>
            <w:r w:rsidRPr="00E42444">
              <w:rPr>
                <w:lang w:eastAsia="ru-RU"/>
              </w:rPr>
              <w:t>36 218</w:t>
            </w:r>
          </w:p>
        </w:tc>
        <w:tc>
          <w:tcPr>
            <w:tcW w:w="201" w:type="pct"/>
            <w:hideMark/>
          </w:tcPr>
          <w:p w14:paraId="1972E424" w14:textId="77777777" w:rsidR="00F56ED7" w:rsidRPr="00E42444" w:rsidRDefault="00E42444" w:rsidP="00E42444">
            <w:pPr>
              <w:pStyle w:val="103"/>
              <w:rPr>
                <w:lang w:eastAsia="ru-RU"/>
              </w:rPr>
            </w:pPr>
            <w:r w:rsidRPr="00E42444">
              <w:rPr>
                <w:lang w:eastAsia="ru-RU"/>
              </w:rPr>
              <w:t>57 640</w:t>
            </w:r>
          </w:p>
        </w:tc>
        <w:tc>
          <w:tcPr>
            <w:tcW w:w="201" w:type="pct"/>
            <w:hideMark/>
          </w:tcPr>
          <w:p w14:paraId="67A6F58B" w14:textId="77777777" w:rsidR="00F56ED7" w:rsidRPr="00E42444" w:rsidRDefault="00E42444" w:rsidP="00E42444">
            <w:pPr>
              <w:pStyle w:val="103"/>
              <w:rPr>
                <w:lang w:eastAsia="ru-RU"/>
              </w:rPr>
            </w:pPr>
            <w:r w:rsidRPr="00E42444">
              <w:rPr>
                <w:lang w:eastAsia="ru-RU"/>
              </w:rPr>
              <w:t>58 896</w:t>
            </w:r>
          </w:p>
        </w:tc>
        <w:tc>
          <w:tcPr>
            <w:tcW w:w="200" w:type="pct"/>
            <w:hideMark/>
          </w:tcPr>
          <w:p w14:paraId="0B26C5BE" w14:textId="77777777" w:rsidR="00F56ED7" w:rsidRPr="00E42444" w:rsidRDefault="00E42444" w:rsidP="00E42444">
            <w:pPr>
              <w:pStyle w:val="103"/>
              <w:rPr>
                <w:lang w:eastAsia="ru-RU"/>
              </w:rPr>
            </w:pPr>
            <w:r w:rsidRPr="00E42444">
              <w:rPr>
                <w:lang w:eastAsia="ru-RU"/>
              </w:rPr>
              <w:t>60 178</w:t>
            </w:r>
          </w:p>
        </w:tc>
        <w:tc>
          <w:tcPr>
            <w:tcW w:w="201" w:type="pct"/>
            <w:hideMark/>
          </w:tcPr>
          <w:p w14:paraId="697CC13E" w14:textId="77777777" w:rsidR="00F56ED7" w:rsidRPr="00E42444" w:rsidRDefault="00E42444" w:rsidP="00E42444">
            <w:pPr>
              <w:pStyle w:val="103"/>
              <w:rPr>
                <w:lang w:eastAsia="ru-RU"/>
              </w:rPr>
            </w:pPr>
            <w:r w:rsidRPr="00E42444">
              <w:rPr>
                <w:lang w:eastAsia="ru-RU"/>
              </w:rPr>
              <w:t>61 485</w:t>
            </w:r>
          </w:p>
        </w:tc>
        <w:tc>
          <w:tcPr>
            <w:tcW w:w="201" w:type="pct"/>
            <w:hideMark/>
          </w:tcPr>
          <w:p w14:paraId="720E62B4" w14:textId="77777777" w:rsidR="00F56ED7" w:rsidRPr="00E42444" w:rsidRDefault="00E42444" w:rsidP="00E42444">
            <w:pPr>
              <w:pStyle w:val="103"/>
              <w:rPr>
                <w:lang w:eastAsia="ru-RU"/>
              </w:rPr>
            </w:pPr>
            <w:r w:rsidRPr="00E42444">
              <w:rPr>
                <w:lang w:eastAsia="ru-RU"/>
              </w:rPr>
              <w:t>62 819</w:t>
            </w:r>
          </w:p>
        </w:tc>
        <w:tc>
          <w:tcPr>
            <w:tcW w:w="201" w:type="pct"/>
            <w:hideMark/>
          </w:tcPr>
          <w:p w14:paraId="2CED84E9" w14:textId="77777777" w:rsidR="00F56ED7" w:rsidRPr="00E42444" w:rsidRDefault="00E42444" w:rsidP="00E42444">
            <w:pPr>
              <w:pStyle w:val="103"/>
              <w:rPr>
                <w:lang w:eastAsia="ru-RU"/>
              </w:rPr>
            </w:pPr>
            <w:r w:rsidRPr="00E42444">
              <w:rPr>
                <w:lang w:eastAsia="ru-RU"/>
              </w:rPr>
              <w:t>64 179</w:t>
            </w:r>
          </w:p>
        </w:tc>
        <w:tc>
          <w:tcPr>
            <w:tcW w:w="201" w:type="pct"/>
            <w:hideMark/>
          </w:tcPr>
          <w:p w14:paraId="2F109951" w14:textId="77777777" w:rsidR="00F56ED7" w:rsidRPr="00E42444" w:rsidRDefault="00E42444" w:rsidP="00E42444">
            <w:pPr>
              <w:pStyle w:val="103"/>
              <w:rPr>
                <w:lang w:eastAsia="ru-RU"/>
              </w:rPr>
            </w:pPr>
            <w:r w:rsidRPr="00E42444">
              <w:rPr>
                <w:lang w:eastAsia="ru-RU"/>
              </w:rPr>
              <w:t>65 567</w:t>
            </w:r>
          </w:p>
        </w:tc>
      </w:tr>
      <w:tr w:rsidR="00E42444" w:rsidRPr="00E42444" w14:paraId="63C05A0A" w14:textId="77777777" w:rsidTr="00612D72">
        <w:trPr>
          <w:trHeight w:val="20"/>
        </w:trPr>
        <w:tc>
          <w:tcPr>
            <w:tcW w:w="133" w:type="pct"/>
            <w:hideMark/>
          </w:tcPr>
          <w:p w14:paraId="0040DFB9" w14:textId="77777777" w:rsidR="00F56ED7" w:rsidRPr="00E42444" w:rsidRDefault="00E42444" w:rsidP="00E42444">
            <w:pPr>
              <w:pStyle w:val="103"/>
              <w:rPr>
                <w:lang w:eastAsia="ru-RU"/>
              </w:rPr>
            </w:pPr>
            <w:r w:rsidRPr="00E42444">
              <w:rPr>
                <w:lang w:eastAsia="ru-RU"/>
              </w:rPr>
              <w:t> </w:t>
            </w:r>
          </w:p>
        </w:tc>
        <w:tc>
          <w:tcPr>
            <w:tcW w:w="492" w:type="pct"/>
            <w:hideMark/>
          </w:tcPr>
          <w:p w14:paraId="53D361AC" w14:textId="77777777" w:rsidR="00F56ED7" w:rsidRPr="00E42444" w:rsidRDefault="00E42444" w:rsidP="00E42444">
            <w:pPr>
              <w:pStyle w:val="103"/>
              <w:rPr>
                <w:lang w:eastAsia="ru-RU"/>
              </w:rPr>
            </w:pPr>
            <w:r w:rsidRPr="00E42444">
              <w:rPr>
                <w:lang w:eastAsia="ru-RU"/>
              </w:rPr>
              <w:t>Налогооблагаемая прибыль</w:t>
            </w:r>
          </w:p>
        </w:tc>
        <w:tc>
          <w:tcPr>
            <w:tcW w:w="163" w:type="pct"/>
            <w:hideMark/>
          </w:tcPr>
          <w:p w14:paraId="6F56D66E"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716D251B" w14:textId="77777777" w:rsidR="00F56ED7" w:rsidRPr="00E42444" w:rsidRDefault="00E42444" w:rsidP="00E42444">
            <w:pPr>
              <w:pStyle w:val="103"/>
              <w:rPr>
                <w:lang w:eastAsia="ru-RU"/>
              </w:rPr>
            </w:pPr>
            <w:r w:rsidRPr="00E42444">
              <w:rPr>
                <w:lang w:eastAsia="ru-RU"/>
              </w:rPr>
              <w:t>0</w:t>
            </w:r>
          </w:p>
        </w:tc>
        <w:tc>
          <w:tcPr>
            <w:tcW w:w="201" w:type="pct"/>
            <w:hideMark/>
          </w:tcPr>
          <w:p w14:paraId="0335736D" w14:textId="77777777" w:rsidR="00F56ED7" w:rsidRPr="00E42444" w:rsidRDefault="00E42444" w:rsidP="00E42444">
            <w:pPr>
              <w:pStyle w:val="103"/>
              <w:rPr>
                <w:lang w:eastAsia="ru-RU"/>
              </w:rPr>
            </w:pPr>
            <w:r w:rsidRPr="00E42444">
              <w:rPr>
                <w:lang w:eastAsia="ru-RU"/>
              </w:rPr>
              <w:t>20 465</w:t>
            </w:r>
          </w:p>
        </w:tc>
        <w:tc>
          <w:tcPr>
            <w:tcW w:w="201" w:type="pct"/>
            <w:hideMark/>
          </w:tcPr>
          <w:p w14:paraId="3499BE64" w14:textId="77777777" w:rsidR="00F56ED7" w:rsidRPr="00E42444" w:rsidRDefault="00E42444" w:rsidP="00E42444">
            <w:pPr>
              <w:pStyle w:val="103"/>
              <w:rPr>
                <w:lang w:eastAsia="ru-RU"/>
              </w:rPr>
            </w:pPr>
            <w:r w:rsidRPr="00E42444">
              <w:rPr>
                <w:lang w:eastAsia="ru-RU"/>
              </w:rPr>
              <w:t>6 618</w:t>
            </w:r>
          </w:p>
        </w:tc>
        <w:tc>
          <w:tcPr>
            <w:tcW w:w="201" w:type="pct"/>
            <w:hideMark/>
          </w:tcPr>
          <w:p w14:paraId="0929D91A" w14:textId="77777777" w:rsidR="00F56ED7" w:rsidRPr="00E42444" w:rsidRDefault="00E42444" w:rsidP="00E42444">
            <w:pPr>
              <w:pStyle w:val="103"/>
              <w:rPr>
                <w:lang w:eastAsia="ru-RU"/>
              </w:rPr>
            </w:pPr>
            <w:r w:rsidRPr="00E42444">
              <w:rPr>
                <w:lang w:eastAsia="ru-RU"/>
              </w:rPr>
              <w:t>8 372</w:t>
            </w:r>
          </w:p>
        </w:tc>
        <w:tc>
          <w:tcPr>
            <w:tcW w:w="200" w:type="pct"/>
            <w:hideMark/>
          </w:tcPr>
          <w:p w14:paraId="257A6B9A" w14:textId="77777777" w:rsidR="00F56ED7" w:rsidRPr="00E42444" w:rsidRDefault="00E42444" w:rsidP="00E42444">
            <w:pPr>
              <w:pStyle w:val="103"/>
              <w:rPr>
                <w:lang w:eastAsia="ru-RU"/>
              </w:rPr>
            </w:pPr>
            <w:r w:rsidRPr="00E42444">
              <w:rPr>
                <w:lang w:eastAsia="ru-RU"/>
              </w:rPr>
              <w:t>-36 260</w:t>
            </w:r>
          </w:p>
        </w:tc>
        <w:tc>
          <w:tcPr>
            <w:tcW w:w="201" w:type="pct"/>
            <w:hideMark/>
          </w:tcPr>
          <w:p w14:paraId="647EAC6A" w14:textId="77777777" w:rsidR="00F56ED7" w:rsidRPr="00E42444" w:rsidRDefault="00E42444" w:rsidP="00E42444">
            <w:pPr>
              <w:pStyle w:val="103"/>
              <w:rPr>
                <w:lang w:eastAsia="ru-RU"/>
              </w:rPr>
            </w:pPr>
            <w:r w:rsidRPr="00E42444">
              <w:rPr>
                <w:lang w:eastAsia="ru-RU"/>
              </w:rPr>
              <w:t>-44 071</w:t>
            </w:r>
          </w:p>
        </w:tc>
        <w:tc>
          <w:tcPr>
            <w:tcW w:w="201" w:type="pct"/>
            <w:hideMark/>
          </w:tcPr>
          <w:p w14:paraId="6AA9448F" w14:textId="77777777" w:rsidR="00F56ED7" w:rsidRPr="00E42444" w:rsidRDefault="00E42444" w:rsidP="00E42444">
            <w:pPr>
              <w:pStyle w:val="103"/>
              <w:rPr>
                <w:lang w:eastAsia="ru-RU"/>
              </w:rPr>
            </w:pPr>
            <w:r w:rsidRPr="00E42444">
              <w:rPr>
                <w:lang w:eastAsia="ru-RU"/>
              </w:rPr>
              <w:t>-23 151</w:t>
            </w:r>
          </w:p>
        </w:tc>
        <w:tc>
          <w:tcPr>
            <w:tcW w:w="201" w:type="pct"/>
            <w:hideMark/>
          </w:tcPr>
          <w:p w14:paraId="7AB80AEC" w14:textId="77777777" w:rsidR="00F56ED7" w:rsidRPr="00E42444" w:rsidRDefault="00E42444" w:rsidP="00E42444">
            <w:pPr>
              <w:pStyle w:val="103"/>
              <w:rPr>
                <w:lang w:eastAsia="ru-RU"/>
              </w:rPr>
            </w:pPr>
            <w:r w:rsidRPr="00E42444">
              <w:rPr>
                <w:lang w:eastAsia="ru-RU"/>
              </w:rPr>
              <w:t>26 983</w:t>
            </w:r>
          </w:p>
        </w:tc>
        <w:tc>
          <w:tcPr>
            <w:tcW w:w="200" w:type="pct"/>
            <w:hideMark/>
          </w:tcPr>
          <w:p w14:paraId="0187EBEF" w14:textId="77777777" w:rsidR="00F56ED7" w:rsidRPr="00E42444" w:rsidRDefault="00E42444" w:rsidP="00E42444">
            <w:pPr>
              <w:pStyle w:val="103"/>
              <w:rPr>
                <w:lang w:eastAsia="ru-RU"/>
              </w:rPr>
            </w:pPr>
            <w:r w:rsidRPr="00E42444">
              <w:rPr>
                <w:lang w:eastAsia="ru-RU"/>
              </w:rPr>
              <w:t>79 140</w:t>
            </w:r>
          </w:p>
        </w:tc>
        <w:tc>
          <w:tcPr>
            <w:tcW w:w="201" w:type="pct"/>
            <w:hideMark/>
          </w:tcPr>
          <w:p w14:paraId="5672EE63" w14:textId="77777777" w:rsidR="00F56ED7" w:rsidRPr="00E42444" w:rsidRDefault="00E42444" w:rsidP="00E42444">
            <w:pPr>
              <w:pStyle w:val="103"/>
              <w:rPr>
                <w:lang w:eastAsia="ru-RU"/>
              </w:rPr>
            </w:pPr>
            <w:r w:rsidRPr="00E42444">
              <w:rPr>
                <w:lang w:eastAsia="ru-RU"/>
              </w:rPr>
              <w:t>124 353</w:t>
            </w:r>
          </w:p>
        </w:tc>
        <w:tc>
          <w:tcPr>
            <w:tcW w:w="201" w:type="pct"/>
            <w:hideMark/>
          </w:tcPr>
          <w:p w14:paraId="12303F82" w14:textId="77777777" w:rsidR="00F56ED7" w:rsidRPr="00E42444" w:rsidRDefault="00E42444" w:rsidP="00E42444">
            <w:pPr>
              <w:pStyle w:val="103"/>
              <w:rPr>
                <w:lang w:eastAsia="ru-RU"/>
              </w:rPr>
            </w:pPr>
            <w:r w:rsidRPr="00E42444">
              <w:rPr>
                <w:lang w:eastAsia="ru-RU"/>
              </w:rPr>
              <w:t>149 202</w:t>
            </w:r>
          </w:p>
        </w:tc>
        <w:tc>
          <w:tcPr>
            <w:tcW w:w="201" w:type="pct"/>
            <w:hideMark/>
          </w:tcPr>
          <w:p w14:paraId="6001209D" w14:textId="77777777" w:rsidR="00F56ED7" w:rsidRPr="00E42444" w:rsidRDefault="00E42444" w:rsidP="00E42444">
            <w:pPr>
              <w:pStyle w:val="103"/>
              <w:rPr>
                <w:lang w:eastAsia="ru-RU"/>
              </w:rPr>
            </w:pPr>
            <w:r w:rsidRPr="00E42444">
              <w:rPr>
                <w:lang w:eastAsia="ru-RU"/>
              </w:rPr>
              <w:t>165 851</w:t>
            </w:r>
          </w:p>
        </w:tc>
        <w:tc>
          <w:tcPr>
            <w:tcW w:w="200" w:type="pct"/>
            <w:hideMark/>
          </w:tcPr>
          <w:p w14:paraId="264CFE54" w14:textId="77777777" w:rsidR="00F56ED7" w:rsidRPr="00E42444" w:rsidRDefault="00E42444" w:rsidP="00E42444">
            <w:pPr>
              <w:pStyle w:val="103"/>
              <w:rPr>
                <w:lang w:eastAsia="ru-RU"/>
              </w:rPr>
            </w:pPr>
            <w:r w:rsidRPr="00E42444">
              <w:rPr>
                <w:lang w:eastAsia="ru-RU"/>
              </w:rPr>
              <w:t>173 394</w:t>
            </w:r>
          </w:p>
        </w:tc>
        <w:tc>
          <w:tcPr>
            <w:tcW w:w="201" w:type="pct"/>
            <w:hideMark/>
          </w:tcPr>
          <w:p w14:paraId="72C5A771" w14:textId="77777777" w:rsidR="00F56ED7" w:rsidRPr="00E42444" w:rsidRDefault="00E42444" w:rsidP="00E42444">
            <w:pPr>
              <w:pStyle w:val="103"/>
              <w:rPr>
                <w:lang w:eastAsia="ru-RU"/>
              </w:rPr>
            </w:pPr>
            <w:r w:rsidRPr="00E42444">
              <w:rPr>
                <w:lang w:eastAsia="ru-RU"/>
              </w:rPr>
              <w:t>181 092</w:t>
            </w:r>
          </w:p>
        </w:tc>
        <w:tc>
          <w:tcPr>
            <w:tcW w:w="201" w:type="pct"/>
            <w:hideMark/>
          </w:tcPr>
          <w:p w14:paraId="23B58C78" w14:textId="77777777" w:rsidR="00F56ED7" w:rsidRPr="00E42444" w:rsidRDefault="00E42444" w:rsidP="00E42444">
            <w:pPr>
              <w:pStyle w:val="103"/>
              <w:rPr>
                <w:lang w:eastAsia="ru-RU"/>
              </w:rPr>
            </w:pPr>
            <w:r w:rsidRPr="00E42444">
              <w:rPr>
                <w:lang w:eastAsia="ru-RU"/>
              </w:rPr>
              <w:t>288 201</w:t>
            </w:r>
          </w:p>
        </w:tc>
        <w:tc>
          <w:tcPr>
            <w:tcW w:w="201" w:type="pct"/>
            <w:hideMark/>
          </w:tcPr>
          <w:p w14:paraId="06DA9929" w14:textId="77777777" w:rsidR="00F56ED7" w:rsidRPr="00E42444" w:rsidRDefault="00E42444" w:rsidP="00E42444">
            <w:pPr>
              <w:pStyle w:val="103"/>
              <w:rPr>
                <w:lang w:eastAsia="ru-RU"/>
              </w:rPr>
            </w:pPr>
            <w:r w:rsidRPr="00E42444">
              <w:rPr>
                <w:lang w:eastAsia="ru-RU"/>
              </w:rPr>
              <w:t>294 481</w:t>
            </w:r>
          </w:p>
        </w:tc>
        <w:tc>
          <w:tcPr>
            <w:tcW w:w="200" w:type="pct"/>
            <w:hideMark/>
          </w:tcPr>
          <w:p w14:paraId="0B326AE7" w14:textId="77777777" w:rsidR="00F56ED7" w:rsidRPr="00E42444" w:rsidRDefault="00E42444" w:rsidP="00E42444">
            <w:pPr>
              <w:pStyle w:val="103"/>
              <w:rPr>
                <w:lang w:eastAsia="ru-RU"/>
              </w:rPr>
            </w:pPr>
            <w:r w:rsidRPr="00E42444">
              <w:rPr>
                <w:lang w:eastAsia="ru-RU"/>
              </w:rPr>
              <w:t>300 888</w:t>
            </w:r>
          </w:p>
        </w:tc>
        <w:tc>
          <w:tcPr>
            <w:tcW w:w="201" w:type="pct"/>
            <w:hideMark/>
          </w:tcPr>
          <w:p w14:paraId="283BCB74" w14:textId="77777777" w:rsidR="00F56ED7" w:rsidRPr="00E42444" w:rsidRDefault="00E42444" w:rsidP="00E42444">
            <w:pPr>
              <w:pStyle w:val="103"/>
              <w:rPr>
                <w:lang w:eastAsia="ru-RU"/>
              </w:rPr>
            </w:pPr>
            <w:r w:rsidRPr="00E42444">
              <w:rPr>
                <w:lang w:eastAsia="ru-RU"/>
              </w:rPr>
              <w:t>307 425</w:t>
            </w:r>
          </w:p>
        </w:tc>
        <w:tc>
          <w:tcPr>
            <w:tcW w:w="201" w:type="pct"/>
            <w:hideMark/>
          </w:tcPr>
          <w:p w14:paraId="18F8E913" w14:textId="77777777" w:rsidR="00F56ED7" w:rsidRPr="00E42444" w:rsidRDefault="00E42444" w:rsidP="00E42444">
            <w:pPr>
              <w:pStyle w:val="103"/>
              <w:rPr>
                <w:lang w:eastAsia="ru-RU"/>
              </w:rPr>
            </w:pPr>
            <w:r w:rsidRPr="00E42444">
              <w:rPr>
                <w:lang w:eastAsia="ru-RU"/>
              </w:rPr>
              <w:t>314 093</w:t>
            </w:r>
          </w:p>
        </w:tc>
        <w:tc>
          <w:tcPr>
            <w:tcW w:w="201" w:type="pct"/>
            <w:hideMark/>
          </w:tcPr>
          <w:p w14:paraId="20123FC4" w14:textId="77777777" w:rsidR="00F56ED7" w:rsidRPr="00E42444" w:rsidRDefault="00E42444" w:rsidP="00E42444">
            <w:pPr>
              <w:pStyle w:val="103"/>
              <w:rPr>
                <w:lang w:eastAsia="ru-RU"/>
              </w:rPr>
            </w:pPr>
            <w:r w:rsidRPr="00E42444">
              <w:rPr>
                <w:lang w:eastAsia="ru-RU"/>
              </w:rPr>
              <w:t>320 896</w:t>
            </w:r>
          </w:p>
        </w:tc>
        <w:tc>
          <w:tcPr>
            <w:tcW w:w="201" w:type="pct"/>
            <w:hideMark/>
          </w:tcPr>
          <w:p w14:paraId="77250F14" w14:textId="77777777" w:rsidR="00F56ED7" w:rsidRPr="00E42444" w:rsidRDefault="00E42444" w:rsidP="00E42444">
            <w:pPr>
              <w:pStyle w:val="103"/>
              <w:rPr>
                <w:lang w:eastAsia="ru-RU"/>
              </w:rPr>
            </w:pPr>
            <w:r w:rsidRPr="00E42444">
              <w:rPr>
                <w:lang w:eastAsia="ru-RU"/>
              </w:rPr>
              <w:t>327 837</w:t>
            </w:r>
          </w:p>
        </w:tc>
      </w:tr>
      <w:tr w:rsidR="00E42444" w:rsidRPr="00E42444" w14:paraId="0C92F760" w14:textId="77777777" w:rsidTr="00612D72">
        <w:trPr>
          <w:trHeight w:val="20"/>
        </w:trPr>
        <w:tc>
          <w:tcPr>
            <w:tcW w:w="133" w:type="pct"/>
            <w:hideMark/>
          </w:tcPr>
          <w:p w14:paraId="654B2180" w14:textId="77777777" w:rsidR="00F56ED7" w:rsidRPr="00E42444" w:rsidRDefault="00E42444" w:rsidP="00E42444">
            <w:pPr>
              <w:pStyle w:val="103"/>
              <w:rPr>
                <w:lang w:eastAsia="ru-RU"/>
              </w:rPr>
            </w:pPr>
            <w:r w:rsidRPr="00E42444">
              <w:rPr>
                <w:lang w:eastAsia="ru-RU"/>
              </w:rPr>
              <w:t>9</w:t>
            </w:r>
          </w:p>
        </w:tc>
        <w:tc>
          <w:tcPr>
            <w:tcW w:w="492" w:type="pct"/>
            <w:hideMark/>
          </w:tcPr>
          <w:p w14:paraId="0E510C9C" w14:textId="77777777" w:rsidR="00F56ED7" w:rsidRPr="00E42444" w:rsidRDefault="00E42444" w:rsidP="00E42444">
            <w:pPr>
              <w:pStyle w:val="103"/>
              <w:rPr>
                <w:lang w:eastAsia="ru-RU"/>
              </w:rPr>
            </w:pPr>
            <w:r w:rsidRPr="00E42444">
              <w:rPr>
                <w:lang w:eastAsia="ru-RU"/>
              </w:rPr>
              <w:t>Чистая прибыль (убыток)</w:t>
            </w:r>
          </w:p>
        </w:tc>
        <w:tc>
          <w:tcPr>
            <w:tcW w:w="163" w:type="pct"/>
            <w:hideMark/>
          </w:tcPr>
          <w:p w14:paraId="565D7FBB"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5BFA1893" w14:textId="77777777" w:rsidR="00F56ED7" w:rsidRPr="00E42444" w:rsidRDefault="00E42444" w:rsidP="00E42444">
            <w:pPr>
              <w:pStyle w:val="103"/>
              <w:rPr>
                <w:lang w:eastAsia="ru-RU"/>
              </w:rPr>
            </w:pPr>
            <w:r w:rsidRPr="00E42444">
              <w:rPr>
                <w:lang w:eastAsia="ru-RU"/>
              </w:rPr>
              <w:t> </w:t>
            </w:r>
          </w:p>
        </w:tc>
        <w:tc>
          <w:tcPr>
            <w:tcW w:w="201" w:type="pct"/>
            <w:hideMark/>
          </w:tcPr>
          <w:p w14:paraId="248DB1F8" w14:textId="77777777" w:rsidR="00F56ED7" w:rsidRPr="00E42444" w:rsidRDefault="00E42444" w:rsidP="00E42444">
            <w:pPr>
              <w:pStyle w:val="103"/>
              <w:rPr>
                <w:lang w:eastAsia="ru-RU"/>
              </w:rPr>
            </w:pPr>
            <w:r w:rsidRPr="00E42444">
              <w:rPr>
                <w:lang w:eastAsia="ru-RU"/>
              </w:rPr>
              <w:t>16 372</w:t>
            </w:r>
          </w:p>
        </w:tc>
        <w:tc>
          <w:tcPr>
            <w:tcW w:w="201" w:type="pct"/>
            <w:hideMark/>
          </w:tcPr>
          <w:p w14:paraId="6AF14684" w14:textId="77777777" w:rsidR="00F56ED7" w:rsidRPr="00E42444" w:rsidRDefault="00E42444" w:rsidP="00E42444">
            <w:pPr>
              <w:pStyle w:val="103"/>
              <w:rPr>
                <w:lang w:eastAsia="ru-RU"/>
              </w:rPr>
            </w:pPr>
            <w:r w:rsidRPr="00E42444">
              <w:rPr>
                <w:lang w:eastAsia="ru-RU"/>
              </w:rPr>
              <w:t>5 294</w:t>
            </w:r>
          </w:p>
        </w:tc>
        <w:tc>
          <w:tcPr>
            <w:tcW w:w="201" w:type="pct"/>
            <w:hideMark/>
          </w:tcPr>
          <w:p w14:paraId="452B2479" w14:textId="77777777" w:rsidR="00F56ED7" w:rsidRPr="00E42444" w:rsidRDefault="00E42444" w:rsidP="00E42444">
            <w:pPr>
              <w:pStyle w:val="103"/>
              <w:rPr>
                <w:lang w:eastAsia="ru-RU"/>
              </w:rPr>
            </w:pPr>
            <w:r w:rsidRPr="00E42444">
              <w:rPr>
                <w:lang w:eastAsia="ru-RU"/>
              </w:rPr>
              <w:t>6 697</w:t>
            </w:r>
          </w:p>
        </w:tc>
        <w:tc>
          <w:tcPr>
            <w:tcW w:w="200" w:type="pct"/>
            <w:hideMark/>
          </w:tcPr>
          <w:p w14:paraId="23230CCD" w14:textId="77777777" w:rsidR="00F56ED7" w:rsidRPr="00E42444" w:rsidRDefault="00E42444" w:rsidP="00E42444">
            <w:pPr>
              <w:pStyle w:val="103"/>
              <w:rPr>
                <w:lang w:eastAsia="ru-RU"/>
              </w:rPr>
            </w:pPr>
            <w:r w:rsidRPr="00E42444">
              <w:rPr>
                <w:lang w:eastAsia="ru-RU"/>
              </w:rPr>
              <w:t>-36 260</w:t>
            </w:r>
          </w:p>
        </w:tc>
        <w:tc>
          <w:tcPr>
            <w:tcW w:w="201" w:type="pct"/>
            <w:hideMark/>
          </w:tcPr>
          <w:p w14:paraId="12AEDBF5" w14:textId="77777777" w:rsidR="00F56ED7" w:rsidRPr="00E42444" w:rsidRDefault="00E42444" w:rsidP="00E42444">
            <w:pPr>
              <w:pStyle w:val="103"/>
              <w:rPr>
                <w:lang w:eastAsia="ru-RU"/>
              </w:rPr>
            </w:pPr>
            <w:r w:rsidRPr="00E42444">
              <w:rPr>
                <w:lang w:eastAsia="ru-RU"/>
              </w:rPr>
              <w:t>-7 812</w:t>
            </w:r>
          </w:p>
        </w:tc>
        <w:tc>
          <w:tcPr>
            <w:tcW w:w="201" w:type="pct"/>
            <w:hideMark/>
          </w:tcPr>
          <w:p w14:paraId="5939046B" w14:textId="77777777" w:rsidR="00F56ED7" w:rsidRPr="00E42444" w:rsidRDefault="00E42444" w:rsidP="00E42444">
            <w:pPr>
              <w:pStyle w:val="103"/>
              <w:rPr>
                <w:lang w:eastAsia="ru-RU"/>
              </w:rPr>
            </w:pPr>
            <w:r w:rsidRPr="00E42444">
              <w:rPr>
                <w:lang w:eastAsia="ru-RU"/>
              </w:rPr>
              <w:t>20 920</w:t>
            </w:r>
          </w:p>
        </w:tc>
        <w:tc>
          <w:tcPr>
            <w:tcW w:w="201" w:type="pct"/>
            <w:hideMark/>
          </w:tcPr>
          <w:p w14:paraId="7B6B6278" w14:textId="77777777" w:rsidR="00F56ED7" w:rsidRPr="00E42444" w:rsidRDefault="00E42444" w:rsidP="00E42444">
            <w:pPr>
              <w:pStyle w:val="103"/>
              <w:rPr>
                <w:lang w:eastAsia="ru-RU"/>
              </w:rPr>
            </w:pPr>
            <w:r w:rsidRPr="00E42444">
              <w:rPr>
                <w:lang w:eastAsia="ru-RU"/>
              </w:rPr>
              <w:t>44 737</w:t>
            </w:r>
          </w:p>
        </w:tc>
        <w:tc>
          <w:tcPr>
            <w:tcW w:w="200" w:type="pct"/>
            <w:hideMark/>
          </w:tcPr>
          <w:p w14:paraId="61ADA17C" w14:textId="77777777" w:rsidR="00F56ED7" w:rsidRPr="00E42444" w:rsidRDefault="00E42444" w:rsidP="00E42444">
            <w:pPr>
              <w:pStyle w:val="103"/>
              <w:rPr>
                <w:lang w:eastAsia="ru-RU"/>
              </w:rPr>
            </w:pPr>
            <w:r w:rsidRPr="00E42444">
              <w:rPr>
                <w:lang w:eastAsia="ru-RU"/>
              </w:rPr>
              <w:t>63 312</w:t>
            </w:r>
          </w:p>
        </w:tc>
        <w:tc>
          <w:tcPr>
            <w:tcW w:w="201" w:type="pct"/>
            <w:hideMark/>
          </w:tcPr>
          <w:p w14:paraId="5D18F0AE" w14:textId="77777777" w:rsidR="00F56ED7" w:rsidRPr="00E42444" w:rsidRDefault="00E42444" w:rsidP="00E42444">
            <w:pPr>
              <w:pStyle w:val="103"/>
              <w:rPr>
                <w:lang w:eastAsia="ru-RU"/>
              </w:rPr>
            </w:pPr>
            <w:r w:rsidRPr="00E42444">
              <w:rPr>
                <w:lang w:eastAsia="ru-RU"/>
              </w:rPr>
              <w:t>99 482</w:t>
            </w:r>
          </w:p>
        </w:tc>
        <w:tc>
          <w:tcPr>
            <w:tcW w:w="201" w:type="pct"/>
            <w:hideMark/>
          </w:tcPr>
          <w:p w14:paraId="20D62CDD" w14:textId="77777777" w:rsidR="00F56ED7" w:rsidRPr="00E42444" w:rsidRDefault="00E42444" w:rsidP="00E42444">
            <w:pPr>
              <w:pStyle w:val="103"/>
              <w:rPr>
                <w:lang w:eastAsia="ru-RU"/>
              </w:rPr>
            </w:pPr>
            <w:r w:rsidRPr="00E42444">
              <w:rPr>
                <w:lang w:eastAsia="ru-RU"/>
              </w:rPr>
              <w:t>119 362</w:t>
            </w:r>
          </w:p>
        </w:tc>
        <w:tc>
          <w:tcPr>
            <w:tcW w:w="201" w:type="pct"/>
            <w:hideMark/>
          </w:tcPr>
          <w:p w14:paraId="5383D21B" w14:textId="77777777" w:rsidR="00F56ED7" w:rsidRPr="00E42444" w:rsidRDefault="00E42444" w:rsidP="00E42444">
            <w:pPr>
              <w:pStyle w:val="103"/>
              <w:rPr>
                <w:lang w:eastAsia="ru-RU"/>
              </w:rPr>
            </w:pPr>
            <w:r w:rsidRPr="00E42444">
              <w:rPr>
                <w:lang w:eastAsia="ru-RU"/>
              </w:rPr>
              <w:t>132 680</w:t>
            </w:r>
          </w:p>
        </w:tc>
        <w:tc>
          <w:tcPr>
            <w:tcW w:w="200" w:type="pct"/>
            <w:hideMark/>
          </w:tcPr>
          <w:p w14:paraId="03203C04" w14:textId="77777777" w:rsidR="00F56ED7" w:rsidRPr="00E42444" w:rsidRDefault="00E42444" w:rsidP="00E42444">
            <w:pPr>
              <w:pStyle w:val="103"/>
              <w:rPr>
                <w:lang w:eastAsia="ru-RU"/>
              </w:rPr>
            </w:pPr>
            <w:r w:rsidRPr="00E42444">
              <w:rPr>
                <w:lang w:eastAsia="ru-RU"/>
              </w:rPr>
              <w:t>138 715</w:t>
            </w:r>
          </w:p>
        </w:tc>
        <w:tc>
          <w:tcPr>
            <w:tcW w:w="201" w:type="pct"/>
            <w:hideMark/>
          </w:tcPr>
          <w:p w14:paraId="06AB0FA4" w14:textId="77777777" w:rsidR="00F56ED7" w:rsidRPr="00E42444" w:rsidRDefault="00E42444" w:rsidP="00E42444">
            <w:pPr>
              <w:pStyle w:val="103"/>
              <w:rPr>
                <w:lang w:eastAsia="ru-RU"/>
              </w:rPr>
            </w:pPr>
            <w:r w:rsidRPr="00E42444">
              <w:rPr>
                <w:lang w:eastAsia="ru-RU"/>
              </w:rPr>
              <w:t>144 874</w:t>
            </w:r>
          </w:p>
        </w:tc>
        <w:tc>
          <w:tcPr>
            <w:tcW w:w="201" w:type="pct"/>
            <w:hideMark/>
          </w:tcPr>
          <w:p w14:paraId="6B83C42B" w14:textId="77777777" w:rsidR="00F56ED7" w:rsidRPr="00E42444" w:rsidRDefault="00E42444" w:rsidP="00E42444">
            <w:pPr>
              <w:pStyle w:val="103"/>
              <w:rPr>
                <w:lang w:eastAsia="ru-RU"/>
              </w:rPr>
            </w:pPr>
            <w:r w:rsidRPr="00E42444">
              <w:rPr>
                <w:lang w:eastAsia="ru-RU"/>
              </w:rPr>
              <w:t>230 561</w:t>
            </w:r>
          </w:p>
        </w:tc>
        <w:tc>
          <w:tcPr>
            <w:tcW w:w="201" w:type="pct"/>
            <w:hideMark/>
          </w:tcPr>
          <w:p w14:paraId="3909A24B" w14:textId="77777777" w:rsidR="00F56ED7" w:rsidRPr="00E42444" w:rsidRDefault="00E42444" w:rsidP="00E42444">
            <w:pPr>
              <w:pStyle w:val="103"/>
              <w:rPr>
                <w:lang w:eastAsia="ru-RU"/>
              </w:rPr>
            </w:pPr>
            <w:r w:rsidRPr="00E42444">
              <w:rPr>
                <w:lang w:eastAsia="ru-RU"/>
              </w:rPr>
              <w:t>235 585</w:t>
            </w:r>
          </w:p>
        </w:tc>
        <w:tc>
          <w:tcPr>
            <w:tcW w:w="200" w:type="pct"/>
            <w:hideMark/>
          </w:tcPr>
          <w:p w14:paraId="41A3EB8A" w14:textId="77777777" w:rsidR="00F56ED7" w:rsidRPr="00E42444" w:rsidRDefault="00E42444" w:rsidP="00E42444">
            <w:pPr>
              <w:pStyle w:val="103"/>
              <w:rPr>
                <w:lang w:eastAsia="ru-RU"/>
              </w:rPr>
            </w:pPr>
            <w:r w:rsidRPr="00E42444">
              <w:rPr>
                <w:lang w:eastAsia="ru-RU"/>
              </w:rPr>
              <w:t>240 711</w:t>
            </w:r>
          </w:p>
        </w:tc>
        <w:tc>
          <w:tcPr>
            <w:tcW w:w="201" w:type="pct"/>
            <w:hideMark/>
          </w:tcPr>
          <w:p w14:paraId="488FF43C" w14:textId="77777777" w:rsidR="00F56ED7" w:rsidRPr="00E42444" w:rsidRDefault="00E42444" w:rsidP="00E42444">
            <w:pPr>
              <w:pStyle w:val="103"/>
              <w:rPr>
                <w:lang w:eastAsia="ru-RU"/>
              </w:rPr>
            </w:pPr>
            <w:r w:rsidRPr="00E42444">
              <w:rPr>
                <w:lang w:eastAsia="ru-RU"/>
              </w:rPr>
              <w:t>245 940</w:t>
            </w:r>
          </w:p>
        </w:tc>
        <w:tc>
          <w:tcPr>
            <w:tcW w:w="201" w:type="pct"/>
            <w:hideMark/>
          </w:tcPr>
          <w:p w14:paraId="5599793D" w14:textId="77777777" w:rsidR="00F56ED7" w:rsidRPr="00E42444" w:rsidRDefault="00E42444" w:rsidP="00E42444">
            <w:pPr>
              <w:pStyle w:val="103"/>
              <w:rPr>
                <w:lang w:eastAsia="ru-RU"/>
              </w:rPr>
            </w:pPr>
            <w:r w:rsidRPr="00E42444">
              <w:rPr>
                <w:lang w:eastAsia="ru-RU"/>
              </w:rPr>
              <w:t>251 275</w:t>
            </w:r>
          </w:p>
        </w:tc>
        <w:tc>
          <w:tcPr>
            <w:tcW w:w="201" w:type="pct"/>
            <w:hideMark/>
          </w:tcPr>
          <w:p w14:paraId="7BCCF206" w14:textId="77777777" w:rsidR="00F56ED7" w:rsidRPr="00E42444" w:rsidRDefault="00E42444" w:rsidP="00E42444">
            <w:pPr>
              <w:pStyle w:val="103"/>
              <w:rPr>
                <w:lang w:eastAsia="ru-RU"/>
              </w:rPr>
            </w:pPr>
            <w:r w:rsidRPr="00E42444">
              <w:rPr>
                <w:lang w:eastAsia="ru-RU"/>
              </w:rPr>
              <w:t>256 717</w:t>
            </w:r>
          </w:p>
        </w:tc>
        <w:tc>
          <w:tcPr>
            <w:tcW w:w="201" w:type="pct"/>
            <w:hideMark/>
          </w:tcPr>
          <w:p w14:paraId="006DBA5B" w14:textId="77777777" w:rsidR="00F56ED7" w:rsidRPr="00E42444" w:rsidRDefault="00E42444" w:rsidP="00E42444">
            <w:pPr>
              <w:pStyle w:val="103"/>
              <w:rPr>
                <w:lang w:eastAsia="ru-RU"/>
              </w:rPr>
            </w:pPr>
            <w:r w:rsidRPr="00E42444">
              <w:rPr>
                <w:lang w:eastAsia="ru-RU"/>
              </w:rPr>
              <w:t>262 270</w:t>
            </w:r>
          </w:p>
        </w:tc>
      </w:tr>
      <w:tr w:rsidR="00E42444" w:rsidRPr="00E42444" w14:paraId="011176D7" w14:textId="77777777" w:rsidTr="00612D72">
        <w:trPr>
          <w:trHeight w:val="20"/>
        </w:trPr>
        <w:tc>
          <w:tcPr>
            <w:tcW w:w="133" w:type="pct"/>
            <w:noWrap/>
            <w:hideMark/>
          </w:tcPr>
          <w:p w14:paraId="7D28C7D5" w14:textId="77777777" w:rsidR="00F56ED7" w:rsidRPr="00E42444" w:rsidRDefault="00E42444" w:rsidP="00E42444">
            <w:pPr>
              <w:pStyle w:val="103"/>
              <w:rPr>
                <w:lang w:eastAsia="ru-RU"/>
              </w:rPr>
            </w:pPr>
            <w:r w:rsidRPr="00E42444">
              <w:rPr>
                <w:lang w:eastAsia="ru-RU"/>
              </w:rPr>
              <w:t> </w:t>
            </w:r>
          </w:p>
        </w:tc>
        <w:tc>
          <w:tcPr>
            <w:tcW w:w="492" w:type="pct"/>
            <w:hideMark/>
          </w:tcPr>
          <w:p w14:paraId="2087374C" w14:textId="77777777" w:rsidR="00F56ED7" w:rsidRPr="00E42444" w:rsidRDefault="00E42444" w:rsidP="00E42444">
            <w:pPr>
              <w:pStyle w:val="103"/>
              <w:rPr>
                <w:lang w:eastAsia="ru-RU"/>
              </w:rPr>
            </w:pPr>
            <w:r w:rsidRPr="00E42444">
              <w:rPr>
                <w:lang w:eastAsia="ru-RU"/>
              </w:rPr>
              <w:t>Рентабельность по Чистой прибыли</w:t>
            </w:r>
          </w:p>
        </w:tc>
        <w:tc>
          <w:tcPr>
            <w:tcW w:w="163" w:type="pct"/>
            <w:hideMark/>
          </w:tcPr>
          <w:p w14:paraId="7E6112AE" w14:textId="77777777" w:rsidR="00F56ED7" w:rsidRPr="00E42444" w:rsidRDefault="00E42444" w:rsidP="00E42444">
            <w:pPr>
              <w:pStyle w:val="103"/>
              <w:rPr>
                <w:lang w:eastAsia="ru-RU"/>
              </w:rPr>
            </w:pPr>
            <w:r w:rsidRPr="00E42444">
              <w:rPr>
                <w:lang w:eastAsia="ru-RU"/>
              </w:rPr>
              <w:t> </w:t>
            </w:r>
          </w:p>
        </w:tc>
        <w:tc>
          <w:tcPr>
            <w:tcW w:w="200" w:type="pct"/>
            <w:noWrap/>
            <w:hideMark/>
          </w:tcPr>
          <w:p w14:paraId="6D16A6A1" w14:textId="77777777" w:rsidR="00F56ED7" w:rsidRPr="00E42444" w:rsidRDefault="00E42444" w:rsidP="00E42444">
            <w:pPr>
              <w:pStyle w:val="103"/>
              <w:rPr>
                <w:lang w:eastAsia="ru-RU"/>
              </w:rPr>
            </w:pPr>
            <w:r w:rsidRPr="00E42444">
              <w:rPr>
                <w:lang w:eastAsia="ru-RU"/>
              </w:rPr>
              <w:t> </w:t>
            </w:r>
          </w:p>
        </w:tc>
        <w:tc>
          <w:tcPr>
            <w:tcW w:w="201" w:type="pct"/>
            <w:noWrap/>
            <w:hideMark/>
          </w:tcPr>
          <w:p w14:paraId="19034D6D" w14:textId="77777777" w:rsidR="00F56ED7" w:rsidRPr="00E42444" w:rsidRDefault="00E42444" w:rsidP="00E42444">
            <w:pPr>
              <w:pStyle w:val="103"/>
              <w:rPr>
                <w:lang w:eastAsia="ru-RU"/>
              </w:rPr>
            </w:pPr>
            <w:r w:rsidRPr="00E42444">
              <w:rPr>
                <w:lang w:eastAsia="ru-RU"/>
              </w:rPr>
              <w:t>5,0%</w:t>
            </w:r>
          </w:p>
        </w:tc>
        <w:tc>
          <w:tcPr>
            <w:tcW w:w="201" w:type="pct"/>
            <w:noWrap/>
            <w:hideMark/>
          </w:tcPr>
          <w:p w14:paraId="2EBE0778" w14:textId="77777777" w:rsidR="00F56ED7" w:rsidRPr="00E42444" w:rsidRDefault="00E42444" w:rsidP="00E42444">
            <w:pPr>
              <w:pStyle w:val="103"/>
              <w:rPr>
                <w:lang w:eastAsia="ru-RU"/>
              </w:rPr>
            </w:pPr>
            <w:r w:rsidRPr="00E42444">
              <w:rPr>
                <w:lang w:eastAsia="ru-RU"/>
              </w:rPr>
              <w:t>1,3%</w:t>
            </w:r>
          </w:p>
        </w:tc>
        <w:tc>
          <w:tcPr>
            <w:tcW w:w="201" w:type="pct"/>
            <w:noWrap/>
            <w:hideMark/>
          </w:tcPr>
          <w:p w14:paraId="4B315B43" w14:textId="77777777" w:rsidR="00F56ED7" w:rsidRPr="00E42444" w:rsidRDefault="00E42444" w:rsidP="00E42444">
            <w:pPr>
              <w:pStyle w:val="103"/>
              <w:rPr>
                <w:lang w:eastAsia="ru-RU"/>
              </w:rPr>
            </w:pPr>
            <w:r w:rsidRPr="00E42444">
              <w:rPr>
                <w:lang w:eastAsia="ru-RU"/>
              </w:rPr>
              <w:t>1,4%</w:t>
            </w:r>
          </w:p>
        </w:tc>
        <w:tc>
          <w:tcPr>
            <w:tcW w:w="200" w:type="pct"/>
            <w:noWrap/>
            <w:hideMark/>
          </w:tcPr>
          <w:p w14:paraId="3F86FCEB" w14:textId="77777777" w:rsidR="00F56ED7" w:rsidRPr="00E42444" w:rsidRDefault="00E42444" w:rsidP="00E42444">
            <w:pPr>
              <w:pStyle w:val="103"/>
              <w:rPr>
                <w:lang w:eastAsia="ru-RU"/>
              </w:rPr>
            </w:pPr>
            <w:r w:rsidRPr="00E42444">
              <w:rPr>
                <w:lang w:eastAsia="ru-RU"/>
              </w:rPr>
              <w:t>-7,5%</w:t>
            </w:r>
          </w:p>
        </w:tc>
        <w:tc>
          <w:tcPr>
            <w:tcW w:w="201" w:type="pct"/>
            <w:noWrap/>
            <w:hideMark/>
          </w:tcPr>
          <w:p w14:paraId="38A1AC92" w14:textId="77777777" w:rsidR="00F56ED7" w:rsidRPr="00E42444" w:rsidRDefault="00E42444" w:rsidP="00E42444">
            <w:pPr>
              <w:pStyle w:val="103"/>
              <w:rPr>
                <w:lang w:eastAsia="ru-RU"/>
              </w:rPr>
            </w:pPr>
            <w:r w:rsidRPr="00E42444">
              <w:rPr>
                <w:lang w:eastAsia="ru-RU"/>
              </w:rPr>
              <w:t>-1,6%</w:t>
            </w:r>
          </w:p>
        </w:tc>
        <w:tc>
          <w:tcPr>
            <w:tcW w:w="201" w:type="pct"/>
            <w:noWrap/>
            <w:hideMark/>
          </w:tcPr>
          <w:p w14:paraId="2D6637C7" w14:textId="77777777" w:rsidR="00F56ED7" w:rsidRPr="00E42444" w:rsidRDefault="00E42444" w:rsidP="00E42444">
            <w:pPr>
              <w:pStyle w:val="103"/>
              <w:rPr>
                <w:lang w:eastAsia="ru-RU"/>
              </w:rPr>
            </w:pPr>
            <w:r w:rsidRPr="00E42444">
              <w:rPr>
                <w:lang w:eastAsia="ru-RU"/>
              </w:rPr>
              <w:t>4,1%</w:t>
            </w:r>
          </w:p>
        </w:tc>
        <w:tc>
          <w:tcPr>
            <w:tcW w:w="201" w:type="pct"/>
            <w:noWrap/>
            <w:hideMark/>
          </w:tcPr>
          <w:p w14:paraId="4576A5DC" w14:textId="77777777" w:rsidR="00F56ED7" w:rsidRPr="00E42444" w:rsidRDefault="00E42444" w:rsidP="00E42444">
            <w:pPr>
              <w:pStyle w:val="103"/>
              <w:rPr>
                <w:lang w:eastAsia="ru-RU"/>
              </w:rPr>
            </w:pPr>
            <w:r w:rsidRPr="00E42444">
              <w:rPr>
                <w:lang w:eastAsia="ru-RU"/>
              </w:rPr>
              <w:t>8,5%</w:t>
            </w:r>
          </w:p>
        </w:tc>
        <w:tc>
          <w:tcPr>
            <w:tcW w:w="200" w:type="pct"/>
            <w:noWrap/>
            <w:hideMark/>
          </w:tcPr>
          <w:p w14:paraId="73C5B738" w14:textId="77777777" w:rsidR="00F56ED7" w:rsidRPr="00E42444" w:rsidRDefault="00E42444" w:rsidP="00E42444">
            <w:pPr>
              <w:pStyle w:val="103"/>
              <w:rPr>
                <w:lang w:eastAsia="ru-RU"/>
              </w:rPr>
            </w:pPr>
            <w:r w:rsidRPr="00E42444">
              <w:rPr>
                <w:lang w:eastAsia="ru-RU"/>
              </w:rPr>
              <w:t>11,7%</w:t>
            </w:r>
          </w:p>
        </w:tc>
        <w:tc>
          <w:tcPr>
            <w:tcW w:w="201" w:type="pct"/>
            <w:noWrap/>
            <w:hideMark/>
          </w:tcPr>
          <w:p w14:paraId="0312D86F" w14:textId="77777777" w:rsidR="00F56ED7" w:rsidRPr="00E42444" w:rsidRDefault="00E42444" w:rsidP="00E42444">
            <w:pPr>
              <w:pStyle w:val="103"/>
              <w:rPr>
                <w:lang w:eastAsia="ru-RU"/>
              </w:rPr>
            </w:pPr>
            <w:r w:rsidRPr="00E42444">
              <w:rPr>
                <w:lang w:eastAsia="ru-RU"/>
              </w:rPr>
              <w:t>18,0%</w:t>
            </w:r>
          </w:p>
        </w:tc>
        <w:tc>
          <w:tcPr>
            <w:tcW w:w="201" w:type="pct"/>
            <w:noWrap/>
            <w:hideMark/>
          </w:tcPr>
          <w:p w14:paraId="0505BBD2" w14:textId="77777777" w:rsidR="00F56ED7" w:rsidRPr="00E42444" w:rsidRDefault="00E42444" w:rsidP="00E42444">
            <w:pPr>
              <w:pStyle w:val="103"/>
              <w:rPr>
                <w:lang w:eastAsia="ru-RU"/>
              </w:rPr>
            </w:pPr>
            <w:r w:rsidRPr="00E42444">
              <w:rPr>
                <w:lang w:eastAsia="ru-RU"/>
              </w:rPr>
              <w:t>21,2%</w:t>
            </w:r>
          </w:p>
        </w:tc>
        <w:tc>
          <w:tcPr>
            <w:tcW w:w="201" w:type="pct"/>
            <w:noWrap/>
            <w:hideMark/>
          </w:tcPr>
          <w:p w14:paraId="4803222F" w14:textId="77777777" w:rsidR="00F56ED7" w:rsidRPr="00E42444" w:rsidRDefault="00E42444" w:rsidP="00E42444">
            <w:pPr>
              <w:pStyle w:val="103"/>
              <w:rPr>
                <w:lang w:eastAsia="ru-RU"/>
              </w:rPr>
            </w:pPr>
            <w:r w:rsidRPr="00E42444">
              <w:rPr>
                <w:lang w:eastAsia="ru-RU"/>
              </w:rPr>
              <w:t>23,1%</w:t>
            </w:r>
          </w:p>
        </w:tc>
        <w:tc>
          <w:tcPr>
            <w:tcW w:w="200" w:type="pct"/>
            <w:noWrap/>
            <w:hideMark/>
          </w:tcPr>
          <w:p w14:paraId="3B434D11" w14:textId="77777777" w:rsidR="00F56ED7" w:rsidRPr="00E42444" w:rsidRDefault="00E42444" w:rsidP="00E42444">
            <w:pPr>
              <w:pStyle w:val="103"/>
              <w:rPr>
                <w:lang w:eastAsia="ru-RU"/>
              </w:rPr>
            </w:pPr>
            <w:r w:rsidRPr="00E42444">
              <w:rPr>
                <w:lang w:eastAsia="ru-RU"/>
              </w:rPr>
              <w:t>23,7%</w:t>
            </w:r>
          </w:p>
        </w:tc>
        <w:tc>
          <w:tcPr>
            <w:tcW w:w="201" w:type="pct"/>
            <w:noWrap/>
            <w:hideMark/>
          </w:tcPr>
          <w:p w14:paraId="1FF0543A" w14:textId="77777777" w:rsidR="00F56ED7" w:rsidRPr="00E42444" w:rsidRDefault="00E42444" w:rsidP="00E42444">
            <w:pPr>
              <w:pStyle w:val="103"/>
              <w:rPr>
                <w:lang w:eastAsia="ru-RU"/>
              </w:rPr>
            </w:pPr>
            <w:r w:rsidRPr="00E42444">
              <w:rPr>
                <w:lang w:eastAsia="ru-RU"/>
              </w:rPr>
              <w:t>24,2%</w:t>
            </w:r>
          </w:p>
        </w:tc>
        <w:tc>
          <w:tcPr>
            <w:tcW w:w="201" w:type="pct"/>
            <w:noWrap/>
            <w:hideMark/>
          </w:tcPr>
          <w:p w14:paraId="61DC00BF" w14:textId="77777777" w:rsidR="00F56ED7" w:rsidRPr="00E42444" w:rsidRDefault="00E42444" w:rsidP="00E42444">
            <w:pPr>
              <w:pStyle w:val="103"/>
              <w:rPr>
                <w:lang w:eastAsia="ru-RU"/>
              </w:rPr>
            </w:pPr>
            <w:r w:rsidRPr="00E42444">
              <w:rPr>
                <w:lang w:eastAsia="ru-RU"/>
              </w:rPr>
              <w:t>37,8%</w:t>
            </w:r>
          </w:p>
        </w:tc>
        <w:tc>
          <w:tcPr>
            <w:tcW w:w="201" w:type="pct"/>
            <w:noWrap/>
            <w:hideMark/>
          </w:tcPr>
          <w:p w14:paraId="50158AC2" w14:textId="77777777" w:rsidR="00F56ED7" w:rsidRPr="00E42444" w:rsidRDefault="00E42444" w:rsidP="00E42444">
            <w:pPr>
              <w:pStyle w:val="103"/>
              <w:rPr>
                <w:lang w:eastAsia="ru-RU"/>
              </w:rPr>
            </w:pPr>
            <w:r w:rsidRPr="00E42444">
              <w:rPr>
                <w:lang w:eastAsia="ru-RU"/>
              </w:rPr>
              <w:t>37,8%</w:t>
            </w:r>
          </w:p>
        </w:tc>
        <w:tc>
          <w:tcPr>
            <w:tcW w:w="200" w:type="pct"/>
            <w:noWrap/>
            <w:hideMark/>
          </w:tcPr>
          <w:p w14:paraId="6579197A" w14:textId="77777777" w:rsidR="00F56ED7" w:rsidRPr="00E42444" w:rsidRDefault="00E42444" w:rsidP="00E42444">
            <w:pPr>
              <w:pStyle w:val="103"/>
              <w:rPr>
                <w:lang w:eastAsia="ru-RU"/>
              </w:rPr>
            </w:pPr>
            <w:r w:rsidRPr="00E42444">
              <w:rPr>
                <w:lang w:eastAsia="ru-RU"/>
              </w:rPr>
              <w:t>37,9%</w:t>
            </w:r>
          </w:p>
        </w:tc>
        <w:tc>
          <w:tcPr>
            <w:tcW w:w="201" w:type="pct"/>
            <w:noWrap/>
            <w:hideMark/>
          </w:tcPr>
          <w:p w14:paraId="71D357D3" w14:textId="77777777" w:rsidR="00F56ED7" w:rsidRPr="00E42444" w:rsidRDefault="00E42444" w:rsidP="00E42444">
            <w:pPr>
              <w:pStyle w:val="103"/>
              <w:rPr>
                <w:lang w:eastAsia="ru-RU"/>
              </w:rPr>
            </w:pPr>
            <w:r w:rsidRPr="00E42444">
              <w:rPr>
                <w:lang w:eastAsia="ru-RU"/>
              </w:rPr>
              <w:t>37,9%</w:t>
            </w:r>
          </w:p>
        </w:tc>
        <w:tc>
          <w:tcPr>
            <w:tcW w:w="201" w:type="pct"/>
            <w:noWrap/>
            <w:hideMark/>
          </w:tcPr>
          <w:p w14:paraId="53DD392E" w14:textId="77777777" w:rsidR="00F56ED7" w:rsidRPr="00E42444" w:rsidRDefault="00E42444" w:rsidP="00E42444">
            <w:pPr>
              <w:pStyle w:val="103"/>
              <w:rPr>
                <w:lang w:eastAsia="ru-RU"/>
              </w:rPr>
            </w:pPr>
            <w:r w:rsidRPr="00E42444">
              <w:rPr>
                <w:lang w:eastAsia="ru-RU"/>
              </w:rPr>
              <w:t>38,0%</w:t>
            </w:r>
          </w:p>
        </w:tc>
        <w:tc>
          <w:tcPr>
            <w:tcW w:w="201" w:type="pct"/>
            <w:noWrap/>
            <w:hideMark/>
          </w:tcPr>
          <w:p w14:paraId="68E7798B" w14:textId="77777777" w:rsidR="00F56ED7" w:rsidRPr="00E42444" w:rsidRDefault="00E42444" w:rsidP="00E42444">
            <w:pPr>
              <w:pStyle w:val="103"/>
              <w:rPr>
                <w:lang w:eastAsia="ru-RU"/>
              </w:rPr>
            </w:pPr>
            <w:r w:rsidRPr="00E42444">
              <w:rPr>
                <w:lang w:eastAsia="ru-RU"/>
              </w:rPr>
              <w:t>38,0%</w:t>
            </w:r>
          </w:p>
        </w:tc>
        <w:tc>
          <w:tcPr>
            <w:tcW w:w="201" w:type="pct"/>
            <w:noWrap/>
            <w:hideMark/>
          </w:tcPr>
          <w:p w14:paraId="132EAF8D" w14:textId="77777777" w:rsidR="00F56ED7" w:rsidRPr="00E42444" w:rsidRDefault="00E42444" w:rsidP="00E42444">
            <w:pPr>
              <w:pStyle w:val="103"/>
              <w:rPr>
                <w:lang w:eastAsia="ru-RU"/>
              </w:rPr>
            </w:pPr>
            <w:r w:rsidRPr="00E42444">
              <w:rPr>
                <w:lang w:eastAsia="ru-RU"/>
              </w:rPr>
              <w:t>38,1%</w:t>
            </w:r>
          </w:p>
        </w:tc>
      </w:tr>
      <w:tr w:rsidR="00E42444" w:rsidRPr="00E42444" w14:paraId="47796619" w14:textId="77777777" w:rsidTr="00612D72">
        <w:trPr>
          <w:trHeight w:val="20"/>
        </w:trPr>
        <w:tc>
          <w:tcPr>
            <w:tcW w:w="133" w:type="pct"/>
            <w:hideMark/>
          </w:tcPr>
          <w:p w14:paraId="1608B594" w14:textId="77777777" w:rsidR="00F56ED7" w:rsidRPr="00E42444" w:rsidRDefault="00E42444" w:rsidP="00E42444">
            <w:pPr>
              <w:pStyle w:val="103"/>
              <w:rPr>
                <w:lang w:eastAsia="ru-RU"/>
              </w:rPr>
            </w:pPr>
            <w:r w:rsidRPr="00E42444">
              <w:rPr>
                <w:lang w:eastAsia="ru-RU"/>
              </w:rPr>
              <w:t> </w:t>
            </w:r>
          </w:p>
        </w:tc>
        <w:tc>
          <w:tcPr>
            <w:tcW w:w="492" w:type="pct"/>
            <w:hideMark/>
          </w:tcPr>
          <w:p w14:paraId="672AAD54" w14:textId="77777777" w:rsidR="00F56ED7" w:rsidRPr="00E42444" w:rsidRDefault="00E42444" w:rsidP="00E42444">
            <w:pPr>
              <w:pStyle w:val="103"/>
              <w:rPr>
                <w:lang w:eastAsia="ru-RU"/>
              </w:rPr>
            </w:pPr>
            <w:r w:rsidRPr="00E42444">
              <w:rPr>
                <w:lang w:eastAsia="ru-RU"/>
              </w:rPr>
              <w:t> </w:t>
            </w:r>
          </w:p>
        </w:tc>
        <w:tc>
          <w:tcPr>
            <w:tcW w:w="163" w:type="pct"/>
            <w:hideMark/>
          </w:tcPr>
          <w:p w14:paraId="6B486E8E" w14:textId="77777777" w:rsidR="00F56ED7" w:rsidRPr="00E42444" w:rsidRDefault="00E42444" w:rsidP="00E42444">
            <w:pPr>
              <w:pStyle w:val="103"/>
              <w:rPr>
                <w:lang w:eastAsia="ru-RU"/>
              </w:rPr>
            </w:pPr>
            <w:r w:rsidRPr="00E42444">
              <w:rPr>
                <w:lang w:eastAsia="ru-RU"/>
              </w:rPr>
              <w:t> </w:t>
            </w:r>
          </w:p>
        </w:tc>
        <w:tc>
          <w:tcPr>
            <w:tcW w:w="200" w:type="pct"/>
            <w:hideMark/>
          </w:tcPr>
          <w:p w14:paraId="54C6297B" w14:textId="77777777" w:rsidR="00F56ED7" w:rsidRPr="00E42444" w:rsidRDefault="00E42444" w:rsidP="00E42444">
            <w:pPr>
              <w:pStyle w:val="103"/>
              <w:rPr>
                <w:lang w:eastAsia="ru-RU"/>
              </w:rPr>
            </w:pPr>
            <w:r w:rsidRPr="00E42444">
              <w:rPr>
                <w:lang w:eastAsia="ru-RU"/>
              </w:rPr>
              <w:t> </w:t>
            </w:r>
          </w:p>
        </w:tc>
        <w:tc>
          <w:tcPr>
            <w:tcW w:w="201" w:type="pct"/>
            <w:hideMark/>
          </w:tcPr>
          <w:p w14:paraId="5132431A" w14:textId="77777777" w:rsidR="00F56ED7" w:rsidRPr="00E42444" w:rsidRDefault="00E42444" w:rsidP="00E42444">
            <w:pPr>
              <w:pStyle w:val="103"/>
              <w:rPr>
                <w:lang w:eastAsia="ru-RU"/>
              </w:rPr>
            </w:pPr>
            <w:r w:rsidRPr="00E42444">
              <w:rPr>
                <w:lang w:eastAsia="ru-RU"/>
              </w:rPr>
              <w:t> </w:t>
            </w:r>
          </w:p>
        </w:tc>
        <w:tc>
          <w:tcPr>
            <w:tcW w:w="201" w:type="pct"/>
            <w:hideMark/>
          </w:tcPr>
          <w:p w14:paraId="10451A1C" w14:textId="77777777" w:rsidR="00F56ED7" w:rsidRPr="00E42444" w:rsidRDefault="00E42444" w:rsidP="00E42444">
            <w:pPr>
              <w:pStyle w:val="103"/>
              <w:rPr>
                <w:lang w:eastAsia="ru-RU"/>
              </w:rPr>
            </w:pPr>
            <w:r w:rsidRPr="00E42444">
              <w:rPr>
                <w:lang w:eastAsia="ru-RU"/>
              </w:rPr>
              <w:t> </w:t>
            </w:r>
          </w:p>
        </w:tc>
        <w:tc>
          <w:tcPr>
            <w:tcW w:w="201" w:type="pct"/>
            <w:hideMark/>
          </w:tcPr>
          <w:p w14:paraId="46075999" w14:textId="77777777" w:rsidR="00F56ED7" w:rsidRPr="00E42444" w:rsidRDefault="00E42444" w:rsidP="00E42444">
            <w:pPr>
              <w:pStyle w:val="103"/>
              <w:rPr>
                <w:lang w:eastAsia="ru-RU"/>
              </w:rPr>
            </w:pPr>
            <w:r w:rsidRPr="00E42444">
              <w:rPr>
                <w:lang w:eastAsia="ru-RU"/>
              </w:rPr>
              <w:t> </w:t>
            </w:r>
          </w:p>
        </w:tc>
        <w:tc>
          <w:tcPr>
            <w:tcW w:w="200" w:type="pct"/>
            <w:hideMark/>
          </w:tcPr>
          <w:p w14:paraId="2305099E" w14:textId="77777777" w:rsidR="00F56ED7" w:rsidRPr="00E42444" w:rsidRDefault="00E42444" w:rsidP="00E42444">
            <w:pPr>
              <w:pStyle w:val="103"/>
              <w:rPr>
                <w:lang w:eastAsia="ru-RU"/>
              </w:rPr>
            </w:pPr>
            <w:r w:rsidRPr="00E42444">
              <w:rPr>
                <w:lang w:eastAsia="ru-RU"/>
              </w:rPr>
              <w:t> </w:t>
            </w:r>
          </w:p>
        </w:tc>
        <w:tc>
          <w:tcPr>
            <w:tcW w:w="201" w:type="pct"/>
            <w:hideMark/>
          </w:tcPr>
          <w:p w14:paraId="134EAD5F" w14:textId="77777777" w:rsidR="00F56ED7" w:rsidRPr="00E42444" w:rsidRDefault="00E42444" w:rsidP="00E42444">
            <w:pPr>
              <w:pStyle w:val="103"/>
              <w:rPr>
                <w:lang w:eastAsia="ru-RU"/>
              </w:rPr>
            </w:pPr>
            <w:r w:rsidRPr="00E42444">
              <w:rPr>
                <w:lang w:eastAsia="ru-RU"/>
              </w:rPr>
              <w:t> </w:t>
            </w:r>
          </w:p>
        </w:tc>
        <w:tc>
          <w:tcPr>
            <w:tcW w:w="201" w:type="pct"/>
            <w:hideMark/>
          </w:tcPr>
          <w:p w14:paraId="4C5DC71D" w14:textId="77777777" w:rsidR="00F56ED7" w:rsidRPr="00E42444" w:rsidRDefault="00E42444" w:rsidP="00E42444">
            <w:pPr>
              <w:pStyle w:val="103"/>
              <w:rPr>
                <w:lang w:eastAsia="ru-RU"/>
              </w:rPr>
            </w:pPr>
            <w:r w:rsidRPr="00E42444">
              <w:rPr>
                <w:lang w:eastAsia="ru-RU"/>
              </w:rPr>
              <w:t> </w:t>
            </w:r>
          </w:p>
        </w:tc>
        <w:tc>
          <w:tcPr>
            <w:tcW w:w="201" w:type="pct"/>
            <w:hideMark/>
          </w:tcPr>
          <w:p w14:paraId="44AC86D1" w14:textId="77777777" w:rsidR="00F56ED7" w:rsidRPr="00E42444" w:rsidRDefault="00E42444" w:rsidP="00E42444">
            <w:pPr>
              <w:pStyle w:val="103"/>
              <w:rPr>
                <w:lang w:eastAsia="ru-RU"/>
              </w:rPr>
            </w:pPr>
            <w:r w:rsidRPr="00E42444">
              <w:rPr>
                <w:lang w:eastAsia="ru-RU"/>
              </w:rPr>
              <w:t> </w:t>
            </w:r>
          </w:p>
        </w:tc>
        <w:tc>
          <w:tcPr>
            <w:tcW w:w="200" w:type="pct"/>
            <w:hideMark/>
          </w:tcPr>
          <w:p w14:paraId="29BCCD41" w14:textId="77777777" w:rsidR="00F56ED7" w:rsidRPr="00E42444" w:rsidRDefault="00E42444" w:rsidP="00E42444">
            <w:pPr>
              <w:pStyle w:val="103"/>
              <w:rPr>
                <w:lang w:eastAsia="ru-RU"/>
              </w:rPr>
            </w:pPr>
            <w:r w:rsidRPr="00E42444">
              <w:rPr>
                <w:lang w:eastAsia="ru-RU"/>
              </w:rPr>
              <w:t> </w:t>
            </w:r>
          </w:p>
        </w:tc>
        <w:tc>
          <w:tcPr>
            <w:tcW w:w="201" w:type="pct"/>
            <w:hideMark/>
          </w:tcPr>
          <w:p w14:paraId="4B1AFB79" w14:textId="77777777" w:rsidR="00F56ED7" w:rsidRPr="00E42444" w:rsidRDefault="00E42444" w:rsidP="00E42444">
            <w:pPr>
              <w:pStyle w:val="103"/>
              <w:rPr>
                <w:lang w:eastAsia="ru-RU"/>
              </w:rPr>
            </w:pPr>
            <w:r w:rsidRPr="00E42444">
              <w:rPr>
                <w:lang w:eastAsia="ru-RU"/>
              </w:rPr>
              <w:t> </w:t>
            </w:r>
          </w:p>
        </w:tc>
        <w:tc>
          <w:tcPr>
            <w:tcW w:w="201" w:type="pct"/>
            <w:hideMark/>
          </w:tcPr>
          <w:p w14:paraId="652E2806" w14:textId="77777777" w:rsidR="00F56ED7" w:rsidRPr="00E42444" w:rsidRDefault="00E42444" w:rsidP="00E42444">
            <w:pPr>
              <w:pStyle w:val="103"/>
              <w:rPr>
                <w:lang w:eastAsia="ru-RU"/>
              </w:rPr>
            </w:pPr>
            <w:r w:rsidRPr="00E42444">
              <w:rPr>
                <w:lang w:eastAsia="ru-RU"/>
              </w:rPr>
              <w:t> </w:t>
            </w:r>
          </w:p>
        </w:tc>
        <w:tc>
          <w:tcPr>
            <w:tcW w:w="201" w:type="pct"/>
            <w:hideMark/>
          </w:tcPr>
          <w:p w14:paraId="36C24A91" w14:textId="77777777" w:rsidR="00F56ED7" w:rsidRPr="00E42444" w:rsidRDefault="00E42444" w:rsidP="00E42444">
            <w:pPr>
              <w:pStyle w:val="103"/>
              <w:rPr>
                <w:lang w:eastAsia="ru-RU"/>
              </w:rPr>
            </w:pPr>
            <w:r w:rsidRPr="00E42444">
              <w:rPr>
                <w:lang w:eastAsia="ru-RU"/>
              </w:rPr>
              <w:t> </w:t>
            </w:r>
          </w:p>
        </w:tc>
        <w:tc>
          <w:tcPr>
            <w:tcW w:w="200" w:type="pct"/>
            <w:hideMark/>
          </w:tcPr>
          <w:p w14:paraId="56B37517" w14:textId="77777777" w:rsidR="00F56ED7" w:rsidRPr="00E42444" w:rsidRDefault="00E42444" w:rsidP="00E42444">
            <w:pPr>
              <w:pStyle w:val="103"/>
              <w:rPr>
                <w:lang w:eastAsia="ru-RU"/>
              </w:rPr>
            </w:pPr>
            <w:r w:rsidRPr="00E42444">
              <w:rPr>
                <w:lang w:eastAsia="ru-RU"/>
              </w:rPr>
              <w:t> </w:t>
            </w:r>
          </w:p>
        </w:tc>
        <w:tc>
          <w:tcPr>
            <w:tcW w:w="201" w:type="pct"/>
            <w:hideMark/>
          </w:tcPr>
          <w:p w14:paraId="3D9FDA15" w14:textId="77777777" w:rsidR="00F56ED7" w:rsidRPr="00E42444" w:rsidRDefault="00E42444" w:rsidP="00E42444">
            <w:pPr>
              <w:pStyle w:val="103"/>
              <w:rPr>
                <w:lang w:eastAsia="ru-RU"/>
              </w:rPr>
            </w:pPr>
            <w:r w:rsidRPr="00E42444">
              <w:rPr>
                <w:lang w:eastAsia="ru-RU"/>
              </w:rPr>
              <w:t> </w:t>
            </w:r>
          </w:p>
        </w:tc>
        <w:tc>
          <w:tcPr>
            <w:tcW w:w="201" w:type="pct"/>
            <w:hideMark/>
          </w:tcPr>
          <w:p w14:paraId="387E3298" w14:textId="77777777" w:rsidR="00F56ED7" w:rsidRPr="00E42444" w:rsidRDefault="00E42444" w:rsidP="00E42444">
            <w:pPr>
              <w:pStyle w:val="103"/>
              <w:rPr>
                <w:lang w:eastAsia="ru-RU"/>
              </w:rPr>
            </w:pPr>
            <w:r w:rsidRPr="00E42444">
              <w:rPr>
                <w:lang w:eastAsia="ru-RU"/>
              </w:rPr>
              <w:t> </w:t>
            </w:r>
          </w:p>
        </w:tc>
        <w:tc>
          <w:tcPr>
            <w:tcW w:w="201" w:type="pct"/>
            <w:hideMark/>
          </w:tcPr>
          <w:p w14:paraId="5C67B853" w14:textId="77777777" w:rsidR="00F56ED7" w:rsidRPr="00E42444" w:rsidRDefault="00E42444" w:rsidP="00E42444">
            <w:pPr>
              <w:pStyle w:val="103"/>
              <w:rPr>
                <w:lang w:eastAsia="ru-RU"/>
              </w:rPr>
            </w:pPr>
            <w:r w:rsidRPr="00E42444">
              <w:rPr>
                <w:lang w:eastAsia="ru-RU"/>
              </w:rPr>
              <w:t> </w:t>
            </w:r>
          </w:p>
        </w:tc>
        <w:tc>
          <w:tcPr>
            <w:tcW w:w="200" w:type="pct"/>
            <w:hideMark/>
          </w:tcPr>
          <w:p w14:paraId="12173075" w14:textId="77777777" w:rsidR="00F56ED7" w:rsidRPr="00E42444" w:rsidRDefault="00E42444" w:rsidP="00E42444">
            <w:pPr>
              <w:pStyle w:val="103"/>
              <w:rPr>
                <w:lang w:eastAsia="ru-RU"/>
              </w:rPr>
            </w:pPr>
            <w:r w:rsidRPr="00E42444">
              <w:rPr>
                <w:lang w:eastAsia="ru-RU"/>
              </w:rPr>
              <w:t> </w:t>
            </w:r>
          </w:p>
        </w:tc>
        <w:tc>
          <w:tcPr>
            <w:tcW w:w="201" w:type="pct"/>
            <w:hideMark/>
          </w:tcPr>
          <w:p w14:paraId="1EAAA5FD" w14:textId="77777777" w:rsidR="00F56ED7" w:rsidRPr="00E42444" w:rsidRDefault="00E42444" w:rsidP="00E42444">
            <w:pPr>
              <w:pStyle w:val="103"/>
              <w:rPr>
                <w:lang w:eastAsia="ru-RU"/>
              </w:rPr>
            </w:pPr>
            <w:r w:rsidRPr="00E42444">
              <w:rPr>
                <w:lang w:eastAsia="ru-RU"/>
              </w:rPr>
              <w:t> </w:t>
            </w:r>
          </w:p>
        </w:tc>
        <w:tc>
          <w:tcPr>
            <w:tcW w:w="201" w:type="pct"/>
            <w:hideMark/>
          </w:tcPr>
          <w:p w14:paraId="13AE9834" w14:textId="77777777" w:rsidR="00F56ED7" w:rsidRPr="00E42444" w:rsidRDefault="00E42444" w:rsidP="00E42444">
            <w:pPr>
              <w:pStyle w:val="103"/>
              <w:rPr>
                <w:lang w:eastAsia="ru-RU"/>
              </w:rPr>
            </w:pPr>
            <w:r w:rsidRPr="00E42444">
              <w:rPr>
                <w:lang w:eastAsia="ru-RU"/>
              </w:rPr>
              <w:t> </w:t>
            </w:r>
          </w:p>
        </w:tc>
        <w:tc>
          <w:tcPr>
            <w:tcW w:w="201" w:type="pct"/>
            <w:hideMark/>
          </w:tcPr>
          <w:p w14:paraId="2C11CCB2" w14:textId="77777777" w:rsidR="00F56ED7" w:rsidRPr="00E42444" w:rsidRDefault="00E42444" w:rsidP="00E42444">
            <w:pPr>
              <w:pStyle w:val="103"/>
              <w:rPr>
                <w:lang w:eastAsia="ru-RU"/>
              </w:rPr>
            </w:pPr>
            <w:r w:rsidRPr="00E42444">
              <w:rPr>
                <w:lang w:eastAsia="ru-RU"/>
              </w:rPr>
              <w:t> </w:t>
            </w:r>
          </w:p>
        </w:tc>
        <w:tc>
          <w:tcPr>
            <w:tcW w:w="201" w:type="pct"/>
            <w:hideMark/>
          </w:tcPr>
          <w:p w14:paraId="41E69F48" w14:textId="77777777" w:rsidR="00F56ED7" w:rsidRPr="00E42444" w:rsidRDefault="00E42444" w:rsidP="00E42444">
            <w:pPr>
              <w:pStyle w:val="103"/>
              <w:rPr>
                <w:lang w:eastAsia="ru-RU"/>
              </w:rPr>
            </w:pPr>
            <w:r w:rsidRPr="00E42444">
              <w:rPr>
                <w:lang w:eastAsia="ru-RU"/>
              </w:rPr>
              <w:t> </w:t>
            </w:r>
          </w:p>
        </w:tc>
      </w:tr>
      <w:tr w:rsidR="00E42444" w:rsidRPr="00E42444" w14:paraId="008DC05D" w14:textId="77777777" w:rsidTr="00612D72">
        <w:trPr>
          <w:trHeight w:val="20"/>
        </w:trPr>
        <w:tc>
          <w:tcPr>
            <w:tcW w:w="133" w:type="pct"/>
            <w:hideMark/>
          </w:tcPr>
          <w:p w14:paraId="174E97DD" w14:textId="77777777" w:rsidR="00F56ED7" w:rsidRPr="00E42444" w:rsidRDefault="00E42444" w:rsidP="00E42444">
            <w:pPr>
              <w:pStyle w:val="103"/>
              <w:rPr>
                <w:lang w:eastAsia="ru-RU"/>
              </w:rPr>
            </w:pPr>
            <w:r w:rsidRPr="00E42444">
              <w:rPr>
                <w:lang w:eastAsia="ru-RU"/>
              </w:rPr>
              <w:t> </w:t>
            </w:r>
          </w:p>
        </w:tc>
        <w:tc>
          <w:tcPr>
            <w:tcW w:w="655" w:type="pct"/>
            <w:gridSpan w:val="2"/>
            <w:noWrap/>
            <w:hideMark/>
          </w:tcPr>
          <w:p w14:paraId="3D24B767" w14:textId="77777777" w:rsidR="00F56ED7" w:rsidRPr="00E42444" w:rsidRDefault="00E42444" w:rsidP="00E42444">
            <w:pPr>
              <w:pStyle w:val="103"/>
              <w:rPr>
                <w:lang w:eastAsia="ru-RU"/>
              </w:rPr>
            </w:pPr>
            <w:r w:rsidRPr="00E42444">
              <w:rPr>
                <w:lang w:eastAsia="ru-RU"/>
              </w:rPr>
              <w:t>БЮДЖЕТ ДВИЖЕНИЯ ДЕНЕЖНЫХ СРЕДСТВ ПРОЕКТА</w:t>
            </w:r>
          </w:p>
        </w:tc>
        <w:tc>
          <w:tcPr>
            <w:tcW w:w="200" w:type="pct"/>
            <w:hideMark/>
          </w:tcPr>
          <w:p w14:paraId="449CB426" w14:textId="77777777" w:rsidR="00F56ED7" w:rsidRPr="00E42444" w:rsidRDefault="00E42444" w:rsidP="00E42444">
            <w:pPr>
              <w:pStyle w:val="103"/>
              <w:rPr>
                <w:lang w:eastAsia="ru-RU"/>
              </w:rPr>
            </w:pPr>
            <w:r w:rsidRPr="00E42444">
              <w:rPr>
                <w:lang w:eastAsia="ru-RU"/>
              </w:rPr>
              <w:t> </w:t>
            </w:r>
          </w:p>
        </w:tc>
        <w:tc>
          <w:tcPr>
            <w:tcW w:w="201" w:type="pct"/>
            <w:hideMark/>
          </w:tcPr>
          <w:p w14:paraId="4AB7E574" w14:textId="77777777" w:rsidR="00F56ED7" w:rsidRPr="00E42444" w:rsidRDefault="00E42444" w:rsidP="00E42444">
            <w:pPr>
              <w:pStyle w:val="103"/>
              <w:rPr>
                <w:lang w:eastAsia="ru-RU"/>
              </w:rPr>
            </w:pPr>
            <w:r w:rsidRPr="00E42444">
              <w:rPr>
                <w:lang w:eastAsia="ru-RU"/>
              </w:rPr>
              <w:t> </w:t>
            </w:r>
          </w:p>
        </w:tc>
        <w:tc>
          <w:tcPr>
            <w:tcW w:w="201" w:type="pct"/>
            <w:hideMark/>
          </w:tcPr>
          <w:p w14:paraId="0BEA7034" w14:textId="77777777" w:rsidR="00F56ED7" w:rsidRPr="00E42444" w:rsidRDefault="00E42444" w:rsidP="00E42444">
            <w:pPr>
              <w:pStyle w:val="103"/>
              <w:rPr>
                <w:lang w:eastAsia="ru-RU"/>
              </w:rPr>
            </w:pPr>
            <w:r w:rsidRPr="00E42444">
              <w:rPr>
                <w:lang w:eastAsia="ru-RU"/>
              </w:rPr>
              <w:t> </w:t>
            </w:r>
          </w:p>
        </w:tc>
        <w:tc>
          <w:tcPr>
            <w:tcW w:w="201" w:type="pct"/>
            <w:hideMark/>
          </w:tcPr>
          <w:p w14:paraId="3BDF454C" w14:textId="77777777" w:rsidR="00F56ED7" w:rsidRPr="00E42444" w:rsidRDefault="00E42444" w:rsidP="00E42444">
            <w:pPr>
              <w:pStyle w:val="103"/>
              <w:rPr>
                <w:lang w:eastAsia="ru-RU"/>
              </w:rPr>
            </w:pPr>
            <w:r w:rsidRPr="00E42444">
              <w:rPr>
                <w:lang w:eastAsia="ru-RU"/>
              </w:rPr>
              <w:t> </w:t>
            </w:r>
          </w:p>
        </w:tc>
        <w:tc>
          <w:tcPr>
            <w:tcW w:w="200" w:type="pct"/>
            <w:hideMark/>
          </w:tcPr>
          <w:p w14:paraId="7F72363E" w14:textId="77777777" w:rsidR="00F56ED7" w:rsidRPr="00E42444" w:rsidRDefault="00E42444" w:rsidP="00E42444">
            <w:pPr>
              <w:pStyle w:val="103"/>
              <w:rPr>
                <w:lang w:eastAsia="ru-RU"/>
              </w:rPr>
            </w:pPr>
            <w:r w:rsidRPr="00E42444">
              <w:rPr>
                <w:lang w:eastAsia="ru-RU"/>
              </w:rPr>
              <w:t> </w:t>
            </w:r>
          </w:p>
        </w:tc>
        <w:tc>
          <w:tcPr>
            <w:tcW w:w="201" w:type="pct"/>
            <w:hideMark/>
          </w:tcPr>
          <w:p w14:paraId="5B97ED38" w14:textId="77777777" w:rsidR="00F56ED7" w:rsidRPr="00E42444" w:rsidRDefault="00E42444" w:rsidP="00E42444">
            <w:pPr>
              <w:pStyle w:val="103"/>
              <w:rPr>
                <w:lang w:eastAsia="ru-RU"/>
              </w:rPr>
            </w:pPr>
            <w:r w:rsidRPr="00E42444">
              <w:rPr>
                <w:lang w:eastAsia="ru-RU"/>
              </w:rPr>
              <w:t> </w:t>
            </w:r>
          </w:p>
        </w:tc>
        <w:tc>
          <w:tcPr>
            <w:tcW w:w="201" w:type="pct"/>
            <w:hideMark/>
          </w:tcPr>
          <w:p w14:paraId="6E74718E" w14:textId="77777777" w:rsidR="00F56ED7" w:rsidRPr="00E42444" w:rsidRDefault="00E42444" w:rsidP="00E42444">
            <w:pPr>
              <w:pStyle w:val="103"/>
              <w:rPr>
                <w:lang w:eastAsia="ru-RU"/>
              </w:rPr>
            </w:pPr>
            <w:r w:rsidRPr="00E42444">
              <w:rPr>
                <w:lang w:eastAsia="ru-RU"/>
              </w:rPr>
              <w:t> </w:t>
            </w:r>
          </w:p>
        </w:tc>
        <w:tc>
          <w:tcPr>
            <w:tcW w:w="201" w:type="pct"/>
            <w:hideMark/>
          </w:tcPr>
          <w:p w14:paraId="04354A3A" w14:textId="77777777" w:rsidR="00F56ED7" w:rsidRPr="00E42444" w:rsidRDefault="00E42444" w:rsidP="00E42444">
            <w:pPr>
              <w:pStyle w:val="103"/>
              <w:rPr>
                <w:lang w:eastAsia="ru-RU"/>
              </w:rPr>
            </w:pPr>
            <w:r w:rsidRPr="00E42444">
              <w:rPr>
                <w:lang w:eastAsia="ru-RU"/>
              </w:rPr>
              <w:t> </w:t>
            </w:r>
          </w:p>
        </w:tc>
        <w:tc>
          <w:tcPr>
            <w:tcW w:w="200" w:type="pct"/>
            <w:hideMark/>
          </w:tcPr>
          <w:p w14:paraId="0B6D4D71" w14:textId="77777777" w:rsidR="00F56ED7" w:rsidRPr="00E42444" w:rsidRDefault="00E42444" w:rsidP="00E42444">
            <w:pPr>
              <w:pStyle w:val="103"/>
              <w:rPr>
                <w:lang w:eastAsia="ru-RU"/>
              </w:rPr>
            </w:pPr>
            <w:r w:rsidRPr="00E42444">
              <w:rPr>
                <w:lang w:eastAsia="ru-RU"/>
              </w:rPr>
              <w:t> </w:t>
            </w:r>
          </w:p>
        </w:tc>
        <w:tc>
          <w:tcPr>
            <w:tcW w:w="201" w:type="pct"/>
            <w:hideMark/>
          </w:tcPr>
          <w:p w14:paraId="7B40AEA1" w14:textId="77777777" w:rsidR="00F56ED7" w:rsidRPr="00E42444" w:rsidRDefault="00E42444" w:rsidP="00E42444">
            <w:pPr>
              <w:pStyle w:val="103"/>
              <w:rPr>
                <w:lang w:eastAsia="ru-RU"/>
              </w:rPr>
            </w:pPr>
            <w:r w:rsidRPr="00E42444">
              <w:rPr>
                <w:lang w:eastAsia="ru-RU"/>
              </w:rPr>
              <w:t> </w:t>
            </w:r>
          </w:p>
        </w:tc>
        <w:tc>
          <w:tcPr>
            <w:tcW w:w="201" w:type="pct"/>
            <w:hideMark/>
          </w:tcPr>
          <w:p w14:paraId="7B785ABC" w14:textId="77777777" w:rsidR="00F56ED7" w:rsidRPr="00E42444" w:rsidRDefault="00E42444" w:rsidP="00E42444">
            <w:pPr>
              <w:pStyle w:val="103"/>
              <w:rPr>
                <w:lang w:eastAsia="ru-RU"/>
              </w:rPr>
            </w:pPr>
            <w:r w:rsidRPr="00E42444">
              <w:rPr>
                <w:lang w:eastAsia="ru-RU"/>
              </w:rPr>
              <w:t> </w:t>
            </w:r>
          </w:p>
        </w:tc>
        <w:tc>
          <w:tcPr>
            <w:tcW w:w="201" w:type="pct"/>
            <w:hideMark/>
          </w:tcPr>
          <w:p w14:paraId="533DCF10" w14:textId="77777777" w:rsidR="00F56ED7" w:rsidRPr="00E42444" w:rsidRDefault="00E42444" w:rsidP="00E42444">
            <w:pPr>
              <w:pStyle w:val="103"/>
              <w:rPr>
                <w:lang w:eastAsia="ru-RU"/>
              </w:rPr>
            </w:pPr>
            <w:r w:rsidRPr="00E42444">
              <w:rPr>
                <w:lang w:eastAsia="ru-RU"/>
              </w:rPr>
              <w:t> </w:t>
            </w:r>
          </w:p>
        </w:tc>
        <w:tc>
          <w:tcPr>
            <w:tcW w:w="200" w:type="pct"/>
            <w:hideMark/>
          </w:tcPr>
          <w:p w14:paraId="053D80E4" w14:textId="77777777" w:rsidR="00F56ED7" w:rsidRPr="00E42444" w:rsidRDefault="00E42444" w:rsidP="00E42444">
            <w:pPr>
              <w:pStyle w:val="103"/>
              <w:rPr>
                <w:lang w:eastAsia="ru-RU"/>
              </w:rPr>
            </w:pPr>
            <w:r w:rsidRPr="00E42444">
              <w:rPr>
                <w:lang w:eastAsia="ru-RU"/>
              </w:rPr>
              <w:t> </w:t>
            </w:r>
          </w:p>
        </w:tc>
        <w:tc>
          <w:tcPr>
            <w:tcW w:w="201" w:type="pct"/>
            <w:hideMark/>
          </w:tcPr>
          <w:p w14:paraId="238669C5" w14:textId="77777777" w:rsidR="00F56ED7" w:rsidRPr="00E42444" w:rsidRDefault="00E42444" w:rsidP="00E42444">
            <w:pPr>
              <w:pStyle w:val="103"/>
              <w:rPr>
                <w:lang w:eastAsia="ru-RU"/>
              </w:rPr>
            </w:pPr>
            <w:r w:rsidRPr="00E42444">
              <w:rPr>
                <w:lang w:eastAsia="ru-RU"/>
              </w:rPr>
              <w:t> </w:t>
            </w:r>
          </w:p>
        </w:tc>
        <w:tc>
          <w:tcPr>
            <w:tcW w:w="201" w:type="pct"/>
            <w:hideMark/>
          </w:tcPr>
          <w:p w14:paraId="76947438" w14:textId="77777777" w:rsidR="00F56ED7" w:rsidRPr="00E42444" w:rsidRDefault="00E42444" w:rsidP="00E42444">
            <w:pPr>
              <w:pStyle w:val="103"/>
              <w:rPr>
                <w:lang w:eastAsia="ru-RU"/>
              </w:rPr>
            </w:pPr>
            <w:r w:rsidRPr="00E42444">
              <w:rPr>
                <w:lang w:eastAsia="ru-RU"/>
              </w:rPr>
              <w:t> </w:t>
            </w:r>
          </w:p>
        </w:tc>
        <w:tc>
          <w:tcPr>
            <w:tcW w:w="201" w:type="pct"/>
            <w:hideMark/>
          </w:tcPr>
          <w:p w14:paraId="383B7763" w14:textId="77777777" w:rsidR="00F56ED7" w:rsidRPr="00E42444" w:rsidRDefault="00E42444" w:rsidP="00E42444">
            <w:pPr>
              <w:pStyle w:val="103"/>
              <w:rPr>
                <w:lang w:eastAsia="ru-RU"/>
              </w:rPr>
            </w:pPr>
            <w:r w:rsidRPr="00E42444">
              <w:rPr>
                <w:lang w:eastAsia="ru-RU"/>
              </w:rPr>
              <w:t> </w:t>
            </w:r>
          </w:p>
        </w:tc>
        <w:tc>
          <w:tcPr>
            <w:tcW w:w="200" w:type="pct"/>
            <w:hideMark/>
          </w:tcPr>
          <w:p w14:paraId="5C5FF24C" w14:textId="77777777" w:rsidR="00F56ED7" w:rsidRPr="00E42444" w:rsidRDefault="00E42444" w:rsidP="00E42444">
            <w:pPr>
              <w:pStyle w:val="103"/>
              <w:rPr>
                <w:lang w:eastAsia="ru-RU"/>
              </w:rPr>
            </w:pPr>
            <w:r w:rsidRPr="00E42444">
              <w:rPr>
                <w:lang w:eastAsia="ru-RU"/>
              </w:rPr>
              <w:t> </w:t>
            </w:r>
          </w:p>
        </w:tc>
        <w:tc>
          <w:tcPr>
            <w:tcW w:w="201" w:type="pct"/>
            <w:hideMark/>
          </w:tcPr>
          <w:p w14:paraId="67DF2593" w14:textId="77777777" w:rsidR="00F56ED7" w:rsidRPr="00E42444" w:rsidRDefault="00E42444" w:rsidP="00E42444">
            <w:pPr>
              <w:pStyle w:val="103"/>
              <w:rPr>
                <w:lang w:eastAsia="ru-RU"/>
              </w:rPr>
            </w:pPr>
            <w:r w:rsidRPr="00E42444">
              <w:rPr>
                <w:lang w:eastAsia="ru-RU"/>
              </w:rPr>
              <w:t> </w:t>
            </w:r>
          </w:p>
        </w:tc>
        <w:tc>
          <w:tcPr>
            <w:tcW w:w="201" w:type="pct"/>
            <w:hideMark/>
          </w:tcPr>
          <w:p w14:paraId="76B15BAE" w14:textId="77777777" w:rsidR="00F56ED7" w:rsidRPr="00E42444" w:rsidRDefault="00E42444" w:rsidP="00E42444">
            <w:pPr>
              <w:pStyle w:val="103"/>
              <w:rPr>
                <w:lang w:eastAsia="ru-RU"/>
              </w:rPr>
            </w:pPr>
            <w:r w:rsidRPr="00E42444">
              <w:rPr>
                <w:lang w:eastAsia="ru-RU"/>
              </w:rPr>
              <w:t> </w:t>
            </w:r>
          </w:p>
        </w:tc>
        <w:tc>
          <w:tcPr>
            <w:tcW w:w="201" w:type="pct"/>
            <w:hideMark/>
          </w:tcPr>
          <w:p w14:paraId="0D1715E7" w14:textId="77777777" w:rsidR="00F56ED7" w:rsidRPr="00E42444" w:rsidRDefault="00E42444" w:rsidP="00E42444">
            <w:pPr>
              <w:pStyle w:val="103"/>
              <w:rPr>
                <w:lang w:eastAsia="ru-RU"/>
              </w:rPr>
            </w:pPr>
            <w:r w:rsidRPr="00E42444">
              <w:rPr>
                <w:lang w:eastAsia="ru-RU"/>
              </w:rPr>
              <w:t> </w:t>
            </w:r>
          </w:p>
        </w:tc>
        <w:tc>
          <w:tcPr>
            <w:tcW w:w="201" w:type="pct"/>
            <w:hideMark/>
          </w:tcPr>
          <w:p w14:paraId="49B003C7" w14:textId="77777777" w:rsidR="00F56ED7" w:rsidRPr="00E42444" w:rsidRDefault="00E42444" w:rsidP="00E42444">
            <w:pPr>
              <w:pStyle w:val="103"/>
              <w:rPr>
                <w:lang w:eastAsia="ru-RU"/>
              </w:rPr>
            </w:pPr>
            <w:r w:rsidRPr="00E42444">
              <w:rPr>
                <w:lang w:eastAsia="ru-RU"/>
              </w:rPr>
              <w:t> </w:t>
            </w:r>
          </w:p>
        </w:tc>
      </w:tr>
      <w:tr w:rsidR="00E42444" w:rsidRPr="00E42444" w14:paraId="59EF7F94" w14:textId="77777777" w:rsidTr="00612D72">
        <w:trPr>
          <w:trHeight w:val="20"/>
        </w:trPr>
        <w:tc>
          <w:tcPr>
            <w:tcW w:w="133" w:type="pct"/>
            <w:noWrap/>
            <w:hideMark/>
          </w:tcPr>
          <w:p w14:paraId="591965CF" w14:textId="77777777" w:rsidR="00F56ED7" w:rsidRPr="00E42444" w:rsidRDefault="00E42444" w:rsidP="00E42444">
            <w:pPr>
              <w:pStyle w:val="103"/>
              <w:rPr>
                <w:lang w:eastAsia="ru-RU"/>
              </w:rPr>
            </w:pPr>
            <w:r w:rsidRPr="00E42444">
              <w:rPr>
                <w:lang w:eastAsia="ru-RU"/>
              </w:rPr>
              <w:t> </w:t>
            </w:r>
          </w:p>
        </w:tc>
        <w:tc>
          <w:tcPr>
            <w:tcW w:w="492" w:type="pct"/>
            <w:noWrap/>
            <w:hideMark/>
          </w:tcPr>
          <w:p w14:paraId="3E638E9E" w14:textId="77777777" w:rsidR="00F56ED7" w:rsidRPr="00E42444" w:rsidRDefault="00E42444" w:rsidP="00E42444">
            <w:pPr>
              <w:pStyle w:val="103"/>
              <w:rPr>
                <w:lang w:eastAsia="ru-RU"/>
              </w:rPr>
            </w:pPr>
            <w:r w:rsidRPr="00E42444">
              <w:rPr>
                <w:lang w:eastAsia="ru-RU"/>
              </w:rPr>
              <w:t> </w:t>
            </w:r>
          </w:p>
        </w:tc>
        <w:tc>
          <w:tcPr>
            <w:tcW w:w="163" w:type="pct"/>
            <w:noWrap/>
            <w:hideMark/>
          </w:tcPr>
          <w:p w14:paraId="0C630F3B" w14:textId="77777777" w:rsidR="00F56ED7" w:rsidRPr="00E42444" w:rsidRDefault="00E42444" w:rsidP="00E42444">
            <w:pPr>
              <w:pStyle w:val="103"/>
              <w:rPr>
                <w:lang w:eastAsia="ru-RU"/>
              </w:rPr>
            </w:pPr>
            <w:r w:rsidRPr="00E42444">
              <w:rPr>
                <w:lang w:eastAsia="ru-RU"/>
              </w:rPr>
              <w:t> </w:t>
            </w:r>
          </w:p>
        </w:tc>
        <w:tc>
          <w:tcPr>
            <w:tcW w:w="200" w:type="pct"/>
            <w:noWrap/>
            <w:hideMark/>
          </w:tcPr>
          <w:p w14:paraId="4F4BF704" w14:textId="77777777" w:rsidR="00F56ED7" w:rsidRPr="00E42444" w:rsidRDefault="00E42444" w:rsidP="00E42444">
            <w:pPr>
              <w:pStyle w:val="103"/>
              <w:rPr>
                <w:lang w:eastAsia="ru-RU"/>
              </w:rPr>
            </w:pPr>
            <w:r w:rsidRPr="00E42444">
              <w:rPr>
                <w:lang w:eastAsia="ru-RU"/>
              </w:rPr>
              <w:t> </w:t>
            </w:r>
          </w:p>
        </w:tc>
        <w:tc>
          <w:tcPr>
            <w:tcW w:w="201" w:type="pct"/>
            <w:noWrap/>
            <w:hideMark/>
          </w:tcPr>
          <w:p w14:paraId="30503137" w14:textId="77777777" w:rsidR="00F56ED7" w:rsidRPr="00E42444" w:rsidRDefault="00E42444" w:rsidP="00E42444">
            <w:pPr>
              <w:pStyle w:val="103"/>
              <w:rPr>
                <w:lang w:eastAsia="ru-RU"/>
              </w:rPr>
            </w:pPr>
            <w:r w:rsidRPr="00E42444">
              <w:rPr>
                <w:lang w:eastAsia="ru-RU"/>
              </w:rPr>
              <w:t> </w:t>
            </w:r>
          </w:p>
        </w:tc>
        <w:tc>
          <w:tcPr>
            <w:tcW w:w="201" w:type="pct"/>
            <w:noWrap/>
            <w:hideMark/>
          </w:tcPr>
          <w:p w14:paraId="0F7CDFE1" w14:textId="77777777" w:rsidR="00F56ED7" w:rsidRPr="00E42444" w:rsidRDefault="00E42444" w:rsidP="00E42444">
            <w:pPr>
              <w:pStyle w:val="103"/>
              <w:rPr>
                <w:lang w:eastAsia="ru-RU"/>
              </w:rPr>
            </w:pPr>
            <w:r w:rsidRPr="00E42444">
              <w:rPr>
                <w:lang w:eastAsia="ru-RU"/>
              </w:rPr>
              <w:t> </w:t>
            </w:r>
          </w:p>
        </w:tc>
        <w:tc>
          <w:tcPr>
            <w:tcW w:w="201" w:type="pct"/>
            <w:noWrap/>
            <w:hideMark/>
          </w:tcPr>
          <w:p w14:paraId="44A5667F" w14:textId="77777777" w:rsidR="00F56ED7" w:rsidRPr="00E42444" w:rsidRDefault="00E42444" w:rsidP="00E42444">
            <w:pPr>
              <w:pStyle w:val="103"/>
              <w:rPr>
                <w:lang w:eastAsia="ru-RU"/>
              </w:rPr>
            </w:pPr>
            <w:r w:rsidRPr="00E42444">
              <w:rPr>
                <w:lang w:eastAsia="ru-RU"/>
              </w:rPr>
              <w:t> </w:t>
            </w:r>
          </w:p>
        </w:tc>
        <w:tc>
          <w:tcPr>
            <w:tcW w:w="200" w:type="pct"/>
            <w:noWrap/>
            <w:hideMark/>
          </w:tcPr>
          <w:p w14:paraId="1859F2FA" w14:textId="77777777" w:rsidR="00F56ED7" w:rsidRPr="00E42444" w:rsidRDefault="00E42444" w:rsidP="00E42444">
            <w:pPr>
              <w:pStyle w:val="103"/>
              <w:rPr>
                <w:lang w:eastAsia="ru-RU"/>
              </w:rPr>
            </w:pPr>
            <w:r w:rsidRPr="00E42444">
              <w:rPr>
                <w:lang w:eastAsia="ru-RU"/>
              </w:rPr>
              <w:t> </w:t>
            </w:r>
          </w:p>
        </w:tc>
        <w:tc>
          <w:tcPr>
            <w:tcW w:w="201" w:type="pct"/>
            <w:noWrap/>
            <w:hideMark/>
          </w:tcPr>
          <w:p w14:paraId="4DCB1652" w14:textId="77777777" w:rsidR="00F56ED7" w:rsidRPr="00E42444" w:rsidRDefault="00E42444" w:rsidP="00E42444">
            <w:pPr>
              <w:pStyle w:val="103"/>
              <w:rPr>
                <w:lang w:eastAsia="ru-RU"/>
              </w:rPr>
            </w:pPr>
            <w:r w:rsidRPr="00E42444">
              <w:rPr>
                <w:lang w:eastAsia="ru-RU"/>
              </w:rPr>
              <w:t> </w:t>
            </w:r>
          </w:p>
        </w:tc>
        <w:tc>
          <w:tcPr>
            <w:tcW w:w="201" w:type="pct"/>
            <w:noWrap/>
            <w:hideMark/>
          </w:tcPr>
          <w:p w14:paraId="032415CB" w14:textId="77777777" w:rsidR="00F56ED7" w:rsidRPr="00E42444" w:rsidRDefault="00E42444" w:rsidP="00E42444">
            <w:pPr>
              <w:pStyle w:val="103"/>
              <w:rPr>
                <w:lang w:eastAsia="ru-RU"/>
              </w:rPr>
            </w:pPr>
            <w:r w:rsidRPr="00E42444">
              <w:rPr>
                <w:lang w:eastAsia="ru-RU"/>
              </w:rPr>
              <w:t> </w:t>
            </w:r>
          </w:p>
        </w:tc>
        <w:tc>
          <w:tcPr>
            <w:tcW w:w="201" w:type="pct"/>
            <w:noWrap/>
            <w:hideMark/>
          </w:tcPr>
          <w:p w14:paraId="1A64C399" w14:textId="77777777" w:rsidR="00F56ED7" w:rsidRPr="00E42444" w:rsidRDefault="00E42444" w:rsidP="00E42444">
            <w:pPr>
              <w:pStyle w:val="103"/>
              <w:rPr>
                <w:lang w:eastAsia="ru-RU"/>
              </w:rPr>
            </w:pPr>
            <w:r w:rsidRPr="00E42444">
              <w:rPr>
                <w:lang w:eastAsia="ru-RU"/>
              </w:rPr>
              <w:t> </w:t>
            </w:r>
          </w:p>
        </w:tc>
        <w:tc>
          <w:tcPr>
            <w:tcW w:w="200" w:type="pct"/>
            <w:noWrap/>
            <w:hideMark/>
          </w:tcPr>
          <w:p w14:paraId="26B07690" w14:textId="77777777" w:rsidR="00F56ED7" w:rsidRPr="00E42444" w:rsidRDefault="00E42444" w:rsidP="00E42444">
            <w:pPr>
              <w:pStyle w:val="103"/>
              <w:rPr>
                <w:lang w:eastAsia="ru-RU"/>
              </w:rPr>
            </w:pPr>
            <w:r w:rsidRPr="00E42444">
              <w:rPr>
                <w:lang w:eastAsia="ru-RU"/>
              </w:rPr>
              <w:t> </w:t>
            </w:r>
          </w:p>
        </w:tc>
        <w:tc>
          <w:tcPr>
            <w:tcW w:w="201" w:type="pct"/>
            <w:noWrap/>
            <w:hideMark/>
          </w:tcPr>
          <w:p w14:paraId="5AC142B6" w14:textId="77777777" w:rsidR="00F56ED7" w:rsidRPr="00E42444" w:rsidRDefault="00E42444" w:rsidP="00E42444">
            <w:pPr>
              <w:pStyle w:val="103"/>
              <w:rPr>
                <w:lang w:eastAsia="ru-RU"/>
              </w:rPr>
            </w:pPr>
            <w:r w:rsidRPr="00E42444">
              <w:rPr>
                <w:lang w:eastAsia="ru-RU"/>
              </w:rPr>
              <w:t> </w:t>
            </w:r>
          </w:p>
        </w:tc>
        <w:tc>
          <w:tcPr>
            <w:tcW w:w="201" w:type="pct"/>
            <w:noWrap/>
            <w:hideMark/>
          </w:tcPr>
          <w:p w14:paraId="43291623" w14:textId="77777777" w:rsidR="00F56ED7" w:rsidRPr="00E42444" w:rsidRDefault="00E42444" w:rsidP="00E42444">
            <w:pPr>
              <w:pStyle w:val="103"/>
              <w:rPr>
                <w:lang w:eastAsia="ru-RU"/>
              </w:rPr>
            </w:pPr>
            <w:r w:rsidRPr="00E42444">
              <w:rPr>
                <w:lang w:eastAsia="ru-RU"/>
              </w:rPr>
              <w:t> </w:t>
            </w:r>
          </w:p>
        </w:tc>
        <w:tc>
          <w:tcPr>
            <w:tcW w:w="201" w:type="pct"/>
            <w:noWrap/>
            <w:hideMark/>
          </w:tcPr>
          <w:p w14:paraId="1A430446" w14:textId="77777777" w:rsidR="00F56ED7" w:rsidRPr="00E42444" w:rsidRDefault="00E42444" w:rsidP="00E42444">
            <w:pPr>
              <w:pStyle w:val="103"/>
              <w:rPr>
                <w:lang w:eastAsia="ru-RU"/>
              </w:rPr>
            </w:pPr>
            <w:r w:rsidRPr="00E42444">
              <w:rPr>
                <w:lang w:eastAsia="ru-RU"/>
              </w:rPr>
              <w:t> </w:t>
            </w:r>
          </w:p>
        </w:tc>
        <w:tc>
          <w:tcPr>
            <w:tcW w:w="200" w:type="pct"/>
            <w:noWrap/>
            <w:hideMark/>
          </w:tcPr>
          <w:p w14:paraId="1807B6D1" w14:textId="77777777" w:rsidR="00F56ED7" w:rsidRPr="00E42444" w:rsidRDefault="00E42444" w:rsidP="00E42444">
            <w:pPr>
              <w:pStyle w:val="103"/>
              <w:rPr>
                <w:lang w:eastAsia="ru-RU"/>
              </w:rPr>
            </w:pPr>
            <w:r w:rsidRPr="00E42444">
              <w:rPr>
                <w:lang w:eastAsia="ru-RU"/>
              </w:rPr>
              <w:t> </w:t>
            </w:r>
          </w:p>
        </w:tc>
        <w:tc>
          <w:tcPr>
            <w:tcW w:w="201" w:type="pct"/>
            <w:noWrap/>
            <w:hideMark/>
          </w:tcPr>
          <w:p w14:paraId="7AFD2B0A" w14:textId="77777777" w:rsidR="00F56ED7" w:rsidRPr="00E42444" w:rsidRDefault="00E42444" w:rsidP="00E42444">
            <w:pPr>
              <w:pStyle w:val="103"/>
              <w:rPr>
                <w:lang w:eastAsia="ru-RU"/>
              </w:rPr>
            </w:pPr>
            <w:r w:rsidRPr="00E42444">
              <w:rPr>
                <w:lang w:eastAsia="ru-RU"/>
              </w:rPr>
              <w:t> </w:t>
            </w:r>
          </w:p>
        </w:tc>
        <w:tc>
          <w:tcPr>
            <w:tcW w:w="201" w:type="pct"/>
            <w:noWrap/>
            <w:hideMark/>
          </w:tcPr>
          <w:p w14:paraId="5D692AE6" w14:textId="77777777" w:rsidR="00F56ED7" w:rsidRPr="00E42444" w:rsidRDefault="00E42444" w:rsidP="00E42444">
            <w:pPr>
              <w:pStyle w:val="103"/>
              <w:rPr>
                <w:lang w:eastAsia="ru-RU"/>
              </w:rPr>
            </w:pPr>
            <w:r w:rsidRPr="00E42444">
              <w:rPr>
                <w:lang w:eastAsia="ru-RU"/>
              </w:rPr>
              <w:t> </w:t>
            </w:r>
          </w:p>
        </w:tc>
        <w:tc>
          <w:tcPr>
            <w:tcW w:w="201" w:type="pct"/>
            <w:noWrap/>
            <w:hideMark/>
          </w:tcPr>
          <w:p w14:paraId="269F9498" w14:textId="77777777" w:rsidR="00F56ED7" w:rsidRPr="00E42444" w:rsidRDefault="00E42444" w:rsidP="00E42444">
            <w:pPr>
              <w:pStyle w:val="103"/>
              <w:rPr>
                <w:lang w:eastAsia="ru-RU"/>
              </w:rPr>
            </w:pPr>
            <w:r w:rsidRPr="00E42444">
              <w:rPr>
                <w:lang w:eastAsia="ru-RU"/>
              </w:rPr>
              <w:t> </w:t>
            </w:r>
          </w:p>
        </w:tc>
        <w:tc>
          <w:tcPr>
            <w:tcW w:w="200" w:type="pct"/>
            <w:noWrap/>
            <w:hideMark/>
          </w:tcPr>
          <w:p w14:paraId="5314594B" w14:textId="77777777" w:rsidR="00F56ED7" w:rsidRPr="00E42444" w:rsidRDefault="00E42444" w:rsidP="00E42444">
            <w:pPr>
              <w:pStyle w:val="103"/>
              <w:rPr>
                <w:lang w:eastAsia="ru-RU"/>
              </w:rPr>
            </w:pPr>
            <w:r w:rsidRPr="00E42444">
              <w:rPr>
                <w:lang w:eastAsia="ru-RU"/>
              </w:rPr>
              <w:t> </w:t>
            </w:r>
          </w:p>
        </w:tc>
        <w:tc>
          <w:tcPr>
            <w:tcW w:w="201" w:type="pct"/>
            <w:noWrap/>
            <w:hideMark/>
          </w:tcPr>
          <w:p w14:paraId="4EB2766D" w14:textId="77777777" w:rsidR="00F56ED7" w:rsidRPr="00E42444" w:rsidRDefault="00E42444" w:rsidP="00E42444">
            <w:pPr>
              <w:pStyle w:val="103"/>
              <w:rPr>
                <w:lang w:eastAsia="ru-RU"/>
              </w:rPr>
            </w:pPr>
            <w:r w:rsidRPr="00E42444">
              <w:rPr>
                <w:lang w:eastAsia="ru-RU"/>
              </w:rPr>
              <w:t> </w:t>
            </w:r>
          </w:p>
        </w:tc>
        <w:tc>
          <w:tcPr>
            <w:tcW w:w="201" w:type="pct"/>
            <w:noWrap/>
            <w:hideMark/>
          </w:tcPr>
          <w:p w14:paraId="2F7607D2" w14:textId="77777777" w:rsidR="00F56ED7" w:rsidRPr="00E42444" w:rsidRDefault="00E42444" w:rsidP="00E42444">
            <w:pPr>
              <w:pStyle w:val="103"/>
              <w:rPr>
                <w:lang w:eastAsia="ru-RU"/>
              </w:rPr>
            </w:pPr>
            <w:r w:rsidRPr="00E42444">
              <w:rPr>
                <w:lang w:eastAsia="ru-RU"/>
              </w:rPr>
              <w:t> </w:t>
            </w:r>
          </w:p>
        </w:tc>
        <w:tc>
          <w:tcPr>
            <w:tcW w:w="201" w:type="pct"/>
            <w:noWrap/>
            <w:hideMark/>
          </w:tcPr>
          <w:p w14:paraId="5E16BD0F" w14:textId="77777777" w:rsidR="00F56ED7" w:rsidRPr="00E42444" w:rsidRDefault="00E42444" w:rsidP="00E42444">
            <w:pPr>
              <w:pStyle w:val="103"/>
              <w:rPr>
                <w:lang w:eastAsia="ru-RU"/>
              </w:rPr>
            </w:pPr>
            <w:r w:rsidRPr="00E42444">
              <w:rPr>
                <w:lang w:eastAsia="ru-RU"/>
              </w:rPr>
              <w:t> </w:t>
            </w:r>
          </w:p>
        </w:tc>
        <w:tc>
          <w:tcPr>
            <w:tcW w:w="201" w:type="pct"/>
            <w:noWrap/>
            <w:hideMark/>
          </w:tcPr>
          <w:p w14:paraId="295FC403" w14:textId="77777777" w:rsidR="00F56ED7" w:rsidRPr="00E42444" w:rsidRDefault="00E42444" w:rsidP="00E42444">
            <w:pPr>
              <w:pStyle w:val="103"/>
              <w:rPr>
                <w:lang w:eastAsia="ru-RU"/>
              </w:rPr>
            </w:pPr>
            <w:r w:rsidRPr="00E42444">
              <w:rPr>
                <w:lang w:eastAsia="ru-RU"/>
              </w:rPr>
              <w:t> </w:t>
            </w:r>
          </w:p>
        </w:tc>
      </w:tr>
      <w:tr w:rsidR="00E42444" w:rsidRPr="00E42444" w14:paraId="17E6B3EB" w14:textId="77777777" w:rsidTr="00612D72">
        <w:trPr>
          <w:trHeight w:val="20"/>
        </w:trPr>
        <w:tc>
          <w:tcPr>
            <w:tcW w:w="133" w:type="pct"/>
            <w:noWrap/>
            <w:hideMark/>
          </w:tcPr>
          <w:p w14:paraId="53FE3E76" w14:textId="77777777" w:rsidR="00F56ED7" w:rsidRPr="00E42444" w:rsidRDefault="00E42444" w:rsidP="00E42444">
            <w:pPr>
              <w:pStyle w:val="103"/>
              <w:rPr>
                <w:lang w:eastAsia="ru-RU"/>
              </w:rPr>
            </w:pPr>
            <w:r w:rsidRPr="00E42444">
              <w:rPr>
                <w:lang w:eastAsia="ru-RU"/>
              </w:rPr>
              <w:t> </w:t>
            </w:r>
          </w:p>
        </w:tc>
        <w:tc>
          <w:tcPr>
            <w:tcW w:w="492" w:type="pct"/>
            <w:noWrap/>
            <w:hideMark/>
          </w:tcPr>
          <w:p w14:paraId="5BAF0BB5" w14:textId="77777777" w:rsidR="00F56ED7" w:rsidRPr="00E42444" w:rsidRDefault="00E42444" w:rsidP="00E42444">
            <w:pPr>
              <w:pStyle w:val="103"/>
              <w:rPr>
                <w:lang w:eastAsia="ru-RU"/>
              </w:rPr>
            </w:pPr>
            <w:r w:rsidRPr="00E42444">
              <w:rPr>
                <w:lang w:eastAsia="ru-RU"/>
              </w:rPr>
              <w:t>Остаток денежных средств на начало периода</w:t>
            </w:r>
          </w:p>
        </w:tc>
        <w:tc>
          <w:tcPr>
            <w:tcW w:w="163" w:type="pct"/>
            <w:noWrap/>
            <w:hideMark/>
          </w:tcPr>
          <w:p w14:paraId="65610C99" w14:textId="77777777" w:rsidR="00F56ED7" w:rsidRPr="00E42444" w:rsidRDefault="00E42444" w:rsidP="00E42444">
            <w:pPr>
              <w:pStyle w:val="103"/>
              <w:rPr>
                <w:lang w:eastAsia="ru-RU"/>
              </w:rPr>
            </w:pPr>
            <w:r w:rsidRPr="00E42444">
              <w:rPr>
                <w:lang w:eastAsia="ru-RU"/>
              </w:rPr>
              <w:t> </w:t>
            </w:r>
          </w:p>
        </w:tc>
        <w:tc>
          <w:tcPr>
            <w:tcW w:w="200" w:type="pct"/>
            <w:noWrap/>
            <w:hideMark/>
          </w:tcPr>
          <w:p w14:paraId="572D2E5C" w14:textId="77777777" w:rsidR="00F56ED7" w:rsidRPr="00E42444" w:rsidRDefault="00E42444" w:rsidP="00E42444">
            <w:pPr>
              <w:pStyle w:val="103"/>
              <w:rPr>
                <w:lang w:eastAsia="ru-RU"/>
              </w:rPr>
            </w:pPr>
            <w:r w:rsidRPr="00E42444">
              <w:rPr>
                <w:lang w:eastAsia="ru-RU"/>
              </w:rPr>
              <w:t>0</w:t>
            </w:r>
          </w:p>
        </w:tc>
        <w:tc>
          <w:tcPr>
            <w:tcW w:w="201" w:type="pct"/>
            <w:noWrap/>
            <w:hideMark/>
          </w:tcPr>
          <w:p w14:paraId="7B586505" w14:textId="77777777" w:rsidR="00F56ED7" w:rsidRPr="00E42444" w:rsidRDefault="00E42444" w:rsidP="00E42444">
            <w:pPr>
              <w:pStyle w:val="103"/>
              <w:rPr>
                <w:lang w:eastAsia="ru-RU"/>
              </w:rPr>
            </w:pPr>
            <w:r w:rsidRPr="00E42444">
              <w:rPr>
                <w:lang w:eastAsia="ru-RU"/>
              </w:rPr>
              <w:t>0</w:t>
            </w:r>
          </w:p>
        </w:tc>
        <w:tc>
          <w:tcPr>
            <w:tcW w:w="201" w:type="pct"/>
            <w:noWrap/>
            <w:hideMark/>
          </w:tcPr>
          <w:p w14:paraId="09287CB6" w14:textId="77777777" w:rsidR="00F56ED7" w:rsidRPr="00E42444" w:rsidRDefault="00E42444" w:rsidP="00E42444">
            <w:pPr>
              <w:pStyle w:val="103"/>
              <w:rPr>
                <w:lang w:eastAsia="ru-RU"/>
              </w:rPr>
            </w:pPr>
            <w:r w:rsidRPr="00E42444">
              <w:rPr>
                <w:lang w:eastAsia="ru-RU"/>
              </w:rPr>
              <w:t>20 370</w:t>
            </w:r>
          </w:p>
        </w:tc>
        <w:tc>
          <w:tcPr>
            <w:tcW w:w="201" w:type="pct"/>
            <w:noWrap/>
            <w:hideMark/>
          </w:tcPr>
          <w:p w14:paraId="71450A63" w14:textId="77777777" w:rsidR="00F56ED7" w:rsidRPr="00E42444" w:rsidRDefault="00E42444" w:rsidP="00E42444">
            <w:pPr>
              <w:pStyle w:val="103"/>
              <w:rPr>
                <w:lang w:eastAsia="ru-RU"/>
              </w:rPr>
            </w:pPr>
            <w:r w:rsidRPr="00E42444">
              <w:rPr>
                <w:lang w:eastAsia="ru-RU"/>
              </w:rPr>
              <w:t>32 582</w:t>
            </w:r>
          </w:p>
        </w:tc>
        <w:tc>
          <w:tcPr>
            <w:tcW w:w="200" w:type="pct"/>
            <w:noWrap/>
            <w:hideMark/>
          </w:tcPr>
          <w:p w14:paraId="00AC619E" w14:textId="77777777" w:rsidR="00F56ED7" w:rsidRPr="00E42444" w:rsidRDefault="00E42444" w:rsidP="00E42444">
            <w:pPr>
              <w:pStyle w:val="103"/>
              <w:rPr>
                <w:lang w:eastAsia="ru-RU"/>
              </w:rPr>
            </w:pPr>
            <w:r w:rsidRPr="00E42444">
              <w:rPr>
                <w:lang w:eastAsia="ru-RU"/>
              </w:rPr>
              <w:t>58 118</w:t>
            </w:r>
          </w:p>
        </w:tc>
        <w:tc>
          <w:tcPr>
            <w:tcW w:w="201" w:type="pct"/>
            <w:noWrap/>
            <w:hideMark/>
          </w:tcPr>
          <w:p w14:paraId="7029A25E" w14:textId="77777777" w:rsidR="00F56ED7" w:rsidRPr="00E42444" w:rsidRDefault="00E42444" w:rsidP="00E42444">
            <w:pPr>
              <w:pStyle w:val="103"/>
              <w:rPr>
                <w:lang w:eastAsia="ru-RU"/>
              </w:rPr>
            </w:pPr>
            <w:r w:rsidRPr="00E42444">
              <w:rPr>
                <w:lang w:eastAsia="ru-RU"/>
              </w:rPr>
              <w:t>85 208</w:t>
            </w:r>
          </w:p>
        </w:tc>
        <w:tc>
          <w:tcPr>
            <w:tcW w:w="201" w:type="pct"/>
            <w:noWrap/>
            <w:hideMark/>
          </w:tcPr>
          <w:p w14:paraId="0846E44B" w14:textId="77777777" w:rsidR="00F56ED7" w:rsidRPr="00E42444" w:rsidRDefault="00E42444" w:rsidP="00E42444">
            <w:pPr>
              <w:pStyle w:val="103"/>
              <w:rPr>
                <w:lang w:eastAsia="ru-RU"/>
              </w:rPr>
            </w:pPr>
            <w:r w:rsidRPr="00E42444">
              <w:rPr>
                <w:lang w:eastAsia="ru-RU"/>
              </w:rPr>
              <w:t>31 090</w:t>
            </w:r>
          </w:p>
        </w:tc>
        <w:tc>
          <w:tcPr>
            <w:tcW w:w="201" w:type="pct"/>
            <w:noWrap/>
            <w:hideMark/>
          </w:tcPr>
          <w:p w14:paraId="22B0BEBB" w14:textId="77777777" w:rsidR="00F56ED7" w:rsidRPr="00E42444" w:rsidRDefault="00E42444" w:rsidP="00E42444">
            <w:pPr>
              <w:pStyle w:val="103"/>
              <w:rPr>
                <w:lang w:eastAsia="ru-RU"/>
              </w:rPr>
            </w:pPr>
            <w:r w:rsidRPr="00E42444">
              <w:rPr>
                <w:lang w:eastAsia="ru-RU"/>
              </w:rPr>
              <w:t>4 798</w:t>
            </w:r>
          </w:p>
        </w:tc>
        <w:tc>
          <w:tcPr>
            <w:tcW w:w="200" w:type="pct"/>
            <w:noWrap/>
            <w:hideMark/>
          </w:tcPr>
          <w:p w14:paraId="7191C939" w14:textId="77777777" w:rsidR="00F56ED7" w:rsidRPr="00E42444" w:rsidRDefault="00E42444" w:rsidP="00E42444">
            <w:pPr>
              <w:pStyle w:val="103"/>
              <w:rPr>
                <w:lang w:eastAsia="ru-RU"/>
              </w:rPr>
            </w:pPr>
            <w:r w:rsidRPr="00E42444">
              <w:rPr>
                <w:lang w:eastAsia="ru-RU"/>
              </w:rPr>
              <w:t>827</w:t>
            </w:r>
          </w:p>
        </w:tc>
        <w:tc>
          <w:tcPr>
            <w:tcW w:w="201" w:type="pct"/>
            <w:noWrap/>
            <w:hideMark/>
          </w:tcPr>
          <w:p w14:paraId="00E17FE1" w14:textId="77777777" w:rsidR="00F56ED7" w:rsidRPr="00E42444" w:rsidRDefault="00E42444" w:rsidP="00E42444">
            <w:pPr>
              <w:pStyle w:val="103"/>
              <w:rPr>
                <w:lang w:eastAsia="ru-RU"/>
              </w:rPr>
            </w:pPr>
            <w:r w:rsidRPr="00E42444">
              <w:rPr>
                <w:lang w:eastAsia="ru-RU"/>
              </w:rPr>
              <w:t>13 825</w:t>
            </w:r>
          </w:p>
        </w:tc>
        <w:tc>
          <w:tcPr>
            <w:tcW w:w="201" w:type="pct"/>
            <w:noWrap/>
            <w:hideMark/>
          </w:tcPr>
          <w:p w14:paraId="65F38B11" w14:textId="77777777" w:rsidR="00F56ED7" w:rsidRPr="00E42444" w:rsidRDefault="00E42444" w:rsidP="00E42444">
            <w:pPr>
              <w:pStyle w:val="103"/>
              <w:rPr>
                <w:lang w:eastAsia="ru-RU"/>
              </w:rPr>
            </w:pPr>
            <w:r w:rsidRPr="00E42444">
              <w:rPr>
                <w:lang w:eastAsia="ru-RU"/>
              </w:rPr>
              <w:t>44 520</w:t>
            </w:r>
          </w:p>
        </w:tc>
        <w:tc>
          <w:tcPr>
            <w:tcW w:w="201" w:type="pct"/>
            <w:noWrap/>
            <w:hideMark/>
          </w:tcPr>
          <w:p w14:paraId="4B2AEB16" w14:textId="77777777" w:rsidR="00F56ED7" w:rsidRPr="00E42444" w:rsidRDefault="00E42444" w:rsidP="00E42444">
            <w:pPr>
              <w:pStyle w:val="103"/>
              <w:rPr>
                <w:lang w:eastAsia="ru-RU"/>
              </w:rPr>
            </w:pPr>
            <w:r w:rsidRPr="00E42444">
              <w:rPr>
                <w:lang w:eastAsia="ru-RU"/>
              </w:rPr>
              <w:t>106 451</w:t>
            </w:r>
          </w:p>
        </w:tc>
        <w:tc>
          <w:tcPr>
            <w:tcW w:w="200" w:type="pct"/>
            <w:noWrap/>
            <w:hideMark/>
          </w:tcPr>
          <w:p w14:paraId="48897D1D" w14:textId="77777777" w:rsidR="00F56ED7" w:rsidRPr="00E42444" w:rsidRDefault="00E42444" w:rsidP="00E42444">
            <w:pPr>
              <w:pStyle w:val="103"/>
              <w:rPr>
                <w:lang w:eastAsia="ru-RU"/>
              </w:rPr>
            </w:pPr>
            <w:r w:rsidRPr="00E42444">
              <w:rPr>
                <w:lang w:eastAsia="ru-RU"/>
              </w:rPr>
              <w:t>259 929</w:t>
            </w:r>
          </w:p>
        </w:tc>
        <w:tc>
          <w:tcPr>
            <w:tcW w:w="201" w:type="pct"/>
            <w:noWrap/>
            <w:hideMark/>
          </w:tcPr>
          <w:p w14:paraId="5D919E5F" w14:textId="77777777" w:rsidR="00F56ED7" w:rsidRPr="00E42444" w:rsidRDefault="00E42444" w:rsidP="00E42444">
            <w:pPr>
              <w:pStyle w:val="103"/>
              <w:rPr>
                <w:lang w:eastAsia="ru-RU"/>
              </w:rPr>
            </w:pPr>
            <w:r w:rsidRPr="00E42444">
              <w:rPr>
                <w:lang w:eastAsia="ru-RU"/>
              </w:rPr>
              <w:t>501 382</w:t>
            </w:r>
          </w:p>
        </w:tc>
        <w:tc>
          <w:tcPr>
            <w:tcW w:w="201" w:type="pct"/>
            <w:noWrap/>
            <w:hideMark/>
          </w:tcPr>
          <w:p w14:paraId="36757E60" w14:textId="77777777" w:rsidR="00F56ED7" w:rsidRPr="00E42444" w:rsidRDefault="00E42444" w:rsidP="00E42444">
            <w:pPr>
              <w:pStyle w:val="103"/>
              <w:rPr>
                <w:lang w:eastAsia="ru-RU"/>
              </w:rPr>
            </w:pPr>
            <w:r w:rsidRPr="00E42444">
              <w:rPr>
                <w:lang w:eastAsia="ru-RU"/>
              </w:rPr>
              <w:t>748 987</w:t>
            </w:r>
          </w:p>
        </w:tc>
        <w:tc>
          <w:tcPr>
            <w:tcW w:w="201" w:type="pct"/>
            <w:noWrap/>
            <w:hideMark/>
          </w:tcPr>
          <w:p w14:paraId="547DF6E0" w14:textId="77777777" w:rsidR="00F56ED7" w:rsidRPr="00E42444" w:rsidRDefault="00E42444" w:rsidP="00E42444">
            <w:pPr>
              <w:pStyle w:val="103"/>
              <w:rPr>
                <w:lang w:eastAsia="ru-RU"/>
              </w:rPr>
            </w:pPr>
            <w:r w:rsidRPr="00E42444">
              <w:rPr>
                <w:lang w:eastAsia="ru-RU"/>
              </w:rPr>
              <w:t>982 154</w:t>
            </w:r>
          </w:p>
        </w:tc>
        <w:tc>
          <w:tcPr>
            <w:tcW w:w="200" w:type="pct"/>
            <w:noWrap/>
            <w:hideMark/>
          </w:tcPr>
          <w:p w14:paraId="7F74CC95" w14:textId="77777777" w:rsidR="00F56ED7" w:rsidRPr="00E42444" w:rsidRDefault="00E42444" w:rsidP="00E42444">
            <w:pPr>
              <w:pStyle w:val="103"/>
              <w:rPr>
                <w:lang w:eastAsia="ru-RU"/>
              </w:rPr>
            </w:pPr>
            <w:r w:rsidRPr="00E42444">
              <w:rPr>
                <w:lang w:eastAsia="ru-RU"/>
              </w:rPr>
              <w:t>1 220 340</w:t>
            </w:r>
          </w:p>
        </w:tc>
        <w:tc>
          <w:tcPr>
            <w:tcW w:w="201" w:type="pct"/>
            <w:noWrap/>
            <w:hideMark/>
          </w:tcPr>
          <w:p w14:paraId="3ED96ED5" w14:textId="77777777" w:rsidR="00F56ED7" w:rsidRPr="00E42444" w:rsidRDefault="00E42444" w:rsidP="00E42444">
            <w:pPr>
              <w:pStyle w:val="103"/>
              <w:rPr>
                <w:lang w:eastAsia="ru-RU"/>
              </w:rPr>
            </w:pPr>
            <w:r w:rsidRPr="00E42444">
              <w:rPr>
                <w:lang w:eastAsia="ru-RU"/>
              </w:rPr>
              <w:t>1 463 645</w:t>
            </w:r>
          </w:p>
        </w:tc>
        <w:tc>
          <w:tcPr>
            <w:tcW w:w="201" w:type="pct"/>
            <w:noWrap/>
            <w:hideMark/>
          </w:tcPr>
          <w:p w14:paraId="367DC137" w14:textId="77777777" w:rsidR="00F56ED7" w:rsidRPr="00E42444" w:rsidRDefault="00E42444" w:rsidP="00E42444">
            <w:pPr>
              <w:pStyle w:val="103"/>
              <w:rPr>
                <w:lang w:eastAsia="ru-RU"/>
              </w:rPr>
            </w:pPr>
            <w:r w:rsidRPr="00E42444">
              <w:rPr>
                <w:lang w:eastAsia="ru-RU"/>
              </w:rPr>
              <w:t>1 712 173</w:t>
            </w:r>
          </w:p>
        </w:tc>
        <w:tc>
          <w:tcPr>
            <w:tcW w:w="201" w:type="pct"/>
            <w:noWrap/>
            <w:hideMark/>
          </w:tcPr>
          <w:p w14:paraId="116A1AAC" w14:textId="77777777" w:rsidR="00F56ED7" w:rsidRPr="00E42444" w:rsidRDefault="00E42444" w:rsidP="00E42444">
            <w:pPr>
              <w:pStyle w:val="103"/>
              <w:rPr>
                <w:lang w:eastAsia="ru-RU"/>
              </w:rPr>
            </w:pPr>
            <w:r w:rsidRPr="00E42444">
              <w:rPr>
                <w:lang w:eastAsia="ru-RU"/>
              </w:rPr>
              <w:t>1 966 031</w:t>
            </w:r>
          </w:p>
        </w:tc>
        <w:tc>
          <w:tcPr>
            <w:tcW w:w="201" w:type="pct"/>
            <w:noWrap/>
            <w:hideMark/>
          </w:tcPr>
          <w:p w14:paraId="2E8DFB19" w14:textId="77777777" w:rsidR="00F56ED7" w:rsidRPr="00E42444" w:rsidRDefault="00E42444" w:rsidP="00E42444">
            <w:pPr>
              <w:pStyle w:val="103"/>
              <w:rPr>
                <w:lang w:eastAsia="ru-RU"/>
              </w:rPr>
            </w:pPr>
            <w:r w:rsidRPr="00E42444">
              <w:rPr>
                <w:lang w:eastAsia="ru-RU"/>
              </w:rPr>
              <w:t>2 225 324</w:t>
            </w:r>
          </w:p>
        </w:tc>
      </w:tr>
      <w:tr w:rsidR="00E42444" w:rsidRPr="00E42444" w14:paraId="138F70FA" w14:textId="77777777" w:rsidTr="00612D72">
        <w:trPr>
          <w:trHeight w:val="20"/>
        </w:trPr>
        <w:tc>
          <w:tcPr>
            <w:tcW w:w="133" w:type="pct"/>
            <w:noWrap/>
            <w:hideMark/>
          </w:tcPr>
          <w:p w14:paraId="0890FCF1" w14:textId="77777777" w:rsidR="00F56ED7" w:rsidRPr="00E42444" w:rsidRDefault="00E42444" w:rsidP="00E42444">
            <w:pPr>
              <w:pStyle w:val="103"/>
              <w:rPr>
                <w:lang w:eastAsia="ru-RU"/>
              </w:rPr>
            </w:pPr>
            <w:r w:rsidRPr="00E42444">
              <w:rPr>
                <w:lang w:eastAsia="ru-RU"/>
              </w:rPr>
              <w:t> </w:t>
            </w:r>
          </w:p>
        </w:tc>
        <w:tc>
          <w:tcPr>
            <w:tcW w:w="492" w:type="pct"/>
            <w:noWrap/>
            <w:hideMark/>
          </w:tcPr>
          <w:p w14:paraId="3D44505D" w14:textId="77777777" w:rsidR="00F56ED7" w:rsidRPr="00E42444" w:rsidRDefault="00E42444" w:rsidP="00E42444">
            <w:pPr>
              <w:pStyle w:val="103"/>
              <w:rPr>
                <w:lang w:eastAsia="ru-RU"/>
              </w:rPr>
            </w:pPr>
            <w:r w:rsidRPr="00E42444">
              <w:rPr>
                <w:lang w:eastAsia="ru-RU"/>
              </w:rPr>
              <w:t> </w:t>
            </w:r>
          </w:p>
        </w:tc>
        <w:tc>
          <w:tcPr>
            <w:tcW w:w="163" w:type="pct"/>
            <w:noWrap/>
            <w:hideMark/>
          </w:tcPr>
          <w:p w14:paraId="00CBDD13" w14:textId="77777777" w:rsidR="00F56ED7" w:rsidRPr="00E42444" w:rsidRDefault="00E42444" w:rsidP="00E42444">
            <w:pPr>
              <w:pStyle w:val="103"/>
              <w:rPr>
                <w:lang w:eastAsia="ru-RU"/>
              </w:rPr>
            </w:pPr>
            <w:r w:rsidRPr="00E42444">
              <w:rPr>
                <w:lang w:eastAsia="ru-RU"/>
              </w:rPr>
              <w:t> </w:t>
            </w:r>
          </w:p>
        </w:tc>
        <w:tc>
          <w:tcPr>
            <w:tcW w:w="200" w:type="pct"/>
            <w:noWrap/>
            <w:hideMark/>
          </w:tcPr>
          <w:p w14:paraId="27ECDADA" w14:textId="77777777" w:rsidR="00F56ED7" w:rsidRPr="00E42444" w:rsidRDefault="00E42444" w:rsidP="00E42444">
            <w:pPr>
              <w:pStyle w:val="103"/>
              <w:rPr>
                <w:lang w:eastAsia="ru-RU"/>
              </w:rPr>
            </w:pPr>
            <w:r w:rsidRPr="00E42444">
              <w:rPr>
                <w:lang w:eastAsia="ru-RU"/>
              </w:rPr>
              <w:t> </w:t>
            </w:r>
          </w:p>
        </w:tc>
        <w:tc>
          <w:tcPr>
            <w:tcW w:w="201" w:type="pct"/>
            <w:noWrap/>
            <w:hideMark/>
          </w:tcPr>
          <w:p w14:paraId="44949278" w14:textId="77777777" w:rsidR="00F56ED7" w:rsidRPr="00E42444" w:rsidRDefault="00E42444" w:rsidP="00E42444">
            <w:pPr>
              <w:pStyle w:val="103"/>
              <w:rPr>
                <w:lang w:eastAsia="ru-RU"/>
              </w:rPr>
            </w:pPr>
            <w:r w:rsidRPr="00E42444">
              <w:rPr>
                <w:lang w:eastAsia="ru-RU"/>
              </w:rPr>
              <w:t> </w:t>
            </w:r>
          </w:p>
        </w:tc>
        <w:tc>
          <w:tcPr>
            <w:tcW w:w="201" w:type="pct"/>
            <w:noWrap/>
            <w:hideMark/>
          </w:tcPr>
          <w:p w14:paraId="12C3F08F" w14:textId="77777777" w:rsidR="00F56ED7" w:rsidRPr="00E42444" w:rsidRDefault="00E42444" w:rsidP="00E42444">
            <w:pPr>
              <w:pStyle w:val="103"/>
              <w:rPr>
                <w:lang w:eastAsia="ru-RU"/>
              </w:rPr>
            </w:pPr>
            <w:r w:rsidRPr="00E42444">
              <w:rPr>
                <w:lang w:eastAsia="ru-RU"/>
              </w:rPr>
              <w:t> </w:t>
            </w:r>
          </w:p>
        </w:tc>
        <w:tc>
          <w:tcPr>
            <w:tcW w:w="201" w:type="pct"/>
            <w:noWrap/>
            <w:hideMark/>
          </w:tcPr>
          <w:p w14:paraId="01F04969" w14:textId="77777777" w:rsidR="00F56ED7" w:rsidRPr="00E42444" w:rsidRDefault="00E42444" w:rsidP="00E42444">
            <w:pPr>
              <w:pStyle w:val="103"/>
              <w:rPr>
                <w:lang w:eastAsia="ru-RU"/>
              </w:rPr>
            </w:pPr>
            <w:r w:rsidRPr="00E42444">
              <w:rPr>
                <w:lang w:eastAsia="ru-RU"/>
              </w:rPr>
              <w:t> </w:t>
            </w:r>
          </w:p>
        </w:tc>
        <w:tc>
          <w:tcPr>
            <w:tcW w:w="200" w:type="pct"/>
            <w:noWrap/>
            <w:hideMark/>
          </w:tcPr>
          <w:p w14:paraId="7A3D021B" w14:textId="77777777" w:rsidR="00F56ED7" w:rsidRPr="00E42444" w:rsidRDefault="00E42444" w:rsidP="00E42444">
            <w:pPr>
              <w:pStyle w:val="103"/>
              <w:rPr>
                <w:lang w:eastAsia="ru-RU"/>
              </w:rPr>
            </w:pPr>
            <w:r w:rsidRPr="00E42444">
              <w:rPr>
                <w:lang w:eastAsia="ru-RU"/>
              </w:rPr>
              <w:t> </w:t>
            </w:r>
          </w:p>
        </w:tc>
        <w:tc>
          <w:tcPr>
            <w:tcW w:w="201" w:type="pct"/>
            <w:noWrap/>
            <w:hideMark/>
          </w:tcPr>
          <w:p w14:paraId="1186B229" w14:textId="77777777" w:rsidR="00F56ED7" w:rsidRPr="00E42444" w:rsidRDefault="00E42444" w:rsidP="00E42444">
            <w:pPr>
              <w:pStyle w:val="103"/>
              <w:rPr>
                <w:lang w:eastAsia="ru-RU"/>
              </w:rPr>
            </w:pPr>
            <w:r w:rsidRPr="00E42444">
              <w:rPr>
                <w:lang w:eastAsia="ru-RU"/>
              </w:rPr>
              <w:t> </w:t>
            </w:r>
          </w:p>
        </w:tc>
        <w:tc>
          <w:tcPr>
            <w:tcW w:w="201" w:type="pct"/>
            <w:noWrap/>
            <w:hideMark/>
          </w:tcPr>
          <w:p w14:paraId="776D8C1C" w14:textId="77777777" w:rsidR="00F56ED7" w:rsidRPr="00E42444" w:rsidRDefault="00E42444" w:rsidP="00E42444">
            <w:pPr>
              <w:pStyle w:val="103"/>
              <w:rPr>
                <w:lang w:eastAsia="ru-RU"/>
              </w:rPr>
            </w:pPr>
            <w:r w:rsidRPr="00E42444">
              <w:rPr>
                <w:lang w:eastAsia="ru-RU"/>
              </w:rPr>
              <w:t> </w:t>
            </w:r>
          </w:p>
        </w:tc>
        <w:tc>
          <w:tcPr>
            <w:tcW w:w="201" w:type="pct"/>
            <w:noWrap/>
            <w:hideMark/>
          </w:tcPr>
          <w:p w14:paraId="40A4F75F" w14:textId="77777777" w:rsidR="00F56ED7" w:rsidRPr="00E42444" w:rsidRDefault="00E42444" w:rsidP="00E42444">
            <w:pPr>
              <w:pStyle w:val="103"/>
              <w:rPr>
                <w:lang w:eastAsia="ru-RU"/>
              </w:rPr>
            </w:pPr>
            <w:r w:rsidRPr="00E42444">
              <w:rPr>
                <w:lang w:eastAsia="ru-RU"/>
              </w:rPr>
              <w:t> </w:t>
            </w:r>
          </w:p>
        </w:tc>
        <w:tc>
          <w:tcPr>
            <w:tcW w:w="200" w:type="pct"/>
            <w:noWrap/>
            <w:hideMark/>
          </w:tcPr>
          <w:p w14:paraId="13B2D241" w14:textId="77777777" w:rsidR="00F56ED7" w:rsidRPr="00E42444" w:rsidRDefault="00E42444" w:rsidP="00E42444">
            <w:pPr>
              <w:pStyle w:val="103"/>
              <w:rPr>
                <w:lang w:eastAsia="ru-RU"/>
              </w:rPr>
            </w:pPr>
            <w:r w:rsidRPr="00E42444">
              <w:rPr>
                <w:lang w:eastAsia="ru-RU"/>
              </w:rPr>
              <w:t> </w:t>
            </w:r>
          </w:p>
        </w:tc>
        <w:tc>
          <w:tcPr>
            <w:tcW w:w="201" w:type="pct"/>
            <w:noWrap/>
            <w:hideMark/>
          </w:tcPr>
          <w:p w14:paraId="4E38B9D1" w14:textId="77777777" w:rsidR="00F56ED7" w:rsidRPr="00E42444" w:rsidRDefault="00E42444" w:rsidP="00E42444">
            <w:pPr>
              <w:pStyle w:val="103"/>
              <w:rPr>
                <w:lang w:eastAsia="ru-RU"/>
              </w:rPr>
            </w:pPr>
            <w:r w:rsidRPr="00E42444">
              <w:rPr>
                <w:lang w:eastAsia="ru-RU"/>
              </w:rPr>
              <w:t> </w:t>
            </w:r>
          </w:p>
        </w:tc>
        <w:tc>
          <w:tcPr>
            <w:tcW w:w="201" w:type="pct"/>
            <w:noWrap/>
            <w:hideMark/>
          </w:tcPr>
          <w:p w14:paraId="713D5539" w14:textId="77777777" w:rsidR="00F56ED7" w:rsidRPr="00E42444" w:rsidRDefault="00E42444" w:rsidP="00E42444">
            <w:pPr>
              <w:pStyle w:val="103"/>
              <w:rPr>
                <w:lang w:eastAsia="ru-RU"/>
              </w:rPr>
            </w:pPr>
            <w:r w:rsidRPr="00E42444">
              <w:rPr>
                <w:lang w:eastAsia="ru-RU"/>
              </w:rPr>
              <w:t> </w:t>
            </w:r>
          </w:p>
        </w:tc>
        <w:tc>
          <w:tcPr>
            <w:tcW w:w="201" w:type="pct"/>
            <w:noWrap/>
            <w:hideMark/>
          </w:tcPr>
          <w:p w14:paraId="58FB64CA" w14:textId="77777777" w:rsidR="00F56ED7" w:rsidRPr="00E42444" w:rsidRDefault="00E42444" w:rsidP="00E42444">
            <w:pPr>
              <w:pStyle w:val="103"/>
              <w:rPr>
                <w:lang w:eastAsia="ru-RU"/>
              </w:rPr>
            </w:pPr>
            <w:r w:rsidRPr="00E42444">
              <w:rPr>
                <w:lang w:eastAsia="ru-RU"/>
              </w:rPr>
              <w:t> </w:t>
            </w:r>
          </w:p>
        </w:tc>
        <w:tc>
          <w:tcPr>
            <w:tcW w:w="200" w:type="pct"/>
            <w:noWrap/>
            <w:hideMark/>
          </w:tcPr>
          <w:p w14:paraId="3F56879A" w14:textId="77777777" w:rsidR="00F56ED7" w:rsidRPr="00E42444" w:rsidRDefault="00E42444" w:rsidP="00E42444">
            <w:pPr>
              <w:pStyle w:val="103"/>
              <w:rPr>
                <w:lang w:eastAsia="ru-RU"/>
              </w:rPr>
            </w:pPr>
            <w:r w:rsidRPr="00E42444">
              <w:rPr>
                <w:lang w:eastAsia="ru-RU"/>
              </w:rPr>
              <w:t> </w:t>
            </w:r>
          </w:p>
        </w:tc>
        <w:tc>
          <w:tcPr>
            <w:tcW w:w="201" w:type="pct"/>
            <w:noWrap/>
            <w:hideMark/>
          </w:tcPr>
          <w:p w14:paraId="759D0033" w14:textId="77777777" w:rsidR="00F56ED7" w:rsidRPr="00E42444" w:rsidRDefault="00E42444" w:rsidP="00E42444">
            <w:pPr>
              <w:pStyle w:val="103"/>
              <w:rPr>
                <w:lang w:eastAsia="ru-RU"/>
              </w:rPr>
            </w:pPr>
            <w:r w:rsidRPr="00E42444">
              <w:rPr>
                <w:lang w:eastAsia="ru-RU"/>
              </w:rPr>
              <w:t> </w:t>
            </w:r>
          </w:p>
        </w:tc>
        <w:tc>
          <w:tcPr>
            <w:tcW w:w="201" w:type="pct"/>
            <w:noWrap/>
            <w:hideMark/>
          </w:tcPr>
          <w:p w14:paraId="231D9BE4" w14:textId="77777777" w:rsidR="00F56ED7" w:rsidRPr="00E42444" w:rsidRDefault="00E42444" w:rsidP="00E42444">
            <w:pPr>
              <w:pStyle w:val="103"/>
              <w:rPr>
                <w:lang w:eastAsia="ru-RU"/>
              </w:rPr>
            </w:pPr>
            <w:r w:rsidRPr="00E42444">
              <w:rPr>
                <w:lang w:eastAsia="ru-RU"/>
              </w:rPr>
              <w:t> </w:t>
            </w:r>
          </w:p>
        </w:tc>
        <w:tc>
          <w:tcPr>
            <w:tcW w:w="201" w:type="pct"/>
            <w:noWrap/>
            <w:hideMark/>
          </w:tcPr>
          <w:p w14:paraId="41F23AF1" w14:textId="77777777" w:rsidR="00F56ED7" w:rsidRPr="00E42444" w:rsidRDefault="00E42444" w:rsidP="00E42444">
            <w:pPr>
              <w:pStyle w:val="103"/>
              <w:rPr>
                <w:lang w:eastAsia="ru-RU"/>
              </w:rPr>
            </w:pPr>
            <w:r w:rsidRPr="00E42444">
              <w:rPr>
                <w:lang w:eastAsia="ru-RU"/>
              </w:rPr>
              <w:t> </w:t>
            </w:r>
          </w:p>
        </w:tc>
        <w:tc>
          <w:tcPr>
            <w:tcW w:w="200" w:type="pct"/>
            <w:noWrap/>
            <w:hideMark/>
          </w:tcPr>
          <w:p w14:paraId="04CC0379" w14:textId="77777777" w:rsidR="00F56ED7" w:rsidRPr="00E42444" w:rsidRDefault="00E42444" w:rsidP="00E42444">
            <w:pPr>
              <w:pStyle w:val="103"/>
              <w:rPr>
                <w:lang w:eastAsia="ru-RU"/>
              </w:rPr>
            </w:pPr>
            <w:r w:rsidRPr="00E42444">
              <w:rPr>
                <w:lang w:eastAsia="ru-RU"/>
              </w:rPr>
              <w:t> </w:t>
            </w:r>
          </w:p>
        </w:tc>
        <w:tc>
          <w:tcPr>
            <w:tcW w:w="201" w:type="pct"/>
            <w:noWrap/>
            <w:hideMark/>
          </w:tcPr>
          <w:p w14:paraId="21ADFD38" w14:textId="77777777" w:rsidR="00F56ED7" w:rsidRPr="00E42444" w:rsidRDefault="00E42444" w:rsidP="00E42444">
            <w:pPr>
              <w:pStyle w:val="103"/>
              <w:rPr>
                <w:lang w:eastAsia="ru-RU"/>
              </w:rPr>
            </w:pPr>
            <w:r w:rsidRPr="00E42444">
              <w:rPr>
                <w:lang w:eastAsia="ru-RU"/>
              </w:rPr>
              <w:t> </w:t>
            </w:r>
          </w:p>
        </w:tc>
        <w:tc>
          <w:tcPr>
            <w:tcW w:w="201" w:type="pct"/>
            <w:noWrap/>
            <w:hideMark/>
          </w:tcPr>
          <w:p w14:paraId="2AD81307" w14:textId="77777777" w:rsidR="00F56ED7" w:rsidRPr="00E42444" w:rsidRDefault="00E42444" w:rsidP="00E42444">
            <w:pPr>
              <w:pStyle w:val="103"/>
              <w:rPr>
                <w:lang w:eastAsia="ru-RU"/>
              </w:rPr>
            </w:pPr>
            <w:r w:rsidRPr="00E42444">
              <w:rPr>
                <w:lang w:eastAsia="ru-RU"/>
              </w:rPr>
              <w:t> </w:t>
            </w:r>
          </w:p>
        </w:tc>
        <w:tc>
          <w:tcPr>
            <w:tcW w:w="201" w:type="pct"/>
            <w:noWrap/>
            <w:hideMark/>
          </w:tcPr>
          <w:p w14:paraId="3E5ECA89" w14:textId="77777777" w:rsidR="00F56ED7" w:rsidRPr="00E42444" w:rsidRDefault="00E42444" w:rsidP="00E42444">
            <w:pPr>
              <w:pStyle w:val="103"/>
              <w:rPr>
                <w:lang w:eastAsia="ru-RU"/>
              </w:rPr>
            </w:pPr>
            <w:r w:rsidRPr="00E42444">
              <w:rPr>
                <w:lang w:eastAsia="ru-RU"/>
              </w:rPr>
              <w:t> </w:t>
            </w:r>
          </w:p>
        </w:tc>
        <w:tc>
          <w:tcPr>
            <w:tcW w:w="201" w:type="pct"/>
            <w:noWrap/>
            <w:hideMark/>
          </w:tcPr>
          <w:p w14:paraId="558CBF30" w14:textId="77777777" w:rsidR="00F56ED7" w:rsidRPr="00E42444" w:rsidRDefault="00E42444" w:rsidP="00E42444">
            <w:pPr>
              <w:pStyle w:val="103"/>
              <w:rPr>
                <w:lang w:eastAsia="ru-RU"/>
              </w:rPr>
            </w:pPr>
            <w:r w:rsidRPr="00E42444">
              <w:rPr>
                <w:lang w:eastAsia="ru-RU"/>
              </w:rPr>
              <w:t> </w:t>
            </w:r>
          </w:p>
        </w:tc>
      </w:tr>
      <w:tr w:rsidR="00E42444" w:rsidRPr="00E42444" w14:paraId="1E163AE3" w14:textId="77777777" w:rsidTr="00612D72">
        <w:trPr>
          <w:trHeight w:val="20"/>
        </w:trPr>
        <w:tc>
          <w:tcPr>
            <w:tcW w:w="133" w:type="pct"/>
            <w:hideMark/>
          </w:tcPr>
          <w:p w14:paraId="00EDE6D0" w14:textId="77777777" w:rsidR="00F56ED7" w:rsidRPr="00E42444" w:rsidRDefault="00E42444" w:rsidP="00E42444">
            <w:pPr>
              <w:pStyle w:val="103"/>
              <w:rPr>
                <w:lang w:eastAsia="ru-RU"/>
              </w:rPr>
            </w:pPr>
            <w:r w:rsidRPr="00E42444">
              <w:rPr>
                <w:lang w:eastAsia="ru-RU"/>
              </w:rPr>
              <w:t>10</w:t>
            </w:r>
          </w:p>
        </w:tc>
        <w:tc>
          <w:tcPr>
            <w:tcW w:w="492" w:type="pct"/>
            <w:hideMark/>
          </w:tcPr>
          <w:p w14:paraId="41BC71AF" w14:textId="77777777" w:rsidR="00F56ED7" w:rsidRPr="00E42444" w:rsidRDefault="00E42444" w:rsidP="00E42444">
            <w:pPr>
              <w:pStyle w:val="103"/>
              <w:rPr>
                <w:lang w:eastAsia="ru-RU"/>
              </w:rPr>
            </w:pPr>
            <w:r w:rsidRPr="00E42444">
              <w:rPr>
                <w:lang w:eastAsia="ru-RU"/>
              </w:rPr>
              <w:t xml:space="preserve">Денежный поток от ОПЕРАЦИОННОЙ деятельности </w:t>
            </w:r>
          </w:p>
        </w:tc>
        <w:tc>
          <w:tcPr>
            <w:tcW w:w="163" w:type="pct"/>
            <w:noWrap/>
            <w:hideMark/>
          </w:tcPr>
          <w:p w14:paraId="75622249"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50CA3C69" w14:textId="77777777" w:rsidR="00F56ED7" w:rsidRPr="00E42444" w:rsidRDefault="00E42444" w:rsidP="00E42444">
            <w:pPr>
              <w:pStyle w:val="103"/>
              <w:rPr>
                <w:lang w:eastAsia="ru-RU"/>
              </w:rPr>
            </w:pPr>
            <w:r w:rsidRPr="00E42444">
              <w:rPr>
                <w:lang w:eastAsia="ru-RU"/>
              </w:rPr>
              <w:t>0</w:t>
            </w:r>
          </w:p>
        </w:tc>
        <w:tc>
          <w:tcPr>
            <w:tcW w:w="201" w:type="pct"/>
            <w:hideMark/>
          </w:tcPr>
          <w:p w14:paraId="797C6594" w14:textId="77777777" w:rsidR="00F56ED7" w:rsidRPr="00E42444" w:rsidRDefault="00E42444" w:rsidP="00E42444">
            <w:pPr>
              <w:pStyle w:val="103"/>
              <w:rPr>
                <w:lang w:eastAsia="ru-RU"/>
              </w:rPr>
            </w:pPr>
            <w:r w:rsidRPr="00E42444">
              <w:rPr>
                <w:lang w:eastAsia="ru-RU"/>
              </w:rPr>
              <w:t>54 710</w:t>
            </w:r>
          </w:p>
        </w:tc>
        <w:tc>
          <w:tcPr>
            <w:tcW w:w="201" w:type="pct"/>
            <w:hideMark/>
          </w:tcPr>
          <w:p w14:paraId="3451CC03" w14:textId="77777777" w:rsidR="00F56ED7" w:rsidRPr="00E42444" w:rsidRDefault="00E42444" w:rsidP="00E42444">
            <w:pPr>
              <w:pStyle w:val="103"/>
              <w:rPr>
                <w:lang w:eastAsia="ru-RU"/>
              </w:rPr>
            </w:pPr>
            <w:r w:rsidRPr="00E42444">
              <w:rPr>
                <w:lang w:eastAsia="ru-RU"/>
              </w:rPr>
              <w:t>123 517</w:t>
            </w:r>
          </w:p>
        </w:tc>
        <w:tc>
          <w:tcPr>
            <w:tcW w:w="201" w:type="pct"/>
            <w:hideMark/>
          </w:tcPr>
          <w:p w14:paraId="410C62A3" w14:textId="77777777" w:rsidR="00F56ED7" w:rsidRPr="00E42444" w:rsidRDefault="00E42444" w:rsidP="00E42444">
            <w:pPr>
              <w:pStyle w:val="103"/>
              <w:rPr>
                <w:lang w:eastAsia="ru-RU"/>
              </w:rPr>
            </w:pPr>
            <w:r w:rsidRPr="00E42444">
              <w:rPr>
                <w:lang w:eastAsia="ru-RU"/>
              </w:rPr>
              <w:t>203 538</w:t>
            </w:r>
          </w:p>
        </w:tc>
        <w:tc>
          <w:tcPr>
            <w:tcW w:w="200" w:type="pct"/>
            <w:hideMark/>
          </w:tcPr>
          <w:p w14:paraId="1330CF00" w14:textId="77777777" w:rsidR="00F56ED7" w:rsidRPr="00E42444" w:rsidRDefault="00E42444" w:rsidP="00E42444">
            <w:pPr>
              <w:pStyle w:val="103"/>
              <w:rPr>
                <w:lang w:eastAsia="ru-RU"/>
              </w:rPr>
            </w:pPr>
            <w:r w:rsidRPr="00E42444">
              <w:rPr>
                <w:lang w:eastAsia="ru-RU"/>
              </w:rPr>
              <w:t>272 328</w:t>
            </w:r>
          </w:p>
        </w:tc>
        <w:tc>
          <w:tcPr>
            <w:tcW w:w="201" w:type="pct"/>
            <w:hideMark/>
          </w:tcPr>
          <w:p w14:paraId="5281E6ED" w14:textId="77777777" w:rsidR="00F56ED7" w:rsidRPr="00E42444" w:rsidRDefault="00E42444" w:rsidP="00E42444">
            <w:pPr>
              <w:pStyle w:val="103"/>
              <w:rPr>
                <w:lang w:eastAsia="ru-RU"/>
              </w:rPr>
            </w:pPr>
            <w:r w:rsidRPr="00E42444">
              <w:rPr>
                <w:lang w:eastAsia="ru-RU"/>
              </w:rPr>
              <w:t>282 736</w:t>
            </w:r>
          </w:p>
        </w:tc>
        <w:tc>
          <w:tcPr>
            <w:tcW w:w="201" w:type="pct"/>
            <w:hideMark/>
          </w:tcPr>
          <w:p w14:paraId="5C84E737" w14:textId="77777777" w:rsidR="00F56ED7" w:rsidRPr="00E42444" w:rsidRDefault="00E42444" w:rsidP="00E42444">
            <w:pPr>
              <w:pStyle w:val="103"/>
              <w:rPr>
                <w:lang w:eastAsia="ru-RU"/>
              </w:rPr>
            </w:pPr>
            <w:r w:rsidRPr="00E42444">
              <w:rPr>
                <w:lang w:eastAsia="ru-RU"/>
              </w:rPr>
              <w:t>292 885</w:t>
            </w:r>
          </w:p>
        </w:tc>
        <w:tc>
          <w:tcPr>
            <w:tcW w:w="201" w:type="pct"/>
            <w:hideMark/>
          </w:tcPr>
          <w:p w14:paraId="71A71001" w14:textId="77777777" w:rsidR="00F56ED7" w:rsidRPr="00E42444" w:rsidRDefault="00E42444" w:rsidP="00E42444">
            <w:pPr>
              <w:pStyle w:val="103"/>
              <w:rPr>
                <w:lang w:eastAsia="ru-RU"/>
              </w:rPr>
            </w:pPr>
            <w:r w:rsidRPr="00E42444">
              <w:rPr>
                <w:lang w:eastAsia="ru-RU"/>
              </w:rPr>
              <w:t>297 506</w:t>
            </w:r>
          </w:p>
        </w:tc>
        <w:tc>
          <w:tcPr>
            <w:tcW w:w="200" w:type="pct"/>
            <w:hideMark/>
          </w:tcPr>
          <w:p w14:paraId="311DED33" w14:textId="77777777" w:rsidR="00F56ED7" w:rsidRPr="00E42444" w:rsidRDefault="00E42444" w:rsidP="00E42444">
            <w:pPr>
              <w:pStyle w:val="103"/>
              <w:rPr>
                <w:lang w:eastAsia="ru-RU"/>
              </w:rPr>
            </w:pPr>
            <w:r w:rsidRPr="00E42444">
              <w:rPr>
                <w:lang w:eastAsia="ru-RU"/>
              </w:rPr>
              <w:t>296 710</w:t>
            </w:r>
          </w:p>
        </w:tc>
        <w:tc>
          <w:tcPr>
            <w:tcW w:w="201" w:type="pct"/>
            <w:hideMark/>
          </w:tcPr>
          <w:p w14:paraId="64219AA9" w14:textId="77777777" w:rsidR="00F56ED7" w:rsidRPr="00E42444" w:rsidRDefault="00E42444" w:rsidP="00E42444">
            <w:pPr>
              <w:pStyle w:val="103"/>
              <w:rPr>
                <w:lang w:eastAsia="ru-RU"/>
              </w:rPr>
            </w:pPr>
            <w:r w:rsidRPr="00E42444">
              <w:rPr>
                <w:lang w:eastAsia="ru-RU"/>
              </w:rPr>
              <w:t>296 525</w:t>
            </w:r>
          </w:p>
        </w:tc>
        <w:tc>
          <w:tcPr>
            <w:tcW w:w="201" w:type="pct"/>
            <w:hideMark/>
          </w:tcPr>
          <w:p w14:paraId="78373D20" w14:textId="77777777" w:rsidR="00F56ED7" w:rsidRPr="00E42444" w:rsidRDefault="00E42444" w:rsidP="00E42444">
            <w:pPr>
              <w:pStyle w:val="103"/>
              <w:rPr>
                <w:lang w:eastAsia="ru-RU"/>
              </w:rPr>
            </w:pPr>
            <w:r w:rsidRPr="00E42444">
              <w:rPr>
                <w:lang w:eastAsia="ru-RU"/>
              </w:rPr>
              <w:t>299 697</w:t>
            </w:r>
          </w:p>
        </w:tc>
        <w:tc>
          <w:tcPr>
            <w:tcW w:w="201" w:type="pct"/>
            <w:hideMark/>
          </w:tcPr>
          <w:p w14:paraId="7A30FEDD" w14:textId="77777777" w:rsidR="00F56ED7" w:rsidRPr="00E42444" w:rsidRDefault="00E42444" w:rsidP="00E42444">
            <w:pPr>
              <w:pStyle w:val="103"/>
              <w:rPr>
                <w:lang w:eastAsia="ru-RU"/>
              </w:rPr>
            </w:pPr>
            <w:r w:rsidRPr="00E42444">
              <w:rPr>
                <w:lang w:eastAsia="ru-RU"/>
              </w:rPr>
              <w:t>305 205</w:t>
            </w:r>
          </w:p>
        </w:tc>
        <w:tc>
          <w:tcPr>
            <w:tcW w:w="200" w:type="pct"/>
            <w:hideMark/>
          </w:tcPr>
          <w:p w14:paraId="44AE696F" w14:textId="77777777" w:rsidR="00F56ED7" w:rsidRPr="00E42444" w:rsidRDefault="00E42444" w:rsidP="00E42444">
            <w:pPr>
              <w:pStyle w:val="103"/>
              <w:rPr>
                <w:lang w:eastAsia="ru-RU"/>
              </w:rPr>
            </w:pPr>
            <w:r w:rsidRPr="00E42444">
              <w:rPr>
                <w:lang w:eastAsia="ru-RU"/>
              </w:rPr>
              <w:t>312 663</w:t>
            </w:r>
          </w:p>
        </w:tc>
        <w:tc>
          <w:tcPr>
            <w:tcW w:w="201" w:type="pct"/>
            <w:hideMark/>
          </w:tcPr>
          <w:p w14:paraId="720F989E" w14:textId="77777777" w:rsidR="00F56ED7" w:rsidRPr="00E42444" w:rsidRDefault="00E42444" w:rsidP="00E42444">
            <w:pPr>
              <w:pStyle w:val="103"/>
              <w:rPr>
                <w:lang w:eastAsia="ru-RU"/>
              </w:rPr>
            </w:pPr>
            <w:r w:rsidRPr="00E42444">
              <w:rPr>
                <w:lang w:eastAsia="ru-RU"/>
              </w:rPr>
              <w:t>320 269</w:t>
            </w:r>
          </w:p>
        </w:tc>
        <w:tc>
          <w:tcPr>
            <w:tcW w:w="201" w:type="pct"/>
            <w:hideMark/>
          </w:tcPr>
          <w:p w14:paraId="5B5EE8AC" w14:textId="77777777" w:rsidR="00F56ED7" w:rsidRPr="00E42444" w:rsidRDefault="00E42444" w:rsidP="00E42444">
            <w:pPr>
              <w:pStyle w:val="103"/>
              <w:rPr>
                <w:lang w:eastAsia="ru-RU"/>
              </w:rPr>
            </w:pPr>
            <w:r w:rsidRPr="00E42444">
              <w:rPr>
                <w:lang w:eastAsia="ru-RU"/>
              </w:rPr>
              <w:t>307 311</w:t>
            </w:r>
          </w:p>
        </w:tc>
        <w:tc>
          <w:tcPr>
            <w:tcW w:w="201" w:type="pct"/>
            <w:hideMark/>
          </w:tcPr>
          <w:p w14:paraId="6310F150" w14:textId="77777777" w:rsidR="00F56ED7" w:rsidRPr="00E42444" w:rsidRDefault="00E42444" w:rsidP="00E42444">
            <w:pPr>
              <w:pStyle w:val="103"/>
              <w:rPr>
                <w:lang w:eastAsia="ru-RU"/>
              </w:rPr>
            </w:pPr>
            <w:r w:rsidRPr="00E42444">
              <w:rPr>
                <w:lang w:eastAsia="ru-RU"/>
              </w:rPr>
              <w:t>313 841</w:t>
            </w:r>
          </w:p>
        </w:tc>
        <w:tc>
          <w:tcPr>
            <w:tcW w:w="200" w:type="pct"/>
            <w:hideMark/>
          </w:tcPr>
          <w:p w14:paraId="1C067A4F" w14:textId="77777777" w:rsidR="00F56ED7" w:rsidRPr="00E42444" w:rsidRDefault="00E42444" w:rsidP="00E42444">
            <w:pPr>
              <w:pStyle w:val="103"/>
              <w:rPr>
                <w:lang w:eastAsia="ru-RU"/>
              </w:rPr>
            </w:pPr>
            <w:r w:rsidRPr="00E42444">
              <w:rPr>
                <w:lang w:eastAsia="ru-RU"/>
              </w:rPr>
              <w:t>320 504</w:t>
            </w:r>
          </w:p>
        </w:tc>
        <w:tc>
          <w:tcPr>
            <w:tcW w:w="201" w:type="pct"/>
            <w:hideMark/>
          </w:tcPr>
          <w:p w14:paraId="3F8EDFEC" w14:textId="77777777" w:rsidR="00F56ED7" w:rsidRPr="00E42444" w:rsidRDefault="00E42444" w:rsidP="00E42444">
            <w:pPr>
              <w:pStyle w:val="103"/>
              <w:rPr>
                <w:lang w:eastAsia="ru-RU"/>
              </w:rPr>
            </w:pPr>
            <w:r w:rsidRPr="00E42444">
              <w:rPr>
                <w:lang w:eastAsia="ru-RU"/>
              </w:rPr>
              <w:t>327 301</w:t>
            </w:r>
          </w:p>
        </w:tc>
        <w:tc>
          <w:tcPr>
            <w:tcW w:w="201" w:type="pct"/>
            <w:hideMark/>
          </w:tcPr>
          <w:p w14:paraId="6731358D" w14:textId="77777777" w:rsidR="00F56ED7" w:rsidRPr="00E42444" w:rsidRDefault="00E42444" w:rsidP="00E42444">
            <w:pPr>
              <w:pStyle w:val="103"/>
              <w:rPr>
                <w:lang w:eastAsia="ru-RU"/>
              </w:rPr>
            </w:pPr>
            <w:r w:rsidRPr="00E42444">
              <w:rPr>
                <w:lang w:eastAsia="ru-RU"/>
              </w:rPr>
              <w:t>334 235</w:t>
            </w:r>
          </w:p>
        </w:tc>
        <w:tc>
          <w:tcPr>
            <w:tcW w:w="201" w:type="pct"/>
            <w:hideMark/>
          </w:tcPr>
          <w:p w14:paraId="65E053BD" w14:textId="77777777" w:rsidR="00F56ED7" w:rsidRPr="00E42444" w:rsidRDefault="00E42444" w:rsidP="00E42444">
            <w:pPr>
              <w:pStyle w:val="103"/>
              <w:rPr>
                <w:lang w:eastAsia="ru-RU"/>
              </w:rPr>
            </w:pPr>
            <w:r w:rsidRPr="00E42444">
              <w:rPr>
                <w:lang w:eastAsia="ru-RU"/>
              </w:rPr>
              <w:t>341 311</w:t>
            </w:r>
          </w:p>
        </w:tc>
        <w:tc>
          <w:tcPr>
            <w:tcW w:w="201" w:type="pct"/>
            <w:hideMark/>
          </w:tcPr>
          <w:p w14:paraId="69F95A9D" w14:textId="77777777" w:rsidR="00F56ED7" w:rsidRPr="00E42444" w:rsidRDefault="00E42444" w:rsidP="00E42444">
            <w:pPr>
              <w:pStyle w:val="103"/>
              <w:rPr>
                <w:lang w:eastAsia="ru-RU"/>
              </w:rPr>
            </w:pPr>
            <w:r w:rsidRPr="00E42444">
              <w:rPr>
                <w:lang w:eastAsia="ru-RU"/>
              </w:rPr>
              <w:t>348 529</w:t>
            </w:r>
          </w:p>
        </w:tc>
      </w:tr>
      <w:tr w:rsidR="00E42444" w:rsidRPr="00E42444" w14:paraId="67A1707E" w14:textId="77777777" w:rsidTr="00612D72">
        <w:trPr>
          <w:trHeight w:val="20"/>
        </w:trPr>
        <w:tc>
          <w:tcPr>
            <w:tcW w:w="133" w:type="pct"/>
            <w:hideMark/>
          </w:tcPr>
          <w:p w14:paraId="55DDE7FC" w14:textId="77777777" w:rsidR="00F56ED7" w:rsidRPr="00E42444" w:rsidRDefault="00E42444" w:rsidP="00E42444">
            <w:pPr>
              <w:pStyle w:val="103"/>
              <w:rPr>
                <w:lang w:eastAsia="ru-RU"/>
              </w:rPr>
            </w:pPr>
            <w:r w:rsidRPr="00E42444">
              <w:rPr>
                <w:lang w:eastAsia="ru-RU"/>
              </w:rPr>
              <w:t>10.1.</w:t>
            </w:r>
          </w:p>
        </w:tc>
        <w:tc>
          <w:tcPr>
            <w:tcW w:w="492" w:type="pct"/>
            <w:hideMark/>
          </w:tcPr>
          <w:p w14:paraId="3D19A05D" w14:textId="77777777" w:rsidR="00F56ED7" w:rsidRPr="00E42444" w:rsidRDefault="00E42444" w:rsidP="00E42444">
            <w:pPr>
              <w:pStyle w:val="103"/>
              <w:rPr>
                <w:lang w:eastAsia="ru-RU"/>
              </w:rPr>
            </w:pPr>
            <w:r w:rsidRPr="00E42444">
              <w:rPr>
                <w:lang w:eastAsia="ru-RU"/>
              </w:rPr>
              <w:t>Поступления от операционной деятельности с учетом изменения оборотного капитала, всего</w:t>
            </w:r>
          </w:p>
        </w:tc>
        <w:tc>
          <w:tcPr>
            <w:tcW w:w="163" w:type="pct"/>
            <w:hideMark/>
          </w:tcPr>
          <w:p w14:paraId="1B29E641"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3173169E" w14:textId="77777777" w:rsidR="00F56ED7" w:rsidRPr="00E42444" w:rsidRDefault="00E42444" w:rsidP="00E42444">
            <w:pPr>
              <w:pStyle w:val="103"/>
              <w:rPr>
                <w:lang w:eastAsia="ru-RU"/>
              </w:rPr>
            </w:pPr>
            <w:r w:rsidRPr="00E42444">
              <w:rPr>
                <w:lang w:eastAsia="ru-RU"/>
              </w:rPr>
              <w:t>0</w:t>
            </w:r>
          </w:p>
        </w:tc>
        <w:tc>
          <w:tcPr>
            <w:tcW w:w="201" w:type="pct"/>
            <w:hideMark/>
          </w:tcPr>
          <w:p w14:paraId="27377E6C" w14:textId="77777777" w:rsidR="00F56ED7" w:rsidRPr="00E42444" w:rsidRDefault="00E42444" w:rsidP="00E42444">
            <w:pPr>
              <w:pStyle w:val="103"/>
              <w:rPr>
                <w:lang w:eastAsia="ru-RU"/>
              </w:rPr>
            </w:pPr>
            <w:r w:rsidRPr="00E42444">
              <w:rPr>
                <w:lang w:eastAsia="ru-RU"/>
              </w:rPr>
              <w:t>390 439</w:t>
            </w:r>
          </w:p>
        </w:tc>
        <w:tc>
          <w:tcPr>
            <w:tcW w:w="201" w:type="pct"/>
            <w:hideMark/>
          </w:tcPr>
          <w:p w14:paraId="16F9B29A" w14:textId="77777777" w:rsidR="00F56ED7" w:rsidRPr="00E42444" w:rsidRDefault="00E42444" w:rsidP="00E42444">
            <w:pPr>
              <w:pStyle w:val="103"/>
              <w:rPr>
                <w:lang w:eastAsia="ru-RU"/>
              </w:rPr>
            </w:pPr>
            <w:r w:rsidRPr="00E42444">
              <w:rPr>
                <w:lang w:eastAsia="ru-RU"/>
              </w:rPr>
              <w:t>468 527</w:t>
            </w:r>
          </w:p>
        </w:tc>
        <w:tc>
          <w:tcPr>
            <w:tcW w:w="201" w:type="pct"/>
            <w:hideMark/>
          </w:tcPr>
          <w:p w14:paraId="04458EB9" w14:textId="77777777" w:rsidR="00F56ED7" w:rsidRPr="00E42444" w:rsidRDefault="00E42444" w:rsidP="00E42444">
            <w:pPr>
              <w:pStyle w:val="103"/>
              <w:rPr>
                <w:lang w:eastAsia="ru-RU"/>
              </w:rPr>
            </w:pPr>
            <w:r w:rsidRPr="00E42444">
              <w:rPr>
                <w:lang w:eastAsia="ru-RU"/>
              </w:rPr>
              <w:t>560 826</w:t>
            </w:r>
          </w:p>
        </w:tc>
        <w:tc>
          <w:tcPr>
            <w:tcW w:w="200" w:type="pct"/>
            <w:hideMark/>
          </w:tcPr>
          <w:p w14:paraId="7B80FB56" w14:textId="77777777" w:rsidR="00F56ED7" w:rsidRPr="00E42444" w:rsidRDefault="00E42444" w:rsidP="00E42444">
            <w:pPr>
              <w:pStyle w:val="103"/>
              <w:rPr>
                <w:lang w:eastAsia="ru-RU"/>
              </w:rPr>
            </w:pPr>
            <w:r w:rsidRPr="00E42444">
              <w:rPr>
                <w:lang w:eastAsia="ru-RU"/>
              </w:rPr>
              <w:t>578 178</w:t>
            </w:r>
          </w:p>
        </w:tc>
        <w:tc>
          <w:tcPr>
            <w:tcW w:w="201" w:type="pct"/>
            <w:hideMark/>
          </w:tcPr>
          <w:p w14:paraId="1E3711EC" w14:textId="77777777" w:rsidR="00F56ED7" w:rsidRPr="00E42444" w:rsidRDefault="00E42444" w:rsidP="00E42444">
            <w:pPr>
              <w:pStyle w:val="103"/>
              <w:rPr>
                <w:lang w:eastAsia="ru-RU"/>
              </w:rPr>
            </w:pPr>
            <w:r w:rsidRPr="00E42444">
              <w:rPr>
                <w:lang w:eastAsia="ru-RU"/>
              </w:rPr>
              <w:t>595 036</w:t>
            </w:r>
          </w:p>
        </w:tc>
        <w:tc>
          <w:tcPr>
            <w:tcW w:w="201" w:type="pct"/>
            <w:hideMark/>
          </w:tcPr>
          <w:p w14:paraId="41B751FE" w14:textId="77777777" w:rsidR="00F56ED7" w:rsidRPr="00E42444" w:rsidRDefault="00E42444" w:rsidP="00E42444">
            <w:pPr>
              <w:pStyle w:val="103"/>
              <w:rPr>
                <w:lang w:eastAsia="ru-RU"/>
              </w:rPr>
            </w:pPr>
            <w:r w:rsidRPr="00E42444">
              <w:rPr>
                <w:lang w:eastAsia="ru-RU"/>
              </w:rPr>
              <w:t>611 419</w:t>
            </w:r>
          </w:p>
        </w:tc>
        <w:tc>
          <w:tcPr>
            <w:tcW w:w="201" w:type="pct"/>
            <w:hideMark/>
          </w:tcPr>
          <w:p w14:paraId="30D14D26" w14:textId="77777777" w:rsidR="00F56ED7" w:rsidRPr="00E42444" w:rsidRDefault="00E42444" w:rsidP="00E42444">
            <w:pPr>
              <w:pStyle w:val="103"/>
              <w:rPr>
                <w:lang w:eastAsia="ru-RU"/>
              </w:rPr>
            </w:pPr>
            <w:r w:rsidRPr="00E42444">
              <w:rPr>
                <w:lang w:eastAsia="ru-RU"/>
              </w:rPr>
              <w:t>627 469</w:t>
            </w:r>
          </w:p>
        </w:tc>
        <w:tc>
          <w:tcPr>
            <w:tcW w:w="200" w:type="pct"/>
            <w:hideMark/>
          </w:tcPr>
          <w:p w14:paraId="68897668" w14:textId="77777777" w:rsidR="00F56ED7" w:rsidRPr="00E42444" w:rsidRDefault="00E42444" w:rsidP="00E42444">
            <w:pPr>
              <w:pStyle w:val="103"/>
              <w:rPr>
                <w:lang w:eastAsia="ru-RU"/>
              </w:rPr>
            </w:pPr>
            <w:r w:rsidRPr="00E42444">
              <w:rPr>
                <w:lang w:eastAsia="ru-RU"/>
              </w:rPr>
              <w:t>643 009</w:t>
            </w:r>
          </w:p>
        </w:tc>
        <w:tc>
          <w:tcPr>
            <w:tcW w:w="201" w:type="pct"/>
            <w:hideMark/>
          </w:tcPr>
          <w:p w14:paraId="7C90582F" w14:textId="77777777" w:rsidR="00F56ED7" w:rsidRPr="00E42444" w:rsidRDefault="00E42444" w:rsidP="00E42444">
            <w:pPr>
              <w:pStyle w:val="103"/>
              <w:rPr>
                <w:lang w:eastAsia="ru-RU"/>
              </w:rPr>
            </w:pPr>
            <w:r w:rsidRPr="00E42444">
              <w:rPr>
                <w:lang w:eastAsia="ru-RU"/>
              </w:rPr>
              <w:t>657 639</w:t>
            </w:r>
          </w:p>
        </w:tc>
        <w:tc>
          <w:tcPr>
            <w:tcW w:w="201" w:type="pct"/>
            <w:hideMark/>
          </w:tcPr>
          <w:p w14:paraId="4893EC33" w14:textId="77777777" w:rsidR="00F56ED7" w:rsidRPr="00E42444" w:rsidRDefault="00E42444" w:rsidP="00E42444">
            <w:pPr>
              <w:pStyle w:val="103"/>
              <w:rPr>
                <w:lang w:eastAsia="ru-RU"/>
              </w:rPr>
            </w:pPr>
            <w:r w:rsidRPr="00E42444">
              <w:rPr>
                <w:lang w:eastAsia="ru-RU"/>
              </w:rPr>
              <w:t>671 208</w:t>
            </w:r>
          </w:p>
        </w:tc>
        <w:tc>
          <w:tcPr>
            <w:tcW w:w="201" w:type="pct"/>
            <w:hideMark/>
          </w:tcPr>
          <w:p w14:paraId="6DD9345F" w14:textId="77777777" w:rsidR="00F56ED7" w:rsidRPr="00E42444" w:rsidRDefault="00E42444" w:rsidP="00E42444">
            <w:pPr>
              <w:pStyle w:val="103"/>
              <w:rPr>
                <w:lang w:eastAsia="ru-RU"/>
              </w:rPr>
            </w:pPr>
            <w:r w:rsidRPr="00E42444">
              <w:rPr>
                <w:lang w:eastAsia="ru-RU"/>
              </w:rPr>
              <w:t>684 956</w:t>
            </w:r>
          </w:p>
        </w:tc>
        <w:tc>
          <w:tcPr>
            <w:tcW w:w="200" w:type="pct"/>
            <w:hideMark/>
          </w:tcPr>
          <w:p w14:paraId="40BB042B" w14:textId="77777777" w:rsidR="00F56ED7" w:rsidRPr="00E42444" w:rsidRDefault="00E42444" w:rsidP="00E42444">
            <w:pPr>
              <w:pStyle w:val="103"/>
              <w:rPr>
                <w:lang w:eastAsia="ru-RU"/>
              </w:rPr>
            </w:pPr>
            <w:r w:rsidRPr="00E42444">
              <w:rPr>
                <w:lang w:eastAsia="ru-RU"/>
              </w:rPr>
              <w:t>698 921</w:t>
            </w:r>
          </w:p>
        </w:tc>
        <w:tc>
          <w:tcPr>
            <w:tcW w:w="201" w:type="pct"/>
            <w:hideMark/>
          </w:tcPr>
          <w:p w14:paraId="619BAF93" w14:textId="77777777" w:rsidR="00F56ED7" w:rsidRPr="00E42444" w:rsidRDefault="00E42444" w:rsidP="00E42444">
            <w:pPr>
              <w:pStyle w:val="103"/>
              <w:rPr>
                <w:lang w:eastAsia="ru-RU"/>
              </w:rPr>
            </w:pPr>
            <w:r w:rsidRPr="00E42444">
              <w:rPr>
                <w:lang w:eastAsia="ru-RU"/>
              </w:rPr>
              <w:t>713 171</w:t>
            </w:r>
          </w:p>
        </w:tc>
        <w:tc>
          <w:tcPr>
            <w:tcW w:w="201" w:type="pct"/>
            <w:hideMark/>
          </w:tcPr>
          <w:p w14:paraId="2CAB7EF5" w14:textId="77777777" w:rsidR="00F56ED7" w:rsidRPr="00E42444" w:rsidRDefault="00E42444" w:rsidP="00E42444">
            <w:pPr>
              <w:pStyle w:val="103"/>
              <w:rPr>
                <w:lang w:eastAsia="ru-RU"/>
              </w:rPr>
            </w:pPr>
            <w:r w:rsidRPr="00E42444">
              <w:rPr>
                <w:lang w:eastAsia="ru-RU"/>
              </w:rPr>
              <w:t>727 712</w:t>
            </w:r>
          </w:p>
        </w:tc>
        <w:tc>
          <w:tcPr>
            <w:tcW w:w="201" w:type="pct"/>
            <w:hideMark/>
          </w:tcPr>
          <w:p w14:paraId="4A324DB4" w14:textId="77777777" w:rsidR="00F56ED7" w:rsidRPr="00E42444" w:rsidRDefault="00E42444" w:rsidP="00E42444">
            <w:pPr>
              <w:pStyle w:val="103"/>
              <w:rPr>
                <w:lang w:eastAsia="ru-RU"/>
              </w:rPr>
            </w:pPr>
            <w:r w:rsidRPr="00E42444">
              <w:rPr>
                <w:lang w:eastAsia="ru-RU"/>
              </w:rPr>
              <w:t>742 549</w:t>
            </w:r>
          </w:p>
        </w:tc>
        <w:tc>
          <w:tcPr>
            <w:tcW w:w="200" w:type="pct"/>
            <w:hideMark/>
          </w:tcPr>
          <w:p w14:paraId="06DBBDEC" w14:textId="77777777" w:rsidR="00F56ED7" w:rsidRPr="00E42444" w:rsidRDefault="00E42444" w:rsidP="00E42444">
            <w:pPr>
              <w:pStyle w:val="103"/>
              <w:rPr>
                <w:lang w:eastAsia="ru-RU"/>
              </w:rPr>
            </w:pPr>
            <w:r w:rsidRPr="00E42444">
              <w:rPr>
                <w:lang w:eastAsia="ru-RU"/>
              </w:rPr>
              <w:t>757 689</w:t>
            </w:r>
          </w:p>
        </w:tc>
        <w:tc>
          <w:tcPr>
            <w:tcW w:w="201" w:type="pct"/>
            <w:hideMark/>
          </w:tcPr>
          <w:p w14:paraId="3711BDCF" w14:textId="77777777" w:rsidR="00F56ED7" w:rsidRPr="00E42444" w:rsidRDefault="00E42444" w:rsidP="00E42444">
            <w:pPr>
              <w:pStyle w:val="103"/>
              <w:rPr>
                <w:lang w:eastAsia="ru-RU"/>
              </w:rPr>
            </w:pPr>
            <w:r w:rsidRPr="00E42444">
              <w:rPr>
                <w:lang w:eastAsia="ru-RU"/>
              </w:rPr>
              <w:t>773 137</w:t>
            </w:r>
          </w:p>
        </w:tc>
        <w:tc>
          <w:tcPr>
            <w:tcW w:w="201" w:type="pct"/>
            <w:hideMark/>
          </w:tcPr>
          <w:p w14:paraId="3EAB7515" w14:textId="77777777" w:rsidR="00F56ED7" w:rsidRPr="00E42444" w:rsidRDefault="00E42444" w:rsidP="00E42444">
            <w:pPr>
              <w:pStyle w:val="103"/>
              <w:rPr>
                <w:lang w:eastAsia="ru-RU"/>
              </w:rPr>
            </w:pPr>
            <w:r w:rsidRPr="00E42444">
              <w:rPr>
                <w:lang w:eastAsia="ru-RU"/>
              </w:rPr>
              <w:t>788 901</w:t>
            </w:r>
          </w:p>
        </w:tc>
        <w:tc>
          <w:tcPr>
            <w:tcW w:w="201" w:type="pct"/>
            <w:hideMark/>
          </w:tcPr>
          <w:p w14:paraId="52B77A06" w14:textId="77777777" w:rsidR="00F56ED7" w:rsidRPr="00E42444" w:rsidRDefault="00E42444" w:rsidP="00E42444">
            <w:pPr>
              <w:pStyle w:val="103"/>
              <w:rPr>
                <w:lang w:eastAsia="ru-RU"/>
              </w:rPr>
            </w:pPr>
            <w:r w:rsidRPr="00E42444">
              <w:rPr>
                <w:lang w:eastAsia="ru-RU"/>
              </w:rPr>
              <w:t>804 985</w:t>
            </w:r>
          </w:p>
        </w:tc>
        <w:tc>
          <w:tcPr>
            <w:tcW w:w="201" w:type="pct"/>
            <w:hideMark/>
          </w:tcPr>
          <w:p w14:paraId="63D11863" w14:textId="77777777" w:rsidR="00F56ED7" w:rsidRPr="00E42444" w:rsidRDefault="00E42444" w:rsidP="00E42444">
            <w:pPr>
              <w:pStyle w:val="103"/>
              <w:rPr>
                <w:lang w:eastAsia="ru-RU"/>
              </w:rPr>
            </w:pPr>
            <w:r w:rsidRPr="00E42444">
              <w:rPr>
                <w:lang w:eastAsia="ru-RU"/>
              </w:rPr>
              <w:t>821 398</w:t>
            </w:r>
          </w:p>
        </w:tc>
      </w:tr>
      <w:tr w:rsidR="00E42444" w:rsidRPr="00E42444" w14:paraId="5B140A13" w14:textId="77777777" w:rsidTr="00612D72">
        <w:trPr>
          <w:trHeight w:val="20"/>
        </w:trPr>
        <w:tc>
          <w:tcPr>
            <w:tcW w:w="133" w:type="pct"/>
            <w:hideMark/>
          </w:tcPr>
          <w:p w14:paraId="37658C82" w14:textId="77777777" w:rsidR="00F56ED7" w:rsidRPr="00E42444" w:rsidRDefault="00E42444" w:rsidP="00E42444">
            <w:pPr>
              <w:pStyle w:val="103"/>
              <w:rPr>
                <w:lang w:eastAsia="ru-RU"/>
              </w:rPr>
            </w:pPr>
            <w:r w:rsidRPr="00E42444">
              <w:rPr>
                <w:lang w:eastAsia="ru-RU"/>
              </w:rPr>
              <w:t>10.2.</w:t>
            </w:r>
          </w:p>
        </w:tc>
        <w:tc>
          <w:tcPr>
            <w:tcW w:w="492" w:type="pct"/>
            <w:hideMark/>
          </w:tcPr>
          <w:p w14:paraId="4DCC1EEF" w14:textId="77777777" w:rsidR="00F56ED7" w:rsidRPr="00E42444" w:rsidRDefault="00E42444" w:rsidP="00E42444">
            <w:pPr>
              <w:pStyle w:val="103"/>
              <w:rPr>
                <w:lang w:eastAsia="ru-RU"/>
              </w:rPr>
            </w:pPr>
            <w:r w:rsidRPr="00E42444">
              <w:rPr>
                <w:lang w:eastAsia="ru-RU"/>
              </w:rPr>
              <w:t>Платежи по операционной деятельности, всего</w:t>
            </w:r>
          </w:p>
        </w:tc>
        <w:tc>
          <w:tcPr>
            <w:tcW w:w="163" w:type="pct"/>
            <w:hideMark/>
          </w:tcPr>
          <w:p w14:paraId="2ACB8A25"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5D7F86AE" w14:textId="77777777" w:rsidR="00F56ED7" w:rsidRPr="00E42444" w:rsidRDefault="00E42444" w:rsidP="00E42444">
            <w:pPr>
              <w:pStyle w:val="103"/>
              <w:rPr>
                <w:lang w:eastAsia="ru-RU"/>
              </w:rPr>
            </w:pPr>
            <w:r w:rsidRPr="00E42444">
              <w:rPr>
                <w:lang w:eastAsia="ru-RU"/>
              </w:rPr>
              <w:t>0</w:t>
            </w:r>
          </w:p>
        </w:tc>
        <w:tc>
          <w:tcPr>
            <w:tcW w:w="201" w:type="pct"/>
            <w:hideMark/>
          </w:tcPr>
          <w:p w14:paraId="005EA7DE" w14:textId="77777777" w:rsidR="00F56ED7" w:rsidRPr="00E42444" w:rsidRDefault="00E42444" w:rsidP="00E42444">
            <w:pPr>
              <w:pStyle w:val="103"/>
              <w:rPr>
                <w:lang w:eastAsia="ru-RU"/>
              </w:rPr>
            </w:pPr>
            <w:r w:rsidRPr="00E42444">
              <w:rPr>
                <w:lang w:eastAsia="ru-RU"/>
              </w:rPr>
              <w:t>-335 729</w:t>
            </w:r>
          </w:p>
        </w:tc>
        <w:tc>
          <w:tcPr>
            <w:tcW w:w="201" w:type="pct"/>
            <w:hideMark/>
          </w:tcPr>
          <w:p w14:paraId="4A5A9D48" w14:textId="77777777" w:rsidR="00F56ED7" w:rsidRPr="00E42444" w:rsidRDefault="00E42444" w:rsidP="00E42444">
            <w:pPr>
              <w:pStyle w:val="103"/>
              <w:rPr>
                <w:lang w:eastAsia="ru-RU"/>
              </w:rPr>
            </w:pPr>
            <w:r w:rsidRPr="00E42444">
              <w:rPr>
                <w:lang w:eastAsia="ru-RU"/>
              </w:rPr>
              <w:t>-345 010</w:t>
            </w:r>
          </w:p>
        </w:tc>
        <w:tc>
          <w:tcPr>
            <w:tcW w:w="201" w:type="pct"/>
            <w:hideMark/>
          </w:tcPr>
          <w:p w14:paraId="11509E64" w14:textId="77777777" w:rsidR="00F56ED7" w:rsidRPr="00E42444" w:rsidRDefault="00E42444" w:rsidP="00E42444">
            <w:pPr>
              <w:pStyle w:val="103"/>
              <w:rPr>
                <w:lang w:eastAsia="ru-RU"/>
              </w:rPr>
            </w:pPr>
            <w:r w:rsidRPr="00E42444">
              <w:rPr>
                <w:lang w:eastAsia="ru-RU"/>
              </w:rPr>
              <w:t>-357 288</w:t>
            </w:r>
          </w:p>
        </w:tc>
        <w:tc>
          <w:tcPr>
            <w:tcW w:w="200" w:type="pct"/>
            <w:hideMark/>
          </w:tcPr>
          <w:p w14:paraId="5CD90BE9" w14:textId="77777777" w:rsidR="00F56ED7" w:rsidRPr="00E42444" w:rsidRDefault="00E42444" w:rsidP="00E42444">
            <w:pPr>
              <w:pStyle w:val="103"/>
              <w:rPr>
                <w:lang w:eastAsia="ru-RU"/>
              </w:rPr>
            </w:pPr>
            <w:r w:rsidRPr="00E42444">
              <w:rPr>
                <w:lang w:eastAsia="ru-RU"/>
              </w:rPr>
              <w:t>-305 850</w:t>
            </w:r>
          </w:p>
        </w:tc>
        <w:tc>
          <w:tcPr>
            <w:tcW w:w="201" w:type="pct"/>
            <w:hideMark/>
          </w:tcPr>
          <w:p w14:paraId="0DAAE295" w14:textId="77777777" w:rsidR="00F56ED7" w:rsidRPr="00E42444" w:rsidRDefault="00E42444" w:rsidP="00E42444">
            <w:pPr>
              <w:pStyle w:val="103"/>
              <w:rPr>
                <w:lang w:eastAsia="ru-RU"/>
              </w:rPr>
            </w:pPr>
            <w:r w:rsidRPr="00E42444">
              <w:rPr>
                <w:lang w:eastAsia="ru-RU"/>
              </w:rPr>
              <w:t>-312 300</w:t>
            </w:r>
          </w:p>
        </w:tc>
        <w:tc>
          <w:tcPr>
            <w:tcW w:w="201" w:type="pct"/>
            <w:hideMark/>
          </w:tcPr>
          <w:p w14:paraId="6FC3280C" w14:textId="77777777" w:rsidR="00F56ED7" w:rsidRPr="00E42444" w:rsidRDefault="00E42444" w:rsidP="00E42444">
            <w:pPr>
              <w:pStyle w:val="103"/>
              <w:rPr>
                <w:lang w:eastAsia="ru-RU"/>
              </w:rPr>
            </w:pPr>
            <w:r w:rsidRPr="00E42444">
              <w:rPr>
                <w:lang w:eastAsia="ru-RU"/>
              </w:rPr>
              <w:t>-318 534</w:t>
            </w:r>
          </w:p>
        </w:tc>
        <w:tc>
          <w:tcPr>
            <w:tcW w:w="201" w:type="pct"/>
            <w:hideMark/>
          </w:tcPr>
          <w:p w14:paraId="2CE43DDC" w14:textId="77777777" w:rsidR="00F56ED7" w:rsidRPr="00E42444" w:rsidRDefault="00E42444" w:rsidP="00E42444">
            <w:pPr>
              <w:pStyle w:val="103"/>
              <w:rPr>
                <w:lang w:eastAsia="ru-RU"/>
              </w:rPr>
            </w:pPr>
            <w:r w:rsidRPr="00E42444">
              <w:rPr>
                <w:lang w:eastAsia="ru-RU"/>
              </w:rPr>
              <w:t>-329 963</w:t>
            </w:r>
          </w:p>
        </w:tc>
        <w:tc>
          <w:tcPr>
            <w:tcW w:w="200" w:type="pct"/>
            <w:hideMark/>
          </w:tcPr>
          <w:p w14:paraId="4B25F12B" w14:textId="77777777" w:rsidR="00F56ED7" w:rsidRPr="00E42444" w:rsidRDefault="00E42444" w:rsidP="00E42444">
            <w:pPr>
              <w:pStyle w:val="103"/>
              <w:rPr>
                <w:lang w:eastAsia="ru-RU"/>
              </w:rPr>
            </w:pPr>
            <w:r w:rsidRPr="00E42444">
              <w:rPr>
                <w:lang w:eastAsia="ru-RU"/>
              </w:rPr>
              <w:t>-346 299</w:t>
            </w:r>
          </w:p>
        </w:tc>
        <w:tc>
          <w:tcPr>
            <w:tcW w:w="201" w:type="pct"/>
            <w:hideMark/>
          </w:tcPr>
          <w:p w14:paraId="09A1ED12" w14:textId="77777777" w:rsidR="00F56ED7" w:rsidRPr="00E42444" w:rsidRDefault="00E42444" w:rsidP="00E42444">
            <w:pPr>
              <w:pStyle w:val="103"/>
              <w:rPr>
                <w:lang w:eastAsia="ru-RU"/>
              </w:rPr>
            </w:pPr>
            <w:r w:rsidRPr="00E42444">
              <w:rPr>
                <w:lang w:eastAsia="ru-RU"/>
              </w:rPr>
              <w:t>-361 114</w:t>
            </w:r>
          </w:p>
        </w:tc>
        <w:tc>
          <w:tcPr>
            <w:tcW w:w="201" w:type="pct"/>
            <w:hideMark/>
          </w:tcPr>
          <w:p w14:paraId="241074FA" w14:textId="77777777" w:rsidR="00F56ED7" w:rsidRPr="00E42444" w:rsidRDefault="00E42444" w:rsidP="00E42444">
            <w:pPr>
              <w:pStyle w:val="103"/>
              <w:rPr>
                <w:lang w:eastAsia="ru-RU"/>
              </w:rPr>
            </w:pPr>
            <w:r w:rsidRPr="00E42444">
              <w:rPr>
                <w:lang w:eastAsia="ru-RU"/>
              </w:rPr>
              <w:t>-371 510</w:t>
            </w:r>
          </w:p>
        </w:tc>
        <w:tc>
          <w:tcPr>
            <w:tcW w:w="201" w:type="pct"/>
            <w:hideMark/>
          </w:tcPr>
          <w:p w14:paraId="26645F75" w14:textId="77777777" w:rsidR="00F56ED7" w:rsidRPr="00E42444" w:rsidRDefault="00E42444" w:rsidP="00E42444">
            <w:pPr>
              <w:pStyle w:val="103"/>
              <w:rPr>
                <w:lang w:eastAsia="ru-RU"/>
              </w:rPr>
            </w:pPr>
            <w:r w:rsidRPr="00E42444">
              <w:rPr>
                <w:lang w:eastAsia="ru-RU"/>
              </w:rPr>
              <w:t>-379 751</w:t>
            </w:r>
          </w:p>
        </w:tc>
        <w:tc>
          <w:tcPr>
            <w:tcW w:w="200" w:type="pct"/>
            <w:hideMark/>
          </w:tcPr>
          <w:p w14:paraId="73AECDAA" w14:textId="77777777" w:rsidR="00F56ED7" w:rsidRPr="00E42444" w:rsidRDefault="00E42444" w:rsidP="00E42444">
            <w:pPr>
              <w:pStyle w:val="103"/>
              <w:rPr>
                <w:lang w:eastAsia="ru-RU"/>
              </w:rPr>
            </w:pPr>
            <w:r w:rsidRPr="00E42444">
              <w:rPr>
                <w:lang w:eastAsia="ru-RU"/>
              </w:rPr>
              <w:t>-386 258</w:t>
            </w:r>
          </w:p>
        </w:tc>
        <w:tc>
          <w:tcPr>
            <w:tcW w:w="201" w:type="pct"/>
            <w:hideMark/>
          </w:tcPr>
          <w:p w14:paraId="1414DB83" w14:textId="77777777" w:rsidR="00F56ED7" w:rsidRPr="00E42444" w:rsidRDefault="00E42444" w:rsidP="00E42444">
            <w:pPr>
              <w:pStyle w:val="103"/>
              <w:rPr>
                <w:lang w:eastAsia="ru-RU"/>
              </w:rPr>
            </w:pPr>
            <w:r w:rsidRPr="00E42444">
              <w:rPr>
                <w:lang w:eastAsia="ru-RU"/>
              </w:rPr>
              <w:t>-392 903</w:t>
            </w:r>
          </w:p>
        </w:tc>
        <w:tc>
          <w:tcPr>
            <w:tcW w:w="201" w:type="pct"/>
            <w:hideMark/>
          </w:tcPr>
          <w:p w14:paraId="7F35E1AA" w14:textId="77777777" w:rsidR="00F56ED7" w:rsidRPr="00E42444" w:rsidRDefault="00E42444" w:rsidP="00E42444">
            <w:pPr>
              <w:pStyle w:val="103"/>
              <w:rPr>
                <w:lang w:eastAsia="ru-RU"/>
              </w:rPr>
            </w:pPr>
            <w:r w:rsidRPr="00E42444">
              <w:rPr>
                <w:lang w:eastAsia="ru-RU"/>
              </w:rPr>
              <w:t>-420 401</w:t>
            </w:r>
          </w:p>
        </w:tc>
        <w:tc>
          <w:tcPr>
            <w:tcW w:w="201" w:type="pct"/>
            <w:hideMark/>
          </w:tcPr>
          <w:p w14:paraId="511F35FC" w14:textId="77777777" w:rsidR="00F56ED7" w:rsidRPr="00E42444" w:rsidRDefault="00E42444" w:rsidP="00E42444">
            <w:pPr>
              <w:pStyle w:val="103"/>
              <w:rPr>
                <w:lang w:eastAsia="ru-RU"/>
              </w:rPr>
            </w:pPr>
            <w:r w:rsidRPr="00E42444">
              <w:rPr>
                <w:lang w:eastAsia="ru-RU"/>
              </w:rPr>
              <w:t>-428 708</w:t>
            </w:r>
          </w:p>
        </w:tc>
        <w:tc>
          <w:tcPr>
            <w:tcW w:w="200" w:type="pct"/>
            <w:hideMark/>
          </w:tcPr>
          <w:p w14:paraId="3566EEDF" w14:textId="77777777" w:rsidR="00F56ED7" w:rsidRPr="00E42444" w:rsidRDefault="00E42444" w:rsidP="00E42444">
            <w:pPr>
              <w:pStyle w:val="103"/>
              <w:rPr>
                <w:lang w:eastAsia="ru-RU"/>
              </w:rPr>
            </w:pPr>
            <w:r w:rsidRPr="00E42444">
              <w:rPr>
                <w:lang w:eastAsia="ru-RU"/>
              </w:rPr>
              <w:t>-437 185</w:t>
            </w:r>
          </w:p>
        </w:tc>
        <w:tc>
          <w:tcPr>
            <w:tcW w:w="201" w:type="pct"/>
            <w:hideMark/>
          </w:tcPr>
          <w:p w14:paraId="48E6B12F" w14:textId="77777777" w:rsidR="00F56ED7" w:rsidRPr="00E42444" w:rsidRDefault="00E42444" w:rsidP="00E42444">
            <w:pPr>
              <w:pStyle w:val="103"/>
              <w:rPr>
                <w:lang w:eastAsia="ru-RU"/>
              </w:rPr>
            </w:pPr>
            <w:r w:rsidRPr="00E42444">
              <w:rPr>
                <w:lang w:eastAsia="ru-RU"/>
              </w:rPr>
              <w:t>-445 837</w:t>
            </w:r>
          </w:p>
        </w:tc>
        <w:tc>
          <w:tcPr>
            <w:tcW w:w="201" w:type="pct"/>
            <w:hideMark/>
          </w:tcPr>
          <w:p w14:paraId="55283F8D" w14:textId="77777777" w:rsidR="00F56ED7" w:rsidRPr="00E42444" w:rsidRDefault="00E42444" w:rsidP="00E42444">
            <w:pPr>
              <w:pStyle w:val="103"/>
              <w:rPr>
                <w:lang w:eastAsia="ru-RU"/>
              </w:rPr>
            </w:pPr>
            <w:r w:rsidRPr="00E42444">
              <w:rPr>
                <w:lang w:eastAsia="ru-RU"/>
              </w:rPr>
              <w:t>-454 665</w:t>
            </w:r>
          </w:p>
        </w:tc>
        <w:tc>
          <w:tcPr>
            <w:tcW w:w="201" w:type="pct"/>
            <w:hideMark/>
          </w:tcPr>
          <w:p w14:paraId="041AD825" w14:textId="77777777" w:rsidR="00F56ED7" w:rsidRPr="00E42444" w:rsidRDefault="00E42444" w:rsidP="00E42444">
            <w:pPr>
              <w:pStyle w:val="103"/>
              <w:rPr>
                <w:lang w:eastAsia="ru-RU"/>
              </w:rPr>
            </w:pPr>
            <w:r w:rsidRPr="00E42444">
              <w:rPr>
                <w:lang w:eastAsia="ru-RU"/>
              </w:rPr>
              <w:t>-463 675</w:t>
            </w:r>
          </w:p>
        </w:tc>
        <w:tc>
          <w:tcPr>
            <w:tcW w:w="201" w:type="pct"/>
            <w:hideMark/>
          </w:tcPr>
          <w:p w14:paraId="14E2C7B4" w14:textId="77777777" w:rsidR="00F56ED7" w:rsidRPr="00E42444" w:rsidRDefault="00E42444" w:rsidP="00E42444">
            <w:pPr>
              <w:pStyle w:val="103"/>
              <w:rPr>
                <w:lang w:eastAsia="ru-RU"/>
              </w:rPr>
            </w:pPr>
            <w:r w:rsidRPr="00E42444">
              <w:rPr>
                <w:lang w:eastAsia="ru-RU"/>
              </w:rPr>
              <w:t>-472 869</w:t>
            </w:r>
          </w:p>
        </w:tc>
      </w:tr>
      <w:tr w:rsidR="00E42444" w:rsidRPr="00E42444" w14:paraId="10C0B4FB" w14:textId="77777777" w:rsidTr="00612D72">
        <w:trPr>
          <w:trHeight w:val="20"/>
        </w:trPr>
        <w:tc>
          <w:tcPr>
            <w:tcW w:w="133" w:type="pct"/>
            <w:hideMark/>
          </w:tcPr>
          <w:p w14:paraId="2AD351E5" w14:textId="77777777" w:rsidR="00F56ED7" w:rsidRPr="00E42444" w:rsidRDefault="00E42444" w:rsidP="00E42444">
            <w:pPr>
              <w:pStyle w:val="103"/>
              <w:rPr>
                <w:lang w:eastAsia="ru-RU"/>
              </w:rPr>
            </w:pPr>
            <w:r w:rsidRPr="00E42444">
              <w:rPr>
                <w:lang w:eastAsia="ru-RU"/>
              </w:rPr>
              <w:t> </w:t>
            </w:r>
          </w:p>
        </w:tc>
        <w:tc>
          <w:tcPr>
            <w:tcW w:w="492" w:type="pct"/>
            <w:hideMark/>
          </w:tcPr>
          <w:p w14:paraId="07F9939D" w14:textId="77777777" w:rsidR="00F56ED7" w:rsidRPr="00E42444" w:rsidRDefault="00E42444" w:rsidP="00E42444">
            <w:pPr>
              <w:pStyle w:val="103"/>
              <w:rPr>
                <w:lang w:eastAsia="ru-RU"/>
              </w:rPr>
            </w:pPr>
            <w:r w:rsidRPr="00E42444">
              <w:rPr>
                <w:lang w:eastAsia="ru-RU"/>
              </w:rPr>
              <w:t> </w:t>
            </w:r>
          </w:p>
        </w:tc>
        <w:tc>
          <w:tcPr>
            <w:tcW w:w="163" w:type="pct"/>
            <w:hideMark/>
          </w:tcPr>
          <w:p w14:paraId="0CA0A436" w14:textId="77777777" w:rsidR="00F56ED7" w:rsidRPr="00E42444" w:rsidRDefault="00E42444" w:rsidP="00E42444">
            <w:pPr>
              <w:pStyle w:val="103"/>
              <w:rPr>
                <w:lang w:eastAsia="ru-RU"/>
              </w:rPr>
            </w:pPr>
            <w:r w:rsidRPr="00E42444">
              <w:rPr>
                <w:lang w:eastAsia="ru-RU"/>
              </w:rPr>
              <w:t> </w:t>
            </w:r>
          </w:p>
        </w:tc>
        <w:tc>
          <w:tcPr>
            <w:tcW w:w="200" w:type="pct"/>
            <w:hideMark/>
          </w:tcPr>
          <w:p w14:paraId="09C86B9C" w14:textId="77777777" w:rsidR="00F56ED7" w:rsidRPr="00E42444" w:rsidRDefault="00E42444" w:rsidP="00E42444">
            <w:pPr>
              <w:pStyle w:val="103"/>
              <w:rPr>
                <w:lang w:eastAsia="ru-RU"/>
              </w:rPr>
            </w:pPr>
            <w:r w:rsidRPr="00E42444">
              <w:rPr>
                <w:lang w:eastAsia="ru-RU"/>
              </w:rPr>
              <w:t> </w:t>
            </w:r>
          </w:p>
        </w:tc>
        <w:tc>
          <w:tcPr>
            <w:tcW w:w="201" w:type="pct"/>
            <w:hideMark/>
          </w:tcPr>
          <w:p w14:paraId="68D4F7CA" w14:textId="77777777" w:rsidR="00F56ED7" w:rsidRPr="00E42444" w:rsidRDefault="00E42444" w:rsidP="00E42444">
            <w:pPr>
              <w:pStyle w:val="103"/>
              <w:rPr>
                <w:lang w:eastAsia="ru-RU"/>
              </w:rPr>
            </w:pPr>
            <w:r w:rsidRPr="00E42444">
              <w:rPr>
                <w:lang w:eastAsia="ru-RU"/>
              </w:rPr>
              <w:t> </w:t>
            </w:r>
          </w:p>
        </w:tc>
        <w:tc>
          <w:tcPr>
            <w:tcW w:w="201" w:type="pct"/>
            <w:hideMark/>
          </w:tcPr>
          <w:p w14:paraId="4D330275" w14:textId="77777777" w:rsidR="00F56ED7" w:rsidRPr="00E42444" w:rsidRDefault="00E42444" w:rsidP="00E42444">
            <w:pPr>
              <w:pStyle w:val="103"/>
              <w:rPr>
                <w:lang w:eastAsia="ru-RU"/>
              </w:rPr>
            </w:pPr>
            <w:r w:rsidRPr="00E42444">
              <w:rPr>
                <w:lang w:eastAsia="ru-RU"/>
              </w:rPr>
              <w:t> </w:t>
            </w:r>
          </w:p>
        </w:tc>
        <w:tc>
          <w:tcPr>
            <w:tcW w:w="201" w:type="pct"/>
            <w:hideMark/>
          </w:tcPr>
          <w:p w14:paraId="38F228EE" w14:textId="77777777" w:rsidR="00F56ED7" w:rsidRPr="00E42444" w:rsidRDefault="00E42444" w:rsidP="00E42444">
            <w:pPr>
              <w:pStyle w:val="103"/>
              <w:rPr>
                <w:lang w:eastAsia="ru-RU"/>
              </w:rPr>
            </w:pPr>
            <w:r w:rsidRPr="00E42444">
              <w:rPr>
                <w:lang w:eastAsia="ru-RU"/>
              </w:rPr>
              <w:t> </w:t>
            </w:r>
          </w:p>
        </w:tc>
        <w:tc>
          <w:tcPr>
            <w:tcW w:w="200" w:type="pct"/>
            <w:hideMark/>
          </w:tcPr>
          <w:p w14:paraId="3D1917EA" w14:textId="77777777" w:rsidR="00F56ED7" w:rsidRPr="00E42444" w:rsidRDefault="00E42444" w:rsidP="00E42444">
            <w:pPr>
              <w:pStyle w:val="103"/>
              <w:rPr>
                <w:lang w:eastAsia="ru-RU"/>
              </w:rPr>
            </w:pPr>
            <w:r w:rsidRPr="00E42444">
              <w:rPr>
                <w:lang w:eastAsia="ru-RU"/>
              </w:rPr>
              <w:t> </w:t>
            </w:r>
          </w:p>
        </w:tc>
        <w:tc>
          <w:tcPr>
            <w:tcW w:w="201" w:type="pct"/>
            <w:hideMark/>
          </w:tcPr>
          <w:p w14:paraId="06B7439A" w14:textId="77777777" w:rsidR="00F56ED7" w:rsidRPr="00E42444" w:rsidRDefault="00E42444" w:rsidP="00E42444">
            <w:pPr>
              <w:pStyle w:val="103"/>
              <w:rPr>
                <w:lang w:eastAsia="ru-RU"/>
              </w:rPr>
            </w:pPr>
            <w:r w:rsidRPr="00E42444">
              <w:rPr>
                <w:lang w:eastAsia="ru-RU"/>
              </w:rPr>
              <w:t> </w:t>
            </w:r>
          </w:p>
        </w:tc>
        <w:tc>
          <w:tcPr>
            <w:tcW w:w="201" w:type="pct"/>
            <w:hideMark/>
          </w:tcPr>
          <w:p w14:paraId="3FA92B62" w14:textId="77777777" w:rsidR="00F56ED7" w:rsidRPr="00E42444" w:rsidRDefault="00E42444" w:rsidP="00E42444">
            <w:pPr>
              <w:pStyle w:val="103"/>
              <w:rPr>
                <w:lang w:eastAsia="ru-RU"/>
              </w:rPr>
            </w:pPr>
            <w:r w:rsidRPr="00E42444">
              <w:rPr>
                <w:lang w:eastAsia="ru-RU"/>
              </w:rPr>
              <w:t> </w:t>
            </w:r>
          </w:p>
        </w:tc>
        <w:tc>
          <w:tcPr>
            <w:tcW w:w="201" w:type="pct"/>
            <w:hideMark/>
          </w:tcPr>
          <w:p w14:paraId="57F23088" w14:textId="77777777" w:rsidR="00F56ED7" w:rsidRPr="00E42444" w:rsidRDefault="00E42444" w:rsidP="00E42444">
            <w:pPr>
              <w:pStyle w:val="103"/>
              <w:rPr>
                <w:lang w:eastAsia="ru-RU"/>
              </w:rPr>
            </w:pPr>
            <w:r w:rsidRPr="00E42444">
              <w:rPr>
                <w:lang w:eastAsia="ru-RU"/>
              </w:rPr>
              <w:t> </w:t>
            </w:r>
          </w:p>
        </w:tc>
        <w:tc>
          <w:tcPr>
            <w:tcW w:w="200" w:type="pct"/>
            <w:hideMark/>
          </w:tcPr>
          <w:p w14:paraId="013CBAC2" w14:textId="77777777" w:rsidR="00F56ED7" w:rsidRPr="00E42444" w:rsidRDefault="00E42444" w:rsidP="00E42444">
            <w:pPr>
              <w:pStyle w:val="103"/>
              <w:rPr>
                <w:lang w:eastAsia="ru-RU"/>
              </w:rPr>
            </w:pPr>
            <w:r w:rsidRPr="00E42444">
              <w:rPr>
                <w:lang w:eastAsia="ru-RU"/>
              </w:rPr>
              <w:t> </w:t>
            </w:r>
          </w:p>
        </w:tc>
        <w:tc>
          <w:tcPr>
            <w:tcW w:w="201" w:type="pct"/>
            <w:hideMark/>
          </w:tcPr>
          <w:p w14:paraId="11D566CB" w14:textId="77777777" w:rsidR="00F56ED7" w:rsidRPr="00E42444" w:rsidRDefault="00E42444" w:rsidP="00E42444">
            <w:pPr>
              <w:pStyle w:val="103"/>
              <w:rPr>
                <w:lang w:eastAsia="ru-RU"/>
              </w:rPr>
            </w:pPr>
            <w:r w:rsidRPr="00E42444">
              <w:rPr>
                <w:lang w:eastAsia="ru-RU"/>
              </w:rPr>
              <w:t> </w:t>
            </w:r>
          </w:p>
        </w:tc>
        <w:tc>
          <w:tcPr>
            <w:tcW w:w="201" w:type="pct"/>
            <w:hideMark/>
          </w:tcPr>
          <w:p w14:paraId="42D523B5" w14:textId="77777777" w:rsidR="00F56ED7" w:rsidRPr="00E42444" w:rsidRDefault="00E42444" w:rsidP="00E42444">
            <w:pPr>
              <w:pStyle w:val="103"/>
              <w:rPr>
                <w:lang w:eastAsia="ru-RU"/>
              </w:rPr>
            </w:pPr>
            <w:r w:rsidRPr="00E42444">
              <w:rPr>
                <w:lang w:eastAsia="ru-RU"/>
              </w:rPr>
              <w:t> </w:t>
            </w:r>
          </w:p>
        </w:tc>
        <w:tc>
          <w:tcPr>
            <w:tcW w:w="201" w:type="pct"/>
            <w:hideMark/>
          </w:tcPr>
          <w:p w14:paraId="05C7B14F" w14:textId="77777777" w:rsidR="00F56ED7" w:rsidRPr="00E42444" w:rsidRDefault="00E42444" w:rsidP="00E42444">
            <w:pPr>
              <w:pStyle w:val="103"/>
              <w:rPr>
                <w:lang w:eastAsia="ru-RU"/>
              </w:rPr>
            </w:pPr>
            <w:r w:rsidRPr="00E42444">
              <w:rPr>
                <w:lang w:eastAsia="ru-RU"/>
              </w:rPr>
              <w:t> </w:t>
            </w:r>
          </w:p>
        </w:tc>
        <w:tc>
          <w:tcPr>
            <w:tcW w:w="200" w:type="pct"/>
            <w:hideMark/>
          </w:tcPr>
          <w:p w14:paraId="58E9D7B3" w14:textId="77777777" w:rsidR="00F56ED7" w:rsidRPr="00E42444" w:rsidRDefault="00E42444" w:rsidP="00E42444">
            <w:pPr>
              <w:pStyle w:val="103"/>
              <w:rPr>
                <w:lang w:eastAsia="ru-RU"/>
              </w:rPr>
            </w:pPr>
            <w:r w:rsidRPr="00E42444">
              <w:rPr>
                <w:lang w:eastAsia="ru-RU"/>
              </w:rPr>
              <w:t> </w:t>
            </w:r>
          </w:p>
        </w:tc>
        <w:tc>
          <w:tcPr>
            <w:tcW w:w="201" w:type="pct"/>
            <w:hideMark/>
          </w:tcPr>
          <w:p w14:paraId="1E04CA1E" w14:textId="77777777" w:rsidR="00F56ED7" w:rsidRPr="00E42444" w:rsidRDefault="00E42444" w:rsidP="00E42444">
            <w:pPr>
              <w:pStyle w:val="103"/>
              <w:rPr>
                <w:lang w:eastAsia="ru-RU"/>
              </w:rPr>
            </w:pPr>
            <w:r w:rsidRPr="00E42444">
              <w:rPr>
                <w:lang w:eastAsia="ru-RU"/>
              </w:rPr>
              <w:t> </w:t>
            </w:r>
          </w:p>
        </w:tc>
        <w:tc>
          <w:tcPr>
            <w:tcW w:w="201" w:type="pct"/>
            <w:hideMark/>
          </w:tcPr>
          <w:p w14:paraId="38CA9D71" w14:textId="77777777" w:rsidR="00F56ED7" w:rsidRPr="00E42444" w:rsidRDefault="00E42444" w:rsidP="00E42444">
            <w:pPr>
              <w:pStyle w:val="103"/>
              <w:rPr>
                <w:lang w:eastAsia="ru-RU"/>
              </w:rPr>
            </w:pPr>
            <w:r w:rsidRPr="00E42444">
              <w:rPr>
                <w:lang w:eastAsia="ru-RU"/>
              </w:rPr>
              <w:t> </w:t>
            </w:r>
          </w:p>
        </w:tc>
        <w:tc>
          <w:tcPr>
            <w:tcW w:w="201" w:type="pct"/>
            <w:hideMark/>
          </w:tcPr>
          <w:p w14:paraId="5006C8E6" w14:textId="77777777" w:rsidR="00F56ED7" w:rsidRPr="00E42444" w:rsidRDefault="00E42444" w:rsidP="00E42444">
            <w:pPr>
              <w:pStyle w:val="103"/>
              <w:rPr>
                <w:lang w:eastAsia="ru-RU"/>
              </w:rPr>
            </w:pPr>
            <w:r w:rsidRPr="00E42444">
              <w:rPr>
                <w:lang w:eastAsia="ru-RU"/>
              </w:rPr>
              <w:t> </w:t>
            </w:r>
          </w:p>
        </w:tc>
        <w:tc>
          <w:tcPr>
            <w:tcW w:w="200" w:type="pct"/>
            <w:hideMark/>
          </w:tcPr>
          <w:p w14:paraId="2F55F905" w14:textId="77777777" w:rsidR="00F56ED7" w:rsidRPr="00E42444" w:rsidRDefault="00E42444" w:rsidP="00E42444">
            <w:pPr>
              <w:pStyle w:val="103"/>
              <w:rPr>
                <w:lang w:eastAsia="ru-RU"/>
              </w:rPr>
            </w:pPr>
            <w:r w:rsidRPr="00E42444">
              <w:rPr>
                <w:lang w:eastAsia="ru-RU"/>
              </w:rPr>
              <w:t> </w:t>
            </w:r>
          </w:p>
        </w:tc>
        <w:tc>
          <w:tcPr>
            <w:tcW w:w="201" w:type="pct"/>
            <w:hideMark/>
          </w:tcPr>
          <w:p w14:paraId="103F0A03" w14:textId="77777777" w:rsidR="00F56ED7" w:rsidRPr="00E42444" w:rsidRDefault="00E42444" w:rsidP="00E42444">
            <w:pPr>
              <w:pStyle w:val="103"/>
              <w:rPr>
                <w:lang w:eastAsia="ru-RU"/>
              </w:rPr>
            </w:pPr>
            <w:r w:rsidRPr="00E42444">
              <w:rPr>
                <w:lang w:eastAsia="ru-RU"/>
              </w:rPr>
              <w:t> </w:t>
            </w:r>
          </w:p>
        </w:tc>
        <w:tc>
          <w:tcPr>
            <w:tcW w:w="201" w:type="pct"/>
            <w:hideMark/>
          </w:tcPr>
          <w:p w14:paraId="5D6FDCB8" w14:textId="77777777" w:rsidR="00F56ED7" w:rsidRPr="00E42444" w:rsidRDefault="00E42444" w:rsidP="00E42444">
            <w:pPr>
              <w:pStyle w:val="103"/>
              <w:rPr>
                <w:lang w:eastAsia="ru-RU"/>
              </w:rPr>
            </w:pPr>
            <w:r w:rsidRPr="00E42444">
              <w:rPr>
                <w:lang w:eastAsia="ru-RU"/>
              </w:rPr>
              <w:t> </w:t>
            </w:r>
          </w:p>
        </w:tc>
        <w:tc>
          <w:tcPr>
            <w:tcW w:w="201" w:type="pct"/>
            <w:hideMark/>
          </w:tcPr>
          <w:p w14:paraId="27737190" w14:textId="77777777" w:rsidR="00F56ED7" w:rsidRPr="00E42444" w:rsidRDefault="00E42444" w:rsidP="00E42444">
            <w:pPr>
              <w:pStyle w:val="103"/>
              <w:rPr>
                <w:lang w:eastAsia="ru-RU"/>
              </w:rPr>
            </w:pPr>
            <w:r w:rsidRPr="00E42444">
              <w:rPr>
                <w:lang w:eastAsia="ru-RU"/>
              </w:rPr>
              <w:t> </w:t>
            </w:r>
          </w:p>
        </w:tc>
        <w:tc>
          <w:tcPr>
            <w:tcW w:w="201" w:type="pct"/>
            <w:hideMark/>
          </w:tcPr>
          <w:p w14:paraId="12D85850" w14:textId="77777777" w:rsidR="00F56ED7" w:rsidRPr="00E42444" w:rsidRDefault="00E42444" w:rsidP="00E42444">
            <w:pPr>
              <w:pStyle w:val="103"/>
              <w:rPr>
                <w:lang w:eastAsia="ru-RU"/>
              </w:rPr>
            </w:pPr>
            <w:r w:rsidRPr="00E42444">
              <w:rPr>
                <w:lang w:eastAsia="ru-RU"/>
              </w:rPr>
              <w:t> </w:t>
            </w:r>
          </w:p>
        </w:tc>
      </w:tr>
      <w:tr w:rsidR="00E42444" w:rsidRPr="00E42444" w14:paraId="04B7CB8B" w14:textId="77777777" w:rsidTr="00612D72">
        <w:trPr>
          <w:trHeight w:val="20"/>
        </w:trPr>
        <w:tc>
          <w:tcPr>
            <w:tcW w:w="133" w:type="pct"/>
            <w:hideMark/>
          </w:tcPr>
          <w:p w14:paraId="4BEBB256" w14:textId="77777777" w:rsidR="00F56ED7" w:rsidRPr="00E42444" w:rsidRDefault="00E42444" w:rsidP="00E42444">
            <w:pPr>
              <w:pStyle w:val="103"/>
              <w:rPr>
                <w:lang w:eastAsia="ru-RU"/>
              </w:rPr>
            </w:pPr>
            <w:r w:rsidRPr="00E42444">
              <w:rPr>
                <w:lang w:eastAsia="ru-RU"/>
              </w:rPr>
              <w:lastRenderedPageBreak/>
              <w:t>10.3.</w:t>
            </w:r>
          </w:p>
        </w:tc>
        <w:tc>
          <w:tcPr>
            <w:tcW w:w="492" w:type="pct"/>
            <w:hideMark/>
          </w:tcPr>
          <w:p w14:paraId="2C256D14" w14:textId="77777777" w:rsidR="00F56ED7" w:rsidRPr="00E42444" w:rsidRDefault="00E42444" w:rsidP="00E42444">
            <w:pPr>
              <w:pStyle w:val="103"/>
              <w:rPr>
                <w:lang w:eastAsia="ru-RU"/>
              </w:rPr>
            </w:pPr>
            <w:r w:rsidRPr="00E42444">
              <w:rPr>
                <w:lang w:eastAsia="ru-RU"/>
              </w:rPr>
              <w:t>Изменения в обор. капитале СПРАВОЧНО:</w:t>
            </w:r>
          </w:p>
        </w:tc>
        <w:tc>
          <w:tcPr>
            <w:tcW w:w="163" w:type="pct"/>
            <w:hideMark/>
          </w:tcPr>
          <w:p w14:paraId="32D657F5" w14:textId="77777777" w:rsidR="00F56ED7" w:rsidRPr="00E42444" w:rsidRDefault="00E42444" w:rsidP="00E42444">
            <w:pPr>
              <w:pStyle w:val="103"/>
              <w:rPr>
                <w:lang w:eastAsia="ru-RU"/>
              </w:rPr>
            </w:pPr>
            <w:r w:rsidRPr="00E42444">
              <w:rPr>
                <w:lang w:eastAsia="ru-RU"/>
              </w:rPr>
              <w:t> </w:t>
            </w:r>
          </w:p>
        </w:tc>
        <w:tc>
          <w:tcPr>
            <w:tcW w:w="200" w:type="pct"/>
            <w:hideMark/>
          </w:tcPr>
          <w:p w14:paraId="63F9149D" w14:textId="77777777" w:rsidR="00F56ED7" w:rsidRPr="00E42444" w:rsidRDefault="00E42444" w:rsidP="00E42444">
            <w:pPr>
              <w:pStyle w:val="103"/>
              <w:rPr>
                <w:lang w:eastAsia="ru-RU"/>
              </w:rPr>
            </w:pPr>
            <w:r w:rsidRPr="00E42444">
              <w:rPr>
                <w:lang w:eastAsia="ru-RU"/>
              </w:rPr>
              <w:t>0</w:t>
            </w:r>
          </w:p>
        </w:tc>
        <w:tc>
          <w:tcPr>
            <w:tcW w:w="201" w:type="pct"/>
            <w:hideMark/>
          </w:tcPr>
          <w:p w14:paraId="6598B73B" w14:textId="77777777" w:rsidR="00F56ED7" w:rsidRPr="00E42444" w:rsidRDefault="00E42444" w:rsidP="00E42444">
            <w:pPr>
              <w:pStyle w:val="103"/>
              <w:rPr>
                <w:lang w:eastAsia="ru-RU"/>
              </w:rPr>
            </w:pPr>
            <w:r w:rsidRPr="00E42444">
              <w:rPr>
                <w:lang w:eastAsia="ru-RU"/>
              </w:rPr>
              <w:t>-2 589</w:t>
            </w:r>
          </w:p>
        </w:tc>
        <w:tc>
          <w:tcPr>
            <w:tcW w:w="201" w:type="pct"/>
            <w:hideMark/>
          </w:tcPr>
          <w:p w14:paraId="2EBA375D" w14:textId="77777777" w:rsidR="00F56ED7" w:rsidRPr="00E42444" w:rsidRDefault="00E42444" w:rsidP="00E42444">
            <w:pPr>
              <w:pStyle w:val="103"/>
              <w:rPr>
                <w:lang w:eastAsia="ru-RU"/>
              </w:rPr>
            </w:pPr>
            <w:r w:rsidRPr="00E42444">
              <w:rPr>
                <w:lang w:eastAsia="ru-RU"/>
              </w:rPr>
              <w:t>-3 107</w:t>
            </w:r>
          </w:p>
        </w:tc>
        <w:tc>
          <w:tcPr>
            <w:tcW w:w="201" w:type="pct"/>
            <w:hideMark/>
          </w:tcPr>
          <w:p w14:paraId="38EAB7F6" w14:textId="77777777" w:rsidR="00F56ED7" w:rsidRPr="00E42444" w:rsidRDefault="00E42444" w:rsidP="00E42444">
            <w:pPr>
              <w:pStyle w:val="103"/>
              <w:rPr>
                <w:lang w:eastAsia="ru-RU"/>
              </w:rPr>
            </w:pPr>
            <w:r w:rsidRPr="00E42444">
              <w:rPr>
                <w:lang w:eastAsia="ru-RU"/>
              </w:rPr>
              <w:t>-3 719</w:t>
            </w:r>
          </w:p>
        </w:tc>
        <w:tc>
          <w:tcPr>
            <w:tcW w:w="200" w:type="pct"/>
            <w:hideMark/>
          </w:tcPr>
          <w:p w14:paraId="1FA035A8" w14:textId="77777777" w:rsidR="00F56ED7" w:rsidRPr="00E42444" w:rsidRDefault="00E42444" w:rsidP="00E42444">
            <w:pPr>
              <w:pStyle w:val="103"/>
              <w:rPr>
                <w:lang w:eastAsia="ru-RU"/>
              </w:rPr>
            </w:pPr>
            <w:r w:rsidRPr="00E42444">
              <w:rPr>
                <w:lang w:eastAsia="ru-RU"/>
              </w:rPr>
              <w:t>-3 834</w:t>
            </w:r>
          </w:p>
        </w:tc>
        <w:tc>
          <w:tcPr>
            <w:tcW w:w="201" w:type="pct"/>
            <w:hideMark/>
          </w:tcPr>
          <w:p w14:paraId="603726FA" w14:textId="77777777" w:rsidR="00F56ED7" w:rsidRPr="00E42444" w:rsidRDefault="00E42444" w:rsidP="00E42444">
            <w:pPr>
              <w:pStyle w:val="103"/>
              <w:rPr>
                <w:lang w:eastAsia="ru-RU"/>
              </w:rPr>
            </w:pPr>
            <w:r w:rsidRPr="00E42444">
              <w:rPr>
                <w:lang w:eastAsia="ru-RU"/>
              </w:rPr>
              <w:t>-3 946</w:t>
            </w:r>
          </w:p>
        </w:tc>
        <w:tc>
          <w:tcPr>
            <w:tcW w:w="201" w:type="pct"/>
            <w:hideMark/>
          </w:tcPr>
          <w:p w14:paraId="3EDF2075" w14:textId="77777777" w:rsidR="00F56ED7" w:rsidRPr="00E42444" w:rsidRDefault="00E42444" w:rsidP="00E42444">
            <w:pPr>
              <w:pStyle w:val="103"/>
              <w:rPr>
                <w:lang w:eastAsia="ru-RU"/>
              </w:rPr>
            </w:pPr>
            <w:r w:rsidRPr="00E42444">
              <w:rPr>
                <w:lang w:eastAsia="ru-RU"/>
              </w:rPr>
              <w:t>-4 055</w:t>
            </w:r>
          </w:p>
        </w:tc>
        <w:tc>
          <w:tcPr>
            <w:tcW w:w="201" w:type="pct"/>
            <w:hideMark/>
          </w:tcPr>
          <w:p w14:paraId="10ED07F7" w14:textId="77777777" w:rsidR="00F56ED7" w:rsidRPr="00E42444" w:rsidRDefault="00E42444" w:rsidP="00E42444">
            <w:pPr>
              <w:pStyle w:val="103"/>
              <w:rPr>
                <w:lang w:eastAsia="ru-RU"/>
              </w:rPr>
            </w:pPr>
            <w:r w:rsidRPr="00E42444">
              <w:rPr>
                <w:lang w:eastAsia="ru-RU"/>
              </w:rPr>
              <w:t>-4 161</w:t>
            </w:r>
          </w:p>
        </w:tc>
        <w:tc>
          <w:tcPr>
            <w:tcW w:w="200" w:type="pct"/>
            <w:hideMark/>
          </w:tcPr>
          <w:p w14:paraId="705751F0" w14:textId="77777777" w:rsidR="00F56ED7" w:rsidRPr="00E42444" w:rsidRDefault="00E42444" w:rsidP="00E42444">
            <w:pPr>
              <w:pStyle w:val="103"/>
              <w:rPr>
                <w:lang w:eastAsia="ru-RU"/>
              </w:rPr>
            </w:pPr>
            <w:r w:rsidRPr="00E42444">
              <w:rPr>
                <w:lang w:eastAsia="ru-RU"/>
              </w:rPr>
              <w:t>-4 264</w:t>
            </w:r>
          </w:p>
        </w:tc>
        <w:tc>
          <w:tcPr>
            <w:tcW w:w="201" w:type="pct"/>
            <w:hideMark/>
          </w:tcPr>
          <w:p w14:paraId="60EF61C4" w14:textId="77777777" w:rsidR="00F56ED7" w:rsidRPr="00E42444" w:rsidRDefault="00E42444" w:rsidP="00E42444">
            <w:pPr>
              <w:pStyle w:val="103"/>
              <w:rPr>
                <w:lang w:eastAsia="ru-RU"/>
              </w:rPr>
            </w:pPr>
            <w:r w:rsidRPr="00E42444">
              <w:rPr>
                <w:lang w:eastAsia="ru-RU"/>
              </w:rPr>
              <w:t>-4 361</w:t>
            </w:r>
          </w:p>
        </w:tc>
        <w:tc>
          <w:tcPr>
            <w:tcW w:w="201" w:type="pct"/>
            <w:hideMark/>
          </w:tcPr>
          <w:p w14:paraId="5A868686" w14:textId="77777777" w:rsidR="00F56ED7" w:rsidRPr="00E42444" w:rsidRDefault="00E42444" w:rsidP="00E42444">
            <w:pPr>
              <w:pStyle w:val="103"/>
              <w:rPr>
                <w:lang w:eastAsia="ru-RU"/>
              </w:rPr>
            </w:pPr>
            <w:r w:rsidRPr="00E42444">
              <w:rPr>
                <w:lang w:eastAsia="ru-RU"/>
              </w:rPr>
              <w:t>-4 451</w:t>
            </w:r>
          </w:p>
        </w:tc>
        <w:tc>
          <w:tcPr>
            <w:tcW w:w="201" w:type="pct"/>
            <w:hideMark/>
          </w:tcPr>
          <w:p w14:paraId="75E3B937" w14:textId="77777777" w:rsidR="00F56ED7" w:rsidRPr="00E42444" w:rsidRDefault="00E42444" w:rsidP="00E42444">
            <w:pPr>
              <w:pStyle w:val="103"/>
              <w:rPr>
                <w:lang w:eastAsia="ru-RU"/>
              </w:rPr>
            </w:pPr>
            <w:r w:rsidRPr="00E42444">
              <w:rPr>
                <w:lang w:eastAsia="ru-RU"/>
              </w:rPr>
              <w:t>-4 543</w:t>
            </w:r>
          </w:p>
        </w:tc>
        <w:tc>
          <w:tcPr>
            <w:tcW w:w="200" w:type="pct"/>
            <w:hideMark/>
          </w:tcPr>
          <w:p w14:paraId="3C455A75" w14:textId="77777777" w:rsidR="00F56ED7" w:rsidRPr="00E42444" w:rsidRDefault="00E42444" w:rsidP="00E42444">
            <w:pPr>
              <w:pStyle w:val="103"/>
              <w:rPr>
                <w:lang w:eastAsia="ru-RU"/>
              </w:rPr>
            </w:pPr>
            <w:r w:rsidRPr="00E42444">
              <w:rPr>
                <w:lang w:eastAsia="ru-RU"/>
              </w:rPr>
              <w:t>-4 635</w:t>
            </w:r>
          </w:p>
        </w:tc>
        <w:tc>
          <w:tcPr>
            <w:tcW w:w="201" w:type="pct"/>
            <w:hideMark/>
          </w:tcPr>
          <w:p w14:paraId="4BAC0E80" w14:textId="77777777" w:rsidR="00F56ED7" w:rsidRPr="00E42444" w:rsidRDefault="00E42444" w:rsidP="00E42444">
            <w:pPr>
              <w:pStyle w:val="103"/>
              <w:rPr>
                <w:lang w:eastAsia="ru-RU"/>
              </w:rPr>
            </w:pPr>
            <w:r w:rsidRPr="00E42444">
              <w:rPr>
                <w:lang w:eastAsia="ru-RU"/>
              </w:rPr>
              <w:t>-4 730</w:t>
            </w:r>
          </w:p>
        </w:tc>
        <w:tc>
          <w:tcPr>
            <w:tcW w:w="201" w:type="pct"/>
            <w:hideMark/>
          </w:tcPr>
          <w:p w14:paraId="22B50FBB" w14:textId="77777777" w:rsidR="00F56ED7" w:rsidRPr="00E42444" w:rsidRDefault="00E42444" w:rsidP="00E42444">
            <w:pPr>
              <w:pStyle w:val="103"/>
              <w:rPr>
                <w:lang w:eastAsia="ru-RU"/>
              </w:rPr>
            </w:pPr>
            <w:r w:rsidRPr="00E42444">
              <w:rPr>
                <w:lang w:eastAsia="ru-RU"/>
              </w:rPr>
              <w:t>-4 826</w:t>
            </w:r>
          </w:p>
        </w:tc>
        <w:tc>
          <w:tcPr>
            <w:tcW w:w="201" w:type="pct"/>
            <w:hideMark/>
          </w:tcPr>
          <w:p w14:paraId="17293A80" w14:textId="77777777" w:rsidR="00F56ED7" w:rsidRPr="00E42444" w:rsidRDefault="00E42444" w:rsidP="00E42444">
            <w:pPr>
              <w:pStyle w:val="103"/>
              <w:rPr>
                <w:lang w:eastAsia="ru-RU"/>
              </w:rPr>
            </w:pPr>
            <w:r w:rsidRPr="00E42444">
              <w:rPr>
                <w:lang w:eastAsia="ru-RU"/>
              </w:rPr>
              <w:t>-4 925</w:t>
            </w:r>
          </w:p>
        </w:tc>
        <w:tc>
          <w:tcPr>
            <w:tcW w:w="200" w:type="pct"/>
            <w:hideMark/>
          </w:tcPr>
          <w:p w14:paraId="23B5F181" w14:textId="77777777" w:rsidR="00F56ED7" w:rsidRPr="00E42444" w:rsidRDefault="00E42444" w:rsidP="00E42444">
            <w:pPr>
              <w:pStyle w:val="103"/>
              <w:rPr>
                <w:lang w:eastAsia="ru-RU"/>
              </w:rPr>
            </w:pPr>
            <w:r w:rsidRPr="00E42444">
              <w:rPr>
                <w:lang w:eastAsia="ru-RU"/>
              </w:rPr>
              <w:t>-5 025</w:t>
            </w:r>
          </w:p>
        </w:tc>
        <w:tc>
          <w:tcPr>
            <w:tcW w:w="201" w:type="pct"/>
            <w:hideMark/>
          </w:tcPr>
          <w:p w14:paraId="15FEB3C3" w14:textId="77777777" w:rsidR="00F56ED7" w:rsidRPr="00E42444" w:rsidRDefault="00E42444" w:rsidP="00E42444">
            <w:pPr>
              <w:pStyle w:val="103"/>
              <w:rPr>
                <w:lang w:eastAsia="ru-RU"/>
              </w:rPr>
            </w:pPr>
            <w:r w:rsidRPr="00E42444">
              <w:rPr>
                <w:lang w:eastAsia="ru-RU"/>
              </w:rPr>
              <w:t>-5 127</w:t>
            </w:r>
          </w:p>
        </w:tc>
        <w:tc>
          <w:tcPr>
            <w:tcW w:w="201" w:type="pct"/>
            <w:hideMark/>
          </w:tcPr>
          <w:p w14:paraId="674307C5" w14:textId="77777777" w:rsidR="00F56ED7" w:rsidRPr="00E42444" w:rsidRDefault="00E42444" w:rsidP="00E42444">
            <w:pPr>
              <w:pStyle w:val="103"/>
              <w:rPr>
                <w:lang w:eastAsia="ru-RU"/>
              </w:rPr>
            </w:pPr>
            <w:r w:rsidRPr="00E42444">
              <w:rPr>
                <w:lang w:eastAsia="ru-RU"/>
              </w:rPr>
              <w:t>-5 232</w:t>
            </w:r>
          </w:p>
        </w:tc>
        <w:tc>
          <w:tcPr>
            <w:tcW w:w="201" w:type="pct"/>
            <w:hideMark/>
          </w:tcPr>
          <w:p w14:paraId="118DF8CB" w14:textId="77777777" w:rsidR="00F56ED7" w:rsidRPr="00E42444" w:rsidRDefault="00E42444" w:rsidP="00E42444">
            <w:pPr>
              <w:pStyle w:val="103"/>
              <w:rPr>
                <w:lang w:eastAsia="ru-RU"/>
              </w:rPr>
            </w:pPr>
            <w:r w:rsidRPr="00E42444">
              <w:rPr>
                <w:lang w:eastAsia="ru-RU"/>
              </w:rPr>
              <w:t>-5 339</w:t>
            </w:r>
          </w:p>
        </w:tc>
        <w:tc>
          <w:tcPr>
            <w:tcW w:w="201" w:type="pct"/>
            <w:hideMark/>
          </w:tcPr>
          <w:p w14:paraId="0E8E50A0" w14:textId="77777777" w:rsidR="00F56ED7" w:rsidRPr="00E42444" w:rsidRDefault="00E42444" w:rsidP="00E42444">
            <w:pPr>
              <w:pStyle w:val="103"/>
              <w:rPr>
                <w:lang w:eastAsia="ru-RU"/>
              </w:rPr>
            </w:pPr>
            <w:r w:rsidRPr="00E42444">
              <w:rPr>
                <w:lang w:eastAsia="ru-RU"/>
              </w:rPr>
              <w:t>-5 448</w:t>
            </w:r>
          </w:p>
        </w:tc>
      </w:tr>
      <w:tr w:rsidR="00E42444" w:rsidRPr="00E42444" w14:paraId="63FD3DDC" w14:textId="77777777" w:rsidTr="00612D72">
        <w:trPr>
          <w:trHeight w:val="20"/>
        </w:trPr>
        <w:tc>
          <w:tcPr>
            <w:tcW w:w="133" w:type="pct"/>
            <w:noWrap/>
            <w:hideMark/>
          </w:tcPr>
          <w:p w14:paraId="1A083691" w14:textId="77777777" w:rsidR="00F56ED7" w:rsidRPr="00E42444" w:rsidRDefault="00E42444" w:rsidP="00E42444">
            <w:pPr>
              <w:pStyle w:val="103"/>
              <w:rPr>
                <w:lang w:eastAsia="ru-RU"/>
              </w:rPr>
            </w:pPr>
            <w:r w:rsidRPr="00E42444">
              <w:rPr>
                <w:lang w:eastAsia="ru-RU"/>
              </w:rPr>
              <w:t> </w:t>
            </w:r>
          </w:p>
        </w:tc>
        <w:tc>
          <w:tcPr>
            <w:tcW w:w="492" w:type="pct"/>
            <w:hideMark/>
          </w:tcPr>
          <w:p w14:paraId="48220C73" w14:textId="77777777" w:rsidR="00F56ED7" w:rsidRPr="00E42444" w:rsidRDefault="00E42444" w:rsidP="00E42444">
            <w:pPr>
              <w:pStyle w:val="103"/>
              <w:rPr>
                <w:lang w:eastAsia="ru-RU"/>
              </w:rPr>
            </w:pPr>
            <w:r w:rsidRPr="00E42444">
              <w:rPr>
                <w:lang w:eastAsia="ru-RU"/>
              </w:rPr>
              <w:t xml:space="preserve"> - "недосбор" выручки от потребителей в текущем году</w:t>
            </w:r>
          </w:p>
        </w:tc>
        <w:tc>
          <w:tcPr>
            <w:tcW w:w="163" w:type="pct"/>
            <w:hideMark/>
          </w:tcPr>
          <w:p w14:paraId="5D448552"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28BB8A0F" w14:textId="77777777" w:rsidR="00F56ED7" w:rsidRPr="00E42444" w:rsidRDefault="00E42444" w:rsidP="00E42444">
            <w:pPr>
              <w:pStyle w:val="103"/>
              <w:rPr>
                <w:lang w:eastAsia="ru-RU"/>
              </w:rPr>
            </w:pPr>
            <w:r w:rsidRPr="00E42444">
              <w:rPr>
                <w:lang w:eastAsia="ru-RU"/>
              </w:rPr>
              <w:t>0</w:t>
            </w:r>
          </w:p>
        </w:tc>
        <w:tc>
          <w:tcPr>
            <w:tcW w:w="201" w:type="pct"/>
            <w:hideMark/>
          </w:tcPr>
          <w:p w14:paraId="3DAC312C" w14:textId="77777777" w:rsidR="00F56ED7" w:rsidRPr="00E42444" w:rsidRDefault="00E42444" w:rsidP="00E42444">
            <w:pPr>
              <w:pStyle w:val="103"/>
              <w:rPr>
                <w:lang w:eastAsia="ru-RU"/>
              </w:rPr>
            </w:pPr>
            <w:r w:rsidRPr="00E42444">
              <w:rPr>
                <w:lang w:eastAsia="ru-RU"/>
              </w:rPr>
              <w:t>-2 589</w:t>
            </w:r>
          </w:p>
        </w:tc>
        <w:tc>
          <w:tcPr>
            <w:tcW w:w="201" w:type="pct"/>
            <w:hideMark/>
          </w:tcPr>
          <w:p w14:paraId="11E74904" w14:textId="77777777" w:rsidR="00F56ED7" w:rsidRPr="00E42444" w:rsidRDefault="00E42444" w:rsidP="00E42444">
            <w:pPr>
              <w:pStyle w:val="103"/>
              <w:rPr>
                <w:lang w:eastAsia="ru-RU"/>
              </w:rPr>
            </w:pPr>
            <w:r w:rsidRPr="00E42444">
              <w:rPr>
                <w:lang w:eastAsia="ru-RU"/>
              </w:rPr>
              <w:t>-3 107</w:t>
            </w:r>
          </w:p>
        </w:tc>
        <w:tc>
          <w:tcPr>
            <w:tcW w:w="201" w:type="pct"/>
            <w:hideMark/>
          </w:tcPr>
          <w:p w14:paraId="70E8E4BC" w14:textId="77777777" w:rsidR="00F56ED7" w:rsidRPr="00E42444" w:rsidRDefault="00E42444" w:rsidP="00E42444">
            <w:pPr>
              <w:pStyle w:val="103"/>
              <w:rPr>
                <w:lang w:eastAsia="ru-RU"/>
              </w:rPr>
            </w:pPr>
            <w:r w:rsidRPr="00E42444">
              <w:rPr>
                <w:lang w:eastAsia="ru-RU"/>
              </w:rPr>
              <w:t>-3 719</w:t>
            </w:r>
          </w:p>
        </w:tc>
        <w:tc>
          <w:tcPr>
            <w:tcW w:w="200" w:type="pct"/>
            <w:hideMark/>
          </w:tcPr>
          <w:p w14:paraId="319BE8AC" w14:textId="77777777" w:rsidR="00F56ED7" w:rsidRPr="00E42444" w:rsidRDefault="00E42444" w:rsidP="00E42444">
            <w:pPr>
              <w:pStyle w:val="103"/>
              <w:rPr>
                <w:lang w:eastAsia="ru-RU"/>
              </w:rPr>
            </w:pPr>
            <w:r w:rsidRPr="00E42444">
              <w:rPr>
                <w:lang w:eastAsia="ru-RU"/>
              </w:rPr>
              <w:t>-3 834</w:t>
            </w:r>
          </w:p>
        </w:tc>
        <w:tc>
          <w:tcPr>
            <w:tcW w:w="201" w:type="pct"/>
            <w:hideMark/>
          </w:tcPr>
          <w:p w14:paraId="4539E95F" w14:textId="77777777" w:rsidR="00F56ED7" w:rsidRPr="00E42444" w:rsidRDefault="00E42444" w:rsidP="00E42444">
            <w:pPr>
              <w:pStyle w:val="103"/>
              <w:rPr>
                <w:lang w:eastAsia="ru-RU"/>
              </w:rPr>
            </w:pPr>
            <w:r w:rsidRPr="00E42444">
              <w:rPr>
                <w:lang w:eastAsia="ru-RU"/>
              </w:rPr>
              <w:t>-3 946</w:t>
            </w:r>
          </w:p>
        </w:tc>
        <w:tc>
          <w:tcPr>
            <w:tcW w:w="201" w:type="pct"/>
            <w:hideMark/>
          </w:tcPr>
          <w:p w14:paraId="59BAC803" w14:textId="77777777" w:rsidR="00F56ED7" w:rsidRPr="00E42444" w:rsidRDefault="00E42444" w:rsidP="00E42444">
            <w:pPr>
              <w:pStyle w:val="103"/>
              <w:rPr>
                <w:lang w:eastAsia="ru-RU"/>
              </w:rPr>
            </w:pPr>
            <w:r w:rsidRPr="00E42444">
              <w:rPr>
                <w:lang w:eastAsia="ru-RU"/>
              </w:rPr>
              <w:t>-4 055</w:t>
            </w:r>
          </w:p>
        </w:tc>
        <w:tc>
          <w:tcPr>
            <w:tcW w:w="201" w:type="pct"/>
            <w:hideMark/>
          </w:tcPr>
          <w:p w14:paraId="6D980782" w14:textId="77777777" w:rsidR="00F56ED7" w:rsidRPr="00E42444" w:rsidRDefault="00E42444" w:rsidP="00E42444">
            <w:pPr>
              <w:pStyle w:val="103"/>
              <w:rPr>
                <w:lang w:eastAsia="ru-RU"/>
              </w:rPr>
            </w:pPr>
            <w:r w:rsidRPr="00E42444">
              <w:rPr>
                <w:lang w:eastAsia="ru-RU"/>
              </w:rPr>
              <w:t>-4 161</w:t>
            </w:r>
          </w:p>
        </w:tc>
        <w:tc>
          <w:tcPr>
            <w:tcW w:w="200" w:type="pct"/>
            <w:hideMark/>
          </w:tcPr>
          <w:p w14:paraId="7C65000E" w14:textId="77777777" w:rsidR="00F56ED7" w:rsidRPr="00E42444" w:rsidRDefault="00E42444" w:rsidP="00E42444">
            <w:pPr>
              <w:pStyle w:val="103"/>
              <w:rPr>
                <w:lang w:eastAsia="ru-RU"/>
              </w:rPr>
            </w:pPr>
            <w:r w:rsidRPr="00E42444">
              <w:rPr>
                <w:lang w:eastAsia="ru-RU"/>
              </w:rPr>
              <w:t>-4 264</w:t>
            </w:r>
          </w:p>
        </w:tc>
        <w:tc>
          <w:tcPr>
            <w:tcW w:w="201" w:type="pct"/>
            <w:hideMark/>
          </w:tcPr>
          <w:p w14:paraId="49C026C6" w14:textId="77777777" w:rsidR="00F56ED7" w:rsidRPr="00E42444" w:rsidRDefault="00E42444" w:rsidP="00E42444">
            <w:pPr>
              <w:pStyle w:val="103"/>
              <w:rPr>
                <w:lang w:eastAsia="ru-RU"/>
              </w:rPr>
            </w:pPr>
            <w:r w:rsidRPr="00E42444">
              <w:rPr>
                <w:lang w:eastAsia="ru-RU"/>
              </w:rPr>
              <w:t>-4 361</w:t>
            </w:r>
          </w:p>
        </w:tc>
        <w:tc>
          <w:tcPr>
            <w:tcW w:w="201" w:type="pct"/>
            <w:hideMark/>
          </w:tcPr>
          <w:p w14:paraId="6B9C6659" w14:textId="77777777" w:rsidR="00F56ED7" w:rsidRPr="00E42444" w:rsidRDefault="00E42444" w:rsidP="00E42444">
            <w:pPr>
              <w:pStyle w:val="103"/>
              <w:rPr>
                <w:lang w:eastAsia="ru-RU"/>
              </w:rPr>
            </w:pPr>
            <w:r w:rsidRPr="00E42444">
              <w:rPr>
                <w:lang w:eastAsia="ru-RU"/>
              </w:rPr>
              <w:t>-4 451</w:t>
            </w:r>
          </w:p>
        </w:tc>
        <w:tc>
          <w:tcPr>
            <w:tcW w:w="201" w:type="pct"/>
            <w:hideMark/>
          </w:tcPr>
          <w:p w14:paraId="6A0F5E2A" w14:textId="77777777" w:rsidR="00F56ED7" w:rsidRPr="00E42444" w:rsidRDefault="00E42444" w:rsidP="00E42444">
            <w:pPr>
              <w:pStyle w:val="103"/>
              <w:rPr>
                <w:lang w:eastAsia="ru-RU"/>
              </w:rPr>
            </w:pPr>
            <w:r w:rsidRPr="00E42444">
              <w:rPr>
                <w:lang w:eastAsia="ru-RU"/>
              </w:rPr>
              <w:t>-4 543</w:t>
            </w:r>
          </w:p>
        </w:tc>
        <w:tc>
          <w:tcPr>
            <w:tcW w:w="200" w:type="pct"/>
            <w:hideMark/>
          </w:tcPr>
          <w:p w14:paraId="6A9C5895" w14:textId="77777777" w:rsidR="00F56ED7" w:rsidRPr="00E42444" w:rsidRDefault="00E42444" w:rsidP="00E42444">
            <w:pPr>
              <w:pStyle w:val="103"/>
              <w:rPr>
                <w:lang w:eastAsia="ru-RU"/>
              </w:rPr>
            </w:pPr>
            <w:r w:rsidRPr="00E42444">
              <w:rPr>
                <w:lang w:eastAsia="ru-RU"/>
              </w:rPr>
              <w:t>-4 635</w:t>
            </w:r>
          </w:p>
        </w:tc>
        <w:tc>
          <w:tcPr>
            <w:tcW w:w="201" w:type="pct"/>
            <w:hideMark/>
          </w:tcPr>
          <w:p w14:paraId="0AFF387B" w14:textId="77777777" w:rsidR="00F56ED7" w:rsidRPr="00E42444" w:rsidRDefault="00E42444" w:rsidP="00E42444">
            <w:pPr>
              <w:pStyle w:val="103"/>
              <w:rPr>
                <w:lang w:eastAsia="ru-RU"/>
              </w:rPr>
            </w:pPr>
            <w:r w:rsidRPr="00E42444">
              <w:rPr>
                <w:lang w:eastAsia="ru-RU"/>
              </w:rPr>
              <w:t>-4 730</w:t>
            </w:r>
          </w:p>
        </w:tc>
        <w:tc>
          <w:tcPr>
            <w:tcW w:w="201" w:type="pct"/>
            <w:hideMark/>
          </w:tcPr>
          <w:p w14:paraId="7C266CD2" w14:textId="77777777" w:rsidR="00F56ED7" w:rsidRPr="00E42444" w:rsidRDefault="00E42444" w:rsidP="00E42444">
            <w:pPr>
              <w:pStyle w:val="103"/>
              <w:rPr>
                <w:lang w:eastAsia="ru-RU"/>
              </w:rPr>
            </w:pPr>
            <w:r w:rsidRPr="00E42444">
              <w:rPr>
                <w:lang w:eastAsia="ru-RU"/>
              </w:rPr>
              <w:t>-4 826</w:t>
            </w:r>
          </w:p>
        </w:tc>
        <w:tc>
          <w:tcPr>
            <w:tcW w:w="201" w:type="pct"/>
            <w:hideMark/>
          </w:tcPr>
          <w:p w14:paraId="69299F96" w14:textId="77777777" w:rsidR="00F56ED7" w:rsidRPr="00E42444" w:rsidRDefault="00E42444" w:rsidP="00E42444">
            <w:pPr>
              <w:pStyle w:val="103"/>
              <w:rPr>
                <w:lang w:eastAsia="ru-RU"/>
              </w:rPr>
            </w:pPr>
            <w:r w:rsidRPr="00E42444">
              <w:rPr>
                <w:lang w:eastAsia="ru-RU"/>
              </w:rPr>
              <w:t>-4 925</w:t>
            </w:r>
          </w:p>
        </w:tc>
        <w:tc>
          <w:tcPr>
            <w:tcW w:w="200" w:type="pct"/>
            <w:hideMark/>
          </w:tcPr>
          <w:p w14:paraId="7CDC1B86" w14:textId="77777777" w:rsidR="00F56ED7" w:rsidRPr="00E42444" w:rsidRDefault="00E42444" w:rsidP="00E42444">
            <w:pPr>
              <w:pStyle w:val="103"/>
              <w:rPr>
                <w:lang w:eastAsia="ru-RU"/>
              </w:rPr>
            </w:pPr>
            <w:r w:rsidRPr="00E42444">
              <w:rPr>
                <w:lang w:eastAsia="ru-RU"/>
              </w:rPr>
              <w:t>-5 025</w:t>
            </w:r>
          </w:p>
        </w:tc>
        <w:tc>
          <w:tcPr>
            <w:tcW w:w="201" w:type="pct"/>
            <w:hideMark/>
          </w:tcPr>
          <w:p w14:paraId="2318E250" w14:textId="77777777" w:rsidR="00F56ED7" w:rsidRPr="00E42444" w:rsidRDefault="00E42444" w:rsidP="00E42444">
            <w:pPr>
              <w:pStyle w:val="103"/>
              <w:rPr>
                <w:lang w:eastAsia="ru-RU"/>
              </w:rPr>
            </w:pPr>
            <w:r w:rsidRPr="00E42444">
              <w:rPr>
                <w:lang w:eastAsia="ru-RU"/>
              </w:rPr>
              <w:t>-5 127</w:t>
            </w:r>
          </w:p>
        </w:tc>
        <w:tc>
          <w:tcPr>
            <w:tcW w:w="201" w:type="pct"/>
            <w:hideMark/>
          </w:tcPr>
          <w:p w14:paraId="0CAEC9A4" w14:textId="77777777" w:rsidR="00F56ED7" w:rsidRPr="00E42444" w:rsidRDefault="00E42444" w:rsidP="00E42444">
            <w:pPr>
              <w:pStyle w:val="103"/>
              <w:rPr>
                <w:lang w:eastAsia="ru-RU"/>
              </w:rPr>
            </w:pPr>
            <w:r w:rsidRPr="00E42444">
              <w:rPr>
                <w:lang w:eastAsia="ru-RU"/>
              </w:rPr>
              <w:t>-5 232</w:t>
            </w:r>
          </w:p>
        </w:tc>
        <w:tc>
          <w:tcPr>
            <w:tcW w:w="201" w:type="pct"/>
            <w:hideMark/>
          </w:tcPr>
          <w:p w14:paraId="287A635C" w14:textId="77777777" w:rsidR="00F56ED7" w:rsidRPr="00E42444" w:rsidRDefault="00E42444" w:rsidP="00E42444">
            <w:pPr>
              <w:pStyle w:val="103"/>
              <w:rPr>
                <w:lang w:eastAsia="ru-RU"/>
              </w:rPr>
            </w:pPr>
            <w:r w:rsidRPr="00E42444">
              <w:rPr>
                <w:lang w:eastAsia="ru-RU"/>
              </w:rPr>
              <w:t>-5 339</w:t>
            </w:r>
          </w:p>
        </w:tc>
        <w:tc>
          <w:tcPr>
            <w:tcW w:w="201" w:type="pct"/>
            <w:hideMark/>
          </w:tcPr>
          <w:p w14:paraId="7A427E89" w14:textId="77777777" w:rsidR="00F56ED7" w:rsidRPr="00E42444" w:rsidRDefault="00E42444" w:rsidP="00E42444">
            <w:pPr>
              <w:pStyle w:val="103"/>
              <w:rPr>
                <w:lang w:eastAsia="ru-RU"/>
              </w:rPr>
            </w:pPr>
            <w:r w:rsidRPr="00E42444">
              <w:rPr>
                <w:lang w:eastAsia="ru-RU"/>
              </w:rPr>
              <w:t>-5 448</w:t>
            </w:r>
          </w:p>
        </w:tc>
      </w:tr>
      <w:tr w:rsidR="00E42444" w:rsidRPr="00E42444" w14:paraId="7F5212CC" w14:textId="77777777" w:rsidTr="00612D72">
        <w:trPr>
          <w:trHeight w:val="20"/>
        </w:trPr>
        <w:tc>
          <w:tcPr>
            <w:tcW w:w="133" w:type="pct"/>
            <w:hideMark/>
          </w:tcPr>
          <w:p w14:paraId="053B16F0" w14:textId="77777777" w:rsidR="00F56ED7" w:rsidRPr="00E42444" w:rsidRDefault="00E42444" w:rsidP="00E42444">
            <w:pPr>
              <w:pStyle w:val="103"/>
              <w:rPr>
                <w:lang w:eastAsia="ru-RU"/>
              </w:rPr>
            </w:pPr>
            <w:r w:rsidRPr="00E42444">
              <w:rPr>
                <w:lang w:eastAsia="ru-RU"/>
              </w:rPr>
              <w:t> </w:t>
            </w:r>
          </w:p>
        </w:tc>
        <w:tc>
          <w:tcPr>
            <w:tcW w:w="492" w:type="pct"/>
            <w:hideMark/>
          </w:tcPr>
          <w:p w14:paraId="46EBABE3" w14:textId="77777777" w:rsidR="00F56ED7" w:rsidRPr="00E42444" w:rsidRDefault="00E42444" w:rsidP="00E42444">
            <w:pPr>
              <w:pStyle w:val="103"/>
              <w:rPr>
                <w:lang w:eastAsia="ru-RU"/>
              </w:rPr>
            </w:pPr>
            <w:r w:rsidRPr="00E42444">
              <w:rPr>
                <w:lang w:eastAsia="ru-RU"/>
              </w:rPr>
              <w:t xml:space="preserve"> - погашение "недосбора" выручки от потребителей в следующем году</w:t>
            </w:r>
          </w:p>
        </w:tc>
        <w:tc>
          <w:tcPr>
            <w:tcW w:w="163" w:type="pct"/>
            <w:hideMark/>
          </w:tcPr>
          <w:p w14:paraId="5A2DEDDE"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2F0B45A6" w14:textId="77777777" w:rsidR="00F56ED7" w:rsidRPr="00E42444" w:rsidRDefault="00E42444" w:rsidP="00E42444">
            <w:pPr>
              <w:pStyle w:val="103"/>
              <w:rPr>
                <w:lang w:eastAsia="ru-RU"/>
              </w:rPr>
            </w:pPr>
            <w:r w:rsidRPr="00E42444">
              <w:rPr>
                <w:lang w:eastAsia="ru-RU"/>
              </w:rPr>
              <w:t> </w:t>
            </w:r>
          </w:p>
        </w:tc>
        <w:tc>
          <w:tcPr>
            <w:tcW w:w="201" w:type="pct"/>
            <w:hideMark/>
          </w:tcPr>
          <w:p w14:paraId="5E7BCFA3" w14:textId="77777777" w:rsidR="00F56ED7" w:rsidRPr="00E42444" w:rsidRDefault="00E42444" w:rsidP="00E42444">
            <w:pPr>
              <w:pStyle w:val="103"/>
              <w:rPr>
                <w:lang w:eastAsia="ru-RU"/>
              </w:rPr>
            </w:pPr>
            <w:r w:rsidRPr="00E42444">
              <w:rPr>
                <w:lang w:eastAsia="ru-RU"/>
              </w:rPr>
              <w:t>0</w:t>
            </w:r>
          </w:p>
        </w:tc>
        <w:tc>
          <w:tcPr>
            <w:tcW w:w="201" w:type="pct"/>
            <w:hideMark/>
          </w:tcPr>
          <w:p w14:paraId="4ED9945A" w14:textId="77777777" w:rsidR="00F56ED7" w:rsidRPr="00E42444" w:rsidRDefault="00E42444" w:rsidP="00E42444">
            <w:pPr>
              <w:pStyle w:val="103"/>
              <w:rPr>
                <w:lang w:eastAsia="ru-RU"/>
              </w:rPr>
            </w:pPr>
            <w:r w:rsidRPr="00E42444">
              <w:rPr>
                <w:lang w:eastAsia="ru-RU"/>
              </w:rPr>
              <w:t>0</w:t>
            </w:r>
          </w:p>
        </w:tc>
        <w:tc>
          <w:tcPr>
            <w:tcW w:w="201" w:type="pct"/>
            <w:hideMark/>
          </w:tcPr>
          <w:p w14:paraId="0C1D2F5E" w14:textId="77777777" w:rsidR="00F56ED7" w:rsidRPr="00E42444" w:rsidRDefault="00E42444" w:rsidP="00E42444">
            <w:pPr>
              <w:pStyle w:val="103"/>
              <w:rPr>
                <w:lang w:eastAsia="ru-RU"/>
              </w:rPr>
            </w:pPr>
            <w:r w:rsidRPr="00E42444">
              <w:rPr>
                <w:lang w:eastAsia="ru-RU"/>
              </w:rPr>
              <w:t>0</w:t>
            </w:r>
          </w:p>
        </w:tc>
        <w:tc>
          <w:tcPr>
            <w:tcW w:w="200" w:type="pct"/>
            <w:hideMark/>
          </w:tcPr>
          <w:p w14:paraId="56AEE77D" w14:textId="77777777" w:rsidR="00F56ED7" w:rsidRPr="00E42444" w:rsidRDefault="00E42444" w:rsidP="00E42444">
            <w:pPr>
              <w:pStyle w:val="103"/>
              <w:rPr>
                <w:lang w:eastAsia="ru-RU"/>
              </w:rPr>
            </w:pPr>
            <w:r w:rsidRPr="00E42444">
              <w:rPr>
                <w:lang w:eastAsia="ru-RU"/>
              </w:rPr>
              <w:t>0</w:t>
            </w:r>
          </w:p>
        </w:tc>
        <w:tc>
          <w:tcPr>
            <w:tcW w:w="201" w:type="pct"/>
            <w:hideMark/>
          </w:tcPr>
          <w:p w14:paraId="0EF3850C" w14:textId="77777777" w:rsidR="00F56ED7" w:rsidRPr="00E42444" w:rsidRDefault="00E42444" w:rsidP="00E42444">
            <w:pPr>
              <w:pStyle w:val="103"/>
              <w:rPr>
                <w:lang w:eastAsia="ru-RU"/>
              </w:rPr>
            </w:pPr>
            <w:r w:rsidRPr="00E42444">
              <w:rPr>
                <w:lang w:eastAsia="ru-RU"/>
              </w:rPr>
              <w:t>0</w:t>
            </w:r>
          </w:p>
        </w:tc>
        <w:tc>
          <w:tcPr>
            <w:tcW w:w="201" w:type="pct"/>
            <w:hideMark/>
          </w:tcPr>
          <w:p w14:paraId="2F43E0A5" w14:textId="77777777" w:rsidR="00F56ED7" w:rsidRPr="00E42444" w:rsidRDefault="00E42444" w:rsidP="00E42444">
            <w:pPr>
              <w:pStyle w:val="103"/>
              <w:rPr>
                <w:lang w:eastAsia="ru-RU"/>
              </w:rPr>
            </w:pPr>
            <w:r w:rsidRPr="00E42444">
              <w:rPr>
                <w:lang w:eastAsia="ru-RU"/>
              </w:rPr>
              <w:t>0</w:t>
            </w:r>
          </w:p>
        </w:tc>
        <w:tc>
          <w:tcPr>
            <w:tcW w:w="201" w:type="pct"/>
            <w:hideMark/>
          </w:tcPr>
          <w:p w14:paraId="5A0DF820" w14:textId="77777777" w:rsidR="00F56ED7" w:rsidRPr="00E42444" w:rsidRDefault="00E42444" w:rsidP="00E42444">
            <w:pPr>
              <w:pStyle w:val="103"/>
              <w:rPr>
                <w:lang w:eastAsia="ru-RU"/>
              </w:rPr>
            </w:pPr>
            <w:r w:rsidRPr="00E42444">
              <w:rPr>
                <w:lang w:eastAsia="ru-RU"/>
              </w:rPr>
              <w:t>0</w:t>
            </w:r>
          </w:p>
        </w:tc>
        <w:tc>
          <w:tcPr>
            <w:tcW w:w="200" w:type="pct"/>
            <w:hideMark/>
          </w:tcPr>
          <w:p w14:paraId="64F4C9D3" w14:textId="77777777" w:rsidR="00F56ED7" w:rsidRPr="00E42444" w:rsidRDefault="00E42444" w:rsidP="00E42444">
            <w:pPr>
              <w:pStyle w:val="103"/>
              <w:rPr>
                <w:lang w:eastAsia="ru-RU"/>
              </w:rPr>
            </w:pPr>
            <w:r w:rsidRPr="00E42444">
              <w:rPr>
                <w:lang w:eastAsia="ru-RU"/>
              </w:rPr>
              <w:t>0</w:t>
            </w:r>
          </w:p>
        </w:tc>
        <w:tc>
          <w:tcPr>
            <w:tcW w:w="201" w:type="pct"/>
            <w:hideMark/>
          </w:tcPr>
          <w:p w14:paraId="1DEF9A91" w14:textId="77777777" w:rsidR="00F56ED7" w:rsidRPr="00E42444" w:rsidRDefault="00E42444" w:rsidP="00E42444">
            <w:pPr>
              <w:pStyle w:val="103"/>
              <w:rPr>
                <w:lang w:eastAsia="ru-RU"/>
              </w:rPr>
            </w:pPr>
            <w:r w:rsidRPr="00E42444">
              <w:rPr>
                <w:lang w:eastAsia="ru-RU"/>
              </w:rPr>
              <w:t>0</w:t>
            </w:r>
          </w:p>
        </w:tc>
        <w:tc>
          <w:tcPr>
            <w:tcW w:w="201" w:type="pct"/>
            <w:hideMark/>
          </w:tcPr>
          <w:p w14:paraId="0C096A45" w14:textId="77777777" w:rsidR="00F56ED7" w:rsidRPr="00E42444" w:rsidRDefault="00E42444" w:rsidP="00E42444">
            <w:pPr>
              <w:pStyle w:val="103"/>
              <w:rPr>
                <w:lang w:eastAsia="ru-RU"/>
              </w:rPr>
            </w:pPr>
            <w:r w:rsidRPr="00E42444">
              <w:rPr>
                <w:lang w:eastAsia="ru-RU"/>
              </w:rPr>
              <w:t>0</w:t>
            </w:r>
          </w:p>
        </w:tc>
        <w:tc>
          <w:tcPr>
            <w:tcW w:w="201" w:type="pct"/>
            <w:hideMark/>
          </w:tcPr>
          <w:p w14:paraId="603E9861" w14:textId="77777777" w:rsidR="00F56ED7" w:rsidRPr="00E42444" w:rsidRDefault="00E42444" w:rsidP="00E42444">
            <w:pPr>
              <w:pStyle w:val="103"/>
              <w:rPr>
                <w:lang w:eastAsia="ru-RU"/>
              </w:rPr>
            </w:pPr>
            <w:r w:rsidRPr="00E42444">
              <w:rPr>
                <w:lang w:eastAsia="ru-RU"/>
              </w:rPr>
              <w:t>0</w:t>
            </w:r>
          </w:p>
        </w:tc>
        <w:tc>
          <w:tcPr>
            <w:tcW w:w="200" w:type="pct"/>
            <w:hideMark/>
          </w:tcPr>
          <w:p w14:paraId="5C68ADBC" w14:textId="77777777" w:rsidR="00F56ED7" w:rsidRPr="00E42444" w:rsidRDefault="00E42444" w:rsidP="00E42444">
            <w:pPr>
              <w:pStyle w:val="103"/>
              <w:rPr>
                <w:lang w:eastAsia="ru-RU"/>
              </w:rPr>
            </w:pPr>
            <w:r w:rsidRPr="00E42444">
              <w:rPr>
                <w:lang w:eastAsia="ru-RU"/>
              </w:rPr>
              <w:t>0</w:t>
            </w:r>
          </w:p>
        </w:tc>
        <w:tc>
          <w:tcPr>
            <w:tcW w:w="201" w:type="pct"/>
            <w:hideMark/>
          </w:tcPr>
          <w:p w14:paraId="36DDDFBC" w14:textId="77777777" w:rsidR="00F56ED7" w:rsidRPr="00E42444" w:rsidRDefault="00E42444" w:rsidP="00E42444">
            <w:pPr>
              <w:pStyle w:val="103"/>
              <w:rPr>
                <w:lang w:eastAsia="ru-RU"/>
              </w:rPr>
            </w:pPr>
            <w:r w:rsidRPr="00E42444">
              <w:rPr>
                <w:lang w:eastAsia="ru-RU"/>
              </w:rPr>
              <w:t>0</w:t>
            </w:r>
          </w:p>
        </w:tc>
        <w:tc>
          <w:tcPr>
            <w:tcW w:w="201" w:type="pct"/>
            <w:hideMark/>
          </w:tcPr>
          <w:p w14:paraId="78DD1259" w14:textId="77777777" w:rsidR="00F56ED7" w:rsidRPr="00E42444" w:rsidRDefault="00E42444" w:rsidP="00E42444">
            <w:pPr>
              <w:pStyle w:val="103"/>
              <w:rPr>
                <w:lang w:eastAsia="ru-RU"/>
              </w:rPr>
            </w:pPr>
            <w:r w:rsidRPr="00E42444">
              <w:rPr>
                <w:lang w:eastAsia="ru-RU"/>
              </w:rPr>
              <w:t>0</w:t>
            </w:r>
          </w:p>
        </w:tc>
        <w:tc>
          <w:tcPr>
            <w:tcW w:w="201" w:type="pct"/>
            <w:hideMark/>
          </w:tcPr>
          <w:p w14:paraId="5415E57B" w14:textId="77777777" w:rsidR="00F56ED7" w:rsidRPr="00E42444" w:rsidRDefault="00E42444" w:rsidP="00E42444">
            <w:pPr>
              <w:pStyle w:val="103"/>
              <w:rPr>
                <w:lang w:eastAsia="ru-RU"/>
              </w:rPr>
            </w:pPr>
            <w:r w:rsidRPr="00E42444">
              <w:rPr>
                <w:lang w:eastAsia="ru-RU"/>
              </w:rPr>
              <w:t>0</w:t>
            </w:r>
          </w:p>
        </w:tc>
        <w:tc>
          <w:tcPr>
            <w:tcW w:w="200" w:type="pct"/>
            <w:hideMark/>
          </w:tcPr>
          <w:p w14:paraId="671170FB" w14:textId="77777777" w:rsidR="00F56ED7" w:rsidRPr="00E42444" w:rsidRDefault="00E42444" w:rsidP="00E42444">
            <w:pPr>
              <w:pStyle w:val="103"/>
              <w:rPr>
                <w:lang w:eastAsia="ru-RU"/>
              </w:rPr>
            </w:pPr>
            <w:r w:rsidRPr="00E42444">
              <w:rPr>
                <w:lang w:eastAsia="ru-RU"/>
              </w:rPr>
              <w:t>0</w:t>
            </w:r>
          </w:p>
        </w:tc>
        <w:tc>
          <w:tcPr>
            <w:tcW w:w="201" w:type="pct"/>
            <w:hideMark/>
          </w:tcPr>
          <w:p w14:paraId="23282A19" w14:textId="77777777" w:rsidR="00F56ED7" w:rsidRPr="00E42444" w:rsidRDefault="00E42444" w:rsidP="00E42444">
            <w:pPr>
              <w:pStyle w:val="103"/>
              <w:rPr>
                <w:lang w:eastAsia="ru-RU"/>
              </w:rPr>
            </w:pPr>
            <w:r w:rsidRPr="00E42444">
              <w:rPr>
                <w:lang w:eastAsia="ru-RU"/>
              </w:rPr>
              <w:t>0</w:t>
            </w:r>
          </w:p>
        </w:tc>
        <w:tc>
          <w:tcPr>
            <w:tcW w:w="201" w:type="pct"/>
            <w:hideMark/>
          </w:tcPr>
          <w:p w14:paraId="56E3BD8C" w14:textId="77777777" w:rsidR="00F56ED7" w:rsidRPr="00E42444" w:rsidRDefault="00E42444" w:rsidP="00E42444">
            <w:pPr>
              <w:pStyle w:val="103"/>
              <w:rPr>
                <w:lang w:eastAsia="ru-RU"/>
              </w:rPr>
            </w:pPr>
            <w:r w:rsidRPr="00E42444">
              <w:rPr>
                <w:lang w:eastAsia="ru-RU"/>
              </w:rPr>
              <w:t>0</w:t>
            </w:r>
          </w:p>
        </w:tc>
        <w:tc>
          <w:tcPr>
            <w:tcW w:w="201" w:type="pct"/>
            <w:hideMark/>
          </w:tcPr>
          <w:p w14:paraId="79EB9419" w14:textId="77777777" w:rsidR="00F56ED7" w:rsidRPr="00E42444" w:rsidRDefault="00E42444" w:rsidP="00E42444">
            <w:pPr>
              <w:pStyle w:val="103"/>
              <w:rPr>
                <w:lang w:eastAsia="ru-RU"/>
              </w:rPr>
            </w:pPr>
            <w:r w:rsidRPr="00E42444">
              <w:rPr>
                <w:lang w:eastAsia="ru-RU"/>
              </w:rPr>
              <w:t>0</w:t>
            </w:r>
          </w:p>
        </w:tc>
        <w:tc>
          <w:tcPr>
            <w:tcW w:w="201" w:type="pct"/>
            <w:hideMark/>
          </w:tcPr>
          <w:p w14:paraId="5D9D8707" w14:textId="77777777" w:rsidR="00F56ED7" w:rsidRPr="00E42444" w:rsidRDefault="00E42444" w:rsidP="00E42444">
            <w:pPr>
              <w:pStyle w:val="103"/>
              <w:rPr>
                <w:lang w:eastAsia="ru-RU"/>
              </w:rPr>
            </w:pPr>
            <w:r w:rsidRPr="00E42444">
              <w:rPr>
                <w:lang w:eastAsia="ru-RU"/>
              </w:rPr>
              <w:t>0</w:t>
            </w:r>
          </w:p>
        </w:tc>
      </w:tr>
      <w:tr w:rsidR="00E42444" w:rsidRPr="00E42444" w14:paraId="7DBF2C7C" w14:textId="77777777" w:rsidTr="00612D72">
        <w:trPr>
          <w:trHeight w:val="20"/>
        </w:trPr>
        <w:tc>
          <w:tcPr>
            <w:tcW w:w="133" w:type="pct"/>
            <w:hideMark/>
          </w:tcPr>
          <w:p w14:paraId="0AA81499" w14:textId="77777777" w:rsidR="00F56ED7" w:rsidRPr="00E42444" w:rsidRDefault="00E42444" w:rsidP="00E42444">
            <w:pPr>
              <w:pStyle w:val="103"/>
              <w:rPr>
                <w:lang w:eastAsia="ru-RU"/>
              </w:rPr>
            </w:pPr>
            <w:r w:rsidRPr="00E42444">
              <w:rPr>
                <w:lang w:eastAsia="ru-RU"/>
              </w:rPr>
              <w:t>10.4.</w:t>
            </w:r>
          </w:p>
        </w:tc>
        <w:tc>
          <w:tcPr>
            <w:tcW w:w="492" w:type="pct"/>
            <w:hideMark/>
          </w:tcPr>
          <w:p w14:paraId="6D2AE80D" w14:textId="77777777" w:rsidR="00F56ED7" w:rsidRPr="00E42444" w:rsidRDefault="00E42444" w:rsidP="00E42444">
            <w:pPr>
              <w:pStyle w:val="103"/>
              <w:rPr>
                <w:lang w:eastAsia="ru-RU"/>
              </w:rPr>
            </w:pPr>
            <w:r w:rsidRPr="00E42444">
              <w:rPr>
                <w:lang w:eastAsia="ru-RU"/>
              </w:rPr>
              <w:t>Дебиторская (-) / кредиторская (+) задолженность нарастающим итогом СПРАВОЧНО</w:t>
            </w:r>
          </w:p>
        </w:tc>
        <w:tc>
          <w:tcPr>
            <w:tcW w:w="163" w:type="pct"/>
            <w:hideMark/>
          </w:tcPr>
          <w:p w14:paraId="22153CF3" w14:textId="77777777" w:rsidR="00F56ED7" w:rsidRPr="00E42444" w:rsidRDefault="00E42444" w:rsidP="00E42444">
            <w:pPr>
              <w:pStyle w:val="103"/>
              <w:rPr>
                <w:lang w:eastAsia="ru-RU"/>
              </w:rPr>
            </w:pPr>
            <w:r w:rsidRPr="00E42444">
              <w:rPr>
                <w:lang w:eastAsia="ru-RU"/>
              </w:rPr>
              <w:t>тыс. руб.</w:t>
            </w:r>
          </w:p>
        </w:tc>
        <w:tc>
          <w:tcPr>
            <w:tcW w:w="200" w:type="pct"/>
            <w:noWrap/>
            <w:hideMark/>
          </w:tcPr>
          <w:p w14:paraId="23D0046E" w14:textId="77777777" w:rsidR="00F56ED7" w:rsidRPr="00E42444" w:rsidRDefault="00E42444" w:rsidP="00E42444">
            <w:pPr>
              <w:pStyle w:val="103"/>
              <w:rPr>
                <w:lang w:eastAsia="ru-RU"/>
              </w:rPr>
            </w:pPr>
            <w:r w:rsidRPr="00E42444">
              <w:rPr>
                <w:lang w:eastAsia="ru-RU"/>
              </w:rPr>
              <w:t>0</w:t>
            </w:r>
          </w:p>
        </w:tc>
        <w:tc>
          <w:tcPr>
            <w:tcW w:w="201" w:type="pct"/>
            <w:noWrap/>
            <w:hideMark/>
          </w:tcPr>
          <w:p w14:paraId="7E46B4BE" w14:textId="77777777" w:rsidR="00F56ED7" w:rsidRPr="00E42444" w:rsidRDefault="00E42444" w:rsidP="00E42444">
            <w:pPr>
              <w:pStyle w:val="103"/>
              <w:rPr>
                <w:lang w:eastAsia="ru-RU"/>
              </w:rPr>
            </w:pPr>
            <w:r w:rsidRPr="00E42444">
              <w:rPr>
                <w:lang w:eastAsia="ru-RU"/>
              </w:rPr>
              <w:t>-2 589</w:t>
            </w:r>
          </w:p>
        </w:tc>
        <w:tc>
          <w:tcPr>
            <w:tcW w:w="201" w:type="pct"/>
            <w:noWrap/>
            <w:hideMark/>
          </w:tcPr>
          <w:p w14:paraId="7990D37B" w14:textId="77777777" w:rsidR="00F56ED7" w:rsidRPr="00E42444" w:rsidRDefault="00E42444" w:rsidP="00E42444">
            <w:pPr>
              <w:pStyle w:val="103"/>
              <w:rPr>
                <w:lang w:eastAsia="ru-RU"/>
              </w:rPr>
            </w:pPr>
            <w:r w:rsidRPr="00E42444">
              <w:rPr>
                <w:lang w:eastAsia="ru-RU"/>
              </w:rPr>
              <w:t>-5 697</w:t>
            </w:r>
          </w:p>
        </w:tc>
        <w:tc>
          <w:tcPr>
            <w:tcW w:w="201" w:type="pct"/>
            <w:noWrap/>
            <w:hideMark/>
          </w:tcPr>
          <w:p w14:paraId="440E1CA1" w14:textId="77777777" w:rsidR="00F56ED7" w:rsidRPr="00E42444" w:rsidRDefault="00E42444" w:rsidP="00E42444">
            <w:pPr>
              <w:pStyle w:val="103"/>
              <w:rPr>
                <w:lang w:eastAsia="ru-RU"/>
              </w:rPr>
            </w:pPr>
            <w:r w:rsidRPr="00E42444">
              <w:rPr>
                <w:lang w:eastAsia="ru-RU"/>
              </w:rPr>
              <w:t>-9 416</w:t>
            </w:r>
          </w:p>
        </w:tc>
        <w:tc>
          <w:tcPr>
            <w:tcW w:w="200" w:type="pct"/>
            <w:noWrap/>
            <w:hideMark/>
          </w:tcPr>
          <w:p w14:paraId="6C6D2B92" w14:textId="77777777" w:rsidR="00F56ED7" w:rsidRPr="00E42444" w:rsidRDefault="00E42444" w:rsidP="00E42444">
            <w:pPr>
              <w:pStyle w:val="103"/>
              <w:rPr>
                <w:lang w:eastAsia="ru-RU"/>
              </w:rPr>
            </w:pPr>
            <w:r w:rsidRPr="00E42444">
              <w:rPr>
                <w:lang w:eastAsia="ru-RU"/>
              </w:rPr>
              <w:t>-13 251</w:t>
            </w:r>
          </w:p>
        </w:tc>
        <w:tc>
          <w:tcPr>
            <w:tcW w:w="201" w:type="pct"/>
            <w:noWrap/>
            <w:hideMark/>
          </w:tcPr>
          <w:p w14:paraId="332D6D23" w14:textId="77777777" w:rsidR="00F56ED7" w:rsidRPr="00E42444" w:rsidRDefault="00E42444" w:rsidP="00E42444">
            <w:pPr>
              <w:pStyle w:val="103"/>
              <w:rPr>
                <w:lang w:eastAsia="ru-RU"/>
              </w:rPr>
            </w:pPr>
            <w:r w:rsidRPr="00E42444">
              <w:rPr>
                <w:lang w:eastAsia="ru-RU"/>
              </w:rPr>
              <w:t>-17 197</w:t>
            </w:r>
          </w:p>
        </w:tc>
        <w:tc>
          <w:tcPr>
            <w:tcW w:w="201" w:type="pct"/>
            <w:noWrap/>
            <w:hideMark/>
          </w:tcPr>
          <w:p w14:paraId="70C09D2C" w14:textId="77777777" w:rsidR="00F56ED7" w:rsidRPr="00E42444" w:rsidRDefault="00E42444" w:rsidP="00E42444">
            <w:pPr>
              <w:pStyle w:val="103"/>
              <w:rPr>
                <w:lang w:eastAsia="ru-RU"/>
              </w:rPr>
            </w:pPr>
            <w:r w:rsidRPr="00E42444">
              <w:rPr>
                <w:lang w:eastAsia="ru-RU"/>
              </w:rPr>
              <w:t>-21 252</w:t>
            </w:r>
          </w:p>
        </w:tc>
        <w:tc>
          <w:tcPr>
            <w:tcW w:w="201" w:type="pct"/>
            <w:noWrap/>
            <w:hideMark/>
          </w:tcPr>
          <w:p w14:paraId="285A8970" w14:textId="77777777" w:rsidR="00F56ED7" w:rsidRPr="00E42444" w:rsidRDefault="00E42444" w:rsidP="00E42444">
            <w:pPr>
              <w:pStyle w:val="103"/>
              <w:rPr>
                <w:lang w:eastAsia="ru-RU"/>
              </w:rPr>
            </w:pPr>
            <w:r w:rsidRPr="00E42444">
              <w:rPr>
                <w:lang w:eastAsia="ru-RU"/>
              </w:rPr>
              <w:t>-25 413</w:t>
            </w:r>
          </w:p>
        </w:tc>
        <w:tc>
          <w:tcPr>
            <w:tcW w:w="200" w:type="pct"/>
            <w:noWrap/>
            <w:hideMark/>
          </w:tcPr>
          <w:p w14:paraId="34574942" w14:textId="77777777" w:rsidR="00F56ED7" w:rsidRPr="00E42444" w:rsidRDefault="00E42444" w:rsidP="00E42444">
            <w:pPr>
              <w:pStyle w:val="103"/>
              <w:rPr>
                <w:lang w:eastAsia="ru-RU"/>
              </w:rPr>
            </w:pPr>
            <w:r w:rsidRPr="00E42444">
              <w:rPr>
                <w:lang w:eastAsia="ru-RU"/>
              </w:rPr>
              <w:t>-29 678</w:t>
            </w:r>
          </w:p>
        </w:tc>
        <w:tc>
          <w:tcPr>
            <w:tcW w:w="201" w:type="pct"/>
            <w:noWrap/>
            <w:hideMark/>
          </w:tcPr>
          <w:p w14:paraId="13A22BF7" w14:textId="77777777" w:rsidR="00F56ED7" w:rsidRPr="00E42444" w:rsidRDefault="00E42444" w:rsidP="00E42444">
            <w:pPr>
              <w:pStyle w:val="103"/>
              <w:rPr>
                <w:lang w:eastAsia="ru-RU"/>
              </w:rPr>
            </w:pPr>
            <w:r w:rsidRPr="00E42444">
              <w:rPr>
                <w:lang w:eastAsia="ru-RU"/>
              </w:rPr>
              <w:t>-34 039</w:t>
            </w:r>
          </w:p>
        </w:tc>
        <w:tc>
          <w:tcPr>
            <w:tcW w:w="201" w:type="pct"/>
            <w:noWrap/>
            <w:hideMark/>
          </w:tcPr>
          <w:p w14:paraId="4F7D650B" w14:textId="77777777" w:rsidR="00F56ED7" w:rsidRPr="00E42444" w:rsidRDefault="00E42444" w:rsidP="00E42444">
            <w:pPr>
              <w:pStyle w:val="103"/>
              <w:rPr>
                <w:lang w:eastAsia="ru-RU"/>
              </w:rPr>
            </w:pPr>
            <w:r w:rsidRPr="00E42444">
              <w:rPr>
                <w:lang w:eastAsia="ru-RU"/>
              </w:rPr>
              <w:t>-38 491</w:t>
            </w:r>
          </w:p>
        </w:tc>
        <w:tc>
          <w:tcPr>
            <w:tcW w:w="201" w:type="pct"/>
            <w:noWrap/>
            <w:hideMark/>
          </w:tcPr>
          <w:p w14:paraId="189A2752" w14:textId="77777777" w:rsidR="00F56ED7" w:rsidRPr="00E42444" w:rsidRDefault="00E42444" w:rsidP="00E42444">
            <w:pPr>
              <w:pStyle w:val="103"/>
              <w:rPr>
                <w:lang w:eastAsia="ru-RU"/>
              </w:rPr>
            </w:pPr>
            <w:r w:rsidRPr="00E42444">
              <w:rPr>
                <w:lang w:eastAsia="ru-RU"/>
              </w:rPr>
              <w:t>-43 033</w:t>
            </w:r>
          </w:p>
        </w:tc>
        <w:tc>
          <w:tcPr>
            <w:tcW w:w="200" w:type="pct"/>
            <w:noWrap/>
            <w:hideMark/>
          </w:tcPr>
          <w:p w14:paraId="6CE343D6" w14:textId="77777777" w:rsidR="00F56ED7" w:rsidRPr="00E42444" w:rsidRDefault="00E42444" w:rsidP="00E42444">
            <w:pPr>
              <w:pStyle w:val="103"/>
              <w:rPr>
                <w:lang w:eastAsia="ru-RU"/>
              </w:rPr>
            </w:pPr>
            <w:r w:rsidRPr="00E42444">
              <w:rPr>
                <w:lang w:eastAsia="ru-RU"/>
              </w:rPr>
              <w:t>-47 669</w:t>
            </w:r>
          </w:p>
        </w:tc>
        <w:tc>
          <w:tcPr>
            <w:tcW w:w="201" w:type="pct"/>
            <w:noWrap/>
            <w:hideMark/>
          </w:tcPr>
          <w:p w14:paraId="65AE5AC8" w14:textId="77777777" w:rsidR="00F56ED7" w:rsidRPr="00E42444" w:rsidRDefault="00E42444" w:rsidP="00E42444">
            <w:pPr>
              <w:pStyle w:val="103"/>
              <w:rPr>
                <w:lang w:eastAsia="ru-RU"/>
              </w:rPr>
            </w:pPr>
            <w:r w:rsidRPr="00E42444">
              <w:rPr>
                <w:lang w:eastAsia="ru-RU"/>
              </w:rPr>
              <w:t>-52 398</w:t>
            </w:r>
          </w:p>
        </w:tc>
        <w:tc>
          <w:tcPr>
            <w:tcW w:w="201" w:type="pct"/>
            <w:noWrap/>
            <w:hideMark/>
          </w:tcPr>
          <w:p w14:paraId="6CDD962D" w14:textId="77777777" w:rsidR="00F56ED7" w:rsidRPr="00E42444" w:rsidRDefault="00E42444" w:rsidP="00E42444">
            <w:pPr>
              <w:pStyle w:val="103"/>
              <w:rPr>
                <w:lang w:eastAsia="ru-RU"/>
              </w:rPr>
            </w:pPr>
            <w:r w:rsidRPr="00E42444">
              <w:rPr>
                <w:lang w:eastAsia="ru-RU"/>
              </w:rPr>
              <w:t>-57 225</w:t>
            </w:r>
          </w:p>
        </w:tc>
        <w:tc>
          <w:tcPr>
            <w:tcW w:w="201" w:type="pct"/>
            <w:noWrap/>
            <w:hideMark/>
          </w:tcPr>
          <w:p w14:paraId="0BD72F4B" w14:textId="77777777" w:rsidR="00F56ED7" w:rsidRPr="00E42444" w:rsidRDefault="00E42444" w:rsidP="00E42444">
            <w:pPr>
              <w:pStyle w:val="103"/>
              <w:rPr>
                <w:lang w:eastAsia="ru-RU"/>
              </w:rPr>
            </w:pPr>
            <w:r w:rsidRPr="00E42444">
              <w:rPr>
                <w:lang w:eastAsia="ru-RU"/>
              </w:rPr>
              <w:t>-62 149</w:t>
            </w:r>
          </w:p>
        </w:tc>
        <w:tc>
          <w:tcPr>
            <w:tcW w:w="200" w:type="pct"/>
            <w:noWrap/>
            <w:hideMark/>
          </w:tcPr>
          <w:p w14:paraId="593DF5EF" w14:textId="77777777" w:rsidR="00F56ED7" w:rsidRPr="00E42444" w:rsidRDefault="00E42444" w:rsidP="00E42444">
            <w:pPr>
              <w:pStyle w:val="103"/>
              <w:rPr>
                <w:lang w:eastAsia="ru-RU"/>
              </w:rPr>
            </w:pPr>
            <w:r w:rsidRPr="00E42444">
              <w:rPr>
                <w:lang w:eastAsia="ru-RU"/>
              </w:rPr>
              <w:t>-67 174</w:t>
            </w:r>
          </w:p>
        </w:tc>
        <w:tc>
          <w:tcPr>
            <w:tcW w:w="201" w:type="pct"/>
            <w:noWrap/>
            <w:hideMark/>
          </w:tcPr>
          <w:p w14:paraId="3910B9AD" w14:textId="77777777" w:rsidR="00F56ED7" w:rsidRPr="00E42444" w:rsidRDefault="00E42444" w:rsidP="00E42444">
            <w:pPr>
              <w:pStyle w:val="103"/>
              <w:rPr>
                <w:lang w:eastAsia="ru-RU"/>
              </w:rPr>
            </w:pPr>
            <w:r w:rsidRPr="00E42444">
              <w:rPr>
                <w:lang w:eastAsia="ru-RU"/>
              </w:rPr>
              <w:t>-72 302</w:t>
            </w:r>
          </w:p>
        </w:tc>
        <w:tc>
          <w:tcPr>
            <w:tcW w:w="201" w:type="pct"/>
            <w:noWrap/>
            <w:hideMark/>
          </w:tcPr>
          <w:p w14:paraId="51AFF23F" w14:textId="77777777" w:rsidR="00F56ED7" w:rsidRPr="00E42444" w:rsidRDefault="00E42444" w:rsidP="00E42444">
            <w:pPr>
              <w:pStyle w:val="103"/>
              <w:rPr>
                <w:lang w:eastAsia="ru-RU"/>
              </w:rPr>
            </w:pPr>
            <w:r w:rsidRPr="00E42444">
              <w:rPr>
                <w:lang w:eastAsia="ru-RU"/>
              </w:rPr>
              <w:t>-77 534</w:t>
            </w:r>
          </w:p>
        </w:tc>
        <w:tc>
          <w:tcPr>
            <w:tcW w:w="201" w:type="pct"/>
            <w:noWrap/>
            <w:hideMark/>
          </w:tcPr>
          <w:p w14:paraId="65ED30E7" w14:textId="77777777" w:rsidR="00F56ED7" w:rsidRPr="00E42444" w:rsidRDefault="00E42444" w:rsidP="00E42444">
            <w:pPr>
              <w:pStyle w:val="103"/>
              <w:rPr>
                <w:lang w:eastAsia="ru-RU"/>
              </w:rPr>
            </w:pPr>
            <w:r w:rsidRPr="00E42444">
              <w:rPr>
                <w:lang w:eastAsia="ru-RU"/>
              </w:rPr>
              <w:t>-82 872</w:t>
            </w:r>
          </w:p>
        </w:tc>
        <w:tc>
          <w:tcPr>
            <w:tcW w:w="201" w:type="pct"/>
            <w:noWrap/>
            <w:hideMark/>
          </w:tcPr>
          <w:p w14:paraId="5779FBD6" w14:textId="77777777" w:rsidR="00F56ED7" w:rsidRPr="00E42444" w:rsidRDefault="00E42444" w:rsidP="00E42444">
            <w:pPr>
              <w:pStyle w:val="103"/>
              <w:rPr>
                <w:lang w:eastAsia="ru-RU"/>
              </w:rPr>
            </w:pPr>
            <w:r w:rsidRPr="00E42444">
              <w:rPr>
                <w:lang w:eastAsia="ru-RU"/>
              </w:rPr>
              <w:t>-88 320</w:t>
            </w:r>
          </w:p>
        </w:tc>
      </w:tr>
      <w:tr w:rsidR="00E42444" w:rsidRPr="00E42444" w14:paraId="462FA62C" w14:textId="77777777" w:rsidTr="00612D72">
        <w:trPr>
          <w:trHeight w:val="20"/>
        </w:trPr>
        <w:tc>
          <w:tcPr>
            <w:tcW w:w="133" w:type="pct"/>
            <w:noWrap/>
            <w:hideMark/>
          </w:tcPr>
          <w:p w14:paraId="2A1A98E5" w14:textId="77777777" w:rsidR="00F56ED7" w:rsidRPr="00E42444" w:rsidRDefault="00E42444" w:rsidP="00E42444">
            <w:pPr>
              <w:pStyle w:val="103"/>
              <w:rPr>
                <w:lang w:eastAsia="ru-RU"/>
              </w:rPr>
            </w:pPr>
            <w:r w:rsidRPr="00E42444">
              <w:rPr>
                <w:lang w:eastAsia="ru-RU"/>
              </w:rPr>
              <w:t> </w:t>
            </w:r>
          </w:p>
        </w:tc>
        <w:tc>
          <w:tcPr>
            <w:tcW w:w="492" w:type="pct"/>
            <w:noWrap/>
            <w:hideMark/>
          </w:tcPr>
          <w:p w14:paraId="596848CE" w14:textId="77777777" w:rsidR="00F56ED7" w:rsidRPr="00E42444" w:rsidRDefault="00E42444" w:rsidP="00E42444">
            <w:pPr>
              <w:pStyle w:val="103"/>
              <w:rPr>
                <w:lang w:eastAsia="ru-RU"/>
              </w:rPr>
            </w:pPr>
            <w:r w:rsidRPr="00E42444">
              <w:rPr>
                <w:lang w:eastAsia="ru-RU"/>
              </w:rPr>
              <w:t> </w:t>
            </w:r>
          </w:p>
        </w:tc>
        <w:tc>
          <w:tcPr>
            <w:tcW w:w="163" w:type="pct"/>
            <w:noWrap/>
            <w:hideMark/>
          </w:tcPr>
          <w:p w14:paraId="10BDE8D8" w14:textId="77777777" w:rsidR="00F56ED7" w:rsidRPr="00E42444" w:rsidRDefault="00E42444" w:rsidP="00E42444">
            <w:pPr>
              <w:pStyle w:val="103"/>
              <w:rPr>
                <w:lang w:eastAsia="ru-RU"/>
              </w:rPr>
            </w:pPr>
            <w:r w:rsidRPr="00E42444">
              <w:rPr>
                <w:lang w:eastAsia="ru-RU"/>
              </w:rPr>
              <w:t> </w:t>
            </w:r>
          </w:p>
        </w:tc>
        <w:tc>
          <w:tcPr>
            <w:tcW w:w="200" w:type="pct"/>
            <w:noWrap/>
            <w:hideMark/>
          </w:tcPr>
          <w:p w14:paraId="609A706C" w14:textId="77777777" w:rsidR="00F56ED7" w:rsidRPr="00E42444" w:rsidRDefault="00E42444" w:rsidP="00E42444">
            <w:pPr>
              <w:pStyle w:val="103"/>
              <w:rPr>
                <w:lang w:eastAsia="ru-RU"/>
              </w:rPr>
            </w:pPr>
            <w:r w:rsidRPr="00E42444">
              <w:rPr>
                <w:lang w:eastAsia="ru-RU"/>
              </w:rPr>
              <w:t> </w:t>
            </w:r>
          </w:p>
        </w:tc>
        <w:tc>
          <w:tcPr>
            <w:tcW w:w="201" w:type="pct"/>
            <w:noWrap/>
            <w:hideMark/>
          </w:tcPr>
          <w:p w14:paraId="1FD7C3CA" w14:textId="77777777" w:rsidR="00F56ED7" w:rsidRPr="00E42444" w:rsidRDefault="00E42444" w:rsidP="00E42444">
            <w:pPr>
              <w:pStyle w:val="103"/>
              <w:rPr>
                <w:lang w:eastAsia="ru-RU"/>
              </w:rPr>
            </w:pPr>
            <w:r w:rsidRPr="00E42444">
              <w:rPr>
                <w:lang w:eastAsia="ru-RU"/>
              </w:rPr>
              <w:t> </w:t>
            </w:r>
          </w:p>
        </w:tc>
        <w:tc>
          <w:tcPr>
            <w:tcW w:w="201" w:type="pct"/>
            <w:noWrap/>
            <w:hideMark/>
          </w:tcPr>
          <w:p w14:paraId="337EED15" w14:textId="77777777" w:rsidR="00F56ED7" w:rsidRPr="00E42444" w:rsidRDefault="00E42444" w:rsidP="00E42444">
            <w:pPr>
              <w:pStyle w:val="103"/>
              <w:rPr>
                <w:lang w:eastAsia="ru-RU"/>
              </w:rPr>
            </w:pPr>
            <w:r w:rsidRPr="00E42444">
              <w:rPr>
                <w:lang w:eastAsia="ru-RU"/>
              </w:rPr>
              <w:t> </w:t>
            </w:r>
          </w:p>
        </w:tc>
        <w:tc>
          <w:tcPr>
            <w:tcW w:w="201" w:type="pct"/>
            <w:noWrap/>
            <w:hideMark/>
          </w:tcPr>
          <w:p w14:paraId="275A0A29" w14:textId="77777777" w:rsidR="00F56ED7" w:rsidRPr="00E42444" w:rsidRDefault="00E42444" w:rsidP="00E42444">
            <w:pPr>
              <w:pStyle w:val="103"/>
              <w:rPr>
                <w:lang w:eastAsia="ru-RU"/>
              </w:rPr>
            </w:pPr>
            <w:r w:rsidRPr="00E42444">
              <w:rPr>
                <w:lang w:eastAsia="ru-RU"/>
              </w:rPr>
              <w:t> </w:t>
            </w:r>
          </w:p>
        </w:tc>
        <w:tc>
          <w:tcPr>
            <w:tcW w:w="200" w:type="pct"/>
            <w:noWrap/>
            <w:hideMark/>
          </w:tcPr>
          <w:p w14:paraId="44447DF8" w14:textId="77777777" w:rsidR="00F56ED7" w:rsidRPr="00E42444" w:rsidRDefault="00E42444" w:rsidP="00E42444">
            <w:pPr>
              <w:pStyle w:val="103"/>
              <w:rPr>
                <w:lang w:eastAsia="ru-RU"/>
              </w:rPr>
            </w:pPr>
            <w:r w:rsidRPr="00E42444">
              <w:rPr>
                <w:lang w:eastAsia="ru-RU"/>
              </w:rPr>
              <w:t> </w:t>
            </w:r>
          </w:p>
        </w:tc>
        <w:tc>
          <w:tcPr>
            <w:tcW w:w="201" w:type="pct"/>
            <w:noWrap/>
            <w:hideMark/>
          </w:tcPr>
          <w:p w14:paraId="12A159FB" w14:textId="77777777" w:rsidR="00F56ED7" w:rsidRPr="00E42444" w:rsidRDefault="00E42444" w:rsidP="00E42444">
            <w:pPr>
              <w:pStyle w:val="103"/>
              <w:rPr>
                <w:lang w:eastAsia="ru-RU"/>
              </w:rPr>
            </w:pPr>
            <w:r w:rsidRPr="00E42444">
              <w:rPr>
                <w:lang w:eastAsia="ru-RU"/>
              </w:rPr>
              <w:t> </w:t>
            </w:r>
          </w:p>
        </w:tc>
        <w:tc>
          <w:tcPr>
            <w:tcW w:w="201" w:type="pct"/>
            <w:noWrap/>
            <w:hideMark/>
          </w:tcPr>
          <w:p w14:paraId="53059F37" w14:textId="77777777" w:rsidR="00F56ED7" w:rsidRPr="00E42444" w:rsidRDefault="00E42444" w:rsidP="00E42444">
            <w:pPr>
              <w:pStyle w:val="103"/>
              <w:rPr>
                <w:lang w:eastAsia="ru-RU"/>
              </w:rPr>
            </w:pPr>
            <w:r w:rsidRPr="00E42444">
              <w:rPr>
                <w:lang w:eastAsia="ru-RU"/>
              </w:rPr>
              <w:t> </w:t>
            </w:r>
          </w:p>
        </w:tc>
        <w:tc>
          <w:tcPr>
            <w:tcW w:w="201" w:type="pct"/>
            <w:noWrap/>
            <w:hideMark/>
          </w:tcPr>
          <w:p w14:paraId="19B9E131" w14:textId="77777777" w:rsidR="00F56ED7" w:rsidRPr="00E42444" w:rsidRDefault="00E42444" w:rsidP="00E42444">
            <w:pPr>
              <w:pStyle w:val="103"/>
              <w:rPr>
                <w:lang w:eastAsia="ru-RU"/>
              </w:rPr>
            </w:pPr>
            <w:r w:rsidRPr="00E42444">
              <w:rPr>
                <w:lang w:eastAsia="ru-RU"/>
              </w:rPr>
              <w:t> </w:t>
            </w:r>
          </w:p>
        </w:tc>
        <w:tc>
          <w:tcPr>
            <w:tcW w:w="200" w:type="pct"/>
            <w:noWrap/>
            <w:hideMark/>
          </w:tcPr>
          <w:p w14:paraId="0B00D0F9" w14:textId="77777777" w:rsidR="00F56ED7" w:rsidRPr="00E42444" w:rsidRDefault="00E42444" w:rsidP="00E42444">
            <w:pPr>
              <w:pStyle w:val="103"/>
              <w:rPr>
                <w:lang w:eastAsia="ru-RU"/>
              </w:rPr>
            </w:pPr>
            <w:r w:rsidRPr="00E42444">
              <w:rPr>
                <w:lang w:eastAsia="ru-RU"/>
              </w:rPr>
              <w:t> </w:t>
            </w:r>
          </w:p>
        </w:tc>
        <w:tc>
          <w:tcPr>
            <w:tcW w:w="201" w:type="pct"/>
            <w:noWrap/>
            <w:hideMark/>
          </w:tcPr>
          <w:p w14:paraId="395D8E77" w14:textId="77777777" w:rsidR="00F56ED7" w:rsidRPr="00E42444" w:rsidRDefault="00E42444" w:rsidP="00E42444">
            <w:pPr>
              <w:pStyle w:val="103"/>
              <w:rPr>
                <w:lang w:eastAsia="ru-RU"/>
              </w:rPr>
            </w:pPr>
            <w:r w:rsidRPr="00E42444">
              <w:rPr>
                <w:lang w:eastAsia="ru-RU"/>
              </w:rPr>
              <w:t> </w:t>
            </w:r>
          </w:p>
        </w:tc>
        <w:tc>
          <w:tcPr>
            <w:tcW w:w="201" w:type="pct"/>
            <w:noWrap/>
            <w:hideMark/>
          </w:tcPr>
          <w:p w14:paraId="552F32F0" w14:textId="77777777" w:rsidR="00F56ED7" w:rsidRPr="00E42444" w:rsidRDefault="00E42444" w:rsidP="00E42444">
            <w:pPr>
              <w:pStyle w:val="103"/>
              <w:rPr>
                <w:lang w:eastAsia="ru-RU"/>
              </w:rPr>
            </w:pPr>
            <w:r w:rsidRPr="00E42444">
              <w:rPr>
                <w:lang w:eastAsia="ru-RU"/>
              </w:rPr>
              <w:t> </w:t>
            </w:r>
          </w:p>
        </w:tc>
        <w:tc>
          <w:tcPr>
            <w:tcW w:w="201" w:type="pct"/>
            <w:noWrap/>
            <w:hideMark/>
          </w:tcPr>
          <w:p w14:paraId="0EC1F483" w14:textId="77777777" w:rsidR="00F56ED7" w:rsidRPr="00E42444" w:rsidRDefault="00E42444" w:rsidP="00E42444">
            <w:pPr>
              <w:pStyle w:val="103"/>
              <w:rPr>
                <w:lang w:eastAsia="ru-RU"/>
              </w:rPr>
            </w:pPr>
            <w:r w:rsidRPr="00E42444">
              <w:rPr>
                <w:lang w:eastAsia="ru-RU"/>
              </w:rPr>
              <w:t> </w:t>
            </w:r>
          </w:p>
        </w:tc>
        <w:tc>
          <w:tcPr>
            <w:tcW w:w="200" w:type="pct"/>
            <w:noWrap/>
            <w:hideMark/>
          </w:tcPr>
          <w:p w14:paraId="41CDF877" w14:textId="77777777" w:rsidR="00F56ED7" w:rsidRPr="00E42444" w:rsidRDefault="00E42444" w:rsidP="00E42444">
            <w:pPr>
              <w:pStyle w:val="103"/>
              <w:rPr>
                <w:lang w:eastAsia="ru-RU"/>
              </w:rPr>
            </w:pPr>
            <w:r w:rsidRPr="00E42444">
              <w:rPr>
                <w:lang w:eastAsia="ru-RU"/>
              </w:rPr>
              <w:t> </w:t>
            </w:r>
          </w:p>
        </w:tc>
        <w:tc>
          <w:tcPr>
            <w:tcW w:w="201" w:type="pct"/>
            <w:noWrap/>
            <w:hideMark/>
          </w:tcPr>
          <w:p w14:paraId="15C1D3E3" w14:textId="77777777" w:rsidR="00F56ED7" w:rsidRPr="00E42444" w:rsidRDefault="00E42444" w:rsidP="00E42444">
            <w:pPr>
              <w:pStyle w:val="103"/>
              <w:rPr>
                <w:lang w:eastAsia="ru-RU"/>
              </w:rPr>
            </w:pPr>
            <w:r w:rsidRPr="00E42444">
              <w:rPr>
                <w:lang w:eastAsia="ru-RU"/>
              </w:rPr>
              <w:t> </w:t>
            </w:r>
          </w:p>
        </w:tc>
        <w:tc>
          <w:tcPr>
            <w:tcW w:w="201" w:type="pct"/>
            <w:noWrap/>
            <w:hideMark/>
          </w:tcPr>
          <w:p w14:paraId="47EA5919" w14:textId="77777777" w:rsidR="00F56ED7" w:rsidRPr="00E42444" w:rsidRDefault="00E42444" w:rsidP="00E42444">
            <w:pPr>
              <w:pStyle w:val="103"/>
              <w:rPr>
                <w:lang w:eastAsia="ru-RU"/>
              </w:rPr>
            </w:pPr>
            <w:r w:rsidRPr="00E42444">
              <w:rPr>
                <w:lang w:eastAsia="ru-RU"/>
              </w:rPr>
              <w:t> </w:t>
            </w:r>
          </w:p>
        </w:tc>
        <w:tc>
          <w:tcPr>
            <w:tcW w:w="201" w:type="pct"/>
            <w:noWrap/>
            <w:hideMark/>
          </w:tcPr>
          <w:p w14:paraId="0468DF50" w14:textId="77777777" w:rsidR="00F56ED7" w:rsidRPr="00E42444" w:rsidRDefault="00E42444" w:rsidP="00E42444">
            <w:pPr>
              <w:pStyle w:val="103"/>
              <w:rPr>
                <w:lang w:eastAsia="ru-RU"/>
              </w:rPr>
            </w:pPr>
            <w:r w:rsidRPr="00E42444">
              <w:rPr>
                <w:lang w:eastAsia="ru-RU"/>
              </w:rPr>
              <w:t> </w:t>
            </w:r>
          </w:p>
        </w:tc>
        <w:tc>
          <w:tcPr>
            <w:tcW w:w="200" w:type="pct"/>
            <w:noWrap/>
            <w:hideMark/>
          </w:tcPr>
          <w:p w14:paraId="464BC1A0" w14:textId="77777777" w:rsidR="00F56ED7" w:rsidRPr="00E42444" w:rsidRDefault="00E42444" w:rsidP="00E42444">
            <w:pPr>
              <w:pStyle w:val="103"/>
              <w:rPr>
                <w:lang w:eastAsia="ru-RU"/>
              </w:rPr>
            </w:pPr>
            <w:r w:rsidRPr="00E42444">
              <w:rPr>
                <w:lang w:eastAsia="ru-RU"/>
              </w:rPr>
              <w:t> </w:t>
            </w:r>
          </w:p>
        </w:tc>
        <w:tc>
          <w:tcPr>
            <w:tcW w:w="201" w:type="pct"/>
            <w:noWrap/>
            <w:hideMark/>
          </w:tcPr>
          <w:p w14:paraId="634FEE7D" w14:textId="77777777" w:rsidR="00F56ED7" w:rsidRPr="00E42444" w:rsidRDefault="00E42444" w:rsidP="00E42444">
            <w:pPr>
              <w:pStyle w:val="103"/>
              <w:rPr>
                <w:lang w:eastAsia="ru-RU"/>
              </w:rPr>
            </w:pPr>
            <w:r w:rsidRPr="00E42444">
              <w:rPr>
                <w:lang w:eastAsia="ru-RU"/>
              </w:rPr>
              <w:t> </w:t>
            </w:r>
          </w:p>
        </w:tc>
        <w:tc>
          <w:tcPr>
            <w:tcW w:w="201" w:type="pct"/>
            <w:noWrap/>
            <w:hideMark/>
          </w:tcPr>
          <w:p w14:paraId="0C7D29AC" w14:textId="77777777" w:rsidR="00F56ED7" w:rsidRPr="00E42444" w:rsidRDefault="00E42444" w:rsidP="00E42444">
            <w:pPr>
              <w:pStyle w:val="103"/>
              <w:rPr>
                <w:lang w:eastAsia="ru-RU"/>
              </w:rPr>
            </w:pPr>
            <w:r w:rsidRPr="00E42444">
              <w:rPr>
                <w:lang w:eastAsia="ru-RU"/>
              </w:rPr>
              <w:t> </w:t>
            </w:r>
          </w:p>
        </w:tc>
        <w:tc>
          <w:tcPr>
            <w:tcW w:w="201" w:type="pct"/>
            <w:noWrap/>
            <w:hideMark/>
          </w:tcPr>
          <w:p w14:paraId="38B4736B" w14:textId="77777777" w:rsidR="00F56ED7" w:rsidRPr="00E42444" w:rsidRDefault="00E42444" w:rsidP="00E42444">
            <w:pPr>
              <w:pStyle w:val="103"/>
              <w:rPr>
                <w:lang w:eastAsia="ru-RU"/>
              </w:rPr>
            </w:pPr>
            <w:r w:rsidRPr="00E42444">
              <w:rPr>
                <w:lang w:eastAsia="ru-RU"/>
              </w:rPr>
              <w:t> </w:t>
            </w:r>
          </w:p>
        </w:tc>
        <w:tc>
          <w:tcPr>
            <w:tcW w:w="201" w:type="pct"/>
            <w:noWrap/>
            <w:hideMark/>
          </w:tcPr>
          <w:p w14:paraId="7DBC91BB" w14:textId="77777777" w:rsidR="00F56ED7" w:rsidRPr="00E42444" w:rsidRDefault="00E42444" w:rsidP="00E42444">
            <w:pPr>
              <w:pStyle w:val="103"/>
              <w:rPr>
                <w:lang w:eastAsia="ru-RU"/>
              </w:rPr>
            </w:pPr>
            <w:r w:rsidRPr="00E42444">
              <w:rPr>
                <w:lang w:eastAsia="ru-RU"/>
              </w:rPr>
              <w:t> </w:t>
            </w:r>
          </w:p>
        </w:tc>
      </w:tr>
      <w:tr w:rsidR="00E42444" w:rsidRPr="00E42444" w14:paraId="6ABF54E7" w14:textId="77777777" w:rsidTr="00612D72">
        <w:trPr>
          <w:trHeight w:val="20"/>
        </w:trPr>
        <w:tc>
          <w:tcPr>
            <w:tcW w:w="133" w:type="pct"/>
            <w:noWrap/>
            <w:hideMark/>
          </w:tcPr>
          <w:p w14:paraId="2D06CDE9" w14:textId="77777777" w:rsidR="00F56ED7" w:rsidRPr="00E42444" w:rsidRDefault="00E42444" w:rsidP="00E42444">
            <w:pPr>
              <w:pStyle w:val="103"/>
              <w:rPr>
                <w:lang w:eastAsia="ru-RU"/>
              </w:rPr>
            </w:pPr>
            <w:r w:rsidRPr="00E42444">
              <w:rPr>
                <w:lang w:eastAsia="ru-RU"/>
              </w:rPr>
              <w:t>11</w:t>
            </w:r>
          </w:p>
        </w:tc>
        <w:tc>
          <w:tcPr>
            <w:tcW w:w="492" w:type="pct"/>
            <w:noWrap/>
            <w:hideMark/>
          </w:tcPr>
          <w:p w14:paraId="79163B02" w14:textId="77777777" w:rsidR="00F56ED7" w:rsidRPr="00E42444" w:rsidRDefault="00E42444" w:rsidP="00E42444">
            <w:pPr>
              <w:pStyle w:val="103"/>
              <w:rPr>
                <w:lang w:eastAsia="ru-RU"/>
              </w:rPr>
            </w:pPr>
            <w:r w:rsidRPr="00E42444">
              <w:rPr>
                <w:lang w:eastAsia="ru-RU"/>
              </w:rPr>
              <w:t>Денежный поток от ИНВЕСТИЦИОННОЙ  деятельности</w:t>
            </w:r>
          </w:p>
        </w:tc>
        <w:tc>
          <w:tcPr>
            <w:tcW w:w="163" w:type="pct"/>
            <w:noWrap/>
            <w:hideMark/>
          </w:tcPr>
          <w:p w14:paraId="64E2B3FC" w14:textId="77777777" w:rsidR="00F56ED7" w:rsidRPr="00E42444" w:rsidRDefault="00E42444" w:rsidP="00E42444">
            <w:pPr>
              <w:pStyle w:val="103"/>
              <w:rPr>
                <w:lang w:eastAsia="ru-RU"/>
              </w:rPr>
            </w:pPr>
            <w:r w:rsidRPr="00E42444">
              <w:rPr>
                <w:lang w:eastAsia="ru-RU"/>
              </w:rPr>
              <w:t>тыс. руб.</w:t>
            </w:r>
          </w:p>
        </w:tc>
        <w:tc>
          <w:tcPr>
            <w:tcW w:w="200" w:type="pct"/>
            <w:noWrap/>
            <w:hideMark/>
          </w:tcPr>
          <w:p w14:paraId="681FB8EA" w14:textId="77777777" w:rsidR="00F56ED7" w:rsidRPr="00E42444" w:rsidRDefault="00E42444" w:rsidP="00E42444">
            <w:pPr>
              <w:pStyle w:val="103"/>
              <w:rPr>
                <w:lang w:eastAsia="ru-RU"/>
              </w:rPr>
            </w:pPr>
            <w:r w:rsidRPr="00E42444">
              <w:rPr>
                <w:lang w:eastAsia="ru-RU"/>
              </w:rPr>
              <w:t>0</w:t>
            </w:r>
          </w:p>
        </w:tc>
        <w:tc>
          <w:tcPr>
            <w:tcW w:w="201" w:type="pct"/>
            <w:noWrap/>
            <w:hideMark/>
          </w:tcPr>
          <w:p w14:paraId="2405D834" w14:textId="77777777" w:rsidR="00F56ED7" w:rsidRPr="00E42444" w:rsidRDefault="00E42444" w:rsidP="00E42444">
            <w:pPr>
              <w:pStyle w:val="103"/>
              <w:rPr>
                <w:lang w:eastAsia="ru-RU"/>
              </w:rPr>
            </w:pPr>
            <w:r w:rsidRPr="00E42444">
              <w:rPr>
                <w:lang w:eastAsia="ru-RU"/>
              </w:rPr>
              <w:t>-90 715</w:t>
            </w:r>
          </w:p>
        </w:tc>
        <w:tc>
          <w:tcPr>
            <w:tcW w:w="201" w:type="pct"/>
            <w:noWrap/>
            <w:hideMark/>
          </w:tcPr>
          <w:p w14:paraId="0F440BA6" w14:textId="77777777" w:rsidR="00F56ED7" w:rsidRPr="00E42444" w:rsidRDefault="00E42444" w:rsidP="00E42444">
            <w:pPr>
              <w:pStyle w:val="103"/>
              <w:rPr>
                <w:lang w:eastAsia="ru-RU"/>
              </w:rPr>
            </w:pPr>
            <w:r w:rsidRPr="00E42444">
              <w:rPr>
                <w:lang w:eastAsia="ru-RU"/>
              </w:rPr>
              <w:t>-625 735</w:t>
            </w:r>
          </w:p>
        </w:tc>
        <w:tc>
          <w:tcPr>
            <w:tcW w:w="201" w:type="pct"/>
            <w:noWrap/>
            <w:hideMark/>
          </w:tcPr>
          <w:p w14:paraId="407FA118" w14:textId="77777777" w:rsidR="00F56ED7" w:rsidRPr="00E42444" w:rsidRDefault="00E42444" w:rsidP="00E42444">
            <w:pPr>
              <w:pStyle w:val="103"/>
              <w:rPr>
                <w:lang w:eastAsia="ru-RU"/>
              </w:rPr>
            </w:pPr>
            <w:r w:rsidRPr="00E42444">
              <w:rPr>
                <w:lang w:eastAsia="ru-RU"/>
              </w:rPr>
              <w:t>-655 476</w:t>
            </w:r>
          </w:p>
        </w:tc>
        <w:tc>
          <w:tcPr>
            <w:tcW w:w="200" w:type="pct"/>
            <w:noWrap/>
            <w:hideMark/>
          </w:tcPr>
          <w:p w14:paraId="7B53DBA0" w14:textId="77777777" w:rsidR="00F56ED7" w:rsidRPr="00E42444" w:rsidRDefault="00E42444" w:rsidP="00E42444">
            <w:pPr>
              <w:pStyle w:val="103"/>
              <w:rPr>
                <w:lang w:eastAsia="ru-RU"/>
              </w:rPr>
            </w:pPr>
            <w:r w:rsidRPr="00E42444">
              <w:rPr>
                <w:lang w:eastAsia="ru-RU"/>
              </w:rPr>
              <w:t>0</w:t>
            </w:r>
          </w:p>
        </w:tc>
        <w:tc>
          <w:tcPr>
            <w:tcW w:w="201" w:type="pct"/>
            <w:noWrap/>
            <w:hideMark/>
          </w:tcPr>
          <w:p w14:paraId="5B1D7505" w14:textId="77777777" w:rsidR="00F56ED7" w:rsidRPr="00E42444" w:rsidRDefault="00E42444" w:rsidP="00E42444">
            <w:pPr>
              <w:pStyle w:val="103"/>
              <w:rPr>
                <w:lang w:eastAsia="ru-RU"/>
              </w:rPr>
            </w:pPr>
            <w:r w:rsidRPr="00E42444">
              <w:rPr>
                <w:lang w:eastAsia="ru-RU"/>
              </w:rPr>
              <w:t>0</w:t>
            </w:r>
          </w:p>
        </w:tc>
        <w:tc>
          <w:tcPr>
            <w:tcW w:w="201" w:type="pct"/>
            <w:noWrap/>
            <w:hideMark/>
          </w:tcPr>
          <w:p w14:paraId="141F303D" w14:textId="77777777" w:rsidR="00F56ED7" w:rsidRPr="00E42444" w:rsidRDefault="00E42444" w:rsidP="00E42444">
            <w:pPr>
              <w:pStyle w:val="103"/>
              <w:rPr>
                <w:lang w:eastAsia="ru-RU"/>
              </w:rPr>
            </w:pPr>
            <w:r w:rsidRPr="00E42444">
              <w:rPr>
                <w:lang w:eastAsia="ru-RU"/>
              </w:rPr>
              <w:t>0</w:t>
            </w:r>
          </w:p>
        </w:tc>
        <w:tc>
          <w:tcPr>
            <w:tcW w:w="201" w:type="pct"/>
            <w:noWrap/>
            <w:hideMark/>
          </w:tcPr>
          <w:p w14:paraId="0B8A4B76" w14:textId="77777777" w:rsidR="00F56ED7" w:rsidRPr="00E42444" w:rsidRDefault="00E42444" w:rsidP="00E42444">
            <w:pPr>
              <w:pStyle w:val="103"/>
              <w:rPr>
                <w:lang w:eastAsia="ru-RU"/>
              </w:rPr>
            </w:pPr>
            <w:r w:rsidRPr="00E42444">
              <w:rPr>
                <w:lang w:eastAsia="ru-RU"/>
              </w:rPr>
              <w:t>0</w:t>
            </w:r>
          </w:p>
        </w:tc>
        <w:tc>
          <w:tcPr>
            <w:tcW w:w="200" w:type="pct"/>
            <w:noWrap/>
            <w:hideMark/>
          </w:tcPr>
          <w:p w14:paraId="537DA34A" w14:textId="77777777" w:rsidR="00F56ED7" w:rsidRPr="00E42444" w:rsidRDefault="00E42444" w:rsidP="00E42444">
            <w:pPr>
              <w:pStyle w:val="103"/>
              <w:rPr>
                <w:lang w:eastAsia="ru-RU"/>
              </w:rPr>
            </w:pPr>
            <w:r w:rsidRPr="00E42444">
              <w:rPr>
                <w:lang w:eastAsia="ru-RU"/>
              </w:rPr>
              <w:t>0</w:t>
            </w:r>
          </w:p>
        </w:tc>
        <w:tc>
          <w:tcPr>
            <w:tcW w:w="201" w:type="pct"/>
            <w:noWrap/>
            <w:hideMark/>
          </w:tcPr>
          <w:p w14:paraId="15EE3B48" w14:textId="77777777" w:rsidR="00F56ED7" w:rsidRPr="00E42444" w:rsidRDefault="00E42444" w:rsidP="00E42444">
            <w:pPr>
              <w:pStyle w:val="103"/>
              <w:rPr>
                <w:lang w:eastAsia="ru-RU"/>
              </w:rPr>
            </w:pPr>
            <w:r w:rsidRPr="00E42444">
              <w:rPr>
                <w:lang w:eastAsia="ru-RU"/>
              </w:rPr>
              <w:t>0</w:t>
            </w:r>
          </w:p>
        </w:tc>
        <w:tc>
          <w:tcPr>
            <w:tcW w:w="201" w:type="pct"/>
            <w:noWrap/>
            <w:hideMark/>
          </w:tcPr>
          <w:p w14:paraId="6F64F41F" w14:textId="77777777" w:rsidR="00F56ED7" w:rsidRPr="00E42444" w:rsidRDefault="00E42444" w:rsidP="00E42444">
            <w:pPr>
              <w:pStyle w:val="103"/>
              <w:rPr>
                <w:lang w:eastAsia="ru-RU"/>
              </w:rPr>
            </w:pPr>
            <w:r w:rsidRPr="00E42444">
              <w:rPr>
                <w:lang w:eastAsia="ru-RU"/>
              </w:rPr>
              <w:t>0</w:t>
            </w:r>
          </w:p>
        </w:tc>
        <w:tc>
          <w:tcPr>
            <w:tcW w:w="201" w:type="pct"/>
            <w:noWrap/>
            <w:hideMark/>
          </w:tcPr>
          <w:p w14:paraId="0EF64798" w14:textId="77777777" w:rsidR="00F56ED7" w:rsidRPr="00E42444" w:rsidRDefault="00E42444" w:rsidP="00E42444">
            <w:pPr>
              <w:pStyle w:val="103"/>
              <w:rPr>
                <w:lang w:eastAsia="ru-RU"/>
              </w:rPr>
            </w:pPr>
            <w:r w:rsidRPr="00E42444">
              <w:rPr>
                <w:lang w:eastAsia="ru-RU"/>
              </w:rPr>
              <w:t>0</w:t>
            </w:r>
          </w:p>
        </w:tc>
        <w:tc>
          <w:tcPr>
            <w:tcW w:w="200" w:type="pct"/>
            <w:noWrap/>
            <w:hideMark/>
          </w:tcPr>
          <w:p w14:paraId="19254F4A" w14:textId="77777777" w:rsidR="00F56ED7" w:rsidRPr="00E42444" w:rsidRDefault="00E42444" w:rsidP="00E42444">
            <w:pPr>
              <w:pStyle w:val="103"/>
              <w:rPr>
                <w:lang w:eastAsia="ru-RU"/>
              </w:rPr>
            </w:pPr>
            <w:r w:rsidRPr="00E42444">
              <w:rPr>
                <w:lang w:eastAsia="ru-RU"/>
              </w:rPr>
              <w:t>0</w:t>
            </w:r>
          </w:p>
        </w:tc>
        <w:tc>
          <w:tcPr>
            <w:tcW w:w="201" w:type="pct"/>
            <w:noWrap/>
            <w:hideMark/>
          </w:tcPr>
          <w:p w14:paraId="475F7EC8" w14:textId="77777777" w:rsidR="00F56ED7" w:rsidRPr="00E42444" w:rsidRDefault="00E42444" w:rsidP="00E42444">
            <w:pPr>
              <w:pStyle w:val="103"/>
              <w:rPr>
                <w:lang w:eastAsia="ru-RU"/>
              </w:rPr>
            </w:pPr>
            <w:r w:rsidRPr="00E42444">
              <w:rPr>
                <w:lang w:eastAsia="ru-RU"/>
              </w:rPr>
              <w:t>0</w:t>
            </w:r>
          </w:p>
        </w:tc>
        <w:tc>
          <w:tcPr>
            <w:tcW w:w="201" w:type="pct"/>
            <w:noWrap/>
            <w:hideMark/>
          </w:tcPr>
          <w:p w14:paraId="358FA1A3" w14:textId="77777777" w:rsidR="00F56ED7" w:rsidRPr="00E42444" w:rsidRDefault="00E42444" w:rsidP="00E42444">
            <w:pPr>
              <w:pStyle w:val="103"/>
              <w:rPr>
                <w:lang w:eastAsia="ru-RU"/>
              </w:rPr>
            </w:pPr>
            <w:r w:rsidRPr="00E42444">
              <w:rPr>
                <w:lang w:eastAsia="ru-RU"/>
              </w:rPr>
              <w:t>0</w:t>
            </w:r>
          </w:p>
        </w:tc>
        <w:tc>
          <w:tcPr>
            <w:tcW w:w="201" w:type="pct"/>
            <w:noWrap/>
            <w:hideMark/>
          </w:tcPr>
          <w:p w14:paraId="6238C207" w14:textId="77777777" w:rsidR="00F56ED7" w:rsidRPr="00E42444" w:rsidRDefault="00E42444" w:rsidP="00E42444">
            <w:pPr>
              <w:pStyle w:val="103"/>
              <w:rPr>
                <w:lang w:eastAsia="ru-RU"/>
              </w:rPr>
            </w:pPr>
            <w:r w:rsidRPr="00E42444">
              <w:rPr>
                <w:lang w:eastAsia="ru-RU"/>
              </w:rPr>
              <w:t>0</w:t>
            </w:r>
          </w:p>
        </w:tc>
        <w:tc>
          <w:tcPr>
            <w:tcW w:w="200" w:type="pct"/>
            <w:noWrap/>
            <w:hideMark/>
          </w:tcPr>
          <w:p w14:paraId="36788240" w14:textId="77777777" w:rsidR="00F56ED7" w:rsidRPr="00E42444" w:rsidRDefault="00E42444" w:rsidP="00E42444">
            <w:pPr>
              <w:pStyle w:val="103"/>
              <w:rPr>
                <w:lang w:eastAsia="ru-RU"/>
              </w:rPr>
            </w:pPr>
            <w:r w:rsidRPr="00E42444">
              <w:rPr>
                <w:lang w:eastAsia="ru-RU"/>
              </w:rPr>
              <w:t>0</w:t>
            </w:r>
          </w:p>
        </w:tc>
        <w:tc>
          <w:tcPr>
            <w:tcW w:w="201" w:type="pct"/>
            <w:noWrap/>
            <w:hideMark/>
          </w:tcPr>
          <w:p w14:paraId="4829A6D1" w14:textId="77777777" w:rsidR="00F56ED7" w:rsidRPr="00E42444" w:rsidRDefault="00E42444" w:rsidP="00E42444">
            <w:pPr>
              <w:pStyle w:val="103"/>
              <w:rPr>
                <w:lang w:eastAsia="ru-RU"/>
              </w:rPr>
            </w:pPr>
            <w:r w:rsidRPr="00E42444">
              <w:rPr>
                <w:lang w:eastAsia="ru-RU"/>
              </w:rPr>
              <w:t>0</w:t>
            </w:r>
          </w:p>
        </w:tc>
        <w:tc>
          <w:tcPr>
            <w:tcW w:w="201" w:type="pct"/>
            <w:noWrap/>
            <w:hideMark/>
          </w:tcPr>
          <w:p w14:paraId="00F18A67" w14:textId="77777777" w:rsidR="00F56ED7" w:rsidRPr="00E42444" w:rsidRDefault="00E42444" w:rsidP="00E42444">
            <w:pPr>
              <w:pStyle w:val="103"/>
              <w:rPr>
                <w:lang w:eastAsia="ru-RU"/>
              </w:rPr>
            </w:pPr>
            <w:r w:rsidRPr="00E42444">
              <w:rPr>
                <w:lang w:eastAsia="ru-RU"/>
              </w:rPr>
              <w:t>0</w:t>
            </w:r>
          </w:p>
        </w:tc>
        <w:tc>
          <w:tcPr>
            <w:tcW w:w="201" w:type="pct"/>
            <w:noWrap/>
            <w:hideMark/>
          </w:tcPr>
          <w:p w14:paraId="4D57492A" w14:textId="77777777" w:rsidR="00F56ED7" w:rsidRPr="00E42444" w:rsidRDefault="00E42444" w:rsidP="00E42444">
            <w:pPr>
              <w:pStyle w:val="103"/>
              <w:rPr>
                <w:lang w:eastAsia="ru-RU"/>
              </w:rPr>
            </w:pPr>
            <w:r w:rsidRPr="00E42444">
              <w:rPr>
                <w:lang w:eastAsia="ru-RU"/>
              </w:rPr>
              <w:t>0</w:t>
            </w:r>
          </w:p>
        </w:tc>
        <w:tc>
          <w:tcPr>
            <w:tcW w:w="201" w:type="pct"/>
            <w:hideMark/>
          </w:tcPr>
          <w:p w14:paraId="289EAF7F" w14:textId="77777777" w:rsidR="00F56ED7" w:rsidRPr="00E42444" w:rsidRDefault="00E42444" w:rsidP="00E42444">
            <w:pPr>
              <w:pStyle w:val="103"/>
              <w:rPr>
                <w:lang w:eastAsia="ru-RU"/>
              </w:rPr>
            </w:pPr>
            <w:r w:rsidRPr="00E42444">
              <w:rPr>
                <w:lang w:eastAsia="ru-RU"/>
              </w:rPr>
              <w:t>0</w:t>
            </w:r>
          </w:p>
        </w:tc>
      </w:tr>
      <w:tr w:rsidR="00E42444" w:rsidRPr="00E42444" w14:paraId="09BD87A8" w14:textId="77777777" w:rsidTr="00612D72">
        <w:trPr>
          <w:trHeight w:val="20"/>
        </w:trPr>
        <w:tc>
          <w:tcPr>
            <w:tcW w:w="133" w:type="pct"/>
            <w:noWrap/>
            <w:hideMark/>
          </w:tcPr>
          <w:p w14:paraId="492923D8" w14:textId="77777777" w:rsidR="00F56ED7" w:rsidRPr="00E42444" w:rsidRDefault="00E42444" w:rsidP="00E42444">
            <w:pPr>
              <w:pStyle w:val="103"/>
              <w:rPr>
                <w:lang w:eastAsia="ru-RU"/>
              </w:rPr>
            </w:pPr>
            <w:r w:rsidRPr="00E42444">
              <w:rPr>
                <w:lang w:eastAsia="ru-RU"/>
              </w:rPr>
              <w:t> </w:t>
            </w:r>
          </w:p>
        </w:tc>
        <w:tc>
          <w:tcPr>
            <w:tcW w:w="492" w:type="pct"/>
            <w:hideMark/>
          </w:tcPr>
          <w:p w14:paraId="4A50EDF5" w14:textId="77777777" w:rsidR="00F56ED7" w:rsidRPr="00E42444" w:rsidRDefault="00E42444" w:rsidP="00E42444">
            <w:pPr>
              <w:pStyle w:val="103"/>
              <w:rPr>
                <w:lang w:eastAsia="ru-RU"/>
              </w:rPr>
            </w:pPr>
            <w:r w:rsidRPr="00E42444">
              <w:rPr>
                <w:lang w:eastAsia="ru-RU"/>
              </w:rPr>
              <w:t>Инвестиции в проект в т.ч.:</w:t>
            </w:r>
          </w:p>
        </w:tc>
        <w:tc>
          <w:tcPr>
            <w:tcW w:w="163" w:type="pct"/>
            <w:hideMark/>
          </w:tcPr>
          <w:p w14:paraId="1DC5BDB4"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460B52DF" w14:textId="77777777" w:rsidR="00F56ED7" w:rsidRPr="00E42444" w:rsidRDefault="00E42444" w:rsidP="00E42444">
            <w:pPr>
              <w:pStyle w:val="103"/>
              <w:rPr>
                <w:lang w:eastAsia="ru-RU"/>
              </w:rPr>
            </w:pPr>
            <w:r w:rsidRPr="00E42444">
              <w:rPr>
                <w:lang w:eastAsia="ru-RU"/>
              </w:rPr>
              <w:t>0</w:t>
            </w:r>
          </w:p>
        </w:tc>
        <w:tc>
          <w:tcPr>
            <w:tcW w:w="201" w:type="pct"/>
            <w:noWrap/>
            <w:hideMark/>
          </w:tcPr>
          <w:p w14:paraId="3B76FC7E" w14:textId="77777777" w:rsidR="00F56ED7" w:rsidRPr="00E42444" w:rsidRDefault="00E42444" w:rsidP="00E42444">
            <w:pPr>
              <w:pStyle w:val="103"/>
              <w:rPr>
                <w:lang w:eastAsia="ru-RU"/>
              </w:rPr>
            </w:pPr>
            <w:r w:rsidRPr="00E42444">
              <w:rPr>
                <w:lang w:eastAsia="ru-RU"/>
              </w:rPr>
              <w:t>-90 715</w:t>
            </w:r>
          </w:p>
        </w:tc>
        <w:tc>
          <w:tcPr>
            <w:tcW w:w="201" w:type="pct"/>
            <w:noWrap/>
            <w:hideMark/>
          </w:tcPr>
          <w:p w14:paraId="5EC1528D" w14:textId="77777777" w:rsidR="00F56ED7" w:rsidRPr="00E42444" w:rsidRDefault="00E42444" w:rsidP="00E42444">
            <w:pPr>
              <w:pStyle w:val="103"/>
              <w:rPr>
                <w:lang w:eastAsia="ru-RU"/>
              </w:rPr>
            </w:pPr>
            <w:r w:rsidRPr="00E42444">
              <w:rPr>
                <w:lang w:eastAsia="ru-RU"/>
              </w:rPr>
              <w:t>-625 735</w:t>
            </w:r>
          </w:p>
        </w:tc>
        <w:tc>
          <w:tcPr>
            <w:tcW w:w="201" w:type="pct"/>
            <w:noWrap/>
            <w:hideMark/>
          </w:tcPr>
          <w:p w14:paraId="3988D0D3" w14:textId="77777777" w:rsidR="00F56ED7" w:rsidRPr="00E42444" w:rsidRDefault="00E42444" w:rsidP="00E42444">
            <w:pPr>
              <w:pStyle w:val="103"/>
              <w:rPr>
                <w:lang w:eastAsia="ru-RU"/>
              </w:rPr>
            </w:pPr>
            <w:r w:rsidRPr="00E42444">
              <w:rPr>
                <w:lang w:eastAsia="ru-RU"/>
              </w:rPr>
              <w:t>-655 476</w:t>
            </w:r>
          </w:p>
        </w:tc>
        <w:tc>
          <w:tcPr>
            <w:tcW w:w="200" w:type="pct"/>
            <w:noWrap/>
            <w:hideMark/>
          </w:tcPr>
          <w:p w14:paraId="50C0142E" w14:textId="77777777" w:rsidR="00F56ED7" w:rsidRPr="00E42444" w:rsidRDefault="00E42444" w:rsidP="00E42444">
            <w:pPr>
              <w:pStyle w:val="103"/>
              <w:rPr>
                <w:lang w:eastAsia="ru-RU"/>
              </w:rPr>
            </w:pPr>
            <w:r w:rsidRPr="00E42444">
              <w:rPr>
                <w:lang w:eastAsia="ru-RU"/>
              </w:rPr>
              <w:t>0</w:t>
            </w:r>
          </w:p>
        </w:tc>
        <w:tc>
          <w:tcPr>
            <w:tcW w:w="201" w:type="pct"/>
            <w:noWrap/>
            <w:hideMark/>
          </w:tcPr>
          <w:p w14:paraId="73D30745" w14:textId="77777777" w:rsidR="00F56ED7" w:rsidRPr="00E42444" w:rsidRDefault="00E42444" w:rsidP="00E42444">
            <w:pPr>
              <w:pStyle w:val="103"/>
              <w:rPr>
                <w:lang w:eastAsia="ru-RU"/>
              </w:rPr>
            </w:pPr>
            <w:r w:rsidRPr="00E42444">
              <w:rPr>
                <w:lang w:eastAsia="ru-RU"/>
              </w:rPr>
              <w:t>0</w:t>
            </w:r>
          </w:p>
        </w:tc>
        <w:tc>
          <w:tcPr>
            <w:tcW w:w="201" w:type="pct"/>
            <w:noWrap/>
            <w:hideMark/>
          </w:tcPr>
          <w:p w14:paraId="01CAC4C0" w14:textId="77777777" w:rsidR="00F56ED7" w:rsidRPr="00E42444" w:rsidRDefault="00E42444" w:rsidP="00E42444">
            <w:pPr>
              <w:pStyle w:val="103"/>
              <w:rPr>
                <w:lang w:eastAsia="ru-RU"/>
              </w:rPr>
            </w:pPr>
            <w:r w:rsidRPr="00E42444">
              <w:rPr>
                <w:lang w:eastAsia="ru-RU"/>
              </w:rPr>
              <w:t>0</w:t>
            </w:r>
          </w:p>
        </w:tc>
        <w:tc>
          <w:tcPr>
            <w:tcW w:w="201" w:type="pct"/>
            <w:noWrap/>
            <w:hideMark/>
          </w:tcPr>
          <w:p w14:paraId="5AEAB5C4" w14:textId="77777777" w:rsidR="00F56ED7" w:rsidRPr="00E42444" w:rsidRDefault="00E42444" w:rsidP="00E42444">
            <w:pPr>
              <w:pStyle w:val="103"/>
              <w:rPr>
                <w:lang w:eastAsia="ru-RU"/>
              </w:rPr>
            </w:pPr>
            <w:r w:rsidRPr="00E42444">
              <w:rPr>
                <w:lang w:eastAsia="ru-RU"/>
              </w:rPr>
              <w:t>0</w:t>
            </w:r>
          </w:p>
        </w:tc>
        <w:tc>
          <w:tcPr>
            <w:tcW w:w="200" w:type="pct"/>
            <w:noWrap/>
            <w:hideMark/>
          </w:tcPr>
          <w:p w14:paraId="794C0D00" w14:textId="77777777" w:rsidR="00F56ED7" w:rsidRPr="00E42444" w:rsidRDefault="00E42444" w:rsidP="00E42444">
            <w:pPr>
              <w:pStyle w:val="103"/>
              <w:rPr>
                <w:lang w:eastAsia="ru-RU"/>
              </w:rPr>
            </w:pPr>
            <w:r w:rsidRPr="00E42444">
              <w:rPr>
                <w:lang w:eastAsia="ru-RU"/>
              </w:rPr>
              <w:t>0</w:t>
            </w:r>
          </w:p>
        </w:tc>
        <w:tc>
          <w:tcPr>
            <w:tcW w:w="201" w:type="pct"/>
            <w:noWrap/>
            <w:hideMark/>
          </w:tcPr>
          <w:p w14:paraId="759B9FF3" w14:textId="77777777" w:rsidR="00F56ED7" w:rsidRPr="00E42444" w:rsidRDefault="00E42444" w:rsidP="00E42444">
            <w:pPr>
              <w:pStyle w:val="103"/>
              <w:rPr>
                <w:lang w:eastAsia="ru-RU"/>
              </w:rPr>
            </w:pPr>
            <w:r w:rsidRPr="00E42444">
              <w:rPr>
                <w:lang w:eastAsia="ru-RU"/>
              </w:rPr>
              <w:t>0</w:t>
            </w:r>
          </w:p>
        </w:tc>
        <w:tc>
          <w:tcPr>
            <w:tcW w:w="201" w:type="pct"/>
            <w:noWrap/>
            <w:hideMark/>
          </w:tcPr>
          <w:p w14:paraId="6E541D4B" w14:textId="77777777" w:rsidR="00F56ED7" w:rsidRPr="00E42444" w:rsidRDefault="00E42444" w:rsidP="00E42444">
            <w:pPr>
              <w:pStyle w:val="103"/>
              <w:rPr>
                <w:lang w:eastAsia="ru-RU"/>
              </w:rPr>
            </w:pPr>
            <w:r w:rsidRPr="00E42444">
              <w:rPr>
                <w:lang w:eastAsia="ru-RU"/>
              </w:rPr>
              <w:t>0</w:t>
            </w:r>
          </w:p>
        </w:tc>
        <w:tc>
          <w:tcPr>
            <w:tcW w:w="201" w:type="pct"/>
            <w:noWrap/>
            <w:hideMark/>
          </w:tcPr>
          <w:p w14:paraId="2BF4B55E" w14:textId="77777777" w:rsidR="00F56ED7" w:rsidRPr="00E42444" w:rsidRDefault="00E42444" w:rsidP="00E42444">
            <w:pPr>
              <w:pStyle w:val="103"/>
              <w:rPr>
                <w:lang w:eastAsia="ru-RU"/>
              </w:rPr>
            </w:pPr>
            <w:r w:rsidRPr="00E42444">
              <w:rPr>
                <w:lang w:eastAsia="ru-RU"/>
              </w:rPr>
              <w:t>0</w:t>
            </w:r>
          </w:p>
        </w:tc>
        <w:tc>
          <w:tcPr>
            <w:tcW w:w="200" w:type="pct"/>
            <w:noWrap/>
            <w:hideMark/>
          </w:tcPr>
          <w:p w14:paraId="65DE9902" w14:textId="77777777" w:rsidR="00F56ED7" w:rsidRPr="00E42444" w:rsidRDefault="00E42444" w:rsidP="00E42444">
            <w:pPr>
              <w:pStyle w:val="103"/>
              <w:rPr>
                <w:lang w:eastAsia="ru-RU"/>
              </w:rPr>
            </w:pPr>
            <w:r w:rsidRPr="00E42444">
              <w:rPr>
                <w:lang w:eastAsia="ru-RU"/>
              </w:rPr>
              <w:t>0</w:t>
            </w:r>
          </w:p>
        </w:tc>
        <w:tc>
          <w:tcPr>
            <w:tcW w:w="201" w:type="pct"/>
            <w:noWrap/>
            <w:hideMark/>
          </w:tcPr>
          <w:p w14:paraId="27A0D4F8" w14:textId="77777777" w:rsidR="00F56ED7" w:rsidRPr="00E42444" w:rsidRDefault="00E42444" w:rsidP="00E42444">
            <w:pPr>
              <w:pStyle w:val="103"/>
              <w:rPr>
                <w:lang w:eastAsia="ru-RU"/>
              </w:rPr>
            </w:pPr>
            <w:r w:rsidRPr="00E42444">
              <w:rPr>
                <w:lang w:eastAsia="ru-RU"/>
              </w:rPr>
              <w:t>0</w:t>
            </w:r>
          </w:p>
        </w:tc>
        <w:tc>
          <w:tcPr>
            <w:tcW w:w="201" w:type="pct"/>
            <w:noWrap/>
            <w:hideMark/>
          </w:tcPr>
          <w:p w14:paraId="6016EF81" w14:textId="77777777" w:rsidR="00F56ED7" w:rsidRPr="00E42444" w:rsidRDefault="00E42444" w:rsidP="00E42444">
            <w:pPr>
              <w:pStyle w:val="103"/>
              <w:rPr>
                <w:lang w:eastAsia="ru-RU"/>
              </w:rPr>
            </w:pPr>
            <w:r w:rsidRPr="00E42444">
              <w:rPr>
                <w:lang w:eastAsia="ru-RU"/>
              </w:rPr>
              <w:t>0</w:t>
            </w:r>
          </w:p>
        </w:tc>
        <w:tc>
          <w:tcPr>
            <w:tcW w:w="201" w:type="pct"/>
            <w:noWrap/>
            <w:hideMark/>
          </w:tcPr>
          <w:p w14:paraId="6AEF17A7" w14:textId="77777777" w:rsidR="00F56ED7" w:rsidRPr="00E42444" w:rsidRDefault="00E42444" w:rsidP="00E42444">
            <w:pPr>
              <w:pStyle w:val="103"/>
              <w:rPr>
                <w:lang w:eastAsia="ru-RU"/>
              </w:rPr>
            </w:pPr>
            <w:r w:rsidRPr="00E42444">
              <w:rPr>
                <w:lang w:eastAsia="ru-RU"/>
              </w:rPr>
              <w:t>0</w:t>
            </w:r>
          </w:p>
        </w:tc>
        <w:tc>
          <w:tcPr>
            <w:tcW w:w="200" w:type="pct"/>
            <w:noWrap/>
            <w:hideMark/>
          </w:tcPr>
          <w:p w14:paraId="716B622B" w14:textId="77777777" w:rsidR="00F56ED7" w:rsidRPr="00E42444" w:rsidRDefault="00E42444" w:rsidP="00E42444">
            <w:pPr>
              <w:pStyle w:val="103"/>
              <w:rPr>
                <w:lang w:eastAsia="ru-RU"/>
              </w:rPr>
            </w:pPr>
            <w:r w:rsidRPr="00E42444">
              <w:rPr>
                <w:lang w:eastAsia="ru-RU"/>
              </w:rPr>
              <w:t>0</w:t>
            </w:r>
          </w:p>
        </w:tc>
        <w:tc>
          <w:tcPr>
            <w:tcW w:w="201" w:type="pct"/>
            <w:noWrap/>
            <w:hideMark/>
          </w:tcPr>
          <w:p w14:paraId="3FA1F93E" w14:textId="77777777" w:rsidR="00F56ED7" w:rsidRPr="00E42444" w:rsidRDefault="00E42444" w:rsidP="00E42444">
            <w:pPr>
              <w:pStyle w:val="103"/>
              <w:rPr>
                <w:lang w:eastAsia="ru-RU"/>
              </w:rPr>
            </w:pPr>
            <w:r w:rsidRPr="00E42444">
              <w:rPr>
                <w:lang w:eastAsia="ru-RU"/>
              </w:rPr>
              <w:t>0</w:t>
            </w:r>
          </w:p>
        </w:tc>
        <w:tc>
          <w:tcPr>
            <w:tcW w:w="201" w:type="pct"/>
            <w:noWrap/>
            <w:hideMark/>
          </w:tcPr>
          <w:p w14:paraId="43E38F79" w14:textId="77777777" w:rsidR="00F56ED7" w:rsidRPr="00E42444" w:rsidRDefault="00E42444" w:rsidP="00E42444">
            <w:pPr>
              <w:pStyle w:val="103"/>
              <w:rPr>
                <w:lang w:eastAsia="ru-RU"/>
              </w:rPr>
            </w:pPr>
            <w:r w:rsidRPr="00E42444">
              <w:rPr>
                <w:lang w:eastAsia="ru-RU"/>
              </w:rPr>
              <w:t>0</w:t>
            </w:r>
          </w:p>
        </w:tc>
        <w:tc>
          <w:tcPr>
            <w:tcW w:w="201" w:type="pct"/>
            <w:noWrap/>
            <w:hideMark/>
          </w:tcPr>
          <w:p w14:paraId="0C03E788" w14:textId="77777777" w:rsidR="00F56ED7" w:rsidRPr="00E42444" w:rsidRDefault="00E42444" w:rsidP="00E42444">
            <w:pPr>
              <w:pStyle w:val="103"/>
              <w:rPr>
                <w:lang w:eastAsia="ru-RU"/>
              </w:rPr>
            </w:pPr>
            <w:r w:rsidRPr="00E42444">
              <w:rPr>
                <w:lang w:eastAsia="ru-RU"/>
              </w:rPr>
              <w:t>0</w:t>
            </w:r>
          </w:p>
        </w:tc>
        <w:tc>
          <w:tcPr>
            <w:tcW w:w="201" w:type="pct"/>
            <w:noWrap/>
            <w:hideMark/>
          </w:tcPr>
          <w:p w14:paraId="0CD60654" w14:textId="77777777" w:rsidR="00F56ED7" w:rsidRPr="00E42444" w:rsidRDefault="00E42444" w:rsidP="00E42444">
            <w:pPr>
              <w:pStyle w:val="103"/>
              <w:rPr>
                <w:lang w:eastAsia="ru-RU"/>
              </w:rPr>
            </w:pPr>
            <w:r w:rsidRPr="00E42444">
              <w:rPr>
                <w:lang w:eastAsia="ru-RU"/>
              </w:rPr>
              <w:t>0</w:t>
            </w:r>
          </w:p>
        </w:tc>
      </w:tr>
      <w:tr w:rsidR="00E42444" w:rsidRPr="00E42444" w14:paraId="32DEE991" w14:textId="77777777" w:rsidTr="00612D72">
        <w:trPr>
          <w:trHeight w:val="20"/>
        </w:trPr>
        <w:tc>
          <w:tcPr>
            <w:tcW w:w="133" w:type="pct"/>
            <w:hideMark/>
          </w:tcPr>
          <w:p w14:paraId="4709E1EB" w14:textId="77777777" w:rsidR="00F56ED7" w:rsidRPr="00E42444" w:rsidRDefault="00E42444" w:rsidP="00E42444">
            <w:pPr>
              <w:pStyle w:val="103"/>
              <w:rPr>
                <w:lang w:eastAsia="ru-RU"/>
              </w:rPr>
            </w:pPr>
            <w:r w:rsidRPr="00E42444">
              <w:rPr>
                <w:lang w:eastAsia="ru-RU"/>
              </w:rPr>
              <w:t> </w:t>
            </w:r>
          </w:p>
        </w:tc>
        <w:tc>
          <w:tcPr>
            <w:tcW w:w="492" w:type="pct"/>
            <w:hideMark/>
          </w:tcPr>
          <w:p w14:paraId="612CBC73" w14:textId="77777777" w:rsidR="00F56ED7" w:rsidRPr="00E42444" w:rsidRDefault="00E42444" w:rsidP="00E42444">
            <w:pPr>
              <w:pStyle w:val="103"/>
              <w:rPr>
                <w:lang w:eastAsia="ru-RU"/>
              </w:rPr>
            </w:pPr>
            <w:r w:rsidRPr="00E42444">
              <w:rPr>
                <w:lang w:eastAsia="ru-RU"/>
              </w:rPr>
              <w:t>Движимое имущество</w:t>
            </w:r>
          </w:p>
        </w:tc>
        <w:tc>
          <w:tcPr>
            <w:tcW w:w="163" w:type="pct"/>
            <w:hideMark/>
          </w:tcPr>
          <w:p w14:paraId="0C467DF1"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075A4B30" w14:textId="77777777" w:rsidR="00F56ED7" w:rsidRPr="00E42444" w:rsidRDefault="00E42444" w:rsidP="00E42444">
            <w:pPr>
              <w:pStyle w:val="103"/>
              <w:rPr>
                <w:lang w:eastAsia="ru-RU"/>
              </w:rPr>
            </w:pPr>
            <w:r w:rsidRPr="00E42444">
              <w:rPr>
                <w:lang w:eastAsia="ru-RU"/>
              </w:rPr>
              <w:t>0</w:t>
            </w:r>
          </w:p>
        </w:tc>
        <w:tc>
          <w:tcPr>
            <w:tcW w:w="201" w:type="pct"/>
            <w:hideMark/>
          </w:tcPr>
          <w:p w14:paraId="2E03329A" w14:textId="77777777" w:rsidR="00F56ED7" w:rsidRPr="00E42444" w:rsidRDefault="00E42444" w:rsidP="00E42444">
            <w:pPr>
              <w:pStyle w:val="103"/>
              <w:rPr>
                <w:lang w:eastAsia="ru-RU"/>
              </w:rPr>
            </w:pPr>
            <w:r w:rsidRPr="00E42444">
              <w:rPr>
                <w:lang w:eastAsia="ru-RU"/>
              </w:rPr>
              <w:t>-43 470</w:t>
            </w:r>
          </w:p>
        </w:tc>
        <w:tc>
          <w:tcPr>
            <w:tcW w:w="201" w:type="pct"/>
            <w:hideMark/>
          </w:tcPr>
          <w:p w14:paraId="4BB90055" w14:textId="77777777" w:rsidR="00F56ED7" w:rsidRPr="00E42444" w:rsidRDefault="00E42444" w:rsidP="00E42444">
            <w:pPr>
              <w:pStyle w:val="103"/>
              <w:rPr>
                <w:lang w:eastAsia="ru-RU"/>
              </w:rPr>
            </w:pPr>
            <w:r w:rsidRPr="00E42444">
              <w:rPr>
                <w:lang w:eastAsia="ru-RU"/>
              </w:rPr>
              <w:t>-312 224</w:t>
            </w:r>
          </w:p>
        </w:tc>
        <w:tc>
          <w:tcPr>
            <w:tcW w:w="201" w:type="pct"/>
            <w:hideMark/>
          </w:tcPr>
          <w:p w14:paraId="134E942C" w14:textId="77777777" w:rsidR="00F56ED7" w:rsidRPr="00E42444" w:rsidRDefault="00E42444" w:rsidP="00E42444">
            <w:pPr>
              <w:pStyle w:val="103"/>
              <w:rPr>
                <w:lang w:eastAsia="ru-RU"/>
              </w:rPr>
            </w:pPr>
            <w:r w:rsidRPr="00E42444">
              <w:rPr>
                <w:lang w:eastAsia="ru-RU"/>
              </w:rPr>
              <w:t>-327 064</w:t>
            </w:r>
          </w:p>
        </w:tc>
        <w:tc>
          <w:tcPr>
            <w:tcW w:w="200" w:type="pct"/>
            <w:hideMark/>
          </w:tcPr>
          <w:p w14:paraId="489726EA" w14:textId="77777777" w:rsidR="00F56ED7" w:rsidRPr="00E42444" w:rsidRDefault="00E42444" w:rsidP="00E42444">
            <w:pPr>
              <w:pStyle w:val="103"/>
              <w:rPr>
                <w:lang w:eastAsia="ru-RU"/>
              </w:rPr>
            </w:pPr>
            <w:r w:rsidRPr="00E42444">
              <w:rPr>
                <w:lang w:eastAsia="ru-RU"/>
              </w:rPr>
              <w:t>0</w:t>
            </w:r>
          </w:p>
        </w:tc>
        <w:tc>
          <w:tcPr>
            <w:tcW w:w="201" w:type="pct"/>
            <w:hideMark/>
          </w:tcPr>
          <w:p w14:paraId="69BCAB0F" w14:textId="77777777" w:rsidR="00F56ED7" w:rsidRPr="00E42444" w:rsidRDefault="00E42444" w:rsidP="00E42444">
            <w:pPr>
              <w:pStyle w:val="103"/>
              <w:rPr>
                <w:lang w:eastAsia="ru-RU"/>
              </w:rPr>
            </w:pPr>
            <w:r w:rsidRPr="00E42444">
              <w:rPr>
                <w:lang w:eastAsia="ru-RU"/>
              </w:rPr>
              <w:t>0</w:t>
            </w:r>
          </w:p>
        </w:tc>
        <w:tc>
          <w:tcPr>
            <w:tcW w:w="201" w:type="pct"/>
            <w:hideMark/>
          </w:tcPr>
          <w:p w14:paraId="05FB464E" w14:textId="77777777" w:rsidR="00F56ED7" w:rsidRPr="00E42444" w:rsidRDefault="00E42444" w:rsidP="00E42444">
            <w:pPr>
              <w:pStyle w:val="103"/>
              <w:rPr>
                <w:lang w:eastAsia="ru-RU"/>
              </w:rPr>
            </w:pPr>
            <w:r w:rsidRPr="00E42444">
              <w:rPr>
                <w:lang w:eastAsia="ru-RU"/>
              </w:rPr>
              <w:t>0</w:t>
            </w:r>
          </w:p>
        </w:tc>
        <w:tc>
          <w:tcPr>
            <w:tcW w:w="201" w:type="pct"/>
            <w:hideMark/>
          </w:tcPr>
          <w:p w14:paraId="13C4C860" w14:textId="77777777" w:rsidR="00F56ED7" w:rsidRPr="00E42444" w:rsidRDefault="00E42444" w:rsidP="00E42444">
            <w:pPr>
              <w:pStyle w:val="103"/>
              <w:rPr>
                <w:lang w:eastAsia="ru-RU"/>
              </w:rPr>
            </w:pPr>
            <w:r w:rsidRPr="00E42444">
              <w:rPr>
                <w:lang w:eastAsia="ru-RU"/>
              </w:rPr>
              <w:t>0</w:t>
            </w:r>
          </w:p>
        </w:tc>
        <w:tc>
          <w:tcPr>
            <w:tcW w:w="200" w:type="pct"/>
            <w:hideMark/>
          </w:tcPr>
          <w:p w14:paraId="7F47BA87" w14:textId="77777777" w:rsidR="00F56ED7" w:rsidRPr="00E42444" w:rsidRDefault="00E42444" w:rsidP="00E42444">
            <w:pPr>
              <w:pStyle w:val="103"/>
              <w:rPr>
                <w:lang w:eastAsia="ru-RU"/>
              </w:rPr>
            </w:pPr>
            <w:r w:rsidRPr="00E42444">
              <w:rPr>
                <w:lang w:eastAsia="ru-RU"/>
              </w:rPr>
              <w:t>0</w:t>
            </w:r>
          </w:p>
        </w:tc>
        <w:tc>
          <w:tcPr>
            <w:tcW w:w="201" w:type="pct"/>
            <w:hideMark/>
          </w:tcPr>
          <w:p w14:paraId="7DCBBAF6" w14:textId="77777777" w:rsidR="00F56ED7" w:rsidRPr="00E42444" w:rsidRDefault="00E42444" w:rsidP="00E42444">
            <w:pPr>
              <w:pStyle w:val="103"/>
              <w:rPr>
                <w:lang w:eastAsia="ru-RU"/>
              </w:rPr>
            </w:pPr>
            <w:r w:rsidRPr="00E42444">
              <w:rPr>
                <w:lang w:eastAsia="ru-RU"/>
              </w:rPr>
              <w:t>0</w:t>
            </w:r>
          </w:p>
        </w:tc>
        <w:tc>
          <w:tcPr>
            <w:tcW w:w="201" w:type="pct"/>
            <w:hideMark/>
          </w:tcPr>
          <w:p w14:paraId="0BD05B31" w14:textId="77777777" w:rsidR="00F56ED7" w:rsidRPr="00E42444" w:rsidRDefault="00E42444" w:rsidP="00E42444">
            <w:pPr>
              <w:pStyle w:val="103"/>
              <w:rPr>
                <w:lang w:eastAsia="ru-RU"/>
              </w:rPr>
            </w:pPr>
            <w:r w:rsidRPr="00E42444">
              <w:rPr>
                <w:lang w:eastAsia="ru-RU"/>
              </w:rPr>
              <w:t>0</w:t>
            </w:r>
          </w:p>
        </w:tc>
        <w:tc>
          <w:tcPr>
            <w:tcW w:w="201" w:type="pct"/>
            <w:hideMark/>
          </w:tcPr>
          <w:p w14:paraId="534728F6" w14:textId="77777777" w:rsidR="00F56ED7" w:rsidRPr="00E42444" w:rsidRDefault="00E42444" w:rsidP="00E42444">
            <w:pPr>
              <w:pStyle w:val="103"/>
              <w:rPr>
                <w:lang w:eastAsia="ru-RU"/>
              </w:rPr>
            </w:pPr>
            <w:r w:rsidRPr="00E42444">
              <w:rPr>
                <w:lang w:eastAsia="ru-RU"/>
              </w:rPr>
              <w:t>0</w:t>
            </w:r>
          </w:p>
        </w:tc>
        <w:tc>
          <w:tcPr>
            <w:tcW w:w="200" w:type="pct"/>
            <w:hideMark/>
          </w:tcPr>
          <w:p w14:paraId="6BFB4E1D" w14:textId="77777777" w:rsidR="00F56ED7" w:rsidRPr="00E42444" w:rsidRDefault="00E42444" w:rsidP="00E42444">
            <w:pPr>
              <w:pStyle w:val="103"/>
              <w:rPr>
                <w:lang w:eastAsia="ru-RU"/>
              </w:rPr>
            </w:pPr>
            <w:r w:rsidRPr="00E42444">
              <w:rPr>
                <w:lang w:eastAsia="ru-RU"/>
              </w:rPr>
              <w:t>0</w:t>
            </w:r>
          </w:p>
        </w:tc>
        <w:tc>
          <w:tcPr>
            <w:tcW w:w="201" w:type="pct"/>
            <w:hideMark/>
          </w:tcPr>
          <w:p w14:paraId="22F0AC31" w14:textId="77777777" w:rsidR="00F56ED7" w:rsidRPr="00E42444" w:rsidRDefault="00E42444" w:rsidP="00E42444">
            <w:pPr>
              <w:pStyle w:val="103"/>
              <w:rPr>
                <w:lang w:eastAsia="ru-RU"/>
              </w:rPr>
            </w:pPr>
            <w:r w:rsidRPr="00E42444">
              <w:rPr>
                <w:lang w:eastAsia="ru-RU"/>
              </w:rPr>
              <w:t>0</w:t>
            </w:r>
          </w:p>
        </w:tc>
        <w:tc>
          <w:tcPr>
            <w:tcW w:w="201" w:type="pct"/>
            <w:hideMark/>
          </w:tcPr>
          <w:p w14:paraId="060A9ECF" w14:textId="77777777" w:rsidR="00F56ED7" w:rsidRPr="00E42444" w:rsidRDefault="00E42444" w:rsidP="00E42444">
            <w:pPr>
              <w:pStyle w:val="103"/>
              <w:rPr>
                <w:lang w:eastAsia="ru-RU"/>
              </w:rPr>
            </w:pPr>
            <w:r w:rsidRPr="00E42444">
              <w:rPr>
                <w:lang w:eastAsia="ru-RU"/>
              </w:rPr>
              <w:t>0</w:t>
            </w:r>
          </w:p>
        </w:tc>
        <w:tc>
          <w:tcPr>
            <w:tcW w:w="201" w:type="pct"/>
            <w:hideMark/>
          </w:tcPr>
          <w:p w14:paraId="607B17DB" w14:textId="77777777" w:rsidR="00F56ED7" w:rsidRPr="00E42444" w:rsidRDefault="00E42444" w:rsidP="00E42444">
            <w:pPr>
              <w:pStyle w:val="103"/>
              <w:rPr>
                <w:lang w:eastAsia="ru-RU"/>
              </w:rPr>
            </w:pPr>
            <w:r w:rsidRPr="00E42444">
              <w:rPr>
                <w:lang w:eastAsia="ru-RU"/>
              </w:rPr>
              <w:t>0</w:t>
            </w:r>
          </w:p>
        </w:tc>
        <w:tc>
          <w:tcPr>
            <w:tcW w:w="200" w:type="pct"/>
            <w:hideMark/>
          </w:tcPr>
          <w:p w14:paraId="6D4F1049" w14:textId="77777777" w:rsidR="00F56ED7" w:rsidRPr="00E42444" w:rsidRDefault="00E42444" w:rsidP="00E42444">
            <w:pPr>
              <w:pStyle w:val="103"/>
              <w:rPr>
                <w:lang w:eastAsia="ru-RU"/>
              </w:rPr>
            </w:pPr>
            <w:r w:rsidRPr="00E42444">
              <w:rPr>
                <w:lang w:eastAsia="ru-RU"/>
              </w:rPr>
              <w:t>0</w:t>
            </w:r>
          </w:p>
        </w:tc>
        <w:tc>
          <w:tcPr>
            <w:tcW w:w="201" w:type="pct"/>
            <w:hideMark/>
          </w:tcPr>
          <w:p w14:paraId="0D30B7A9" w14:textId="77777777" w:rsidR="00F56ED7" w:rsidRPr="00E42444" w:rsidRDefault="00E42444" w:rsidP="00E42444">
            <w:pPr>
              <w:pStyle w:val="103"/>
              <w:rPr>
                <w:lang w:eastAsia="ru-RU"/>
              </w:rPr>
            </w:pPr>
            <w:r w:rsidRPr="00E42444">
              <w:rPr>
                <w:lang w:eastAsia="ru-RU"/>
              </w:rPr>
              <w:t>0</w:t>
            </w:r>
          </w:p>
        </w:tc>
        <w:tc>
          <w:tcPr>
            <w:tcW w:w="201" w:type="pct"/>
            <w:hideMark/>
          </w:tcPr>
          <w:p w14:paraId="21027AAE" w14:textId="77777777" w:rsidR="00F56ED7" w:rsidRPr="00E42444" w:rsidRDefault="00E42444" w:rsidP="00E42444">
            <w:pPr>
              <w:pStyle w:val="103"/>
              <w:rPr>
                <w:lang w:eastAsia="ru-RU"/>
              </w:rPr>
            </w:pPr>
            <w:r w:rsidRPr="00E42444">
              <w:rPr>
                <w:lang w:eastAsia="ru-RU"/>
              </w:rPr>
              <w:t>0</w:t>
            </w:r>
          </w:p>
        </w:tc>
        <w:tc>
          <w:tcPr>
            <w:tcW w:w="201" w:type="pct"/>
            <w:hideMark/>
          </w:tcPr>
          <w:p w14:paraId="77292619" w14:textId="77777777" w:rsidR="00F56ED7" w:rsidRPr="00E42444" w:rsidRDefault="00E42444" w:rsidP="00E42444">
            <w:pPr>
              <w:pStyle w:val="103"/>
              <w:rPr>
                <w:lang w:eastAsia="ru-RU"/>
              </w:rPr>
            </w:pPr>
            <w:r w:rsidRPr="00E42444">
              <w:rPr>
                <w:lang w:eastAsia="ru-RU"/>
              </w:rPr>
              <w:t>0</w:t>
            </w:r>
          </w:p>
        </w:tc>
        <w:tc>
          <w:tcPr>
            <w:tcW w:w="201" w:type="pct"/>
            <w:hideMark/>
          </w:tcPr>
          <w:p w14:paraId="00A77277" w14:textId="77777777" w:rsidR="00F56ED7" w:rsidRPr="00E42444" w:rsidRDefault="00E42444" w:rsidP="00E42444">
            <w:pPr>
              <w:pStyle w:val="103"/>
              <w:rPr>
                <w:lang w:eastAsia="ru-RU"/>
              </w:rPr>
            </w:pPr>
            <w:r w:rsidRPr="00E42444">
              <w:rPr>
                <w:lang w:eastAsia="ru-RU"/>
              </w:rPr>
              <w:t>0</w:t>
            </w:r>
          </w:p>
        </w:tc>
      </w:tr>
      <w:tr w:rsidR="00E42444" w:rsidRPr="00E42444" w14:paraId="7DD8F089" w14:textId="77777777" w:rsidTr="00612D72">
        <w:trPr>
          <w:trHeight w:val="20"/>
        </w:trPr>
        <w:tc>
          <w:tcPr>
            <w:tcW w:w="133" w:type="pct"/>
            <w:hideMark/>
          </w:tcPr>
          <w:p w14:paraId="2CB32B35" w14:textId="77777777" w:rsidR="00F56ED7" w:rsidRPr="00E42444" w:rsidRDefault="00E42444" w:rsidP="00E42444">
            <w:pPr>
              <w:pStyle w:val="103"/>
              <w:rPr>
                <w:lang w:eastAsia="ru-RU"/>
              </w:rPr>
            </w:pPr>
            <w:r w:rsidRPr="00E42444">
              <w:rPr>
                <w:lang w:eastAsia="ru-RU"/>
              </w:rPr>
              <w:t> </w:t>
            </w:r>
          </w:p>
        </w:tc>
        <w:tc>
          <w:tcPr>
            <w:tcW w:w="492" w:type="pct"/>
            <w:hideMark/>
          </w:tcPr>
          <w:p w14:paraId="708D52D3" w14:textId="77777777" w:rsidR="00F56ED7" w:rsidRPr="00E42444" w:rsidRDefault="00E42444" w:rsidP="00E42444">
            <w:pPr>
              <w:pStyle w:val="103"/>
              <w:rPr>
                <w:lang w:eastAsia="ru-RU"/>
              </w:rPr>
            </w:pPr>
            <w:r w:rsidRPr="00E42444">
              <w:rPr>
                <w:lang w:eastAsia="ru-RU"/>
              </w:rPr>
              <w:t>Недвижимое имущество</w:t>
            </w:r>
          </w:p>
        </w:tc>
        <w:tc>
          <w:tcPr>
            <w:tcW w:w="163" w:type="pct"/>
            <w:hideMark/>
          </w:tcPr>
          <w:p w14:paraId="78AF648B"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7BB122B3" w14:textId="77777777" w:rsidR="00F56ED7" w:rsidRPr="00E42444" w:rsidRDefault="00E42444" w:rsidP="00E42444">
            <w:pPr>
              <w:pStyle w:val="103"/>
              <w:rPr>
                <w:lang w:eastAsia="ru-RU"/>
              </w:rPr>
            </w:pPr>
            <w:r w:rsidRPr="00E42444">
              <w:rPr>
                <w:lang w:eastAsia="ru-RU"/>
              </w:rPr>
              <w:t>0</w:t>
            </w:r>
          </w:p>
        </w:tc>
        <w:tc>
          <w:tcPr>
            <w:tcW w:w="201" w:type="pct"/>
            <w:hideMark/>
          </w:tcPr>
          <w:p w14:paraId="558D371F" w14:textId="77777777" w:rsidR="00F56ED7" w:rsidRPr="00E42444" w:rsidRDefault="00E42444" w:rsidP="00E42444">
            <w:pPr>
              <w:pStyle w:val="103"/>
              <w:rPr>
                <w:lang w:eastAsia="ru-RU"/>
              </w:rPr>
            </w:pPr>
            <w:r w:rsidRPr="00E42444">
              <w:rPr>
                <w:lang w:eastAsia="ru-RU"/>
              </w:rPr>
              <w:t>-47 246</w:t>
            </w:r>
          </w:p>
        </w:tc>
        <w:tc>
          <w:tcPr>
            <w:tcW w:w="201" w:type="pct"/>
            <w:hideMark/>
          </w:tcPr>
          <w:p w14:paraId="2588711C" w14:textId="77777777" w:rsidR="00F56ED7" w:rsidRPr="00E42444" w:rsidRDefault="00E42444" w:rsidP="00E42444">
            <w:pPr>
              <w:pStyle w:val="103"/>
              <w:rPr>
                <w:lang w:eastAsia="ru-RU"/>
              </w:rPr>
            </w:pPr>
            <w:r w:rsidRPr="00E42444">
              <w:rPr>
                <w:lang w:eastAsia="ru-RU"/>
              </w:rPr>
              <w:t>-313 511</w:t>
            </w:r>
          </w:p>
        </w:tc>
        <w:tc>
          <w:tcPr>
            <w:tcW w:w="201" w:type="pct"/>
            <w:hideMark/>
          </w:tcPr>
          <w:p w14:paraId="7E6818A2" w14:textId="77777777" w:rsidR="00F56ED7" w:rsidRPr="00E42444" w:rsidRDefault="00E42444" w:rsidP="00E42444">
            <w:pPr>
              <w:pStyle w:val="103"/>
              <w:rPr>
                <w:lang w:eastAsia="ru-RU"/>
              </w:rPr>
            </w:pPr>
            <w:r w:rsidRPr="00E42444">
              <w:rPr>
                <w:lang w:eastAsia="ru-RU"/>
              </w:rPr>
              <w:t>-328 412</w:t>
            </w:r>
          </w:p>
        </w:tc>
        <w:tc>
          <w:tcPr>
            <w:tcW w:w="200" w:type="pct"/>
            <w:hideMark/>
          </w:tcPr>
          <w:p w14:paraId="7A85FA68" w14:textId="77777777" w:rsidR="00F56ED7" w:rsidRPr="00E42444" w:rsidRDefault="00E42444" w:rsidP="00E42444">
            <w:pPr>
              <w:pStyle w:val="103"/>
              <w:rPr>
                <w:lang w:eastAsia="ru-RU"/>
              </w:rPr>
            </w:pPr>
            <w:r w:rsidRPr="00E42444">
              <w:rPr>
                <w:lang w:eastAsia="ru-RU"/>
              </w:rPr>
              <w:t>0</w:t>
            </w:r>
          </w:p>
        </w:tc>
        <w:tc>
          <w:tcPr>
            <w:tcW w:w="201" w:type="pct"/>
            <w:hideMark/>
          </w:tcPr>
          <w:p w14:paraId="00E455DB" w14:textId="77777777" w:rsidR="00F56ED7" w:rsidRPr="00E42444" w:rsidRDefault="00E42444" w:rsidP="00E42444">
            <w:pPr>
              <w:pStyle w:val="103"/>
              <w:rPr>
                <w:lang w:eastAsia="ru-RU"/>
              </w:rPr>
            </w:pPr>
            <w:r w:rsidRPr="00E42444">
              <w:rPr>
                <w:lang w:eastAsia="ru-RU"/>
              </w:rPr>
              <w:t>0</w:t>
            </w:r>
          </w:p>
        </w:tc>
        <w:tc>
          <w:tcPr>
            <w:tcW w:w="201" w:type="pct"/>
            <w:hideMark/>
          </w:tcPr>
          <w:p w14:paraId="52BE5F97" w14:textId="77777777" w:rsidR="00F56ED7" w:rsidRPr="00E42444" w:rsidRDefault="00E42444" w:rsidP="00E42444">
            <w:pPr>
              <w:pStyle w:val="103"/>
              <w:rPr>
                <w:lang w:eastAsia="ru-RU"/>
              </w:rPr>
            </w:pPr>
            <w:r w:rsidRPr="00E42444">
              <w:rPr>
                <w:lang w:eastAsia="ru-RU"/>
              </w:rPr>
              <w:t>0</w:t>
            </w:r>
          </w:p>
        </w:tc>
        <w:tc>
          <w:tcPr>
            <w:tcW w:w="201" w:type="pct"/>
            <w:hideMark/>
          </w:tcPr>
          <w:p w14:paraId="6C660410" w14:textId="77777777" w:rsidR="00F56ED7" w:rsidRPr="00E42444" w:rsidRDefault="00E42444" w:rsidP="00E42444">
            <w:pPr>
              <w:pStyle w:val="103"/>
              <w:rPr>
                <w:lang w:eastAsia="ru-RU"/>
              </w:rPr>
            </w:pPr>
            <w:r w:rsidRPr="00E42444">
              <w:rPr>
                <w:lang w:eastAsia="ru-RU"/>
              </w:rPr>
              <w:t>0</w:t>
            </w:r>
          </w:p>
        </w:tc>
        <w:tc>
          <w:tcPr>
            <w:tcW w:w="200" w:type="pct"/>
            <w:hideMark/>
          </w:tcPr>
          <w:p w14:paraId="20B6C7CF" w14:textId="77777777" w:rsidR="00F56ED7" w:rsidRPr="00E42444" w:rsidRDefault="00E42444" w:rsidP="00E42444">
            <w:pPr>
              <w:pStyle w:val="103"/>
              <w:rPr>
                <w:lang w:eastAsia="ru-RU"/>
              </w:rPr>
            </w:pPr>
            <w:r w:rsidRPr="00E42444">
              <w:rPr>
                <w:lang w:eastAsia="ru-RU"/>
              </w:rPr>
              <w:t>0</w:t>
            </w:r>
          </w:p>
        </w:tc>
        <w:tc>
          <w:tcPr>
            <w:tcW w:w="201" w:type="pct"/>
            <w:hideMark/>
          </w:tcPr>
          <w:p w14:paraId="1F1C1C8E" w14:textId="77777777" w:rsidR="00F56ED7" w:rsidRPr="00E42444" w:rsidRDefault="00E42444" w:rsidP="00E42444">
            <w:pPr>
              <w:pStyle w:val="103"/>
              <w:rPr>
                <w:lang w:eastAsia="ru-RU"/>
              </w:rPr>
            </w:pPr>
            <w:r w:rsidRPr="00E42444">
              <w:rPr>
                <w:lang w:eastAsia="ru-RU"/>
              </w:rPr>
              <w:t>0</w:t>
            </w:r>
          </w:p>
        </w:tc>
        <w:tc>
          <w:tcPr>
            <w:tcW w:w="201" w:type="pct"/>
            <w:hideMark/>
          </w:tcPr>
          <w:p w14:paraId="14802A96" w14:textId="77777777" w:rsidR="00F56ED7" w:rsidRPr="00E42444" w:rsidRDefault="00E42444" w:rsidP="00E42444">
            <w:pPr>
              <w:pStyle w:val="103"/>
              <w:rPr>
                <w:lang w:eastAsia="ru-RU"/>
              </w:rPr>
            </w:pPr>
            <w:r w:rsidRPr="00E42444">
              <w:rPr>
                <w:lang w:eastAsia="ru-RU"/>
              </w:rPr>
              <w:t>0</w:t>
            </w:r>
          </w:p>
        </w:tc>
        <w:tc>
          <w:tcPr>
            <w:tcW w:w="201" w:type="pct"/>
            <w:hideMark/>
          </w:tcPr>
          <w:p w14:paraId="13EE7C69" w14:textId="77777777" w:rsidR="00F56ED7" w:rsidRPr="00E42444" w:rsidRDefault="00E42444" w:rsidP="00E42444">
            <w:pPr>
              <w:pStyle w:val="103"/>
              <w:rPr>
                <w:lang w:eastAsia="ru-RU"/>
              </w:rPr>
            </w:pPr>
            <w:r w:rsidRPr="00E42444">
              <w:rPr>
                <w:lang w:eastAsia="ru-RU"/>
              </w:rPr>
              <w:t>0</w:t>
            </w:r>
          </w:p>
        </w:tc>
        <w:tc>
          <w:tcPr>
            <w:tcW w:w="200" w:type="pct"/>
            <w:hideMark/>
          </w:tcPr>
          <w:p w14:paraId="3F27794C" w14:textId="77777777" w:rsidR="00F56ED7" w:rsidRPr="00E42444" w:rsidRDefault="00E42444" w:rsidP="00E42444">
            <w:pPr>
              <w:pStyle w:val="103"/>
              <w:rPr>
                <w:lang w:eastAsia="ru-RU"/>
              </w:rPr>
            </w:pPr>
            <w:r w:rsidRPr="00E42444">
              <w:rPr>
                <w:lang w:eastAsia="ru-RU"/>
              </w:rPr>
              <w:t>0</w:t>
            </w:r>
          </w:p>
        </w:tc>
        <w:tc>
          <w:tcPr>
            <w:tcW w:w="201" w:type="pct"/>
            <w:hideMark/>
          </w:tcPr>
          <w:p w14:paraId="68653871" w14:textId="77777777" w:rsidR="00F56ED7" w:rsidRPr="00E42444" w:rsidRDefault="00E42444" w:rsidP="00E42444">
            <w:pPr>
              <w:pStyle w:val="103"/>
              <w:rPr>
                <w:lang w:eastAsia="ru-RU"/>
              </w:rPr>
            </w:pPr>
            <w:r w:rsidRPr="00E42444">
              <w:rPr>
                <w:lang w:eastAsia="ru-RU"/>
              </w:rPr>
              <w:t>0</w:t>
            </w:r>
          </w:p>
        </w:tc>
        <w:tc>
          <w:tcPr>
            <w:tcW w:w="201" w:type="pct"/>
            <w:hideMark/>
          </w:tcPr>
          <w:p w14:paraId="0E332D1B" w14:textId="77777777" w:rsidR="00F56ED7" w:rsidRPr="00E42444" w:rsidRDefault="00E42444" w:rsidP="00E42444">
            <w:pPr>
              <w:pStyle w:val="103"/>
              <w:rPr>
                <w:lang w:eastAsia="ru-RU"/>
              </w:rPr>
            </w:pPr>
            <w:r w:rsidRPr="00E42444">
              <w:rPr>
                <w:lang w:eastAsia="ru-RU"/>
              </w:rPr>
              <w:t>0</w:t>
            </w:r>
          </w:p>
        </w:tc>
        <w:tc>
          <w:tcPr>
            <w:tcW w:w="201" w:type="pct"/>
            <w:hideMark/>
          </w:tcPr>
          <w:p w14:paraId="5C56276B" w14:textId="77777777" w:rsidR="00F56ED7" w:rsidRPr="00E42444" w:rsidRDefault="00E42444" w:rsidP="00E42444">
            <w:pPr>
              <w:pStyle w:val="103"/>
              <w:rPr>
                <w:lang w:eastAsia="ru-RU"/>
              </w:rPr>
            </w:pPr>
            <w:r w:rsidRPr="00E42444">
              <w:rPr>
                <w:lang w:eastAsia="ru-RU"/>
              </w:rPr>
              <w:t>0</w:t>
            </w:r>
          </w:p>
        </w:tc>
        <w:tc>
          <w:tcPr>
            <w:tcW w:w="200" w:type="pct"/>
            <w:hideMark/>
          </w:tcPr>
          <w:p w14:paraId="70332011" w14:textId="77777777" w:rsidR="00F56ED7" w:rsidRPr="00E42444" w:rsidRDefault="00E42444" w:rsidP="00E42444">
            <w:pPr>
              <w:pStyle w:val="103"/>
              <w:rPr>
                <w:lang w:eastAsia="ru-RU"/>
              </w:rPr>
            </w:pPr>
            <w:r w:rsidRPr="00E42444">
              <w:rPr>
                <w:lang w:eastAsia="ru-RU"/>
              </w:rPr>
              <w:t>0</w:t>
            </w:r>
          </w:p>
        </w:tc>
        <w:tc>
          <w:tcPr>
            <w:tcW w:w="201" w:type="pct"/>
            <w:hideMark/>
          </w:tcPr>
          <w:p w14:paraId="7462111A" w14:textId="77777777" w:rsidR="00F56ED7" w:rsidRPr="00E42444" w:rsidRDefault="00E42444" w:rsidP="00E42444">
            <w:pPr>
              <w:pStyle w:val="103"/>
              <w:rPr>
                <w:lang w:eastAsia="ru-RU"/>
              </w:rPr>
            </w:pPr>
            <w:r w:rsidRPr="00E42444">
              <w:rPr>
                <w:lang w:eastAsia="ru-RU"/>
              </w:rPr>
              <w:t>0</w:t>
            </w:r>
          </w:p>
        </w:tc>
        <w:tc>
          <w:tcPr>
            <w:tcW w:w="201" w:type="pct"/>
            <w:hideMark/>
          </w:tcPr>
          <w:p w14:paraId="7137060F" w14:textId="77777777" w:rsidR="00F56ED7" w:rsidRPr="00E42444" w:rsidRDefault="00E42444" w:rsidP="00E42444">
            <w:pPr>
              <w:pStyle w:val="103"/>
              <w:rPr>
                <w:lang w:eastAsia="ru-RU"/>
              </w:rPr>
            </w:pPr>
            <w:r w:rsidRPr="00E42444">
              <w:rPr>
                <w:lang w:eastAsia="ru-RU"/>
              </w:rPr>
              <w:t>0</w:t>
            </w:r>
          </w:p>
        </w:tc>
        <w:tc>
          <w:tcPr>
            <w:tcW w:w="201" w:type="pct"/>
            <w:hideMark/>
          </w:tcPr>
          <w:p w14:paraId="66F051C7" w14:textId="77777777" w:rsidR="00F56ED7" w:rsidRPr="00E42444" w:rsidRDefault="00E42444" w:rsidP="00E42444">
            <w:pPr>
              <w:pStyle w:val="103"/>
              <w:rPr>
                <w:lang w:eastAsia="ru-RU"/>
              </w:rPr>
            </w:pPr>
            <w:r w:rsidRPr="00E42444">
              <w:rPr>
                <w:lang w:eastAsia="ru-RU"/>
              </w:rPr>
              <w:t>0</w:t>
            </w:r>
          </w:p>
        </w:tc>
        <w:tc>
          <w:tcPr>
            <w:tcW w:w="201" w:type="pct"/>
            <w:hideMark/>
          </w:tcPr>
          <w:p w14:paraId="2C7E2187" w14:textId="77777777" w:rsidR="00F56ED7" w:rsidRPr="00E42444" w:rsidRDefault="00E42444" w:rsidP="00E42444">
            <w:pPr>
              <w:pStyle w:val="103"/>
              <w:rPr>
                <w:lang w:eastAsia="ru-RU"/>
              </w:rPr>
            </w:pPr>
            <w:r w:rsidRPr="00E42444">
              <w:rPr>
                <w:lang w:eastAsia="ru-RU"/>
              </w:rPr>
              <w:t>0</w:t>
            </w:r>
          </w:p>
        </w:tc>
      </w:tr>
      <w:tr w:rsidR="00E42444" w:rsidRPr="00E42444" w14:paraId="41563BD7" w14:textId="77777777" w:rsidTr="00612D72">
        <w:trPr>
          <w:trHeight w:val="20"/>
        </w:trPr>
        <w:tc>
          <w:tcPr>
            <w:tcW w:w="133" w:type="pct"/>
            <w:hideMark/>
          </w:tcPr>
          <w:p w14:paraId="0690B654" w14:textId="77777777" w:rsidR="00F56ED7" w:rsidRPr="00E42444" w:rsidRDefault="00E42444" w:rsidP="00E42444">
            <w:pPr>
              <w:pStyle w:val="103"/>
              <w:rPr>
                <w:lang w:eastAsia="ru-RU"/>
              </w:rPr>
            </w:pPr>
            <w:r w:rsidRPr="00E42444">
              <w:rPr>
                <w:lang w:eastAsia="ru-RU"/>
              </w:rPr>
              <w:t> </w:t>
            </w:r>
          </w:p>
        </w:tc>
        <w:tc>
          <w:tcPr>
            <w:tcW w:w="492" w:type="pct"/>
            <w:hideMark/>
          </w:tcPr>
          <w:p w14:paraId="78AF600C" w14:textId="77777777" w:rsidR="00F56ED7" w:rsidRPr="00E42444" w:rsidRDefault="00E42444" w:rsidP="00E42444">
            <w:pPr>
              <w:pStyle w:val="103"/>
              <w:rPr>
                <w:lang w:eastAsia="ru-RU"/>
              </w:rPr>
            </w:pPr>
            <w:r w:rsidRPr="00E42444">
              <w:rPr>
                <w:lang w:eastAsia="ru-RU"/>
              </w:rPr>
              <w:t> </w:t>
            </w:r>
          </w:p>
        </w:tc>
        <w:tc>
          <w:tcPr>
            <w:tcW w:w="163" w:type="pct"/>
            <w:hideMark/>
          </w:tcPr>
          <w:p w14:paraId="7B049AA7" w14:textId="77777777" w:rsidR="00F56ED7" w:rsidRPr="00E42444" w:rsidRDefault="00E42444" w:rsidP="00E42444">
            <w:pPr>
              <w:pStyle w:val="103"/>
              <w:rPr>
                <w:lang w:eastAsia="ru-RU"/>
              </w:rPr>
            </w:pPr>
            <w:r w:rsidRPr="00E42444">
              <w:rPr>
                <w:lang w:eastAsia="ru-RU"/>
              </w:rPr>
              <w:t> </w:t>
            </w:r>
          </w:p>
        </w:tc>
        <w:tc>
          <w:tcPr>
            <w:tcW w:w="200" w:type="pct"/>
            <w:hideMark/>
          </w:tcPr>
          <w:p w14:paraId="7AADE0E4" w14:textId="77777777" w:rsidR="00F56ED7" w:rsidRPr="00E42444" w:rsidRDefault="00E42444" w:rsidP="00E42444">
            <w:pPr>
              <w:pStyle w:val="103"/>
              <w:rPr>
                <w:lang w:eastAsia="ru-RU"/>
              </w:rPr>
            </w:pPr>
            <w:r w:rsidRPr="00E42444">
              <w:rPr>
                <w:lang w:eastAsia="ru-RU"/>
              </w:rPr>
              <w:t> </w:t>
            </w:r>
          </w:p>
        </w:tc>
        <w:tc>
          <w:tcPr>
            <w:tcW w:w="201" w:type="pct"/>
            <w:hideMark/>
          </w:tcPr>
          <w:p w14:paraId="7B997E24" w14:textId="77777777" w:rsidR="00F56ED7" w:rsidRPr="00E42444" w:rsidRDefault="00E42444" w:rsidP="00E42444">
            <w:pPr>
              <w:pStyle w:val="103"/>
              <w:rPr>
                <w:lang w:eastAsia="ru-RU"/>
              </w:rPr>
            </w:pPr>
            <w:r w:rsidRPr="00E42444">
              <w:rPr>
                <w:lang w:eastAsia="ru-RU"/>
              </w:rPr>
              <w:t> </w:t>
            </w:r>
          </w:p>
        </w:tc>
        <w:tc>
          <w:tcPr>
            <w:tcW w:w="201" w:type="pct"/>
            <w:hideMark/>
          </w:tcPr>
          <w:p w14:paraId="4A8919E6" w14:textId="77777777" w:rsidR="00F56ED7" w:rsidRPr="00E42444" w:rsidRDefault="00E42444" w:rsidP="00E42444">
            <w:pPr>
              <w:pStyle w:val="103"/>
              <w:rPr>
                <w:lang w:eastAsia="ru-RU"/>
              </w:rPr>
            </w:pPr>
            <w:r w:rsidRPr="00E42444">
              <w:rPr>
                <w:lang w:eastAsia="ru-RU"/>
              </w:rPr>
              <w:t> </w:t>
            </w:r>
          </w:p>
        </w:tc>
        <w:tc>
          <w:tcPr>
            <w:tcW w:w="201" w:type="pct"/>
            <w:hideMark/>
          </w:tcPr>
          <w:p w14:paraId="08B358E9" w14:textId="77777777" w:rsidR="00F56ED7" w:rsidRPr="00E42444" w:rsidRDefault="00E42444" w:rsidP="00E42444">
            <w:pPr>
              <w:pStyle w:val="103"/>
              <w:rPr>
                <w:lang w:eastAsia="ru-RU"/>
              </w:rPr>
            </w:pPr>
            <w:r w:rsidRPr="00E42444">
              <w:rPr>
                <w:lang w:eastAsia="ru-RU"/>
              </w:rPr>
              <w:t> </w:t>
            </w:r>
          </w:p>
        </w:tc>
        <w:tc>
          <w:tcPr>
            <w:tcW w:w="200" w:type="pct"/>
            <w:hideMark/>
          </w:tcPr>
          <w:p w14:paraId="636699A4" w14:textId="77777777" w:rsidR="00F56ED7" w:rsidRPr="00E42444" w:rsidRDefault="00E42444" w:rsidP="00E42444">
            <w:pPr>
              <w:pStyle w:val="103"/>
              <w:rPr>
                <w:lang w:eastAsia="ru-RU"/>
              </w:rPr>
            </w:pPr>
            <w:r w:rsidRPr="00E42444">
              <w:rPr>
                <w:lang w:eastAsia="ru-RU"/>
              </w:rPr>
              <w:t> </w:t>
            </w:r>
          </w:p>
        </w:tc>
        <w:tc>
          <w:tcPr>
            <w:tcW w:w="201" w:type="pct"/>
            <w:hideMark/>
          </w:tcPr>
          <w:p w14:paraId="72210EDA" w14:textId="77777777" w:rsidR="00F56ED7" w:rsidRPr="00E42444" w:rsidRDefault="00E42444" w:rsidP="00E42444">
            <w:pPr>
              <w:pStyle w:val="103"/>
              <w:rPr>
                <w:lang w:eastAsia="ru-RU"/>
              </w:rPr>
            </w:pPr>
            <w:r w:rsidRPr="00E42444">
              <w:rPr>
                <w:lang w:eastAsia="ru-RU"/>
              </w:rPr>
              <w:t> </w:t>
            </w:r>
          </w:p>
        </w:tc>
        <w:tc>
          <w:tcPr>
            <w:tcW w:w="201" w:type="pct"/>
            <w:hideMark/>
          </w:tcPr>
          <w:p w14:paraId="7943BF12" w14:textId="77777777" w:rsidR="00F56ED7" w:rsidRPr="00E42444" w:rsidRDefault="00E42444" w:rsidP="00E42444">
            <w:pPr>
              <w:pStyle w:val="103"/>
              <w:rPr>
                <w:lang w:eastAsia="ru-RU"/>
              </w:rPr>
            </w:pPr>
            <w:r w:rsidRPr="00E42444">
              <w:rPr>
                <w:lang w:eastAsia="ru-RU"/>
              </w:rPr>
              <w:t> </w:t>
            </w:r>
          </w:p>
        </w:tc>
        <w:tc>
          <w:tcPr>
            <w:tcW w:w="201" w:type="pct"/>
            <w:hideMark/>
          </w:tcPr>
          <w:p w14:paraId="37061BBD" w14:textId="77777777" w:rsidR="00F56ED7" w:rsidRPr="00E42444" w:rsidRDefault="00E42444" w:rsidP="00E42444">
            <w:pPr>
              <w:pStyle w:val="103"/>
              <w:rPr>
                <w:lang w:eastAsia="ru-RU"/>
              </w:rPr>
            </w:pPr>
            <w:r w:rsidRPr="00E42444">
              <w:rPr>
                <w:lang w:eastAsia="ru-RU"/>
              </w:rPr>
              <w:t> </w:t>
            </w:r>
          </w:p>
        </w:tc>
        <w:tc>
          <w:tcPr>
            <w:tcW w:w="200" w:type="pct"/>
            <w:hideMark/>
          </w:tcPr>
          <w:p w14:paraId="0062E16E" w14:textId="77777777" w:rsidR="00F56ED7" w:rsidRPr="00E42444" w:rsidRDefault="00E42444" w:rsidP="00E42444">
            <w:pPr>
              <w:pStyle w:val="103"/>
              <w:rPr>
                <w:lang w:eastAsia="ru-RU"/>
              </w:rPr>
            </w:pPr>
            <w:r w:rsidRPr="00E42444">
              <w:rPr>
                <w:lang w:eastAsia="ru-RU"/>
              </w:rPr>
              <w:t> </w:t>
            </w:r>
          </w:p>
        </w:tc>
        <w:tc>
          <w:tcPr>
            <w:tcW w:w="201" w:type="pct"/>
            <w:hideMark/>
          </w:tcPr>
          <w:p w14:paraId="6C6EDC2D" w14:textId="77777777" w:rsidR="00F56ED7" w:rsidRPr="00E42444" w:rsidRDefault="00E42444" w:rsidP="00E42444">
            <w:pPr>
              <w:pStyle w:val="103"/>
              <w:rPr>
                <w:lang w:eastAsia="ru-RU"/>
              </w:rPr>
            </w:pPr>
            <w:r w:rsidRPr="00E42444">
              <w:rPr>
                <w:lang w:eastAsia="ru-RU"/>
              </w:rPr>
              <w:t> </w:t>
            </w:r>
          </w:p>
        </w:tc>
        <w:tc>
          <w:tcPr>
            <w:tcW w:w="201" w:type="pct"/>
            <w:hideMark/>
          </w:tcPr>
          <w:p w14:paraId="7401926C" w14:textId="77777777" w:rsidR="00F56ED7" w:rsidRPr="00E42444" w:rsidRDefault="00E42444" w:rsidP="00E42444">
            <w:pPr>
              <w:pStyle w:val="103"/>
              <w:rPr>
                <w:lang w:eastAsia="ru-RU"/>
              </w:rPr>
            </w:pPr>
            <w:r w:rsidRPr="00E42444">
              <w:rPr>
                <w:lang w:eastAsia="ru-RU"/>
              </w:rPr>
              <w:t> </w:t>
            </w:r>
          </w:p>
        </w:tc>
        <w:tc>
          <w:tcPr>
            <w:tcW w:w="201" w:type="pct"/>
            <w:hideMark/>
          </w:tcPr>
          <w:p w14:paraId="7B5B2CFF" w14:textId="77777777" w:rsidR="00F56ED7" w:rsidRPr="00E42444" w:rsidRDefault="00E42444" w:rsidP="00E42444">
            <w:pPr>
              <w:pStyle w:val="103"/>
              <w:rPr>
                <w:lang w:eastAsia="ru-RU"/>
              </w:rPr>
            </w:pPr>
            <w:r w:rsidRPr="00E42444">
              <w:rPr>
                <w:lang w:eastAsia="ru-RU"/>
              </w:rPr>
              <w:t> </w:t>
            </w:r>
          </w:p>
        </w:tc>
        <w:tc>
          <w:tcPr>
            <w:tcW w:w="200" w:type="pct"/>
            <w:hideMark/>
          </w:tcPr>
          <w:p w14:paraId="73DA24E6" w14:textId="77777777" w:rsidR="00F56ED7" w:rsidRPr="00E42444" w:rsidRDefault="00E42444" w:rsidP="00E42444">
            <w:pPr>
              <w:pStyle w:val="103"/>
              <w:rPr>
                <w:lang w:eastAsia="ru-RU"/>
              </w:rPr>
            </w:pPr>
            <w:r w:rsidRPr="00E42444">
              <w:rPr>
                <w:lang w:eastAsia="ru-RU"/>
              </w:rPr>
              <w:t> </w:t>
            </w:r>
          </w:p>
        </w:tc>
        <w:tc>
          <w:tcPr>
            <w:tcW w:w="201" w:type="pct"/>
            <w:hideMark/>
          </w:tcPr>
          <w:p w14:paraId="12C68BE9" w14:textId="77777777" w:rsidR="00F56ED7" w:rsidRPr="00E42444" w:rsidRDefault="00E42444" w:rsidP="00E42444">
            <w:pPr>
              <w:pStyle w:val="103"/>
              <w:rPr>
                <w:lang w:eastAsia="ru-RU"/>
              </w:rPr>
            </w:pPr>
            <w:r w:rsidRPr="00E42444">
              <w:rPr>
                <w:lang w:eastAsia="ru-RU"/>
              </w:rPr>
              <w:t> </w:t>
            </w:r>
          </w:p>
        </w:tc>
        <w:tc>
          <w:tcPr>
            <w:tcW w:w="201" w:type="pct"/>
            <w:hideMark/>
          </w:tcPr>
          <w:p w14:paraId="65F222F6" w14:textId="77777777" w:rsidR="00F56ED7" w:rsidRPr="00E42444" w:rsidRDefault="00E42444" w:rsidP="00E42444">
            <w:pPr>
              <w:pStyle w:val="103"/>
              <w:rPr>
                <w:lang w:eastAsia="ru-RU"/>
              </w:rPr>
            </w:pPr>
            <w:r w:rsidRPr="00E42444">
              <w:rPr>
                <w:lang w:eastAsia="ru-RU"/>
              </w:rPr>
              <w:t> </w:t>
            </w:r>
          </w:p>
        </w:tc>
        <w:tc>
          <w:tcPr>
            <w:tcW w:w="201" w:type="pct"/>
            <w:hideMark/>
          </w:tcPr>
          <w:p w14:paraId="153435D9" w14:textId="77777777" w:rsidR="00F56ED7" w:rsidRPr="00E42444" w:rsidRDefault="00E42444" w:rsidP="00E42444">
            <w:pPr>
              <w:pStyle w:val="103"/>
              <w:rPr>
                <w:lang w:eastAsia="ru-RU"/>
              </w:rPr>
            </w:pPr>
            <w:r w:rsidRPr="00E42444">
              <w:rPr>
                <w:lang w:eastAsia="ru-RU"/>
              </w:rPr>
              <w:t> </w:t>
            </w:r>
          </w:p>
        </w:tc>
        <w:tc>
          <w:tcPr>
            <w:tcW w:w="200" w:type="pct"/>
            <w:hideMark/>
          </w:tcPr>
          <w:p w14:paraId="0F0290B0" w14:textId="77777777" w:rsidR="00F56ED7" w:rsidRPr="00E42444" w:rsidRDefault="00E42444" w:rsidP="00E42444">
            <w:pPr>
              <w:pStyle w:val="103"/>
              <w:rPr>
                <w:lang w:eastAsia="ru-RU"/>
              </w:rPr>
            </w:pPr>
            <w:r w:rsidRPr="00E42444">
              <w:rPr>
                <w:lang w:eastAsia="ru-RU"/>
              </w:rPr>
              <w:t> </w:t>
            </w:r>
          </w:p>
        </w:tc>
        <w:tc>
          <w:tcPr>
            <w:tcW w:w="201" w:type="pct"/>
            <w:hideMark/>
          </w:tcPr>
          <w:p w14:paraId="70757505" w14:textId="77777777" w:rsidR="00F56ED7" w:rsidRPr="00E42444" w:rsidRDefault="00E42444" w:rsidP="00E42444">
            <w:pPr>
              <w:pStyle w:val="103"/>
              <w:rPr>
                <w:lang w:eastAsia="ru-RU"/>
              </w:rPr>
            </w:pPr>
            <w:r w:rsidRPr="00E42444">
              <w:rPr>
                <w:lang w:eastAsia="ru-RU"/>
              </w:rPr>
              <w:t> </w:t>
            </w:r>
          </w:p>
        </w:tc>
        <w:tc>
          <w:tcPr>
            <w:tcW w:w="201" w:type="pct"/>
            <w:hideMark/>
          </w:tcPr>
          <w:p w14:paraId="65172CC9" w14:textId="77777777" w:rsidR="00F56ED7" w:rsidRPr="00E42444" w:rsidRDefault="00E42444" w:rsidP="00E42444">
            <w:pPr>
              <w:pStyle w:val="103"/>
              <w:rPr>
                <w:lang w:eastAsia="ru-RU"/>
              </w:rPr>
            </w:pPr>
            <w:r w:rsidRPr="00E42444">
              <w:rPr>
                <w:lang w:eastAsia="ru-RU"/>
              </w:rPr>
              <w:t> </w:t>
            </w:r>
          </w:p>
        </w:tc>
        <w:tc>
          <w:tcPr>
            <w:tcW w:w="201" w:type="pct"/>
            <w:hideMark/>
          </w:tcPr>
          <w:p w14:paraId="451E117B" w14:textId="77777777" w:rsidR="00F56ED7" w:rsidRPr="00E42444" w:rsidRDefault="00E42444" w:rsidP="00E42444">
            <w:pPr>
              <w:pStyle w:val="103"/>
              <w:rPr>
                <w:lang w:eastAsia="ru-RU"/>
              </w:rPr>
            </w:pPr>
            <w:r w:rsidRPr="00E42444">
              <w:rPr>
                <w:lang w:eastAsia="ru-RU"/>
              </w:rPr>
              <w:t> </w:t>
            </w:r>
          </w:p>
        </w:tc>
        <w:tc>
          <w:tcPr>
            <w:tcW w:w="201" w:type="pct"/>
            <w:hideMark/>
          </w:tcPr>
          <w:p w14:paraId="2D917C31" w14:textId="77777777" w:rsidR="00F56ED7" w:rsidRPr="00E42444" w:rsidRDefault="00E42444" w:rsidP="00E42444">
            <w:pPr>
              <w:pStyle w:val="103"/>
              <w:rPr>
                <w:lang w:eastAsia="ru-RU"/>
              </w:rPr>
            </w:pPr>
            <w:r w:rsidRPr="00E42444">
              <w:rPr>
                <w:lang w:eastAsia="ru-RU"/>
              </w:rPr>
              <w:t> </w:t>
            </w:r>
          </w:p>
        </w:tc>
      </w:tr>
      <w:tr w:rsidR="00E42444" w:rsidRPr="00E42444" w14:paraId="6E8A02F1" w14:textId="77777777" w:rsidTr="00612D72">
        <w:trPr>
          <w:trHeight w:val="20"/>
        </w:trPr>
        <w:tc>
          <w:tcPr>
            <w:tcW w:w="133" w:type="pct"/>
            <w:noWrap/>
            <w:hideMark/>
          </w:tcPr>
          <w:p w14:paraId="2442915B" w14:textId="77777777" w:rsidR="00F56ED7" w:rsidRPr="00E42444" w:rsidRDefault="00E42444" w:rsidP="00E42444">
            <w:pPr>
              <w:pStyle w:val="103"/>
              <w:rPr>
                <w:lang w:eastAsia="ru-RU"/>
              </w:rPr>
            </w:pPr>
            <w:r w:rsidRPr="00E42444">
              <w:rPr>
                <w:lang w:eastAsia="ru-RU"/>
              </w:rPr>
              <w:t>12</w:t>
            </w:r>
          </w:p>
        </w:tc>
        <w:tc>
          <w:tcPr>
            <w:tcW w:w="492" w:type="pct"/>
            <w:noWrap/>
            <w:hideMark/>
          </w:tcPr>
          <w:p w14:paraId="28CF1944" w14:textId="77777777" w:rsidR="00F56ED7" w:rsidRPr="00E42444" w:rsidRDefault="00E42444" w:rsidP="00E42444">
            <w:pPr>
              <w:pStyle w:val="103"/>
              <w:rPr>
                <w:lang w:eastAsia="ru-RU"/>
              </w:rPr>
            </w:pPr>
            <w:r w:rsidRPr="00E42444">
              <w:rPr>
                <w:lang w:eastAsia="ru-RU"/>
              </w:rPr>
              <w:t>Денежный поток от ФИНАНСОВОЙ  деятельности</w:t>
            </w:r>
          </w:p>
        </w:tc>
        <w:tc>
          <w:tcPr>
            <w:tcW w:w="163" w:type="pct"/>
            <w:noWrap/>
            <w:hideMark/>
          </w:tcPr>
          <w:p w14:paraId="2C090AF0" w14:textId="77777777" w:rsidR="00F56ED7" w:rsidRPr="00E42444" w:rsidRDefault="00E42444" w:rsidP="00E42444">
            <w:pPr>
              <w:pStyle w:val="103"/>
              <w:rPr>
                <w:lang w:eastAsia="ru-RU"/>
              </w:rPr>
            </w:pPr>
            <w:r w:rsidRPr="00E42444">
              <w:rPr>
                <w:lang w:eastAsia="ru-RU"/>
              </w:rPr>
              <w:t>тыс. руб.</w:t>
            </w:r>
          </w:p>
        </w:tc>
        <w:tc>
          <w:tcPr>
            <w:tcW w:w="200" w:type="pct"/>
            <w:noWrap/>
            <w:hideMark/>
          </w:tcPr>
          <w:p w14:paraId="71F56CBB" w14:textId="77777777" w:rsidR="00F56ED7" w:rsidRPr="00E42444" w:rsidRDefault="00E42444" w:rsidP="00E42444">
            <w:pPr>
              <w:pStyle w:val="103"/>
              <w:rPr>
                <w:lang w:eastAsia="ru-RU"/>
              </w:rPr>
            </w:pPr>
            <w:r w:rsidRPr="00E42444">
              <w:rPr>
                <w:lang w:eastAsia="ru-RU"/>
              </w:rPr>
              <w:t>0</w:t>
            </w:r>
          </w:p>
        </w:tc>
        <w:tc>
          <w:tcPr>
            <w:tcW w:w="201" w:type="pct"/>
            <w:noWrap/>
            <w:hideMark/>
          </w:tcPr>
          <w:p w14:paraId="6F593013" w14:textId="77777777" w:rsidR="00F56ED7" w:rsidRPr="00E42444" w:rsidRDefault="00E42444" w:rsidP="00E42444">
            <w:pPr>
              <w:pStyle w:val="103"/>
              <w:rPr>
                <w:lang w:eastAsia="ru-RU"/>
              </w:rPr>
            </w:pPr>
            <w:r w:rsidRPr="00E42444">
              <w:rPr>
                <w:lang w:eastAsia="ru-RU"/>
              </w:rPr>
              <w:t>80 510</w:t>
            </w:r>
          </w:p>
        </w:tc>
        <w:tc>
          <w:tcPr>
            <w:tcW w:w="201" w:type="pct"/>
            <w:noWrap/>
            <w:hideMark/>
          </w:tcPr>
          <w:p w14:paraId="4B9649B4" w14:textId="77777777" w:rsidR="00F56ED7" w:rsidRPr="00E42444" w:rsidRDefault="00E42444" w:rsidP="00E42444">
            <w:pPr>
              <w:pStyle w:val="103"/>
              <w:rPr>
                <w:lang w:eastAsia="ru-RU"/>
              </w:rPr>
            </w:pPr>
            <w:r w:rsidRPr="00E42444">
              <w:rPr>
                <w:lang w:eastAsia="ru-RU"/>
              </w:rPr>
              <w:t>535 071</w:t>
            </w:r>
          </w:p>
        </w:tc>
        <w:tc>
          <w:tcPr>
            <w:tcW w:w="201" w:type="pct"/>
            <w:noWrap/>
            <w:hideMark/>
          </w:tcPr>
          <w:p w14:paraId="5F966185" w14:textId="77777777" w:rsidR="00F56ED7" w:rsidRPr="00E42444" w:rsidRDefault="00E42444" w:rsidP="00E42444">
            <w:pPr>
              <w:pStyle w:val="103"/>
              <w:rPr>
                <w:lang w:eastAsia="ru-RU"/>
              </w:rPr>
            </w:pPr>
            <w:r w:rsidRPr="00E42444">
              <w:rPr>
                <w:lang w:eastAsia="ru-RU"/>
              </w:rPr>
              <w:t>422 929</w:t>
            </w:r>
          </w:p>
        </w:tc>
        <w:tc>
          <w:tcPr>
            <w:tcW w:w="200" w:type="pct"/>
            <w:noWrap/>
            <w:hideMark/>
          </w:tcPr>
          <w:p w14:paraId="27281112" w14:textId="77777777" w:rsidR="00F56ED7" w:rsidRPr="00E42444" w:rsidRDefault="00E42444" w:rsidP="00E42444">
            <w:pPr>
              <w:pStyle w:val="103"/>
              <w:rPr>
                <w:lang w:eastAsia="ru-RU"/>
              </w:rPr>
            </w:pPr>
            <w:r w:rsidRPr="00E42444">
              <w:rPr>
                <w:lang w:eastAsia="ru-RU"/>
              </w:rPr>
              <w:t>-295 189</w:t>
            </w:r>
          </w:p>
        </w:tc>
        <w:tc>
          <w:tcPr>
            <w:tcW w:w="201" w:type="pct"/>
            <w:noWrap/>
            <w:hideMark/>
          </w:tcPr>
          <w:p w14:paraId="4723ACA4" w14:textId="77777777" w:rsidR="00F56ED7" w:rsidRPr="00E42444" w:rsidRDefault="00E42444" w:rsidP="00E42444">
            <w:pPr>
              <w:pStyle w:val="103"/>
              <w:rPr>
                <w:lang w:eastAsia="ru-RU"/>
              </w:rPr>
            </w:pPr>
            <w:r w:rsidRPr="00E42444">
              <w:rPr>
                <w:lang w:eastAsia="ru-RU"/>
              </w:rPr>
              <w:t>-275 896</w:t>
            </w:r>
          </w:p>
        </w:tc>
        <w:tc>
          <w:tcPr>
            <w:tcW w:w="201" w:type="pct"/>
            <w:noWrap/>
            <w:hideMark/>
          </w:tcPr>
          <w:p w14:paraId="3EA2E5E5" w14:textId="77777777" w:rsidR="00F56ED7" w:rsidRPr="00E42444" w:rsidRDefault="00E42444" w:rsidP="00E42444">
            <w:pPr>
              <w:pStyle w:val="103"/>
              <w:rPr>
                <w:lang w:eastAsia="ru-RU"/>
              </w:rPr>
            </w:pPr>
            <w:r w:rsidRPr="00E42444">
              <w:rPr>
                <w:lang w:eastAsia="ru-RU"/>
              </w:rPr>
              <w:t>-256 604</w:t>
            </w:r>
          </w:p>
        </w:tc>
        <w:tc>
          <w:tcPr>
            <w:tcW w:w="201" w:type="pct"/>
            <w:noWrap/>
            <w:hideMark/>
          </w:tcPr>
          <w:p w14:paraId="0A5A65A0" w14:textId="77777777" w:rsidR="00F56ED7" w:rsidRPr="00E42444" w:rsidRDefault="00E42444" w:rsidP="00E42444">
            <w:pPr>
              <w:pStyle w:val="103"/>
              <w:rPr>
                <w:lang w:eastAsia="ru-RU"/>
              </w:rPr>
            </w:pPr>
            <w:r w:rsidRPr="00E42444">
              <w:rPr>
                <w:lang w:eastAsia="ru-RU"/>
              </w:rPr>
              <w:t>-237 311</w:t>
            </w:r>
          </w:p>
        </w:tc>
        <w:tc>
          <w:tcPr>
            <w:tcW w:w="200" w:type="pct"/>
            <w:noWrap/>
            <w:hideMark/>
          </w:tcPr>
          <w:p w14:paraId="48F96006" w14:textId="77777777" w:rsidR="00F56ED7" w:rsidRPr="00E42444" w:rsidRDefault="00E42444" w:rsidP="00E42444">
            <w:pPr>
              <w:pStyle w:val="103"/>
              <w:rPr>
                <w:lang w:eastAsia="ru-RU"/>
              </w:rPr>
            </w:pPr>
            <w:r w:rsidRPr="00E42444">
              <w:rPr>
                <w:lang w:eastAsia="ru-RU"/>
              </w:rPr>
              <w:t>-218 018</w:t>
            </w:r>
          </w:p>
        </w:tc>
        <w:tc>
          <w:tcPr>
            <w:tcW w:w="201" w:type="pct"/>
            <w:noWrap/>
            <w:hideMark/>
          </w:tcPr>
          <w:p w14:paraId="21E5A92A" w14:textId="77777777" w:rsidR="00F56ED7" w:rsidRPr="00E42444" w:rsidRDefault="00E42444" w:rsidP="00E42444">
            <w:pPr>
              <w:pStyle w:val="103"/>
              <w:rPr>
                <w:lang w:eastAsia="ru-RU"/>
              </w:rPr>
            </w:pPr>
            <w:r w:rsidRPr="00E42444">
              <w:rPr>
                <w:lang w:eastAsia="ru-RU"/>
              </w:rPr>
              <w:t>-198 725</w:t>
            </w:r>
          </w:p>
        </w:tc>
        <w:tc>
          <w:tcPr>
            <w:tcW w:w="201" w:type="pct"/>
            <w:noWrap/>
            <w:hideMark/>
          </w:tcPr>
          <w:p w14:paraId="029761B7" w14:textId="77777777" w:rsidR="00F56ED7" w:rsidRPr="00E42444" w:rsidRDefault="00E42444" w:rsidP="00E42444">
            <w:pPr>
              <w:pStyle w:val="103"/>
              <w:rPr>
                <w:lang w:eastAsia="ru-RU"/>
              </w:rPr>
            </w:pPr>
            <w:r w:rsidRPr="00E42444">
              <w:rPr>
                <w:lang w:eastAsia="ru-RU"/>
              </w:rPr>
              <w:t>-169 369</w:t>
            </w:r>
          </w:p>
        </w:tc>
        <w:tc>
          <w:tcPr>
            <w:tcW w:w="201" w:type="pct"/>
            <w:noWrap/>
            <w:hideMark/>
          </w:tcPr>
          <w:p w14:paraId="048C5877" w14:textId="77777777" w:rsidR="00F56ED7" w:rsidRPr="00E42444" w:rsidRDefault="00E42444" w:rsidP="00E42444">
            <w:pPr>
              <w:pStyle w:val="103"/>
              <w:rPr>
                <w:lang w:eastAsia="ru-RU"/>
              </w:rPr>
            </w:pPr>
            <w:r w:rsidRPr="00E42444">
              <w:rPr>
                <w:lang w:eastAsia="ru-RU"/>
              </w:rPr>
              <w:t>-81 935</w:t>
            </w:r>
          </w:p>
        </w:tc>
        <w:tc>
          <w:tcPr>
            <w:tcW w:w="200" w:type="pct"/>
            <w:noWrap/>
            <w:hideMark/>
          </w:tcPr>
          <w:p w14:paraId="172A7C71" w14:textId="77777777" w:rsidR="00F56ED7" w:rsidRPr="00E42444" w:rsidRDefault="00E42444" w:rsidP="00E42444">
            <w:pPr>
              <w:pStyle w:val="103"/>
              <w:rPr>
                <w:lang w:eastAsia="ru-RU"/>
              </w:rPr>
            </w:pPr>
            <w:r w:rsidRPr="00E42444">
              <w:rPr>
                <w:lang w:eastAsia="ru-RU"/>
              </w:rPr>
              <w:t>0</w:t>
            </w:r>
          </w:p>
        </w:tc>
        <w:tc>
          <w:tcPr>
            <w:tcW w:w="201" w:type="pct"/>
            <w:noWrap/>
            <w:hideMark/>
          </w:tcPr>
          <w:p w14:paraId="53F4AFCA" w14:textId="77777777" w:rsidR="00F56ED7" w:rsidRPr="00E42444" w:rsidRDefault="00E42444" w:rsidP="00E42444">
            <w:pPr>
              <w:pStyle w:val="103"/>
              <w:rPr>
                <w:lang w:eastAsia="ru-RU"/>
              </w:rPr>
            </w:pPr>
            <w:r w:rsidRPr="00E42444">
              <w:rPr>
                <w:lang w:eastAsia="ru-RU"/>
              </w:rPr>
              <w:t>0</w:t>
            </w:r>
          </w:p>
        </w:tc>
        <w:tc>
          <w:tcPr>
            <w:tcW w:w="201" w:type="pct"/>
            <w:noWrap/>
            <w:hideMark/>
          </w:tcPr>
          <w:p w14:paraId="6D08C48A" w14:textId="77777777" w:rsidR="00F56ED7" w:rsidRPr="00E42444" w:rsidRDefault="00E42444" w:rsidP="00E42444">
            <w:pPr>
              <w:pStyle w:val="103"/>
              <w:rPr>
                <w:lang w:eastAsia="ru-RU"/>
              </w:rPr>
            </w:pPr>
            <w:r w:rsidRPr="00E42444">
              <w:rPr>
                <w:lang w:eastAsia="ru-RU"/>
              </w:rPr>
              <w:t>0</w:t>
            </w:r>
          </w:p>
        </w:tc>
        <w:tc>
          <w:tcPr>
            <w:tcW w:w="201" w:type="pct"/>
            <w:noWrap/>
            <w:hideMark/>
          </w:tcPr>
          <w:p w14:paraId="0468D6BA" w14:textId="77777777" w:rsidR="00F56ED7" w:rsidRPr="00E42444" w:rsidRDefault="00E42444" w:rsidP="00E42444">
            <w:pPr>
              <w:pStyle w:val="103"/>
              <w:rPr>
                <w:lang w:eastAsia="ru-RU"/>
              </w:rPr>
            </w:pPr>
            <w:r w:rsidRPr="00E42444">
              <w:rPr>
                <w:lang w:eastAsia="ru-RU"/>
              </w:rPr>
              <w:t>0</w:t>
            </w:r>
          </w:p>
        </w:tc>
        <w:tc>
          <w:tcPr>
            <w:tcW w:w="200" w:type="pct"/>
            <w:noWrap/>
            <w:hideMark/>
          </w:tcPr>
          <w:p w14:paraId="450242F6" w14:textId="77777777" w:rsidR="00F56ED7" w:rsidRPr="00E42444" w:rsidRDefault="00E42444" w:rsidP="00E42444">
            <w:pPr>
              <w:pStyle w:val="103"/>
              <w:rPr>
                <w:lang w:eastAsia="ru-RU"/>
              </w:rPr>
            </w:pPr>
            <w:r w:rsidRPr="00E42444">
              <w:rPr>
                <w:lang w:eastAsia="ru-RU"/>
              </w:rPr>
              <w:t>0</w:t>
            </w:r>
          </w:p>
        </w:tc>
        <w:tc>
          <w:tcPr>
            <w:tcW w:w="201" w:type="pct"/>
            <w:noWrap/>
            <w:hideMark/>
          </w:tcPr>
          <w:p w14:paraId="02CFA359" w14:textId="77777777" w:rsidR="00F56ED7" w:rsidRPr="00E42444" w:rsidRDefault="00E42444" w:rsidP="00E42444">
            <w:pPr>
              <w:pStyle w:val="103"/>
              <w:rPr>
                <w:lang w:eastAsia="ru-RU"/>
              </w:rPr>
            </w:pPr>
            <w:r w:rsidRPr="00E42444">
              <w:rPr>
                <w:lang w:eastAsia="ru-RU"/>
              </w:rPr>
              <w:t>0</w:t>
            </w:r>
          </w:p>
        </w:tc>
        <w:tc>
          <w:tcPr>
            <w:tcW w:w="201" w:type="pct"/>
            <w:noWrap/>
            <w:hideMark/>
          </w:tcPr>
          <w:p w14:paraId="72BA47D9" w14:textId="77777777" w:rsidR="00F56ED7" w:rsidRPr="00E42444" w:rsidRDefault="00E42444" w:rsidP="00E42444">
            <w:pPr>
              <w:pStyle w:val="103"/>
              <w:rPr>
                <w:lang w:eastAsia="ru-RU"/>
              </w:rPr>
            </w:pPr>
            <w:r w:rsidRPr="00E42444">
              <w:rPr>
                <w:lang w:eastAsia="ru-RU"/>
              </w:rPr>
              <w:t>0</w:t>
            </w:r>
          </w:p>
        </w:tc>
        <w:tc>
          <w:tcPr>
            <w:tcW w:w="201" w:type="pct"/>
            <w:noWrap/>
            <w:hideMark/>
          </w:tcPr>
          <w:p w14:paraId="6F634AB7" w14:textId="77777777" w:rsidR="00F56ED7" w:rsidRPr="00E42444" w:rsidRDefault="00E42444" w:rsidP="00E42444">
            <w:pPr>
              <w:pStyle w:val="103"/>
              <w:rPr>
                <w:lang w:eastAsia="ru-RU"/>
              </w:rPr>
            </w:pPr>
            <w:r w:rsidRPr="00E42444">
              <w:rPr>
                <w:lang w:eastAsia="ru-RU"/>
              </w:rPr>
              <w:t>0</w:t>
            </w:r>
          </w:p>
        </w:tc>
        <w:tc>
          <w:tcPr>
            <w:tcW w:w="201" w:type="pct"/>
            <w:noWrap/>
            <w:hideMark/>
          </w:tcPr>
          <w:p w14:paraId="4F363B33" w14:textId="77777777" w:rsidR="00F56ED7" w:rsidRPr="00E42444" w:rsidRDefault="00E42444" w:rsidP="00E42444">
            <w:pPr>
              <w:pStyle w:val="103"/>
              <w:rPr>
                <w:lang w:eastAsia="ru-RU"/>
              </w:rPr>
            </w:pPr>
            <w:r w:rsidRPr="00E42444">
              <w:rPr>
                <w:lang w:eastAsia="ru-RU"/>
              </w:rPr>
              <w:t>0</w:t>
            </w:r>
          </w:p>
        </w:tc>
      </w:tr>
      <w:tr w:rsidR="00E42444" w:rsidRPr="00E42444" w14:paraId="516EB821" w14:textId="77777777" w:rsidTr="00612D72">
        <w:trPr>
          <w:trHeight w:val="20"/>
        </w:trPr>
        <w:tc>
          <w:tcPr>
            <w:tcW w:w="133" w:type="pct"/>
            <w:noWrap/>
            <w:hideMark/>
          </w:tcPr>
          <w:p w14:paraId="3F9FDB93" w14:textId="77777777" w:rsidR="00F56ED7" w:rsidRPr="00E42444" w:rsidRDefault="00E42444" w:rsidP="00E42444">
            <w:pPr>
              <w:pStyle w:val="103"/>
              <w:rPr>
                <w:lang w:eastAsia="ru-RU"/>
              </w:rPr>
            </w:pPr>
            <w:r w:rsidRPr="00E42444">
              <w:rPr>
                <w:lang w:eastAsia="ru-RU"/>
              </w:rPr>
              <w:t> </w:t>
            </w:r>
          </w:p>
        </w:tc>
        <w:tc>
          <w:tcPr>
            <w:tcW w:w="492" w:type="pct"/>
            <w:hideMark/>
          </w:tcPr>
          <w:p w14:paraId="72B77256" w14:textId="77777777" w:rsidR="00F56ED7" w:rsidRPr="00E42444" w:rsidRDefault="00E42444" w:rsidP="00E42444">
            <w:pPr>
              <w:pStyle w:val="103"/>
              <w:rPr>
                <w:lang w:eastAsia="ru-RU"/>
              </w:rPr>
            </w:pPr>
            <w:r w:rsidRPr="00E42444">
              <w:rPr>
                <w:lang w:eastAsia="ru-RU"/>
              </w:rPr>
              <w:t>Получение займов</w:t>
            </w:r>
          </w:p>
        </w:tc>
        <w:tc>
          <w:tcPr>
            <w:tcW w:w="163" w:type="pct"/>
            <w:hideMark/>
          </w:tcPr>
          <w:p w14:paraId="02AA4894"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59AF08A4" w14:textId="77777777" w:rsidR="00F56ED7" w:rsidRPr="00E42444" w:rsidRDefault="00E42444" w:rsidP="00E42444">
            <w:pPr>
              <w:pStyle w:val="103"/>
              <w:rPr>
                <w:lang w:eastAsia="ru-RU"/>
              </w:rPr>
            </w:pPr>
            <w:r w:rsidRPr="00E42444">
              <w:rPr>
                <w:lang w:eastAsia="ru-RU"/>
              </w:rPr>
              <w:t> </w:t>
            </w:r>
          </w:p>
        </w:tc>
        <w:tc>
          <w:tcPr>
            <w:tcW w:w="201" w:type="pct"/>
            <w:hideMark/>
          </w:tcPr>
          <w:p w14:paraId="2AEB623C" w14:textId="77777777" w:rsidR="00F56ED7" w:rsidRPr="00E42444" w:rsidRDefault="00E42444" w:rsidP="00E42444">
            <w:pPr>
              <w:pStyle w:val="103"/>
              <w:rPr>
                <w:lang w:eastAsia="ru-RU"/>
              </w:rPr>
            </w:pPr>
            <w:r w:rsidRPr="00E42444">
              <w:rPr>
                <w:lang w:eastAsia="ru-RU"/>
              </w:rPr>
              <w:t>90 715</w:t>
            </w:r>
          </w:p>
        </w:tc>
        <w:tc>
          <w:tcPr>
            <w:tcW w:w="201" w:type="pct"/>
            <w:hideMark/>
          </w:tcPr>
          <w:p w14:paraId="23245C6F" w14:textId="77777777" w:rsidR="00F56ED7" w:rsidRPr="00E42444" w:rsidRDefault="00E42444" w:rsidP="00E42444">
            <w:pPr>
              <w:pStyle w:val="103"/>
              <w:rPr>
                <w:lang w:eastAsia="ru-RU"/>
              </w:rPr>
            </w:pPr>
            <w:r w:rsidRPr="00E42444">
              <w:rPr>
                <w:lang w:eastAsia="ru-RU"/>
              </w:rPr>
              <w:t>625 735</w:t>
            </w:r>
          </w:p>
        </w:tc>
        <w:tc>
          <w:tcPr>
            <w:tcW w:w="201" w:type="pct"/>
            <w:hideMark/>
          </w:tcPr>
          <w:p w14:paraId="44FAD07C" w14:textId="77777777" w:rsidR="00F56ED7" w:rsidRPr="00E42444" w:rsidRDefault="00E42444" w:rsidP="00E42444">
            <w:pPr>
              <w:pStyle w:val="103"/>
              <w:rPr>
                <w:lang w:eastAsia="ru-RU"/>
              </w:rPr>
            </w:pPr>
            <w:r w:rsidRPr="00E42444">
              <w:rPr>
                <w:lang w:eastAsia="ru-RU"/>
              </w:rPr>
              <w:t>655 476</w:t>
            </w:r>
          </w:p>
        </w:tc>
        <w:tc>
          <w:tcPr>
            <w:tcW w:w="200" w:type="pct"/>
            <w:hideMark/>
          </w:tcPr>
          <w:p w14:paraId="651D0DCB" w14:textId="77777777" w:rsidR="00F56ED7" w:rsidRPr="00E42444" w:rsidRDefault="00E42444" w:rsidP="00E42444">
            <w:pPr>
              <w:pStyle w:val="103"/>
              <w:rPr>
                <w:lang w:eastAsia="ru-RU"/>
              </w:rPr>
            </w:pPr>
            <w:r w:rsidRPr="00E42444">
              <w:rPr>
                <w:lang w:eastAsia="ru-RU"/>
              </w:rPr>
              <w:t>0</w:t>
            </w:r>
          </w:p>
        </w:tc>
        <w:tc>
          <w:tcPr>
            <w:tcW w:w="201" w:type="pct"/>
            <w:hideMark/>
          </w:tcPr>
          <w:p w14:paraId="26A72267" w14:textId="77777777" w:rsidR="00F56ED7" w:rsidRPr="00E42444" w:rsidRDefault="00E42444" w:rsidP="00E42444">
            <w:pPr>
              <w:pStyle w:val="103"/>
              <w:rPr>
                <w:lang w:eastAsia="ru-RU"/>
              </w:rPr>
            </w:pPr>
            <w:r w:rsidRPr="00E42444">
              <w:rPr>
                <w:lang w:eastAsia="ru-RU"/>
              </w:rPr>
              <w:t>0</w:t>
            </w:r>
          </w:p>
        </w:tc>
        <w:tc>
          <w:tcPr>
            <w:tcW w:w="201" w:type="pct"/>
            <w:hideMark/>
          </w:tcPr>
          <w:p w14:paraId="74DF9458" w14:textId="77777777" w:rsidR="00F56ED7" w:rsidRPr="00E42444" w:rsidRDefault="00E42444" w:rsidP="00E42444">
            <w:pPr>
              <w:pStyle w:val="103"/>
              <w:rPr>
                <w:lang w:eastAsia="ru-RU"/>
              </w:rPr>
            </w:pPr>
            <w:r w:rsidRPr="00E42444">
              <w:rPr>
                <w:lang w:eastAsia="ru-RU"/>
              </w:rPr>
              <w:t>0</w:t>
            </w:r>
          </w:p>
        </w:tc>
        <w:tc>
          <w:tcPr>
            <w:tcW w:w="201" w:type="pct"/>
            <w:hideMark/>
          </w:tcPr>
          <w:p w14:paraId="404AE662" w14:textId="77777777" w:rsidR="00F56ED7" w:rsidRPr="00E42444" w:rsidRDefault="00E42444" w:rsidP="00E42444">
            <w:pPr>
              <w:pStyle w:val="103"/>
              <w:rPr>
                <w:lang w:eastAsia="ru-RU"/>
              </w:rPr>
            </w:pPr>
            <w:r w:rsidRPr="00E42444">
              <w:rPr>
                <w:lang w:eastAsia="ru-RU"/>
              </w:rPr>
              <w:t>0</w:t>
            </w:r>
          </w:p>
        </w:tc>
        <w:tc>
          <w:tcPr>
            <w:tcW w:w="200" w:type="pct"/>
            <w:hideMark/>
          </w:tcPr>
          <w:p w14:paraId="14752588" w14:textId="77777777" w:rsidR="00F56ED7" w:rsidRPr="00E42444" w:rsidRDefault="00E42444" w:rsidP="00E42444">
            <w:pPr>
              <w:pStyle w:val="103"/>
              <w:rPr>
                <w:lang w:eastAsia="ru-RU"/>
              </w:rPr>
            </w:pPr>
            <w:r w:rsidRPr="00E42444">
              <w:rPr>
                <w:lang w:eastAsia="ru-RU"/>
              </w:rPr>
              <w:t>0</w:t>
            </w:r>
          </w:p>
        </w:tc>
        <w:tc>
          <w:tcPr>
            <w:tcW w:w="201" w:type="pct"/>
            <w:hideMark/>
          </w:tcPr>
          <w:p w14:paraId="6D2D8368" w14:textId="77777777" w:rsidR="00F56ED7" w:rsidRPr="00E42444" w:rsidRDefault="00E42444" w:rsidP="00E42444">
            <w:pPr>
              <w:pStyle w:val="103"/>
              <w:rPr>
                <w:lang w:eastAsia="ru-RU"/>
              </w:rPr>
            </w:pPr>
            <w:r w:rsidRPr="00E42444">
              <w:rPr>
                <w:lang w:eastAsia="ru-RU"/>
              </w:rPr>
              <w:t>0</w:t>
            </w:r>
          </w:p>
        </w:tc>
        <w:tc>
          <w:tcPr>
            <w:tcW w:w="201" w:type="pct"/>
            <w:hideMark/>
          </w:tcPr>
          <w:p w14:paraId="0617250C" w14:textId="77777777" w:rsidR="00F56ED7" w:rsidRPr="00E42444" w:rsidRDefault="00E42444" w:rsidP="00E42444">
            <w:pPr>
              <w:pStyle w:val="103"/>
              <w:rPr>
                <w:lang w:eastAsia="ru-RU"/>
              </w:rPr>
            </w:pPr>
            <w:r w:rsidRPr="00E42444">
              <w:rPr>
                <w:lang w:eastAsia="ru-RU"/>
              </w:rPr>
              <w:t>0</w:t>
            </w:r>
          </w:p>
        </w:tc>
        <w:tc>
          <w:tcPr>
            <w:tcW w:w="201" w:type="pct"/>
            <w:hideMark/>
          </w:tcPr>
          <w:p w14:paraId="40F4DF01" w14:textId="77777777" w:rsidR="00F56ED7" w:rsidRPr="00E42444" w:rsidRDefault="00E42444" w:rsidP="00E42444">
            <w:pPr>
              <w:pStyle w:val="103"/>
              <w:rPr>
                <w:lang w:eastAsia="ru-RU"/>
              </w:rPr>
            </w:pPr>
            <w:r w:rsidRPr="00E42444">
              <w:rPr>
                <w:lang w:eastAsia="ru-RU"/>
              </w:rPr>
              <w:t>0</w:t>
            </w:r>
          </w:p>
        </w:tc>
        <w:tc>
          <w:tcPr>
            <w:tcW w:w="200" w:type="pct"/>
            <w:hideMark/>
          </w:tcPr>
          <w:p w14:paraId="0D1BF232" w14:textId="77777777" w:rsidR="00F56ED7" w:rsidRPr="00E42444" w:rsidRDefault="00E42444" w:rsidP="00E42444">
            <w:pPr>
              <w:pStyle w:val="103"/>
              <w:rPr>
                <w:lang w:eastAsia="ru-RU"/>
              </w:rPr>
            </w:pPr>
            <w:r w:rsidRPr="00E42444">
              <w:rPr>
                <w:lang w:eastAsia="ru-RU"/>
              </w:rPr>
              <w:t>0</w:t>
            </w:r>
          </w:p>
        </w:tc>
        <w:tc>
          <w:tcPr>
            <w:tcW w:w="201" w:type="pct"/>
            <w:hideMark/>
          </w:tcPr>
          <w:p w14:paraId="042730EC" w14:textId="77777777" w:rsidR="00F56ED7" w:rsidRPr="00E42444" w:rsidRDefault="00E42444" w:rsidP="00E42444">
            <w:pPr>
              <w:pStyle w:val="103"/>
              <w:rPr>
                <w:lang w:eastAsia="ru-RU"/>
              </w:rPr>
            </w:pPr>
            <w:r w:rsidRPr="00E42444">
              <w:rPr>
                <w:lang w:eastAsia="ru-RU"/>
              </w:rPr>
              <w:t>0</w:t>
            </w:r>
          </w:p>
        </w:tc>
        <w:tc>
          <w:tcPr>
            <w:tcW w:w="201" w:type="pct"/>
            <w:hideMark/>
          </w:tcPr>
          <w:p w14:paraId="6E8C8F85" w14:textId="77777777" w:rsidR="00F56ED7" w:rsidRPr="00E42444" w:rsidRDefault="00E42444" w:rsidP="00E42444">
            <w:pPr>
              <w:pStyle w:val="103"/>
              <w:rPr>
                <w:lang w:eastAsia="ru-RU"/>
              </w:rPr>
            </w:pPr>
            <w:r w:rsidRPr="00E42444">
              <w:rPr>
                <w:lang w:eastAsia="ru-RU"/>
              </w:rPr>
              <w:t>0</w:t>
            </w:r>
          </w:p>
        </w:tc>
        <w:tc>
          <w:tcPr>
            <w:tcW w:w="201" w:type="pct"/>
            <w:hideMark/>
          </w:tcPr>
          <w:p w14:paraId="216ACD97" w14:textId="77777777" w:rsidR="00F56ED7" w:rsidRPr="00E42444" w:rsidRDefault="00E42444" w:rsidP="00E42444">
            <w:pPr>
              <w:pStyle w:val="103"/>
              <w:rPr>
                <w:lang w:eastAsia="ru-RU"/>
              </w:rPr>
            </w:pPr>
            <w:r w:rsidRPr="00E42444">
              <w:rPr>
                <w:lang w:eastAsia="ru-RU"/>
              </w:rPr>
              <w:t>0</w:t>
            </w:r>
          </w:p>
        </w:tc>
        <w:tc>
          <w:tcPr>
            <w:tcW w:w="200" w:type="pct"/>
            <w:hideMark/>
          </w:tcPr>
          <w:p w14:paraId="195DDF77" w14:textId="77777777" w:rsidR="00F56ED7" w:rsidRPr="00E42444" w:rsidRDefault="00E42444" w:rsidP="00E42444">
            <w:pPr>
              <w:pStyle w:val="103"/>
              <w:rPr>
                <w:lang w:eastAsia="ru-RU"/>
              </w:rPr>
            </w:pPr>
            <w:r w:rsidRPr="00E42444">
              <w:rPr>
                <w:lang w:eastAsia="ru-RU"/>
              </w:rPr>
              <w:t>0</w:t>
            </w:r>
          </w:p>
        </w:tc>
        <w:tc>
          <w:tcPr>
            <w:tcW w:w="201" w:type="pct"/>
            <w:hideMark/>
          </w:tcPr>
          <w:p w14:paraId="4152A841" w14:textId="77777777" w:rsidR="00F56ED7" w:rsidRPr="00E42444" w:rsidRDefault="00E42444" w:rsidP="00E42444">
            <w:pPr>
              <w:pStyle w:val="103"/>
              <w:rPr>
                <w:lang w:eastAsia="ru-RU"/>
              </w:rPr>
            </w:pPr>
            <w:r w:rsidRPr="00E42444">
              <w:rPr>
                <w:lang w:eastAsia="ru-RU"/>
              </w:rPr>
              <w:t>0</w:t>
            </w:r>
          </w:p>
        </w:tc>
        <w:tc>
          <w:tcPr>
            <w:tcW w:w="201" w:type="pct"/>
            <w:hideMark/>
          </w:tcPr>
          <w:p w14:paraId="1B0D9F28" w14:textId="77777777" w:rsidR="00F56ED7" w:rsidRPr="00E42444" w:rsidRDefault="00E42444" w:rsidP="00E42444">
            <w:pPr>
              <w:pStyle w:val="103"/>
              <w:rPr>
                <w:lang w:eastAsia="ru-RU"/>
              </w:rPr>
            </w:pPr>
            <w:r w:rsidRPr="00E42444">
              <w:rPr>
                <w:lang w:eastAsia="ru-RU"/>
              </w:rPr>
              <w:t>0</w:t>
            </w:r>
          </w:p>
        </w:tc>
        <w:tc>
          <w:tcPr>
            <w:tcW w:w="201" w:type="pct"/>
            <w:hideMark/>
          </w:tcPr>
          <w:p w14:paraId="749F7754" w14:textId="77777777" w:rsidR="00F56ED7" w:rsidRPr="00E42444" w:rsidRDefault="00E42444" w:rsidP="00E42444">
            <w:pPr>
              <w:pStyle w:val="103"/>
              <w:rPr>
                <w:lang w:eastAsia="ru-RU"/>
              </w:rPr>
            </w:pPr>
            <w:r w:rsidRPr="00E42444">
              <w:rPr>
                <w:lang w:eastAsia="ru-RU"/>
              </w:rPr>
              <w:t>0</w:t>
            </w:r>
          </w:p>
        </w:tc>
        <w:tc>
          <w:tcPr>
            <w:tcW w:w="201" w:type="pct"/>
            <w:hideMark/>
          </w:tcPr>
          <w:p w14:paraId="24B1BB64" w14:textId="77777777" w:rsidR="00F56ED7" w:rsidRPr="00E42444" w:rsidRDefault="00E42444" w:rsidP="00E42444">
            <w:pPr>
              <w:pStyle w:val="103"/>
              <w:rPr>
                <w:lang w:eastAsia="ru-RU"/>
              </w:rPr>
            </w:pPr>
            <w:r w:rsidRPr="00E42444">
              <w:rPr>
                <w:lang w:eastAsia="ru-RU"/>
              </w:rPr>
              <w:t>0</w:t>
            </w:r>
          </w:p>
        </w:tc>
      </w:tr>
      <w:tr w:rsidR="00E42444" w:rsidRPr="00E42444" w14:paraId="0840FCE2" w14:textId="77777777" w:rsidTr="00612D72">
        <w:trPr>
          <w:trHeight w:val="20"/>
        </w:trPr>
        <w:tc>
          <w:tcPr>
            <w:tcW w:w="133" w:type="pct"/>
            <w:noWrap/>
            <w:hideMark/>
          </w:tcPr>
          <w:p w14:paraId="1F9AAACC" w14:textId="77777777" w:rsidR="00F56ED7" w:rsidRPr="00E42444" w:rsidRDefault="00E42444" w:rsidP="00E42444">
            <w:pPr>
              <w:pStyle w:val="103"/>
              <w:rPr>
                <w:lang w:eastAsia="ru-RU"/>
              </w:rPr>
            </w:pPr>
            <w:r w:rsidRPr="00E42444">
              <w:rPr>
                <w:lang w:eastAsia="ru-RU"/>
              </w:rPr>
              <w:t> </w:t>
            </w:r>
          </w:p>
        </w:tc>
        <w:tc>
          <w:tcPr>
            <w:tcW w:w="492" w:type="pct"/>
            <w:hideMark/>
          </w:tcPr>
          <w:p w14:paraId="0B9721AA" w14:textId="77777777" w:rsidR="00F56ED7" w:rsidRPr="00E42444" w:rsidRDefault="00E42444" w:rsidP="00E42444">
            <w:pPr>
              <w:pStyle w:val="103"/>
              <w:rPr>
                <w:lang w:eastAsia="ru-RU"/>
              </w:rPr>
            </w:pPr>
            <w:r w:rsidRPr="00E42444">
              <w:rPr>
                <w:lang w:eastAsia="ru-RU"/>
              </w:rPr>
              <w:t>Погашение займов</w:t>
            </w:r>
          </w:p>
        </w:tc>
        <w:tc>
          <w:tcPr>
            <w:tcW w:w="163" w:type="pct"/>
            <w:hideMark/>
          </w:tcPr>
          <w:p w14:paraId="3FF32A29"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6EA53198" w14:textId="77777777" w:rsidR="00F56ED7" w:rsidRPr="00E42444" w:rsidRDefault="00E42444" w:rsidP="00E42444">
            <w:pPr>
              <w:pStyle w:val="103"/>
              <w:rPr>
                <w:lang w:eastAsia="ru-RU"/>
              </w:rPr>
            </w:pPr>
            <w:r w:rsidRPr="00E42444">
              <w:rPr>
                <w:lang w:eastAsia="ru-RU"/>
              </w:rPr>
              <w:t> </w:t>
            </w:r>
          </w:p>
        </w:tc>
        <w:tc>
          <w:tcPr>
            <w:tcW w:w="201" w:type="pct"/>
            <w:hideMark/>
          </w:tcPr>
          <w:p w14:paraId="526C9817" w14:textId="77777777" w:rsidR="00F56ED7" w:rsidRPr="00E42444" w:rsidRDefault="00E42444" w:rsidP="00E42444">
            <w:pPr>
              <w:pStyle w:val="103"/>
              <w:rPr>
                <w:lang w:eastAsia="ru-RU"/>
              </w:rPr>
            </w:pPr>
            <w:r w:rsidRPr="00E42444">
              <w:rPr>
                <w:lang w:eastAsia="ru-RU"/>
              </w:rPr>
              <w:t>0</w:t>
            </w:r>
          </w:p>
        </w:tc>
        <w:tc>
          <w:tcPr>
            <w:tcW w:w="201" w:type="pct"/>
            <w:hideMark/>
          </w:tcPr>
          <w:p w14:paraId="2B139E92" w14:textId="77777777" w:rsidR="00F56ED7" w:rsidRPr="00E42444" w:rsidRDefault="00E42444" w:rsidP="00E42444">
            <w:pPr>
              <w:pStyle w:val="103"/>
              <w:rPr>
                <w:lang w:eastAsia="ru-RU"/>
              </w:rPr>
            </w:pPr>
            <w:r w:rsidRPr="00E42444">
              <w:rPr>
                <w:lang w:eastAsia="ru-RU"/>
              </w:rPr>
              <w:t>-11 339</w:t>
            </w:r>
          </w:p>
        </w:tc>
        <w:tc>
          <w:tcPr>
            <w:tcW w:w="201" w:type="pct"/>
            <w:hideMark/>
          </w:tcPr>
          <w:p w14:paraId="2AB71651" w14:textId="77777777" w:rsidR="00F56ED7" w:rsidRPr="00E42444" w:rsidRDefault="00E42444" w:rsidP="00E42444">
            <w:pPr>
              <w:pStyle w:val="103"/>
              <w:rPr>
                <w:lang w:eastAsia="ru-RU"/>
              </w:rPr>
            </w:pPr>
            <w:r w:rsidRPr="00E42444">
              <w:rPr>
                <w:lang w:eastAsia="ru-RU"/>
              </w:rPr>
              <w:t>-89 556</w:t>
            </w:r>
          </w:p>
        </w:tc>
        <w:tc>
          <w:tcPr>
            <w:tcW w:w="200" w:type="pct"/>
            <w:hideMark/>
          </w:tcPr>
          <w:p w14:paraId="4CDFDBA5" w14:textId="77777777" w:rsidR="00F56ED7" w:rsidRPr="00E42444" w:rsidRDefault="00E42444" w:rsidP="00E42444">
            <w:pPr>
              <w:pStyle w:val="103"/>
              <w:rPr>
                <w:lang w:eastAsia="ru-RU"/>
              </w:rPr>
            </w:pPr>
            <w:r w:rsidRPr="00E42444">
              <w:rPr>
                <w:lang w:eastAsia="ru-RU"/>
              </w:rPr>
              <w:t>-171 491</w:t>
            </w:r>
          </w:p>
        </w:tc>
        <w:tc>
          <w:tcPr>
            <w:tcW w:w="201" w:type="pct"/>
            <w:hideMark/>
          </w:tcPr>
          <w:p w14:paraId="42FA27F3" w14:textId="77777777" w:rsidR="00F56ED7" w:rsidRPr="00E42444" w:rsidRDefault="00E42444" w:rsidP="00E42444">
            <w:pPr>
              <w:pStyle w:val="103"/>
              <w:rPr>
                <w:lang w:eastAsia="ru-RU"/>
              </w:rPr>
            </w:pPr>
            <w:r w:rsidRPr="00E42444">
              <w:rPr>
                <w:lang w:eastAsia="ru-RU"/>
              </w:rPr>
              <w:t>-171 491</w:t>
            </w:r>
          </w:p>
        </w:tc>
        <w:tc>
          <w:tcPr>
            <w:tcW w:w="201" w:type="pct"/>
            <w:hideMark/>
          </w:tcPr>
          <w:p w14:paraId="11DB7B68" w14:textId="77777777" w:rsidR="00F56ED7" w:rsidRPr="00E42444" w:rsidRDefault="00E42444" w:rsidP="00E42444">
            <w:pPr>
              <w:pStyle w:val="103"/>
              <w:rPr>
                <w:lang w:eastAsia="ru-RU"/>
              </w:rPr>
            </w:pPr>
            <w:r w:rsidRPr="00E42444">
              <w:rPr>
                <w:lang w:eastAsia="ru-RU"/>
              </w:rPr>
              <w:t>-171 491</w:t>
            </w:r>
          </w:p>
        </w:tc>
        <w:tc>
          <w:tcPr>
            <w:tcW w:w="201" w:type="pct"/>
            <w:hideMark/>
          </w:tcPr>
          <w:p w14:paraId="2C1A0E5D" w14:textId="77777777" w:rsidR="00F56ED7" w:rsidRPr="00E42444" w:rsidRDefault="00E42444" w:rsidP="00E42444">
            <w:pPr>
              <w:pStyle w:val="103"/>
              <w:rPr>
                <w:lang w:eastAsia="ru-RU"/>
              </w:rPr>
            </w:pPr>
            <w:r w:rsidRPr="00E42444">
              <w:rPr>
                <w:lang w:eastAsia="ru-RU"/>
              </w:rPr>
              <w:t>-171 491</w:t>
            </w:r>
          </w:p>
        </w:tc>
        <w:tc>
          <w:tcPr>
            <w:tcW w:w="200" w:type="pct"/>
            <w:hideMark/>
          </w:tcPr>
          <w:p w14:paraId="7EA5C77E" w14:textId="77777777" w:rsidR="00F56ED7" w:rsidRPr="00E42444" w:rsidRDefault="00E42444" w:rsidP="00E42444">
            <w:pPr>
              <w:pStyle w:val="103"/>
              <w:rPr>
                <w:lang w:eastAsia="ru-RU"/>
              </w:rPr>
            </w:pPr>
            <w:r w:rsidRPr="00E42444">
              <w:rPr>
                <w:lang w:eastAsia="ru-RU"/>
              </w:rPr>
              <w:t>-171 491</w:t>
            </w:r>
          </w:p>
        </w:tc>
        <w:tc>
          <w:tcPr>
            <w:tcW w:w="201" w:type="pct"/>
            <w:hideMark/>
          </w:tcPr>
          <w:p w14:paraId="38E33871" w14:textId="77777777" w:rsidR="00F56ED7" w:rsidRPr="00E42444" w:rsidRDefault="00E42444" w:rsidP="00E42444">
            <w:pPr>
              <w:pStyle w:val="103"/>
              <w:rPr>
                <w:lang w:eastAsia="ru-RU"/>
              </w:rPr>
            </w:pPr>
            <w:r w:rsidRPr="00E42444">
              <w:rPr>
                <w:lang w:eastAsia="ru-RU"/>
              </w:rPr>
              <w:t>-171 491</w:t>
            </w:r>
          </w:p>
        </w:tc>
        <w:tc>
          <w:tcPr>
            <w:tcW w:w="201" w:type="pct"/>
            <w:hideMark/>
          </w:tcPr>
          <w:p w14:paraId="7FF910B4" w14:textId="77777777" w:rsidR="00F56ED7" w:rsidRPr="00E42444" w:rsidRDefault="00E42444" w:rsidP="00E42444">
            <w:pPr>
              <w:pStyle w:val="103"/>
              <w:rPr>
                <w:lang w:eastAsia="ru-RU"/>
              </w:rPr>
            </w:pPr>
            <w:r w:rsidRPr="00E42444">
              <w:rPr>
                <w:lang w:eastAsia="ru-RU"/>
              </w:rPr>
              <w:t>-160 151</w:t>
            </w:r>
          </w:p>
        </w:tc>
        <w:tc>
          <w:tcPr>
            <w:tcW w:w="201" w:type="pct"/>
            <w:hideMark/>
          </w:tcPr>
          <w:p w14:paraId="1102B870" w14:textId="77777777" w:rsidR="00F56ED7" w:rsidRPr="00E42444" w:rsidRDefault="00E42444" w:rsidP="00E42444">
            <w:pPr>
              <w:pStyle w:val="103"/>
              <w:rPr>
                <w:lang w:eastAsia="ru-RU"/>
              </w:rPr>
            </w:pPr>
            <w:r w:rsidRPr="00E42444">
              <w:rPr>
                <w:lang w:eastAsia="ru-RU"/>
              </w:rPr>
              <w:t>-81 935</w:t>
            </w:r>
          </w:p>
        </w:tc>
        <w:tc>
          <w:tcPr>
            <w:tcW w:w="200" w:type="pct"/>
            <w:hideMark/>
          </w:tcPr>
          <w:p w14:paraId="306A5BA8" w14:textId="77777777" w:rsidR="00F56ED7" w:rsidRPr="00E42444" w:rsidRDefault="00E42444" w:rsidP="00E42444">
            <w:pPr>
              <w:pStyle w:val="103"/>
              <w:rPr>
                <w:lang w:eastAsia="ru-RU"/>
              </w:rPr>
            </w:pPr>
            <w:r w:rsidRPr="00E42444">
              <w:rPr>
                <w:lang w:eastAsia="ru-RU"/>
              </w:rPr>
              <w:t>0</w:t>
            </w:r>
          </w:p>
        </w:tc>
        <w:tc>
          <w:tcPr>
            <w:tcW w:w="201" w:type="pct"/>
            <w:hideMark/>
          </w:tcPr>
          <w:p w14:paraId="7B4B13FE" w14:textId="77777777" w:rsidR="00F56ED7" w:rsidRPr="00E42444" w:rsidRDefault="00E42444" w:rsidP="00E42444">
            <w:pPr>
              <w:pStyle w:val="103"/>
              <w:rPr>
                <w:lang w:eastAsia="ru-RU"/>
              </w:rPr>
            </w:pPr>
            <w:r w:rsidRPr="00E42444">
              <w:rPr>
                <w:lang w:eastAsia="ru-RU"/>
              </w:rPr>
              <w:t>0</w:t>
            </w:r>
          </w:p>
        </w:tc>
        <w:tc>
          <w:tcPr>
            <w:tcW w:w="201" w:type="pct"/>
            <w:hideMark/>
          </w:tcPr>
          <w:p w14:paraId="0A4B00EC" w14:textId="77777777" w:rsidR="00F56ED7" w:rsidRPr="00E42444" w:rsidRDefault="00E42444" w:rsidP="00E42444">
            <w:pPr>
              <w:pStyle w:val="103"/>
              <w:rPr>
                <w:lang w:eastAsia="ru-RU"/>
              </w:rPr>
            </w:pPr>
            <w:r w:rsidRPr="00E42444">
              <w:rPr>
                <w:lang w:eastAsia="ru-RU"/>
              </w:rPr>
              <w:t>0</w:t>
            </w:r>
          </w:p>
        </w:tc>
        <w:tc>
          <w:tcPr>
            <w:tcW w:w="201" w:type="pct"/>
            <w:hideMark/>
          </w:tcPr>
          <w:p w14:paraId="7A6F04C5" w14:textId="77777777" w:rsidR="00F56ED7" w:rsidRPr="00E42444" w:rsidRDefault="00E42444" w:rsidP="00E42444">
            <w:pPr>
              <w:pStyle w:val="103"/>
              <w:rPr>
                <w:lang w:eastAsia="ru-RU"/>
              </w:rPr>
            </w:pPr>
            <w:r w:rsidRPr="00E42444">
              <w:rPr>
                <w:lang w:eastAsia="ru-RU"/>
              </w:rPr>
              <w:t>0</w:t>
            </w:r>
          </w:p>
        </w:tc>
        <w:tc>
          <w:tcPr>
            <w:tcW w:w="200" w:type="pct"/>
            <w:hideMark/>
          </w:tcPr>
          <w:p w14:paraId="1016EBC3" w14:textId="77777777" w:rsidR="00F56ED7" w:rsidRPr="00E42444" w:rsidRDefault="00E42444" w:rsidP="00E42444">
            <w:pPr>
              <w:pStyle w:val="103"/>
              <w:rPr>
                <w:lang w:eastAsia="ru-RU"/>
              </w:rPr>
            </w:pPr>
            <w:r w:rsidRPr="00E42444">
              <w:rPr>
                <w:lang w:eastAsia="ru-RU"/>
              </w:rPr>
              <w:t>0</w:t>
            </w:r>
          </w:p>
        </w:tc>
        <w:tc>
          <w:tcPr>
            <w:tcW w:w="201" w:type="pct"/>
            <w:hideMark/>
          </w:tcPr>
          <w:p w14:paraId="5A5F446C" w14:textId="77777777" w:rsidR="00F56ED7" w:rsidRPr="00E42444" w:rsidRDefault="00E42444" w:rsidP="00E42444">
            <w:pPr>
              <w:pStyle w:val="103"/>
              <w:rPr>
                <w:lang w:eastAsia="ru-RU"/>
              </w:rPr>
            </w:pPr>
            <w:r w:rsidRPr="00E42444">
              <w:rPr>
                <w:lang w:eastAsia="ru-RU"/>
              </w:rPr>
              <w:t>0</w:t>
            </w:r>
          </w:p>
        </w:tc>
        <w:tc>
          <w:tcPr>
            <w:tcW w:w="201" w:type="pct"/>
            <w:hideMark/>
          </w:tcPr>
          <w:p w14:paraId="13D0C000" w14:textId="77777777" w:rsidR="00F56ED7" w:rsidRPr="00E42444" w:rsidRDefault="00E42444" w:rsidP="00E42444">
            <w:pPr>
              <w:pStyle w:val="103"/>
              <w:rPr>
                <w:lang w:eastAsia="ru-RU"/>
              </w:rPr>
            </w:pPr>
            <w:r w:rsidRPr="00E42444">
              <w:rPr>
                <w:lang w:eastAsia="ru-RU"/>
              </w:rPr>
              <w:t>0</w:t>
            </w:r>
          </w:p>
        </w:tc>
        <w:tc>
          <w:tcPr>
            <w:tcW w:w="201" w:type="pct"/>
            <w:hideMark/>
          </w:tcPr>
          <w:p w14:paraId="4A626E88" w14:textId="77777777" w:rsidR="00F56ED7" w:rsidRPr="00E42444" w:rsidRDefault="00E42444" w:rsidP="00E42444">
            <w:pPr>
              <w:pStyle w:val="103"/>
              <w:rPr>
                <w:lang w:eastAsia="ru-RU"/>
              </w:rPr>
            </w:pPr>
            <w:r w:rsidRPr="00E42444">
              <w:rPr>
                <w:lang w:eastAsia="ru-RU"/>
              </w:rPr>
              <w:t>0</w:t>
            </w:r>
          </w:p>
        </w:tc>
        <w:tc>
          <w:tcPr>
            <w:tcW w:w="201" w:type="pct"/>
            <w:hideMark/>
          </w:tcPr>
          <w:p w14:paraId="3D372987" w14:textId="77777777" w:rsidR="00F56ED7" w:rsidRPr="00E42444" w:rsidRDefault="00E42444" w:rsidP="00E42444">
            <w:pPr>
              <w:pStyle w:val="103"/>
              <w:rPr>
                <w:lang w:eastAsia="ru-RU"/>
              </w:rPr>
            </w:pPr>
            <w:r w:rsidRPr="00E42444">
              <w:rPr>
                <w:lang w:eastAsia="ru-RU"/>
              </w:rPr>
              <w:t>0</w:t>
            </w:r>
          </w:p>
        </w:tc>
      </w:tr>
      <w:tr w:rsidR="00E42444" w:rsidRPr="00E42444" w14:paraId="2EA25C3B" w14:textId="77777777" w:rsidTr="00612D72">
        <w:trPr>
          <w:trHeight w:val="20"/>
        </w:trPr>
        <w:tc>
          <w:tcPr>
            <w:tcW w:w="133" w:type="pct"/>
            <w:noWrap/>
            <w:hideMark/>
          </w:tcPr>
          <w:p w14:paraId="40321F9A" w14:textId="77777777" w:rsidR="00F56ED7" w:rsidRPr="00E42444" w:rsidRDefault="00E42444" w:rsidP="00E42444">
            <w:pPr>
              <w:pStyle w:val="103"/>
              <w:rPr>
                <w:lang w:eastAsia="ru-RU"/>
              </w:rPr>
            </w:pPr>
            <w:r w:rsidRPr="00E42444">
              <w:rPr>
                <w:lang w:eastAsia="ru-RU"/>
              </w:rPr>
              <w:t> </w:t>
            </w:r>
          </w:p>
        </w:tc>
        <w:tc>
          <w:tcPr>
            <w:tcW w:w="492" w:type="pct"/>
            <w:hideMark/>
          </w:tcPr>
          <w:p w14:paraId="5DF324F2" w14:textId="77777777" w:rsidR="00F56ED7" w:rsidRPr="00E42444" w:rsidRDefault="00E42444" w:rsidP="00E42444">
            <w:pPr>
              <w:pStyle w:val="103"/>
              <w:rPr>
                <w:lang w:eastAsia="ru-RU"/>
              </w:rPr>
            </w:pPr>
            <w:r w:rsidRPr="00E42444">
              <w:rPr>
                <w:lang w:eastAsia="ru-RU"/>
              </w:rPr>
              <w:t>Уплата процентов по займам</w:t>
            </w:r>
          </w:p>
        </w:tc>
        <w:tc>
          <w:tcPr>
            <w:tcW w:w="163" w:type="pct"/>
            <w:hideMark/>
          </w:tcPr>
          <w:p w14:paraId="53DD3520"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684BE4F7" w14:textId="77777777" w:rsidR="00F56ED7" w:rsidRPr="00E42444" w:rsidRDefault="00E42444" w:rsidP="00E42444">
            <w:pPr>
              <w:pStyle w:val="103"/>
              <w:rPr>
                <w:lang w:eastAsia="ru-RU"/>
              </w:rPr>
            </w:pPr>
            <w:r w:rsidRPr="00E42444">
              <w:rPr>
                <w:lang w:eastAsia="ru-RU"/>
              </w:rPr>
              <w:t> </w:t>
            </w:r>
          </w:p>
        </w:tc>
        <w:tc>
          <w:tcPr>
            <w:tcW w:w="201" w:type="pct"/>
            <w:hideMark/>
          </w:tcPr>
          <w:p w14:paraId="429BB77D" w14:textId="77777777" w:rsidR="00F56ED7" w:rsidRPr="00E42444" w:rsidRDefault="00E42444" w:rsidP="00E42444">
            <w:pPr>
              <w:pStyle w:val="103"/>
              <w:rPr>
                <w:lang w:eastAsia="ru-RU"/>
              </w:rPr>
            </w:pPr>
            <w:r w:rsidRPr="00E42444">
              <w:rPr>
                <w:lang w:eastAsia="ru-RU"/>
              </w:rPr>
              <w:t>-10 205</w:t>
            </w:r>
          </w:p>
        </w:tc>
        <w:tc>
          <w:tcPr>
            <w:tcW w:w="201" w:type="pct"/>
            <w:hideMark/>
          </w:tcPr>
          <w:p w14:paraId="6ADB157E" w14:textId="77777777" w:rsidR="00F56ED7" w:rsidRPr="00E42444" w:rsidRDefault="00E42444" w:rsidP="00E42444">
            <w:pPr>
              <w:pStyle w:val="103"/>
              <w:rPr>
                <w:lang w:eastAsia="ru-RU"/>
              </w:rPr>
            </w:pPr>
            <w:r w:rsidRPr="00E42444">
              <w:rPr>
                <w:lang w:eastAsia="ru-RU"/>
              </w:rPr>
              <w:t>-79 325</w:t>
            </w:r>
          </w:p>
        </w:tc>
        <w:tc>
          <w:tcPr>
            <w:tcW w:w="201" w:type="pct"/>
            <w:hideMark/>
          </w:tcPr>
          <w:p w14:paraId="71D46FDE" w14:textId="77777777" w:rsidR="00F56ED7" w:rsidRPr="00E42444" w:rsidRDefault="00E42444" w:rsidP="00E42444">
            <w:pPr>
              <w:pStyle w:val="103"/>
              <w:rPr>
                <w:lang w:eastAsia="ru-RU"/>
              </w:rPr>
            </w:pPr>
            <w:r w:rsidRPr="00E42444">
              <w:rPr>
                <w:lang w:eastAsia="ru-RU"/>
              </w:rPr>
              <w:t>-142 991</w:t>
            </w:r>
          </w:p>
        </w:tc>
        <w:tc>
          <w:tcPr>
            <w:tcW w:w="200" w:type="pct"/>
            <w:hideMark/>
          </w:tcPr>
          <w:p w14:paraId="7DD48378" w14:textId="77777777" w:rsidR="00F56ED7" w:rsidRPr="00E42444" w:rsidRDefault="00E42444" w:rsidP="00E42444">
            <w:pPr>
              <w:pStyle w:val="103"/>
              <w:rPr>
                <w:lang w:eastAsia="ru-RU"/>
              </w:rPr>
            </w:pPr>
            <w:r w:rsidRPr="00E42444">
              <w:rPr>
                <w:lang w:eastAsia="ru-RU"/>
              </w:rPr>
              <w:t>-123 698</w:t>
            </w:r>
          </w:p>
        </w:tc>
        <w:tc>
          <w:tcPr>
            <w:tcW w:w="201" w:type="pct"/>
            <w:hideMark/>
          </w:tcPr>
          <w:p w14:paraId="5CC47B1E" w14:textId="77777777" w:rsidR="00F56ED7" w:rsidRPr="00E42444" w:rsidRDefault="00E42444" w:rsidP="00E42444">
            <w:pPr>
              <w:pStyle w:val="103"/>
              <w:rPr>
                <w:lang w:eastAsia="ru-RU"/>
              </w:rPr>
            </w:pPr>
            <w:r w:rsidRPr="00E42444">
              <w:rPr>
                <w:lang w:eastAsia="ru-RU"/>
              </w:rPr>
              <w:t>-104 406</w:t>
            </w:r>
          </w:p>
        </w:tc>
        <w:tc>
          <w:tcPr>
            <w:tcW w:w="201" w:type="pct"/>
            <w:hideMark/>
          </w:tcPr>
          <w:p w14:paraId="78B416B8" w14:textId="77777777" w:rsidR="00F56ED7" w:rsidRPr="00E42444" w:rsidRDefault="00E42444" w:rsidP="00E42444">
            <w:pPr>
              <w:pStyle w:val="103"/>
              <w:rPr>
                <w:lang w:eastAsia="ru-RU"/>
              </w:rPr>
            </w:pPr>
            <w:r w:rsidRPr="00E42444">
              <w:rPr>
                <w:lang w:eastAsia="ru-RU"/>
              </w:rPr>
              <w:t>-85 113</w:t>
            </w:r>
          </w:p>
        </w:tc>
        <w:tc>
          <w:tcPr>
            <w:tcW w:w="201" w:type="pct"/>
            <w:hideMark/>
          </w:tcPr>
          <w:p w14:paraId="2FD89578" w14:textId="77777777" w:rsidR="00F56ED7" w:rsidRPr="00E42444" w:rsidRDefault="00E42444" w:rsidP="00E42444">
            <w:pPr>
              <w:pStyle w:val="103"/>
              <w:rPr>
                <w:lang w:eastAsia="ru-RU"/>
              </w:rPr>
            </w:pPr>
            <w:r w:rsidRPr="00E42444">
              <w:rPr>
                <w:lang w:eastAsia="ru-RU"/>
              </w:rPr>
              <w:t>-65 820</w:t>
            </w:r>
          </w:p>
        </w:tc>
        <w:tc>
          <w:tcPr>
            <w:tcW w:w="200" w:type="pct"/>
            <w:hideMark/>
          </w:tcPr>
          <w:p w14:paraId="22EAE38E" w14:textId="77777777" w:rsidR="00F56ED7" w:rsidRPr="00E42444" w:rsidRDefault="00E42444" w:rsidP="00E42444">
            <w:pPr>
              <w:pStyle w:val="103"/>
              <w:rPr>
                <w:lang w:eastAsia="ru-RU"/>
              </w:rPr>
            </w:pPr>
            <w:r w:rsidRPr="00E42444">
              <w:rPr>
                <w:lang w:eastAsia="ru-RU"/>
              </w:rPr>
              <w:t>-46 527</w:t>
            </w:r>
          </w:p>
        </w:tc>
        <w:tc>
          <w:tcPr>
            <w:tcW w:w="201" w:type="pct"/>
            <w:hideMark/>
          </w:tcPr>
          <w:p w14:paraId="28287297" w14:textId="77777777" w:rsidR="00F56ED7" w:rsidRPr="00E42444" w:rsidRDefault="00E42444" w:rsidP="00E42444">
            <w:pPr>
              <w:pStyle w:val="103"/>
              <w:rPr>
                <w:lang w:eastAsia="ru-RU"/>
              </w:rPr>
            </w:pPr>
            <w:r w:rsidRPr="00E42444">
              <w:rPr>
                <w:lang w:eastAsia="ru-RU"/>
              </w:rPr>
              <w:t>-27 235</w:t>
            </w:r>
          </w:p>
        </w:tc>
        <w:tc>
          <w:tcPr>
            <w:tcW w:w="201" w:type="pct"/>
            <w:hideMark/>
          </w:tcPr>
          <w:p w14:paraId="32C0C095" w14:textId="77777777" w:rsidR="00F56ED7" w:rsidRPr="00E42444" w:rsidRDefault="00E42444" w:rsidP="00E42444">
            <w:pPr>
              <w:pStyle w:val="103"/>
              <w:rPr>
                <w:lang w:eastAsia="ru-RU"/>
              </w:rPr>
            </w:pPr>
            <w:r w:rsidRPr="00E42444">
              <w:rPr>
                <w:lang w:eastAsia="ru-RU"/>
              </w:rPr>
              <w:t>-9 218</w:t>
            </w:r>
          </w:p>
        </w:tc>
        <w:tc>
          <w:tcPr>
            <w:tcW w:w="201" w:type="pct"/>
            <w:hideMark/>
          </w:tcPr>
          <w:p w14:paraId="27A8D0AC" w14:textId="77777777" w:rsidR="00F56ED7" w:rsidRPr="00E42444" w:rsidRDefault="00E42444" w:rsidP="00E42444">
            <w:pPr>
              <w:pStyle w:val="103"/>
              <w:rPr>
                <w:lang w:eastAsia="ru-RU"/>
              </w:rPr>
            </w:pPr>
            <w:r w:rsidRPr="00E42444">
              <w:rPr>
                <w:lang w:eastAsia="ru-RU"/>
              </w:rPr>
              <w:t>0</w:t>
            </w:r>
          </w:p>
        </w:tc>
        <w:tc>
          <w:tcPr>
            <w:tcW w:w="200" w:type="pct"/>
            <w:hideMark/>
          </w:tcPr>
          <w:p w14:paraId="125A2756" w14:textId="77777777" w:rsidR="00F56ED7" w:rsidRPr="00E42444" w:rsidRDefault="00E42444" w:rsidP="00E42444">
            <w:pPr>
              <w:pStyle w:val="103"/>
              <w:rPr>
                <w:lang w:eastAsia="ru-RU"/>
              </w:rPr>
            </w:pPr>
            <w:r w:rsidRPr="00E42444">
              <w:rPr>
                <w:lang w:eastAsia="ru-RU"/>
              </w:rPr>
              <w:t>0</w:t>
            </w:r>
          </w:p>
        </w:tc>
        <w:tc>
          <w:tcPr>
            <w:tcW w:w="201" w:type="pct"/>
            <w:hideMark/>
          </w:tcPr>
          <w:p w14:paraId="27A3C158" w14:textId="77777777" w:rsidR="00F56ED7" w:rsidRPr="00E42444" w:rsidRDefault="00E42444" w:rsidP="00E42444">
            <w:pPr>
              <w:pStyle w:val="103"/>
              <w:rPr>
                <w:lang w:eastAsia="ru-RU"/>
              </w:rPr>
            </w:pPr>
            <w:r w:rsidRPr="00E42444">
              <w:rPr>
                <w:lang w:eastAsia="ru-RU"/>
              </w:rPr>
              <w:t>0</w:t>
            </w:r>
          </w:p>
        </w:tc>
        <w:tc>
          <w:tcPr>
            <w:tcW w:w="201" w:type="pct"/>
            <w:hideMark/>
          </w:tcPr>
          <w:p w14:paraId="503D2229" w14:textId="77777777" w:rsidR="00F56ED7" w:rsidRPr="00E42444" w:rsidRDefault="00E42444" w:rsidP="00E42444">
            <w:pPr>
              <w:pStyle w:val="103"/>
              <w:rPr>
                <w:lang w:eastAsia="ru-RU"/>
              </w:rPr>
            </w:pPr>
            <w:r w:rsidRPr="00E42444">
              <w:rPr>
                <w:lang w:eastAsia="ru-RU"/>
              </w:rPr>
              <w:t>0</w:t>
            </w:r>
          </w:p>
        </w:tc>
        <w:tc>
          <w:tcPr>
            <w:tcW w:w="201" w:type="pct"/>
            <w:hideMark/>
          </w:tcPr>
          <w:p w14:paraId="54546CE3" w14:textId="77777777" w:rsidR="00F56ED7" w:rsidRPr="00E42444" w:rsidRDefault="00E42444" w:rsidP="00E42444">
            <w:pPr>
              <w:pStyle w:val="103"/>
              <w:rPr>
                <w:lang w:eastAsia="ru-RU"/>
              </w:rPr>
            </w:pPr>
            <w:r w:rsidRPr="00E42444">
              <w:rPr>
                <w:lang w:eastAsia="ru-RU"/>
              </w:rPr>
              <w:t>0</w:t>
            </w:r>
          </w:p>
        </w:tc>
        <w:tc>
          <w:tcPr>
            <w:tcW w:w="200" w:type="pct"/>
            <w:hideMark/>
          </w:tcPr>
          <w:p w14:paraId="45E2332E" w14:textId="77777777" w:rsidR="00F56ED7" w:rsidRPr="00E42444" w:rsidRDefault="00E42444" w:rsidP="00E42444">
            <w:pPr>
              <w:pStyle w:val="103"/>
              <w:rPr>
                <w:lang w:eastAsia="ru-RU"/>
              </w:rPr>
            </w:pPr>
            <w:r w:rsidRPr="00E42444">
              <w:rPr>
                <w:lang w:eastAsia="ru-RU"/>
              </w:rPr>
              <w:t>0</w:t>
            </w:r>
          </w:p>
        </w:tc>
        <w:tc>
          <w:tcPr>
            <w:tcW w:w="201" w:type="pct"/>
            <w:hideMark/>
          </w:tcPr>
          <w:p w14:paraId="11D24913" w14:textId="77777777" w:rsidR="00F56ED7" w:rsidRPr="00E42444" w:rsidRDefault="00E42444" w:rsidP="00E42444">
            <w:pPr>
              <w:pStyle w:val="103"/>
              <w:rPr>
                <w:lang w:eastAsia="ru-RU"/>
              </w:rPr>
            </w:pPr>
            <w:r w:rsidRPr="00E42444">
              <w:rPr>
                <w:lang w:eastAsia="ru-RU"/>
              </w:rPr>
              <w:t>0</w:t>
            </w:r>
          </w:p>
        </w:tc>
        <w:tc>
          <w:tcPr>
            <w:tcW w:w="201" w:type="pct"/>
            <w:hideMark/>
          </w:tcPr>
          <w:p w14:paraId="4B4A1DD1" w14:textId="77777777" w:rsidR="00F56ED7" w:rsidRPr="00E42444" w:rsidRDefault="00E42444" w:rsidP="00E42444">
            <w:pPr>
              <w:pStyle w:val="103"/>
              <w:rPr>
                <w:lang w:eastAsia="ru-RU"/>
              </w:rPr>
            </w:pPr>
            <w:r w:rsidRPr="00E42444">
              <w:rPr>
                <w:lang w:eastAsia="ru-RU"/>
              </w:rPr>
              <w:t>0</w:t>
            </w:r>
          </w:p>
        </w:tc>
        <w:tc>
          <w:tcPr>
            <w:tcW w:w="201" w:type="pct"/>
            <w:hideMark/>
          </w:tcPr>
          <w:p w14:paraId="7566B270" w14:textId="77777777" w:rsidR="00F56ED7" w:rsidRPr="00E42444" w:rsidRDefault="00E42444" w:rsidP="00E42444">
            <w:pPr>
              <w:pStyle w:val="103"/>
              <w:rPr>
                <w:lang w:eastAsia="ru-RU"/>
              </w:rPr>
            </w:pPr>
            <w:r w:rsidRPr="00E42444">
              <w:rPr>
                <w:lang w:eastAsia="ru-RU"/>
              </w:rPr>
              <w:t>0</w:t>
            </w:r>
          </w:p>
        </w:tc>
        <w:tc>
          <w:tcPr>
            <w:tcW w:w="201" w:type="pct"/>
            <w:hideMark/>
          </w:tcPr>
          <w:p w14:paraId="7FD878E1" w14:textId="77777777" w:rsidR="00F56ED7" w:rsidRPr="00E42444" w:rsidRDefault="00E42444" w:rsidP="00E42444">
            <w:pPr>
              <w:pStyle w:val="103"/>
              <w:rPr>
                <w:lang w:eastAsia="ru-RU"/>
              </w:rPr>
            </w:pPr>
            <w:r w:rsidRPr="00E42444">
              <w:rPr>
                <w:lang w:eastAsia="ru-RU"/>
              </w:rPr>
              <w:t>0</w:t>
            </w:r>
          </w:p>
        </w:tc>
      </w:tr>
      <w:tr w:rsidR="00E42444" w:rsidRPr="00E42444" w14:paraId="5C8491B1" w14:textId="77777777" w:rsidTr="00612D72">
        <w:trPr>
          <w:trHeight w:val="20"/>
        </w:trPr>
        <w:tc>
          <w:tcPr>
            <w:tcW w:w="133" w:type="pct"/>
            <w:noWrap/>
            <w:hideMark/>
          </w:tcPr>
          <w:p w14:paraId="25B90D17" w14:textId="77777777" w:rsidR="00F56ED7" w:rsidRPr="00E42444" w:rsidRDefault="00E42444" w:rsidP="00E42444">
            <w:pPr>
              <w:pStyle w:val="103"/>
              <w:rPr>
                <w:lang w:eastAsia="ru-RU"/>
              </w:rPr>
            </w:pPr>
            <w:r w:rsidRPr="00E42444">
              <w:rPr>
                <w:lang w:eastAsia="ru-RU"/>
              </w:rPr>
              <w:t> </w:t>
            </w:r>
          </w:p>
        </w:tc>
        <w:tc>
          <w:tcPr>
            <w:tcW w:w="492" w:type="pct"/>
            <w:hideMark/>
          </w:tcPr>
          <w:p w14:paraId="4737F409" w14:textId="77777777" w:rsidR="00F56ED7" w:rsidRPr="00E42444" w:rsidRDefault="00E42444" w:rsidP="00E42444">
            <w:pPr>
              <w:pStyle w:val="103"/>
              <w:rPr>
                <w:lang w:eastAsia="ru-RU"/>
              </w:rPr>
            </w:pPr>
            <w:r w:rsidRPr="00E42444">
              <w:rPr>
                <w:lang w:eastAsia="ru-RU"/>
              </w:rPr>
              <w:t>Задолженность за газ</w:t>
            </w:r>
          </w:p>
        </w:tc>
        <w:tc>
          <w:tcPr>
            <w:tcW w:w="163" w:type="pct"/>
            <w:hideMark/>
          </w:tcPr>
          <w:p w14:paraId="4899DE74"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51F7D22B" w14:textId="77777777" w:rsidR="00F56ED7" w:rsidRPr="00E42444" w:rsidRDefault="00E42444" w:rsidP="00E42444">
            <w:pPr>
              <w:pStyle w:val="103"/>
              <w:rPr>
                <w:lang w:eastAsia="ru-RU"/>
              </w:rPr>
            </w:pPr>
            <w:r w:rsidRPr="00E42444">
              <w:rPr>
                <w:lang w:eastAsia="ru-RU"/>
              </w:rPr>
              <w:t> </w:t>
            </w:r>
          </w:p>
        </w:tc>
        <w:tc>
          <w:tcPr>
            <w:tcW w:w="201" w:type="pct"/>
            <w:hideMark/>
          </w:tcPr>
          <w:p w14:paraId="2B46A725" w14:textId="77777777" w:rsidR="00F56ED7" w:rsidRPr="00E42444" w:rsidRDefault="00E42444" w:rsidP="00E42444">
            <w:pPr>
              <w:pStyle w:val="103"/>
              <w:rPr>
                <w:lang w:eastAsia="ru-RU"/>
              </w:rPr>
            </w:pPr>
            <w:r w:rsidRPr="00E42444">
              <w:rPr>
                <w:lang w:eastAsia="ru-RU"/>
              </w:rPr>
              <w:t> </w:t>
            </w:r>
          </w:p>
        </w:tc>
        <w:tc>
          <w:tcPr>
            <w:tcW w:w="201" w:type="pct"/>
            <w:hideMark/>
          </w:tcPr>
          <w:p w14:paraId="50870304" w14:textId="77777777" w:rsidR="00F56ED7" w:rsidRPr="00E42444" w:rsidRDefault="00E42444" w:rsidP="00E42444">
            <w:pPr>
              <w:pStyle w:val="103"/>
              <w:rPr>
                <w:lang w:eastAsia="ru-RU"/>
              </w:rPr>
            </w:pPr>
            <w:r w:rsidRPr="00E42444">
              <w:rPr>
                <w:lang w:eastAsia="ru-RU"/>
              </w:rPr>
              <w:t> </w:t>
            </w:r>
          </w:p>
        </w:tc>
        <w:tc>
          <w:tcPr>
            <w:tcW w:w="201" w:type="pct"/>
            <w:hideMark/>
          </w:tcPr>
          <w:p w14:paraId="668BA2B7" w14:textId="77777777" w:rsidR="00F56ED7" w:rsidRPr="00E42444" w:rsidRDefault="00E42444" w:rsidP="00E42444">
            <w:pPr>
              <w:pStyle w:val="103"/>
              <w:rPr>
                <w:lang w:eastAsia="ru-RU"/>
              </w:rPr>
            </w:pPr>
            <w:r w:rsidRPr="00E42444">
              <w:rPr>
                <w:lang w:eastAsia="ru-RU"/>
              </w:rPr>
              <w:t> </w:t>
            </w:r>
          </w:p>
        </w:tc>
        <w:tc>
          <w:tcPr>
            <w:tcW w:w="200" w:type="pct"/>
            <w:hideMark/>
          </w:tcPr>
          <w:p w14:paraId="15EE46C3" w14:textId="77777777" w:rsidR="00F56ED7" w:rsidRPr="00E42444" w:rsidRDefault="00E42444" w:rsidP="00E42444">
            <w:pPr>
              <w:pStyle w:val="103"/>
              <w:rPr>
                <w:lang w:eastAsia="ru-RU"/>
              </w:rPr>
            </w:pPr>
            <w:r w:rsidRPr="00E42444">
              <w:rPr>
                <w:lang w:eastAsia="ru-RU"/>
              </w:rPr>
              <w:t> </w:t>
            </w:r>
          </w:p>
        </w:tc>
        <w:tc>
          <w:tcPr>
            <w:tcW w:w="201" w:type="pct"/>
            <w:hideMark/>
          </w:tcPr>
          <w:p w14:paraId="711D591D" w14:textId="77777777" w:rsidR="00F56ED7" w:rsidRPr="00E42444" w:rsidRDefault="00E42444" w:rsidP="00E42444">
            <w:pPr>
              <w:pStyle w:val="103"/>
              <w:rPr>
                <w:lang w:eastAsia="ru-RU"/>
              </w:rPr>
            </w:pPr>
            <w:r w:rsidRPr="00E42444">
              <w:rPr>
                <w:lang w:eastAsia="ru-RU"/>
              </w:rPr>
              <w:t> </w:t>
            </w:r>
          </w:p>
        </w:tc>
        <w:tc>
          <w:tcPr>
            <w:tcW w:w="201" w:type="pct"/>
            <w:hideMark/>
          </w:tcPr>
          <w:p w14:paraId="0DF0A92C" w14:textId="77777777" w:rsidR="00F56ED7" w:rsidRPr="00E42444" w:rsidRDefault="00E42444" w:rsidP="00E42444">
            <w:pPr>
              <w:pStyle w:val="103"/>
              <w:rPr>
                <w:lang w:eastAsia="ru-RU"/>
              </w:rPr>
            </w:pPr>
            <w:r w:rsidRPr="00E42444">
              <w:rPr>
                <w:lang w:eastAsia="ru-RU"/>
              </w:rPr>
              <w:t> </w:t>
            </w:r>
          </w:p>
        </w:tc>
        <w:tc>
          <w:tcPr>
            <w:tcW w:w="201" w:type="pct"/>
            <w:hideMark/>
          </w:tcPr>
          <w:p w14:paraId="6496A55E" w14:textId="77777777" w:rsidR="00F56ED7" w:rsidRPr="00E42444" w:rsidRDefault="00E42444" w:rsidP="00E42444">
            <w:pPr>
              <w:pStyle w:val="103"/>
              <w:rPr>
                <w:lang w:eastAsia="ru-RU"/>
              </w:rPr>
            </w:pPr>
            <w:r w:rsidRPr="00E42444">
              <w:rPr>
                <w:lang w:eastAsia="ru-RU"/>
              </w:rPr>
              <w:t> </w:t>
            </w:r>
          </w:p>
        </w:tc>
        <w:tc>
          <w:tcPr>
            <w:tcW w:w="200" w:type="pct"/>
            <w:hideMark/>
          </w:tcPr>
          <w:p w14:paraId="025303AF" w14:textId="77777777" w:rsidR="00F56ED7" w:rsidRPr="00E42444" w:rsidRDefault="00E42444" w:rsidP="00E42444">
            <w:pPr>
              <w:pStyle w:val="103"/>
              <w:rPr>
                <w:lang w:eastAsia="ru-RU"/>
              </w:rPr>
            </w:pPr>
            <w:r w:rsidRPr="00E42444">
              <w:rPr>
                <w:lang w:eastAsia="ru-RU"/>
              </w:rPr>
              <w:t> </w:t>
            </w:r>
          </w:p>
        </w:tc>
        <w:tc>
          <w:tcPr>
            <w:tcW w:w="201" w:type="pct"/>
            <w:hideMark/>
          </w:tcPr>
          <w:p w14:paraId="45C0FFB4" w14:textId="77777777" w:rsidR="00F56ED7" w:rsidRPr="00E42444" w:rsidRDefault="00E42444" w:rsidP="00E42444">
            <w:pPr>
              <w:pStyle w:val="103"/>
              <w:rPr>
                <w:lang w:eastAsia="ru-RU"/>
              </w:rPr>
            </w:pPr>
            <w:r w:rsidRPr="00E42444">
              <w:rPr>
                <w:lang w:eastAsia="ru-RU"/>
              </w:rPr>
              <w:t> </w:t>
            </w:r>
          </w:p>
        </w:tc>
        <w:tc>
          <w:tcPr>
            <w:tcW w:w="201" w:type="pct"/>
            <w:hideMark/>
          </w:tcPr>
          <w:p w14:paraId="181E7FE7" w14:textId="77777777" w:rsidR="00F56ED7" w:rsidRPr="00E42444" w:rsidRDefault="00E42444" w:rsidP="00E42444">
            <w:pPr>
              <w:pStyle w:val="103"/>
              <w:rPr>
                <w:lang w:eastAsia="ru-RU"/>
              </w:rPr>
            </w:pPr>
            <w:r w:rsidRPr="00E42444">
              <w:rPr>
                <w:lang w:eastAsia="ru-RU"/>
              </w:rPr>
              <w:t> </w:t>
            </w:r>
          </w:p>
        </w:tc>
        <w:tc>
          <w:tcPr>
            <w:tcW w:w="201" w:type="pct"/>
            <w:hideMark/>
          </w:tcPr>
          <w:p w14:paraId="651D6D6C" w14:textId="77777777" w:rsidR="00F56ED7" w:rsidRPr="00E42444" w:rsidRDefault="00E42444" w:rsidP="00E42444">
            <w:pPr>
              <w:pStyle w:val="103"/>
              <w:rPr>
                <w:lang w:eastAsia="ru-RU"/>
              </w:rPr>
            </w:pPr>
            <w:r w:rsidRPr="00E42444">
              <w:rPr>
                <w:lang w:eastAsia="ru-RU"/>
              </w:rPr>
              <w:t> </w:t>
            </w:r>
          </w:p>
        </w:tc>
        <w:tc>
          <w:tcPr>
            <w:tcW w:w="200" w:type="pct"/>
            <w:hideMark/>
          </w:tcPr>
          <w:p w14:paraId="34FBC464" w14:textId="77777777" w:rsidR="00F56ED7" w:rsidRPr="00E42444" w:rsidRDefault="00E42444" w:rsidP="00E42444">
            <w:pPr>
              <w:pStyle w:val="103"/>
              <w:rPr>
                <w:lang w:eastAsia="ru-RU"/>
              </w:rPr>
            </w:pPr>
            <w:r w:rsidRPr="00E42444">
              <w:rPr>
                <w:lang w:eastAsia="ru-RU"/>
              </w:rPr>
              <w:t> </w:t>
            </w:r>
          </w:p>
        </w:tc>
        <w:tc>
          <w:tcPr>
            <w:tcW w:w="201" w:type="pct"/>
            <w:hideMark/>
          </w:tcPr>
          <w:p w14:paraId="39AA0958" w14:textId="77777777" w:rsidR="00F56ED7" w:rsidRPr="00E42444" w:rsidRDefault="00E42444" w:rsidP="00E42444">
            <w:pPr>
              <w:pStyle w:val="103"/>
              <w:rPr>
                <w:lang w:eastAsia="ru-RU"/>
              </w:rPr>
            </w:pPr>
            <w:r w:rsidRPr="00E42444">
              <w:rPr>
                <w:lang w:eastAsia="ru-RU"/>
              </w:rPr>
              <w:t> </w:t>
            </w:r>
          </w:p>
        </w:tc>
        <w:tc>
          <w:tcPr>
            <w:tcW w:w="201" w:type="pct"/>
            <w:hideMark/>
          </w:tcPr>
          <w:p w14:paraId="4B3546B7" w14:textId="77777777" w:rsidR="00F56ED7" w:rsidRPr="00E42444" w:rsidRDefault="00E42444" w:rsidP="00E42444">
            <w:pPr>
              <w:pStyle w:val="103"/>
              <w:rPr>
                <w:lang w:eastAsia="ru-RU"/>
              </w:rPr>
            </w:pPr>
            <w:r w:rsidRPr="00E42444">
              <w:rPr>
                <w:lang w:eastAsia="ru-RU"/>
              </w:rPr>
              <w:t> </w:t>
            </w:r>
          </w:p>
        </w:tc>
        <w:tc>
          <w:tcPr>
            <w:tcW w:w="201" w:type="pct"/>
            <w:hideMark/>
          </w:tcPr>
          <w:p w14:paraId="55E6BAD6" w14:textId="77777777" w:rsidR="00F56ED7" w:rsidRPr="00E42444" w:rsidRDefault="00E42444" w:rsidP="00E42444">
            <w:pPr>
              <w:pStyle w:val="103"/>
              <w:rPr>
                <w:lang w:eastAsia="ru-RU"/>
              </w:rPr>
            </w:pPr>
            <w:r w:rsidRPr="00E42444">
              <w:rPr>
                <w:lang w:eastAsia="ru-RU"/>
              </w:rPr>
              <w:t> </w:t>
            </w:r>
          </w:p>
        </w:tc>
        <w:tc>
          <w:tcPr>
            <w:tcW w:w="200" w:type="pct"/>
            <w:hideMark/>
          </w:tcPr>
          <w:p w14:paraId="0F9A9436" w14:textId="77777777" w:rsidR="00F56ED7" w:rsidRPr="00E42444" w:rsidRDefault="00E42444" w:rsidP="00E42444">
            <w:pPr>
              <w:pStyle w:val="103"/>
              <w:rPr>
                <w:lang w:eastAsia="ru-RU"/>
              </w:rPr>
            </w:pPr>
            <w:r w:rsidRPr="00E42444">
              <w:rPr>
                <w:lang w:eastAsia="ru-RU"/>
              </w:rPr>
              <w:t> </w:t>
            </w:r>
          </w:p>
        </w:tc>
        <w:tc>
          <w:tcPr>
            <w:tcW w:w="201" w:type="pct"/>
            <w:hideMark/>
          </w:tcPr>
          <w:p w14:paraId="3834A7BF" w14:textId="77777777" w:rsidR="00F56ED7" w:rsidRPr="00E42444" w:rsidRDefault="00E42444" w:rsidP="00E42444">
            <w:pPr>
              <w:pStyle w:val="103"/>
              <w:rPr>
                <w:lang w:eastAsia="ru-RU"/>
              </w:rPr>
            </w:pPr>
            <w:r w:rsidRPr="00E42444">
              <w:rPr>
                <w:lang w:eastAsia="ru-RU"/>
              </w:rPr>
              <w:t> </w:t>
            </w:r>
          </w:p>
        </w:tc>
        <w:tc>
          <w:tcPr>
            <w:tcW w:w="201" w:type="pct"/>
            <w:hideMark/>
          </w:tcPr>
          <w:p w14:paraId="571412D7" w14:textId="77777777" w:rsidR="00F56ED7" w:rsidRPr="00E42444" w:rsidRDefault="00E42444" w:rsidP="00E42444">
            <w:pPr>
              <w:pStyle w:val="103"/>
              <w:rPr>
                <w:lang w:eastAsia="ru-RU"/>
              </w:rPr>
            </w:pPr>
            <w:r w:rsidRPr="00E42444">
              <w:rPr>
                <w:lang w:eastAsia="ru-RU"/>
              </w:rPr>
              <w:t> </w:t>
            </w:r>
          </w:p>
        </w:tc>
        <w:tc>
          <w:tcPr>
            <w:tcW w:w="201" w:type="pct"/>
            <w:hideMark/>
          </w:tcPr>
          <w:p w14:paraId="3823B4BF" w14:textId="77777777" w:rsidR="00F56ED7" w:rsidRPr="00E42444" w:rsidRDefault="00E42444" w:rsidP="00E42444">
            <w:pPr>
              <w:pStyle w:val="103"/>
              <w:rPr>
                <w:lang w:eastAsia="ru-RU"/>
              </w:rPr>
            </w:pPr>
            <w:r w:rsidRPr="00E42444">
              <w:rPr>
                <w:lang w:eastAsia="ru-RU"/>
              </w:rPr>
              <w:t> </w:t>
            </w:r>
          </w:p>
        </w:tc>
        <w:tc>
          <w:tcPr>
            <w:tcW w:w="201" w:type="pct"/>
            <w:hideMark/>
          </w:tcPr>
          <w:p w14:paraId="4CD9D9C7" w14:textId="77777777" w:rsidR="00F56ED7" w:rsidRPr="00E42444" w:rsidRDefault="00E42444" w:rsidP="00E42444">
            <w:pPr>
              <w:pStyle w:val="103"/>
              <w:rPr>
                <w:lang w:eastAsia="ru-RU"/>
              </w:rPr>
            </w:pPr>
            <w:r w:rsidRPr="00E42444">
              <w:rPr>
                <w:lang w:eastAsia="ru-RU"/>
              </w:rPr>
              <w:t> </w:t>
            </w:r>
          </w:p>
        </w:tc>
      </w:tr>
      <w:tr w:rsidR="00E42444" w:rsidRPr="00E42444" w14:paraId="3F28C17B" w14:textId="77777777" w:rsidTr="00612D72">
        <w:trPr>
          <w:trHeight w:val="20"/>
        </w:trPr>
        <w:tc>
          <w:tcPr>
            <w:tcW w:w="133" w:type="pct"/>
            <w:hideMark/>
          </w:tcPr>
          <w:p w14:paraId="64D60A71" w14:textId="77777777" w:rsidR="00F56ED7" w:rsidRPr="00E42444" w:rsidRDefault="00E42444" w:rsidP="00E42444">
            <w:pPr>
              <w:pStyle w:val="103"/>
              <w:rPr>
                <w:lang w:eastAsia="ru-RU"/>
              </w:rPr>
            </w:pPr>
            <w:r w:rsidRPr="00E42444">
              <w:rPr>
                <w:lang w:eastAsia="ru-RU"/>
              </w:rPr>
              <w:t>12</w:t>
            </w:r>
          </w:p>
        </w:tc>
        <w:tc>
          <w:tcPr>
            <w:tcW w:w="492" w:type="pct"/>
            <w:hideMark/>
          </w:tcPr>
          <w:p w14:paraId="025B7469" w14:textId="77777777" w:rsidR="00F56ED7" w:rsidRPr="00E42444" w:rsidRDefault="00E42444" w:rsidP="00E42444">
            <w:pPr>
              <w:pStyle w:val="103"/>
              <w:rPr>
                <w:lang w:eastAsia="ru-RU"/>
              </w:rPr>
            </w:pPr>
            <w:r w:rsidRPr="00E42444">
              <w:rPr>
                <w:lang w:eastAsia="ru-RU"/>
              </w:rPr>
              <w:t>НДС итоговый</w:t>
            </w:r>
          </w:p>
        </w:tc>
        <w:tc>
          <w:tcPr>
            <w:tcW w:w="163" w:type="pct"/>
            <w:hideMark/>
          </w:tcPr>
          <w:p w14:paraId="098D8E14"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16905602" w14:textId="77777777" w:rsidR="00F56ED7" w:rsidRPr="00E42444" w:rsidRDefault="00E42444" w:rsidP="00E42444">
            <w:pPr>
              <w:pStyle w:val="103"/>
              <w:rPr>
                <w:lang w:eastAsia="ru-RU"/>
              </w:rPr>
            </w:pPr>
            <w:r w:rsidRPr="00E42444">
              <w:rPr>
                <w:lang w:eastAsia="ru-RU"/>
              </w:rPr>
              <w:t>0</w:t>
            </w:r>
          </w:p>
        </w:tc>
        <w:tc>
          <w:tcPr>
            <w:tcW w:w="201" w:type="pct"/>
            <w:hideMark/>
          </w:tcPr>
          <w:p w14:paraId="3A4052CD" w14:textId="77777777" w:rsidR="00F56ED7" w:rsidRPr="00E42444" w:rsidRDefault="00E42444" w:rsidP="00E42444">
            <w:pPr>
              <w:pStyle w:val="103"/>
              <w:rPr>
                <w:lang w:eastAsia="ru-RU"/>
              </w:rPr>
            </w:pPr>
            <w:r w:rsidRPr="00E42444">
              <w:rPr>
                <w:lang w:eastAsia="ru-RU"/>
              </w:rPr>
              <w:t>-24 134</w:t>
            </w:r>
          </w:p>
        </w:tc>
        <w:tc>
          <w:tcPr>
            <w:tcW w:w="201" w:type="pct"/>
            <w:hideMark/>
          </w:tcPr>
          <w:p w14:paraId="50B54306" w14:textId="77777777" w:rsidR="00F56ED7" w:rsidRPr="00E42444" w:rsidRDefault="00E42444" w:rsidP="00E42444">
            <w:pPr>
              <w:pStyle w:val="103"/>
              <w:rPr>
                <w:lang w:eastAsia="ru-RU"/>
              </w:rPr>
            </w:pPr>
            <w:r w:rsidRPr="00E42444">
              <w:rPr>
                <w:lang w:eastAsia="ru-RU"/>
              </w:rPr>
              <w:t>-20 640</w:t>
            </w:r>
          </w:p>
        </w:tc>
        <w:tc>
          <w:tcPr>
            <w:tcW w:w="201" w:type="pct"/>
            <w:hideMark/>
          </w:tcPr>
          <w:p w14:paraId="54D91658" w14:textId="77777777" w:rsidR="00F56ED7" w:rsidRPr="00E42444" w:rsidRDefault="00E42444" w:rsidP="00E42444">
            <w:pPr>
              <w:pStyle w:val="103"/>
              <w:rPr>
                <w:lang w:eastAsia="ru-RU"/>
              </w:rPr>
            </w:pPr>
            <w:r w:rsidRPr="00E42444">
              <w:rPr>
                <w:lang w:eastAsia="ru-RU"/>
              </w:rPr>
              <w:t>54 546</w:t>
            </w:r>
          </w:p>
        </w:tc>
        <w:tc>
          <w:tcPr>
            <w:tcW w:w="200" w:type="pct"/>
            <w:hideMark/>
          </w:tcPr>
          <w:p w14:paraId="273B0DA7" w14:textId="77777777" w:rsidR="00F56ED7" w:rsidRPr="00E42444" w:rsidRDefault="00E42444" w:rsidP="00E42444">
            <w:pPr>
              <w:pStyle w:val="103"/>
              <w:rPr>
                <w:lang w:eastAsia="ru-RU"/>
              </w:rPr>
            </w:pPr>
            <w:r w:rsidRPr="00E42444">
              <w:rPr>
                <w:lang w:eastAsia="ru-RU"/>
              </w:rPr>
              <w:t>49 950</w:t>
            </w:r>
          </w:p>
        </w:tc>
        <w:tc>
          <w:tcPr>
            <w:tcW w:w="201" w:type="pct"/>
            <w:hideMark/>
          </w:tcPr>
          <w:p w14:paraId="1F8797C9" w14:textId="77777777" w:rsidR="00F56ED7" w:rsidRPr="00E42444" w:rsidRDefault="00E42444" w:rsidP="00E42444">
            <w:pPr>
              <w:pStyle w:val="103"/>
              <w:rPr>
                <w:lang w:eastAsia="ru-RU"/>
              </w:rPr>
            </w:pPr>
            <w:r w:rsidRPr="00E42444">
              <w:rPr>
                <w:lang w:eastAsia="ru-RU"/>
              </w:rPr>
              <w:t>-60 958</w:t>
            </w:r>
          </w:p>
        </w:tc>
        <w:tc>
          <w:tcPr>
            <w:tcW w:w="201" w:type="pct"/>
            <w:hideMark/>
          </w:tcPr>
          <w:p w14:paraId="2FD6C4E0" w14:textId="77777777" w:rsidR="00F56ED7" w:rsidRPr="00E42444" w:rsidRDefault="00E42444" w:rsidP="00E42444">
            <w:pPr>
              <w:pStyle w:val="103"/>
              <w:rPr>
                <w:lang w:eastAsia="ru-RU"/>
              </w:rPr>
            </w:pPr>
            <w:r w:rsidRPr="00E42444">
              <w:rPr>
                <w:lang w:eastAsia="ru-RU"/>
              </w:rPr>
              <w:t>-62 574</w:t>
            </w:r>
          </w:p>
        </w:tc>
        <w:tc>
          <w:tcPr>
            <w:tcW w:w="201" w:type="pct"/>
            <w:hideMark/>
          </w:tcPr>
          <w:p w14:paraId="5D4B8A75" w14:textId="77777777" w:rsidR="00F56ED7" w:rsidRPr="00E42444" w:rsidRDefault="00E42444" w:rsidP="00E42444">
            <w:pPr>
              <w:pStyle w:val="103"/>
              <w:rPr>
                <w:lang w:eastAsia="ru-RU"/>
              </w:rPr>
            </w:pPr>
            <w:r w:rsidRPr="00E42444">
              <w:rPr>
                <w:lang w:eastAsia="ru-RU"/>
              </w:rPr>
              <w:t>-64 165</w:t>
            </w:r>
          </w:p>
        </w:tc>
        <w:tc>
          <w:tcPr>
            <w:tcW w:w="200" w:type="pct"/>
            <w:hideMark/>
          </w:tcPr>
          <w:p w14:paraId="360B967A" w14:textId="77777777" w:rsidR="00F56ED7" w:rsidRPr="00E42444" w:rsidRDefault="00E42444" w:rsidP="00E42444">
            <w:pPr>
              <w:pStyle w:val="103"/>
              <w:rPr>
                <w:lang w:eastAsia="ru-RU"/>
              </w:rPr>
            </w:pPr>
            <w:r w:rsidRPr="00E42444">
              <w:rPr>
                <w:lang w:eastAsia="ru-RU"/>
              </w:rPr>
              <w:t>-65 694</w:t>
            </w:r>
          </w:p>
        </w:tc>
        <w:tc>
          <w:tcPr>
            <w:tcW w:w="201" w:type="pct"/>
            <w:hideMark/>
          </w:tcPr>
          <w:p w14:paraId="75989657" w14:textId="77777777" w:rsidR="00F56ED7" w:rsidRPr="00E42444" w:rsidRDefault="00E42444" w:rsidP="00E42444">
            <w:pPr>
              <w:pStyle w:val="103"/>
              <w:rPr>
                <w:lang w:eastAsia="ru-RU"/>
              </w:rPr>
            </w:pPr>
            <w:r w:rsidRPr="00E42444">
              <w:rPr>
                <w:lang w:eastAsia="ru-RU"/>
              </w:rPr>
              <w:t>-67 104</w:t>
            </w:r>
          </w:p>
        </w:tc>
        <w:tc>
          <w:tcPr>
            <w:tcW w:w="201" w:type="pct"/>
            <w:hideMark/>
          </w:tcPr>
          <w:p w14:paraId="79CC8781" w14:textId="77777777" w:rsidR="00F56ED7" w:rsidRPr="00E42444" w:rsidRDefault="00E42444" w:rsidP="00E42444">
            <w:pPr>
              <w:pStyle w:val="103"/>
              <w:rPr>
                <w:lang w:eastAsia="ru-RU"/>
              </w:rPr>
            </w:pPr>
            <w:r w:rsidRPr="00E42444">
              <w:rPr>
                <w:lang w:eastAsia="ru-RU"/>
              </w:rPr>
              <w:t>-68 398</w:t>
            </w:r>
          </w:p>
        </w:tc>
        <w:tc>
          <w:tcPr>
            <w:tcW w:w="201" w:type="pct"/>
            <w:hideMark/>
          </w:tcPr>
          <w:p w14:paraId="36776277" w14:textId="77777777" w:rsidR="00F56ED7" w:rsidRPr="00E42444" w:rsidRDefault="00E42444" w:rsidP="00E42444">
            <w:pPr>
              <w:pStyle w:val="103"/>
              <w:rPr>
                <w:lang w:eastAsia="ru-RU"/>
              </w:rPr>
            </w:pPr>
            <w:r w:rsidRPr="00E42444">
              <w:rPr>
                <w:lang w:eastAsia="ru-RU"/>
              </w:rPr>
              <w:t>-69 792</w:t>
            </w:r>
          </w:p>
        </w:tc>
        <w:tc>
          <w:tcPr>
            <w:tcW w:w="200" w:type="pct"/>
            <w:hideMark/>
          </w:tcPr>
          <w:p w14:paraId="1D0939C9" w14:textId="77777777" w:rsidR="00F56ED7" w:rsidRPr="00E42444" w:rsidRDefault="00E42444" w:rsidP="00E42444">
            <w:pPr>
              <w:pStyle w:val="103"/>
              <w:rPr>
                <w:lang w:eastAsia="ru-RU"/>
              </w:rPr>
            </w:pPr>
            <w:r w:rsidRPr="00E42444">
              <w:rPr>
                <w:lang w:eastAsia="ru-RU"/>
              </w:rPr>
              <w:t>-71 211</w:t>
            </w:r>
          </w:p>
        </w:tc>
        <w:tc>
          <w:tcPr>
            <w:tcW w:w="201" w:type="pct"/>
            <w:hideMark/>
          </w:tcPr>
          <w:p w14:paraId="05FAA399" w14:textId="77777777" w:rsidR="00F56ED7" w:rsidRPr="00E42444" w:rsidRDefault="00E42444" w:rsidP="00E42444">
            <w:pPr>
              <w:pStyle w:val="103"/>
              <w:rPr>
                <w:lang w:eastAsia="ru-RU"/>
              </w:rPr>
            </w:pPr>
            <w:r w:rsidRPr="00E42444">
              <w:rPr>
                <w:lang w:eastAsia="ru-RU"/>
              </w:rPr>
              <w:t>-72 663</w:t>
            </w:r>
          </w:p>
        </w:tc>
        <w:tc>
          <w:tcPr>
            <w:tcW w:w="201" w:type="pct"/>
            <w:hideMark/>
          </w:tcPr>
          <w:p w14:paraId="7B62D44F" w14:textId="77777777" w:rsidR="00F56ED7" w:rsidRPr="00E42444" w:rsidRDefault="00E42444" w:rsidP="00E42444">
            <w:pPr>
              <w:pStyle w:val="103"/>
              <w:rPr>
                <w:lang w:eastAsia="ru-RU"/>
              </w:rPr>
            </w:pPr>
            <w:r w:rsidRPr="00E42444">
              <w:rPr>
                <w:lang w:eastAsia="ru-RU"/>
              </w:rPr>
              <w:t>-74 144</w:t>
            </w:r>
          </w:p>
        </w:tc>
        <w:tc>
          <w:tcPr>
            <w:tcW w:w="201" w:type="pct"/>
            <w:hideMark/>
          </w:tcPr>
          <w:p w14:paraId="1977CF97" w14:textId="77777777" w:rsidR="00F56ED7" w:rsidRPr="00E42444" w:rsidRDefault="00E42444" w:rsidP="00E42444">
            <w:pPr>
              <w:pStyle w:val="103"/>
              <w:rPr>
                <w:lang w:eastAsia="ru-RU"/>
              </w:rPr>
            </w:pPr>
            <w:r w:rsidRPr="00E42444">
              <w:rPr>
                <w:lang w:eastAsia="ru-RU"/>
              </w:rPr>
              <w:t>-75 656</w:t>
            </w:r>
          </w:p>
        </w:tc>
        <w:tc>
          <w:tcPr>
            <w:tcW w:w="200" w:type="pct"/>
            <w:hideMark/>
          </w:tcPr>
          <w:p w14:paraId="2463951F" w14:textId="77777777" w:rsidR="00F56ED7" w:rsidRPr="00E42444" w:rsidRDefault="00E42444" w:rsidP="00E42444">
            <w:pPr>
              <w:pStyle w:val="103"/>
              <w:rPr>
                <w:lang w:eastAsia="ru-RU"/>
              </w:rPr>
            </w:pPr>
            <w:r w:rsidRPr="00E42444">
              <w:rPr>
                <w:lang w:eastAsia="ru-RU"/>
              </w:rPr>
              <w:t>-77 198</w:t>
            </w:r>
          </w:p>
        </w:tc>
        <w:tc>
          <w:tcPr>
            <w:tcW w:w="201" w:type="pct"/>
            <w:hideMark/>
          </w:tcPr>
          <w:p w14:paraId="1B5C81C2" w14:textId="77777777" w:rsidR="00F56ED7" w:rsidRPr="00E42444" w:rsidRDefault="00E42444" w:rsidP="00E42444">
            <w:pPr>
              <w:pStyle w:val="103"/>
              <w:rPr>
                <w:lang w:eastAsia="ru-RU"/>
              </w:rPr>
            </w:pPr>
            <w:r w:rsidRPr="00E42444">
              <w:rPr>
                <w:lang w:eastAsia="ru-RU"/>
              </w:rPr>
              <w:t>-78 772</w:t>
            </w:r>
          </w:p>
        </w:tc>
        <w:tc>
          <w:tcPr>
            <w:tcW w:w="201" w:type="pct"/>
            <w:hideMark/>
          </w:tcPr>
          <w:p w14:paraId="46EAAB7E" w14:textId="77777777" w:rsidR="00F56ED7" w:rsidRPr="00E42444" w:rsidRDefault="00E42444" w:rsidP="00E42444">
            <w:pPr>
              <w:pStyle w:val="103"/>
              <w:rPr>
                <w:lang w:eastAsia="ru-RU"/>
              </w:rPr>
            </w:pPr>
            <w:r w:rsidRPr="00E42444">
              <w:rPr>
                <w:lang w:eastAsia="ru-RU"/>
              </w:rPr>
              <w:t>-80 378</w:t>
            </w:r>
          </w:p>
        </w:tc>
        <w:tc>
          <w:tcPr>
            <w:tcW w:w="201" w:type="pct"/>
            <w:hideMark/>
          </w:tcPr>
          <w:p w14:paraId="33C1ED92" w14:textId="77777777" w:rsidR="00F56ED7" w:rsidRPr="00E42444" w:rsidRDefault="00E42444" w:rsidP="00E42444">
            <w:pPr>
              <w:pStyle w:val="103"/>
              <w:rPr>
                <w:lang w:eastAsia="ru-RU"/>
              </w:rPr>
            </w:pPr>
            <w:r w:rsidRPr="00E42444">
              <w:rPr>
                <w:lang w:eastAsia="ru-RU"/>
              </w:rPr>
              <w:t>-82 017</w:t>
            </w:r>
          </w:p>
        </w:tc>
        <w:tc>
          <w:tcPr>
            <w:tcW w:w="201" w:type="pct"/>
            <w:hideMark/>
          </w:tcPr>
          <w:p w14:paraId="31C3C9FD" w14:textId="77777777" w:rsidR="00F56ED7" w:rsidRPr="00E42444" w:rsidRDefault="00E42444" w:rsidP="00E42444">
            <w:pPr>
              <w:pStyle w:val="103"/>
              <w:rPr>
                <w:lang w:eastAsia="ru-RU"/>
              </w:rPr>
            </w:pPr>
            <w:r w:rsidRPr="00E42444">
              <w:rPr>
                <w:lang w:eastAsia="ru-RU"/>
              </w:rPr>
              <w:t>-83 689</w:t>
            </w:r>
          </w:p>
        </w:tc>
      </w:tr>
      <w:tr w:rsidR="00E42444" w:rsidRPr="00E42444" w14:paraId="21842929" w14:textId="77777777" w:rsidTr="00612D72">
        <w:trPr>
          <w:trHeight w:val="20"/>
        </w:trPr>
        <w:tc>
          <w:tcPr>
            <w:tcW w:w="133" w:type="pct"/>
            <w:noWrap/>
            <w:hideMark/>
          </w:tcPr>
          <w:p w14:paraId="19936BF8" w14:textId="77777777" w:rsidR="00F56ED7" w:rsidRPr="00E42444" w:rsidRDefault="00E42444" w:rsidP="00E42444">
            <w:pPr>
              <w:pStyle w:val="103"/>
              <w:rPr>
                <w:lang w:eastAsia="ru-RU"/>
              </w:rPr>
            </w:pPr>
            <w:r w:rsidRPr="00E42444">
              <w:rPr>
                <w:lang w:eastAsia="ru-RU"/>
              </w:rPr>
              <w:t> </w:t>
            </w:r>
          </w:p>
        </w:tc>
        <w:tc>
          <w:tcPr>
            <w:tcW w:w="492" w:type="pct"/>
            <w:noWrap/>
            <w:hideMark/>
          </w:tcPr>
          <w:p w14:paraId="47A1CC3B" w14:textId="77777777" w:rsidR="00F56ED7" w:rsidRPr="00E42444" w:rsidRDefault="00E42444" w:rsidP="00E42444">
            <w:pPr>
              <w:pStyle w:val="103"/>
              <w:rPr>
                <w:lang w:eastAsia="ru-RU"/>
              </w:rPr>
            </w:pPr>
            <w:r w:rsidRPr="00E42444">
              <w:rPr>
                <w:lang w:eastAsia="ru-RU"/>
              </w:rPr>
              <w:t> </w:t>
            </w:r>
          </w:p>
        </w:tc>
        <w:tc>
          <w:tcPr>
            <w:tcW w:w="163" w:type="pct"/>
            <w:noWrap/>
            <w:hideMark/>
          </w:tcPr>
          <w:p w14:paraId="2524C3AF" w14:textId="77777777" w:rsidR="00F56ED7" w:rsidRPr="00E42444" w:rsidRDefault="00E42444" w:rsidP="00E42444">
            <w:pPr>
              <w:pStyle w:val="103"/>
              <w:rPr>
                <w:lang w:eastAsia="ru-RU"/>
              </w:rPr>
            </w:pPr>
            <w:r w:rsidRPr="00E42444">
              <w:rPr>
                <w:lang w:eastAsia="ru-RU"/>
              </w:rPr>
              <w:t> </w:t>
            </w:r>
          </w:p>
        </w:tc>
        <w:tc>
          <w:tcPr>
            <w:tcW w:w="200" w:type="pct"/>
            <w:noWrap/>
            <w:hideMark/>
          </w:tcPr>
          <w:p w14:paraId="0E73D8A9" w14:textId="77777777" w:rsidR="00F56ED7" w:rsidRPr="00E42444" w:rsidRDefault="00E42444" w:rsidP="00E42444">
            <w:pPr>
              <w:pStyle w:val="103"/>
              <w:rPr>
                <w:lang w:eastAsia="ru-RU"/>
              </w:rPr>
            </w:pPr>
            <w:r w:rsidRPr="00E42444">
              <w:rPr>
                <w:lang w:eastAsia="ru-RU"/>
              </w:rPr>
              <w:t> </w:t>
            </w:r>
          </w:p>
        </w:tc>
        <w:tc>
          <w:tcPr>
            <w:tcW w:w="201" w:type="pct"/>
            <w:noWrap/>
            <w:hideMark/>
          </w:tcPr>
          <w:p w14:paraId="0D4B74D5" w14:textId="77777777" w:rsidR="00F56ED7" w:rsidRPr="00E42444" w:rsidRDefault="00E42444" w:rsidP="00E42444">
            <w:pPr>
              <w:pStyle w:val="103"/>
              <w:rPr>
                <w:lang w:eastAsia="ru-RU"/>
              </w:rPr>
            </w:pPr>
            <w:r w:rsidRPr="00E42444">
              <w:rPr>
                <w:lang w:eastAsia="ru-RU"/>
              </w:rPr>
              <w:t> </w:t>
            </w:r>
          </w:p>
        </w:tc>
        <w:tc>
          <w:tcPr>
            <w:tcW w:w="201" w:type="pct"/>
            <w:noWrap/>
            <w:hideMark/>
          </w:tcPr>
          <w:p w14:paraId="22CDD404" w14:textId="77777777" w:rsidR="00F56ED7" w:rsidRPr="00E42444" w:rsidRDefault="00E42444" w:rsidP="00E42444">
            <w:pPr>
              <w:pStyle w:val="103"/>
              <w:rPr>
                <w:lang w:eastAsia="ru-RU"/>
              </w:rPr>
            </w:pPr>
            <w:r w:rsidRPr="00E42444">
              <w:rPr>
                <w:lang w:eastAsia="ru-RU"/>
              </w:rPr>
              <w:t> </w:t>
            </w:r>
          </w:p>
        </w:tc>
        <w:tc>
          <w:tcPr>
            <w:tcW w:w="201" w:type="pct"/>
            <w:noWrap/>
            <w:hideMark/>
          </w:tcPr>
          <w:p w14:paraId="4D4B5F9D" w14:textId="77777777" w:rsidR="00F56ED7" w:rsidRPr="00E42444" w:rsidRDefault="00E42444" w:rsidP="00E42444">
            <w:pPr>
              <w:pStyle w:val="103"/>
              <w:rPr>
                <w:lang w:eastAsia="ru-RU"/>
              </w:rPr>
            </w:pPr>
            <w:r w:rsidRPr="00E42444">
              <w:rPr>
                <w:lang w:eastAsia="ru-RU"/>
              </w:rPr>
              <w:t> </w:t>
            </w:r>
          </w:p>
        </w:tc>
        <w:tc>
          <w:tcPr>
            <w:tcW w:w="200" w:type="pct"/>
            <w:noWrap/>
            <w:hideMark/>
          </w:tcPr>
          <w:p w14:paraId="5F9FF2C9" w14:textId="77777777" w:rsidR="00F56ED7" w:rsidRPr="00E42444" w:rsidRDefault="00E42444" w:rsidP="00E42444">
            <w:pPr>
              <w:pStyle w:val="103"/>
              <w:rPr>
                <w:lang w:eastAsia="ru-RU"/>
              </w:rPr>
            </w:pPr>
            <w:r w:rsidRPr="00E42444">
              <w:rPr>
                <w:lang w:eastAsia="ru-RU"/>
              </w:rPr>
              <w:t> </w:t>
            </w:r>
          </w:p>
        </w:tc>
        <w:tc>
          <w:tcPr>
            <w:tcW w:w="201" w:type="pct"/>
            <w:noWrap/>
            <w:hideMark/>
          </w:tcPr>
          <w:p w14:paraId="1631E050" w14:textId="77777777" w:rsidR="00F56ED7" w:rsidRPr="00E42444" w:rsidRDefault="00E42444" w:rsidP="00E42444">
            <w:pPr>
              <w:pStyle w:val="103"/>
              <w:rPr>
                <w:lang w:eastAsia="ru-RU"/>
              </w:rPr>
            </w:pPr>
            <w:r w:rsidRPr="00E42444">
              <w:rPr>
                <w:lang w:eastAsia="ru-RU"/>
              </w:rPr>
              <w:t> </w:t>
            </w:r>
          </w:p>
        </w:tc>
        <w:tc>
          <w:tcPr>
            <w:tcW w:w="201" w:type="pct"/>
            <w:noWrap/>
            <w:hideMark/>
          </w:tcPr>
          <w:p w14:paraId="127727FE" w14:textId="77777777" w:rsidR="00F56ED7" w:rsidRPr="00E42444" w:rsidRDefault="00E42444" w:rsidP="00E42444">
            <w:pPr>
              <w:pStyle w:val="103"/>
              <w:rPr>
                <w:lang w:eastAsia="ru-RU"/>
              </w:rPr>
            </w:pPr>
            <w:r w:rsidRPr="00E42444">
              <w:rPr>
                <w:lang w:eastAsia="ru-RU"/>
              </w:rPr>
              <w:t> </w:t>
            </w:r>
          </w:p>
        </w:tc>
        <w:tc>
          <w:tcPr>
            <w:tcW w:w="201" w:type="pct"/>
            <w:noWrap/>
            <w:hideMark/>
          </w:tcPr>
          <w:p w14:paraId="00460754" w14:textId="77777777" w:rsidR="00F56ED7" w:rsidRPr="00E42444" w:rsidRDefault="00E42444" w:rsidP="00E42444">
            <w:pPr>
              <w:pStyle w:val="103"/>
              <w:rPr>
                <w:lang w:eastAsia="ru-RU"/>
              </w:rPr>
            </w:pPr>
            <w:r w:rsidRPr="00E42444">
              <w:rPr>
                <w:lang w:eastAsia="ru-RU"/>
              </w:rPr>
              <w:t> </w:t>
            </w:r>
          </w:p>
        </w:tc>
        <w:tc>
          <w:tcPr>
            <w:tcW w:w="200" w:type="pct"/>
            <w:noWrap/>
            <w:hideMark/>
          </w:tcPr>
          <w:p w14:paraId="1993E301" w14:textId="77777777" w:rsidR="00F56ED7" w:rsidRPr="00E42444" w:rsidRDefault="00E42444" w:rsidP="00E42444">
            <w:pPr>
              <w:pStyle w:val="103"/>
              <w:rPr>
                <w:lang w:eastAsia="ru-RU"/>
              </w:rPr>
            </w:pPr>
            <w:r w:rsidRPr="00E42444">
              <w:rPr>
                <w:lang w:eastAsia="ru-RU"/>
              </w:rPr>
              <w:t> </w:t>
            </w:r>
          </w:p>
        </w:tc>
        <w:tc>
          <w:tcPr>
            <w:tcW w:w="201" w:type="pct"/>
            <w:noWrap/>
            <w:hideMark/>
          </w:tcPr>
          <w:p w14:paraId="59786DC3" w14:textId="77777777" w:rsidR="00F56ED7" w:rsidRPr="00E42444" w:rsidRDefault="00E42444" w:rsidP="00E42444">
            <w:pPr>
              <w:pStyle w:val="103"/>
              <w:rPr>
                <w:lang w:eastAsia="ru-RU"/>
              </w:rPr>
            </w:pPr>
            <w:r w:rsidRPr="00E42444">
              <w:rPr>
                <w:lang w:eastAsia="ru-RU"/>
              </w:rPr>
              <w:t> </w:t>
            </w:r>
          </w:p>
        </w:tc>
        <w:tc>
          <w:tcPr>
            <w:tcW w:w="201" w:type="pct"/>
            <w:noWrap/>
            <w:hideMark/>
          </w:tcPr>
          <w:p w14:paraId="7C17B639" w14:textId="77777777" w:rsidR="00F56ED7" w:rsidRPr="00E42444" w:rsidRDefault="00E42444" w:rsidP="00E42444">
            <w:pPr>
              <w:pStyle w:val="103"/>
              <w:rPr>
                <w:lang w:eastAsia="ru-RU"/>
              </w:rPr>
            </w:pPr>
            <w:r w:rsidRPr="00E42444">
              <w:rPr>
                <w:lang w:eastAsia="ru-RU"/>
              </w:rPr>
              <w:t> </w:t>
            </w:r>
          </w:p>
        </w:tc>
        <w:tc>
          <w:tcPr>
            <w:tcW w:w="201" w:type="pct"/>
            <w:noWrap/>
            <w:hideMark/>
          </w:tcPr>
          <w:p w14:paraId="34B699B3" w14:textId="77777777" w:rsidR="00F56ED7" w:rsidRPr="00E42444" w:rsidRDefault="00E42444" w:rsidP="00E42444">
            <w:pPr>
              <w:pStyle w:val="103"/>
              <w:rPr>
                <w:lang w:eastAsia="ru-RU"/>
              </w:rPr>
            </w:pPr>
            <w:r w:rsidRPr="00E42444">
              <w:rPr>
                <w:lang w:eastAsia="ru-RU"/>
              </w:rPr>
              <w:t> </w:t>
            </w:r>
          </w:p>
        </w:tc>
        <w:tc>
          <w:tcPr>
            <w:tcW w:w="200" w:type="pct"/>
            <w:noWrap/>
            <w:hideMark/>
          </w:tcPr>
          <w:p w14:paraId="5C333E91" w14:textId="77777777" w:rsidR="00F56ED7" w:rsidRPr="00E42444" w:rsidRDefault="00E42444" w:rsidP="00E42444">
            <w:pPr>
              <w:pStyle w:val="103"/>
              <w:rPr>
                <w:lang w:eastAsia="ru-RU"/>
              </w:rPr>
            </w:pPr>
            <w:r w:rsidRPr="00E42444">
              <w:rPr>
                <w:lang w:eastAsia="ru-RU"/>
              </w:rPr>
              <w:t> </w:t>
            </w:r>
          </w:p>
        </w:tc>
        <w:tc>
          <w:tcPr>
            <w:tcW w:w="201" w:type="pct"/>
            <w:noWrap/>
            <w:hideMark/>
          </w:tcPr>
          <w:p w14:paraId="34F43903" w14:textId="77777777" w:rsidR="00F56ED7" w:rsidRPr="00E42444" w:rsidRDefault="00E42444" w:rsidP="00E42444">
            <w:pPr>
              <w:pStyle w:val="103"/>
              <w:rPr>
                <w:lang w:eastAsia="ru-RU"/>
              </w:rPr>
            </w:pPr>
            <w:r w:rsidRPr="00E42444">
              <w:rPr>
                <w:lang w:eastAsia="ru-RU"/>
              </w:rPr>
              <w:t> </w:t>
            </w:r>
          </w:p>
        </w:tc>
        <w:tc>
          <w:tcPr>
            <w:tcW w:w="201" w:type="pct"/>
            <w:noWrap/>
            <w:hideMark/>
          </w:tcPr>
          <w:p w14:paraId="183BF6FE" w14:textId="77777777" w:rsidR="00F56ED7" w:rsidRPr="00E42444" w:rsidRDefault="00E42444" w:rsidP="00E42444">
            <w:pPr>
              <w:pStyle w:val="103"/>
              <w:rPr>
                <w:lang w:eastAsia="ru-RU"/>
              </w:rPr>
            </w:pPr>
            <w:r w:rsidRPr="00E42444">
              <w:rPr>
                <w:lang w:eastAsia="ru-RU"/>
              </w:rPr>
              <w:t> </w:t>
            </w:r>
          </w:p>
        </w:tc>
        <w:tc>
          <w:tcPr>
            <w:tcW w:w="201" w:type="pct"/>
            <w:noWrap/>
            <w:hideMark/>
          </w:tcPr>
          <w:p w14:paraId="4F7F2C04" w14:textId="77777777" w:rsidR="00F56ED7" w:rsidRPr="00E42444" w:rsidRDefault="00E42444" w:rsidP="00E42444">
            <w:pPr>
              <w:pStyle w:val="103"/>
              <w:rPr>
                <w:lang w:eastAsia="ru-RU"/>
              </w:rPr>
            </w:pPr>
            <w:r w:rsidRPr="00E42444">
              <w:rPr>
                <w:lang w:eastAsia="ru-RU"/>
              </w:rPr>
              <w:t> </w:t>
            </w:r>
          </w:p>
        </w:tc>
        <w:tc>
          <w:tcPr>
            <w:tcW w:w="200" w:type="pct"/>
            <w:noWrap/>
            <w:hideMark/>
          </w:tcPr>
          <w:p w14:paraId="5CC862B4" w14:textId="77777777" w:rsidR="00F56ED7" w:rsidRPr="00E42444" w:rsidRDefault="00E42444" w:rsidP="00E42444">
            <w:pPr>
              <w:pStyle w:val="103"/>
              <w:rPr>
                <w:lang w:eastAsia="ru-RU"/>
              </w:rPr>
            </w:pPr>
            <w:r w:rsidRPr="00E42444">
              <w:rPr>
                <w:lang w:eastAsia="ru-RU"/>
              </w:rPr>
              <w:t> </w:t>
            </w:r>
          </w:p>
        </w:tc>
        <w:tc>
          <w:tcPr>
            <w:tcW w:w="201" w:type="pct"/>
            <w:noWrap/>
            <w:hideMark/>
          </w:tcPr>
          <w:p w14:paraId="0E7F77A6" w14:textId="77777777" w:rsidR="00F56ED7" w:rsidRPr="00E42444" w:rsidRDefault="00E42444" w:rsidP="00E42444">
            <w:pPr>
              <w:pStyle w:val="103"/>
              <w:rPr>
                <w:lang w:eastAsia="ru-RU"/>
              </w:rPr>
            </w:pPr>
            <w:r w:rsidRPr="00E42444">
              <w:rPr>
                <w:lang w:eastAsia="ru-RU"/>
              </w:rPr>
              <w:t> </w:t>
            </w:r>
          </w:p>
        </w:tc>
        <w:tc>
          <w:tcPr>
            <w:tcW w:w="201" w:type="pct"/>
            <w:noWrap/>
            <w:hideMark/>
          </w:tcPr>
          <w:p w14:paraId="4B1DD021" w14:textId="77777777" w:rsidR="00F56ED7" w:rsidRPr="00E42444" w:rsidRDefault="00E42444" w:rsidP="00E42444">
            <w:pPr>
              <w:pStyle w:val="103"/>
              <w:rPr>
                <w:lang w:eastAsia="ru-RU"/>
              </w:rPr>
            </w:pPr>
            <w:r w:rsidRPr="00E42444">
              <w:rPr>
                <w:lang w:eastAsia="ru-RU"/>
              </w:rPr>
              <w:t> </w:t>
            </w:r>
          </w:p>
        </w:tc>
        <w:tc>
          <w:tcPr>
            <w:tcW w:w="201" w:type="pct"/>
            <w:noWrap/>
            <w:hideMark/>
          </w:tcPr>
          <w:p w14:paraId="51C65E00" w14:textId="77777777" w:rsidR="00F56ED7" w:rsidRPr="00E42444" w:rsidRDefault="00E42444" w:rsidP="00E42444">
            <w:pPr>
              <w:pStyle w:val="103"/>
              <w:rPr>
                <w:lang w:eastAsia="ru-RU"/>
              </w:rPr>
            </w:pPr>
            <w:r w:rsidRPr="00E42444">
              <w:rPr>
                <w:lang w:eastAsia="ru-RU"/>
              </w:rPr>
              <w:t> </w:t>
            </w:r>
          </w:p>
        </w:tc>
        <w:tc>
          <w:tcPr>
            <w:tcW w:w="201" w:type="pct"/>
            <w:noWrap/>
            <w:hideMark/>
          </w:tcPr>
          <w:p w14:paraId="421101F0" w14:textId="77777777" w:rsidR="00F56ED7" w:rsidRPr="00E42444" w:rsidRDefault="00E42444" w:rsidP="00E42444">
            <w:pPr>
              <w:pStyle w:val="103"/>
              <w:rPr>
                <w:lang w:eastAsia="ru-RU"/>
              </w:rPr>
            </w:pPr>
            <w:r w:rsidRPr="00E42444">
              <w:rPr>
                <w:lang w:eastAsia="ru-RU"/>
              </w:rPr>
              <w:t> </w:t>
            </w:r>
          </w:p>
        </w:tc>
      </w:tr>
      <w:tr w:rsidR="00E42444" w:rsidRPr="00E42444" w14:paraId="0CBFBA36" w14:textId="77777777" w:rsidTr="00612D72">
        <w:trPr>
          <w:trHeight w:val="20"/>
        </w:trPr>
        <w:tc>
          <w:tcPr>
            <w:tcW w:w="133" w:type="pct"/>
            <w:noWrap/>
            <w:hideMark/>
          </w:tcPr>
          <w:p w14:paraId="662BBC9E" w14:textId="77777777" w:rsidR="00F56ED7" w:rsidRPr="00E42444" w:rsidRDefault="00E42444" w:rsidP="00E42444">
            <w:pPr>
              <w:pStyle w:val="103"/>
              <w:rPr>
                <w:lang w:eastAsia="ru-RU"/>
              </w:rPr>
            </w:pPr>
            <w:r w:rsidRPr="00E42444">
              <w:rPr>
                <w:lang w:eastAsia="ru-RU"/>
              </w:rPr>
              <w:t> </w:t>
            </w:r>
          </w:p>
        </w:tc>
        <w:tc>
          <w:tcPr>
            <w:tcW w:w="492" w:type="pct"/>
            <w:noWrap/>
            <w:hideMark/>
          </w:tcPr>
          <w:p w14:paraId="36EFF87A" w14:textId="77777777" w:rsidR="00F56ED7" w:rsidRPr="00E42444" w:rsidRDefault="00E42444" w:rsidP="00E42444">
            <w:pPr>
              <w:pStyle w:val="103"/>
              <w:rPr>
                <w:lang w:eastAsia="ru-RU"/>
              </w:rPr>
            </w:pPr>
            <w:r w:rsidRPr="00E42444">
              <w:rPr>
                <w:lang w:eastAsia="ru-RU"/>
              </w:rPr>
              <w:t>Остаток денежных средств на конец периода</w:t>
            </w:r>
          </w:p>
        </w:tc>
        <w:tc>
          <w:tcPr>
            <w:tcW w:w="163" w:type="pct"/>
            <w:noWrap/>
            <w:hideMark/>
          </w:tcPr>
          <w:p w14:paraId="2F1C3C8F" w14:textId="77777777" w:rsidR="00F56ED7" w:rsidRPr="00E42444" w:rsidRDefault="00E42444" w:rsidP="00E42444">
            <w:pPr>
              <w:pStyle w:val="103"/>
              <w:rPr>
                <w:lang w:eastAsia="ru-RU"/>
              </w:rPr>
            </w:pPr>
            <w:r w:rsidRPr="00E42444">
              <w:rPr>
                <w:lang w:eastAsia="ru-RU"/>
              </w:rPr>
              <w:t> </w:t>
            </w:r>
          </w:p>
        </w:tc>
        <w:tc>
          <w:tcPr>
            <w:tcW w:w="200" w:type="pct"/>
            <w:noWrap/>
            <w:hideMark/>
          </w:tcPr>
          <w:p w14:paraId="694C046D" w14:textId="77777777" w:rsidR="00F56ED7" w:rsidRPr="00E42444" w:rsidRDefault="00E42444" w:rsidP="00E42444">
            <w:pPr>
              <w:pStyle w:val="103"/>
              <w:rPr>
                <w:lang w:eastAsia="ru-RU"/>
              </w:rPr>
            </w:pPr>
            <w:r w:rsidRPr="00E42444">
              <w:rPr>
                <w:lang w:eastAsia="ru-RU"/>
              </w:rPr>
              <w:t>0</w:t>
            </w:r>
          </w:p>
        </w:tc>
        <w:tc>
          <w:tcPr>
            <w:tcW w:w="201" w:type="pct"/>
            <w:noWrap/>
            <w:hideMark/>
          </w:tcPr>
          <w:p w14:paraId="2452B892" w14:textId="77777777" w:rsidR="00F56ED7" w:rsidRPr="00E42444" w:rsidRDefault="00E42444" w:rsidP="00E42444">
            <w:pPr>
              <w:pStyle w:val="103"/>
              <w:rPr>
                <w:lang w:eastAsia="ru-RU"/>
              </w:rPr>
            </w:pPr>
            <w:r w:rsidRPr="00E42444">
              <w:rPr>
                <w:lang w:eastAsia="ru-RU"/>
              </w:rPr>
              <w:t>20 370</w:t>
            </w:r>
          </w:p>
        </w:tc>
        <w:tc>
          <w:tcPr>
            <w:tcW w:w="201" w:type="pct"/>
            <w:noWrap/>
            <w:hideMark/>
          </w:tcPr>
          <w:p w14:paraId="147F6CE4" w14:textId="77777777" w:rsidR="00F56ED7" w:rsidRPr="00E42444" w:rsidRDefault="00E42444" w:rsidP="00E42444">
            <w:pPr>
              <w:pStyle w:val="103"/>
              <w:rPr>
                <w:lang w:eastAsia="ru-RU"/>
              </w:rPr>
            </w:pPr>
            <w:r w:rsidRPr="00E42444">
              <w:rPr>
                <w:lang w:eastAsia="ru-RU"/>
              </w:rPr>
              <w:t>32 582</w:t>
            </w:r>
          </w:p>
        </w:tc>
        <w:tc>
          <w:tcPr>
            <w:tcW w:w="201" w:type="pct"/>
            <w:noWrap/>
            <w:hideMark/>
          </w:tcPr>
          <w:p w14:paraId="778134FA" w14:textId="77777777" w:rsidR="00F56ED7" w:rsidRPr="00E42444" w:rsidRDefault="00E42444" w:rsidP="00E42444">
            <w:pPr>
              <w:pStyle w:val="103"/>
              <w:rPr>
                <w:lang w:eastAsia="ru-RU"/>
              </w:rPr>
            </w:pPr>
            <w:r w:rsidRPr="00E42444">
              <w:rPr>
                <w:lang w:eastAsia="ru-RU"/>
              </w:rPr>
              <w:t>58 118</w:t>
            </w:r>
          </w:p>
        </w:tc>
        <w:tc>
          <w:tcPr>
            <w:tcW w:w="200" w:type="pct"/>
            <w:noWrap/>
            <w:hideMark/>
          </w:tcPr>
          <w:p w14:paraId="32DA45F8" w14:textId="77777777" w:rsidR="00F56ED7" w:rsidRPr="00E42444" w:rsidRDefault="00E42444" w:rsidP="00E42444">
            <w:pPr>
              <w:pStyle w:val="103"/>
              <w:rPr>
                <w:lang w:eastAsia="ru-RU"/>
              </w:rPr>
            </w:pPr>
            <w:r w:rsidRPr="00E42444">
              <w:rPr>
                <w:lang w:eastAsia="ru-RU"/>
              </w:rPr>
              <w:t>85 208</w:t>
            </w:r>
          </w:p>
        </w:tc>
        <w:tc>
          <w:tcPr>
            <w:tcW w:w="201" w:type="pct"/>
            <w:noWrap/>
            <w:hideMark/>
          </w:tcPr>
          <w:p w14:paraId="7ABB0B57" w14:textId="77777777" w:rsidR="00F56ED7" w:rsidRPr="00E42444" w:rsidRDefault="00E42444" w:rsidP="00E42444">
            <w:pPr>
              <w:pStyle w:val="103"/>
              <w:rPr>
                <w:lang w:eastAsia="ru-RU"/>
              </w:rPr>
            </w:pPr>
            <w:r w:rsidRPr="00E42444">
              <w:rPr>
                <w:lang w:eastAsia="ru-RU"/>
              </w:rPr>
              <w:t>31 090</w:t>
            </w:r>
          </w:p>
        </w:tc>
        <w:tc>
          <w:tcPr>
            <w:tcW w:w="201" w:type="pct"/>
            <w:noWrap/>
            <w:hideMark/>
          </w:tcPr>
          <w:p w14:paraId="74AEF70C" w14:textId="77777777" w:rsidR="00F56ED7" w:rsidRPr="00E42444" w:rsidRDefault="00E42444" w:rsidP="00E42444">
            <w:pPr>
              <w:pStyle w:val="103"/>
              <w:rPr>
                <w:lang w:eastAsia="ru-RU"/>
              </w:rPr>
            </w:pPr>
            <w:r w:rsidRPr="00E42444">
              <w:rPr>
                <w:lang w:eastAsia="ru-RU"/>
              </w:rPr>
              <w:t>4 798</w:t>
            </w:r>
          </w:p>
        </w:tc>
        <w:tc>
          <w:tcPr>
            <w:tcW w:w="201" w:type="pct"/>
            <w:noWrap/>
            <w:hideMark/>
          </w:tcPr>
          <w:p w14:paraId="77487DAB" w14:textId="77777777" w:rsidR="00F56ED7" w:rsidRPr="00E42444" w:rsidRDefault="00E42444" w:rsidP="00E42444">
            <w:pPr>
              <w:pStyle w:val="103"/>
              <w:rPr>
                <w:lang w:eastAsia="ru-RU"/>
              </w:rPr>
            </w:pPr>
            <w:r w:rsidRPr="00E42444">
              <w:rPr>
                <w:lang w:eastAsia="ru-RU"/>
              </w:rPr>
              <w:t>827</w:t>
            </w:r>
          </w:p>
        </w:tc>
        <w:tc>
          <w:tcPr>
            <w:tcW w:w="200" w:type="pct"/>
            <w:noWrap/>
            <w:hideMark/>
          </w:tcPr>
          <w:p w14:paraId="330A0222" w14:textId="77777777" w:rsidR="00F56ED7" w:rsidRPr="00E42444" w:rsidRDefault="00E42444" w:rsidP="00E42444">
            <w:pPr>
              <w:pStyle w:val="103"/>
              <w:rPr>
                <w:lang w:eastAsia="ru-RU"/>
              </w:rPr>
            </w:pPr>
            <w:r w:rsidRPr="00E42444">
              <w:rPr>
                <w:lang w:eastAsia="ru-RU"/>
              </w:rPr>
              <w:t>13 825</w:t>
            </w:r>
          </w:p>
        </w:tc>
        <w:tc>
          <w:tcPr>
            <w:tcW w:w="201" w:type="pct"/>
            <w:noWrap/>
            <w:hideMark/>
          </w:tcPr>
          <w:p w14:paraId="22009351" w14:textId="77777777" w:rsidR="00F56ED7" w:rsidRPr="00E42444" w:rsidRDefault="00E42444" w:rsidP="00E42444">
            <w:pPr>
              <w:pStyle w:val="103"/>
              <w:rPr>
                <w:lang w:eastAsia="ru-RU"/>
              </w:rPr>
            </w:pPr>
            <w:r w:rsidRPr="00E42444">
              <w:rPr>
                <w:lang w:eastAsia="ru-RU"/>
              </w:rPr>
              <w:t>44 520</w:t>
            </w:r>
          </w:p>
        </w:tc>
        <w:tc>
          <w:tcPr>
            <w:tcW w:w="201" w:type="pct"/>
            <w:noWrap/>
            <w:hideMark/>
          </w:tcPr>
          <w:p w14:paraId="0B20506A" w14:textId="77777777" w:rsidR="00F56ED7" w:rsidRPr="00E42444" w:rsidRDefault="00E42444" w:rsidP="00E42444">
            <w:pPr>
              <w:pStyle w:val="103"/>
              <w:rPr>
                <w:lang w:eastAsia="ru-RU"/>
              </w:rPr>
            </w:pPr>
            <w:r w:rsidRPr="00E42444">
              <w:rPr>
                <w:lang w:eastAsia="ru-RU"/>
              </w:rPr>
              <w:t>106 451</w:t>
            </w:r>
          </w:p>
        </w:tc>
        <w:tc>
          <w:tcPr>
            <w:tcW w:w="201" w:type="pct"/>
            <w:noWrap/>
            <w:hideMark/>
          </w:tcPr>
          <w:p w14:paraId="71B998A5" w14:textId="77777777" w:rsidR="00F56ED7" w:rsidRPr="00E42444" w:rsidRDefault="00E42444" w:rsidP="00E42444">
            <w:pPr>
              <w:pStyle w:val="103"/>
              <w:rPr>
                <w:lang w:eastAsia="ru-RU"/>
              </w:rPr>
            </w:pPr>
            <w:r w:rsidRPr="00E42444">
              <w:rPr>
                <w:lang w:eastAsia="ru-RU"/>
              </w:rPr>
              <w:t>259 929</w:t>
            </w:r>
          </w:p>
        </w:tc>
        <w:tc>
          <w:tcPr>
            <w:tcW w:w="200" w:type="pct"/>
            <w:noWrap/>
            <w:hideMark/>
          </w:tcPr>
          <w:p w14:paraId="7821DD3C" w14:textId="77777777" w:rsidR="00F56ED7" w:rsidRPr="00E42444" w:rsidRDefault="00E42444" w:rsidP="00E42444">
            <w:pPr>
              <w:pStyle w:val="103"/>
              <w:rPr>
                <w:lang w:eastAsia="ru-RU"/>
              </w:rPr>
            </w:pPr>
            <w:r w:rsidRPr="00E42444">
              <w:rPr>
                <w:lang w:eastAsia="ru-RU"/>
              </w:rPr>
              <w:t>501 382</w:t>
            </w:r>
          </w:p>
        </w:tc>
        <w:tc>
          <w:tcPr>
            <w:tcW w:w="201" w:type="pct"/>
            <w:noWrap/>
            <w:hideMark/>
          </w:tcPr>
          <w:p w14:paraId="46314B32" w14:textId="77777777" w:rsidR="00F56ED7" w:rsidRPr="00E42444" w:rsidRDefault="00E42444" w:rsidP="00E42444">
            <w:pPr>
              <w:pStyle w:val="103"/>
              <w:rPr>
                <w:lang w:eastAsia="ru-RU"/>
              </w:rPr>
            </w:pPr>
            <w:r w:rsidRPr="00E42444">
              <w:rPr>
                <w:lang w:eastAsia="ru-RU"/>
              </w:rPr>
              <w:t>748 987</w:t>
            </w:r>
          </w:p>
        </w:tc>
        <w:tc>
          <w:tcPr>
            <w:tcW w:w="201" w:type="pct"/>
            <w:noWrap/>
            <w:hideMark/>
          </w:tcPr>
          <w:p w14:paraId="6C1E9581" w14:textId="77777777" w:rsidR="00F56ED7" w:rsidRPr="00E42444" w:rsidRDefault="00E42444" w:rsidP="00E42444">
            <w:pPr>
              <w:pStyle w:val="103"/>
              <w:rPr>
                <w:lang w:eastAsia="ru-RU"/>
              </w:rPr>
            </w:pPr>
            <w:r w:rsidRPr="00E42444">
              <w:rPr>
                <w:lang w:eastAsia="ru-RU"/>
              </w:rPr>
              <w:t>982 154</w:t>
            </w:r>
          </w:p>
        </w:tc>
        <w:tc>
          <w:tcPr>
            <w:tcW w:w="201" w:type="pct"/>
            <w:noWrap/>
            <w:hideMark/>
          </w:tcPr>
          <w:p w14:paraId="6C5A559F" w14:textId="77777777" w:rsidR="00F56ED7" w:rsidRPr="00E42444" w:rsidRDefault="00E42444" w:rsidP="00E42444">
            <w:pPr>
              <w:pStyle w:val="103"/>
              <w:rPr>
                <w:lang w:eastAsia="ru-RU"/>
              </w:rPr>
            </w:pPr>
            <w:r w:rsidRPr="00E42444">
              <w:rPr>
                <w:lang w:eastAsia="ru-RU"/>
              </w:rPr>
              <w:t>1 220 340</w:t>
            </w:r>
          </w:p>
        </w:tc>
        <w:tc>
          <w:tcPr>
            <w:tcW w:w="200" w:type="pct"/>
            <w:noWrap/>
            <w:hideMark/>
          </w:tcPr>
          <w:p w14:paraId="609393FE" w14:textId="77777777" w:rsidR="00F56ED7" w:rsidRPr="00E42444" w:rsidRDefault="00E42444" w:rsidP="00E42444">
            <w:pPr>
              <w:pStyle w:val="103"/>
              <w:rPr>
                <w:lang w:eastAsia="ru-RU"/>
              </w:rPr>
            </w:pPr>
            <w:r w:rsidRPr="00E42444">
              <w:rPr>
                <w:lang w:eastAsia="ru-RU"/>
              </w:rPr>
              <w:t>1 463 645</w:t>
            </w:r>
          </w:p>
        </w:tc>
        <w:tc>
          <w:tcPr>
            <w:tcW w:w="201" w:type="pct"/>
            <w:noWrap/>
            <w:hideMark/>
          </w:tcPr>
          <w:p w14:paraId="18A17262" w14:textId="77777777" w:rsidR="00F56ED7" w:rsidRPr="00E42444" w:rsidRDefault="00E42444" w:rsidP="00E42444">
            <w:pPr>
              <w:pStyle w:val="103"/>
              <w:rPr>
                <w:lang w:eastAsia="ru-RU"/>
              </w:rPr>
            </w:pPr>
            <w:r w:rsidRPr="00E42444">
              <w:rPr>
                <w:lang w:eastAsia="ru-RU"/>
              </w:rPr>
              <w:t>1 712 173</w:t>
            </w:r>
          </w:p>
        </w:tc>
        <w:tc>
          <w:tcPr>
            <w:tcW w:w="201" w:type="pct"/>
            <w:noWrap/>
            <w:hideMark/>
          </w:tcPr>
          <w:p w14:paraId="04ADDDCA" w14:textId="77777777" w:rsidR="00F56ED7" w:rsidRPr="00E42444" w:rsidRDefault="00E42444" w:rsidP="00E42444">
            <w:pPr>
              <w:pStyle w:val="103"/>
              <w:rPr>
                <w:lang w:eastAsia="ru-RU"/>
              </w:rPr>
            </w:pPr>
            <w:r w:rsidRPr="00E42444">
              <w:rPr>
                <w:lang w:eastAsia="ru-RU"/>
              </w:rPr>
              <w:t>1 966 031</w:t>
            </w:r>
          </w:p>
        </w:tc>
        <w:tc>
          <w:tcPr>
            <w:tcW w:w="201" w:type="pct"/>
            <w:noWrap/>
            <w:hideMark/>
          </w:tcPr>
          <w:p w14:paraId="1D224D1A" w14:textId="77777777" w:rsidR="00F56ED7" w:rsidRPr="00E42444" w:rsidRDefault="00E42444" w:rsidP="00E42444">
            <w:pPr>
              <w:pStyle w:val="103"/>
              <w:rPr>
                <w:lang w:eastAsia="ru-RU"/>
              </w:rPr>
            </w:pPr>
            <w:r w:rsidRPr="00E42444">
              <w:rPr>
                <w:lang w:eastAsia="ru-RU"/>
              </w:rPr>
              <w:t>2 225 324</w:t>
            </w:r>
          </w:p>
        </w:tc>
        <w:tc>
          <w:tcPr>
            <w:tcW w:w="201" w:type="pct"/>
            <w:noWrap/>
            <w:hideMark/>
          </w:tcPr>
          <w:p w14:paraId="47F49332" w14:textId="77777777" w:rsidR="00F56ED7" w:rsidRPr="00E42444" w:rsidRDefault="00E42444" w:rsidP="00E42444">
            <w:pPr>
              <w:pStyle w:val="103"/>
              <w:rPr>
                <w:lang w:eastAsia="ru-RU"/>
              </w:rPr>
            </w:pPr>
            <w:r w:rsidRPr="00E42444">
              <w:rPr>
                <w:lang w:eastAsia="ru-RU"/>
              </w:rPr>
              <w:t>2 490 163</w:t>
            </w:r>
          </w:p>
        </w:tc>
      </w:tr>
      <w:tr w:rsidR="00E42444" w:rsidRPr="00E42444" w14:paraId="622DF2BD" w14:textId="77777777" w:rsidTr="00612D72">
        <w:trPr>
          <w:trHeight w:val="20"/>
        </w:trPr>
        <w:tc>
          <w:tcPr>
            <w:tcW w:w="133" w:type="pct"/>
            <w:noWrap/>
            <w:hideMark/>
          </w:tcPr>
          <w:p w14:paraId="32576350" w14:textId="77777777" w:rsidR="00F56ED7" w:rsidRPr="00E42444" w:rsidRDefault="00E42444" w:rsidP="00E42444">
            <w:pPr>
              <w:pStyle w:val="103"/>
              <w:rPr>
                <w:lang w:eastAsia="ru-RU"/>
              </w:rPr>
            </w:pPr>
            <w:r w:rsidRPr="00E42444">
              <w:rPr>
                <w:lang w:eastAsia="ru-RU"/>
              </w:rPr>
              <w:t> </w:t>
            </w:r>
          </w:p>
        </w:tc>
        <w:tc>
          <w:tcPr>
            <w:tcW w:w="492" w:type="pct"/>
            <w:noWrap/>
            <w:hideMark/>
          </w:tcPr>
          <w:p w14:paraId="5D89C8A8" w14:textId="77777777" w:rsidR="00F56ED7" w:rsidRPr="00E42444" w:rsidRDefault="00E42444" w:rsidP="00E42444">
            <w:pPr>
              <w:pStyle w:val="103"/>
              <w:rPr>
                <w:lang w:eastAsia="ru-RU"/>
              </w:rPr>
            </w:pPr>
            <w:r w:rsidRPr="00E42444">
              <w:rPr>
                <w:lang w:eastAsia="ru-RU"/>
              </w:rPr>
              <w:t> </w:t>
            </w:r>
          </w:p>
        </w:tc>
        <w:tc>
          <w:tcPr>
            <w:tcW w:w="163" w:type="pct"/>
            <w:noWrap/>
            <w:hideMark/>
          </w:tcPr>
          <w:p w14:paraId="09E3B1A5" w14:textId="77777777" w:rsidR="00F56ED7" w:rsidRPr="00E42444" w:rsidRDefault="00E42444" w:rsidP="00E42444">
            <w:pPr>
              <w:pStyle w:val="103"/>
              <w:rPr>
                <w:lang w:eastAsia="ru-RU"/>
              </w:rPr>
            </w:pPr>
            <w:r w:rsidRPr="00E42444">
              <w:rPr>
                <w:lang w:eastAsia="ru-RU"/>
              </w:rPr>
              <w:t> </w:t>
            </w:r>
          </w:p>
        </w:tc>
        <w:tc>
          <w:tcPr>
            <w:tcW w:w="200" w:type="pct"/>
            <w:noWrap/>
            <w:hideMark/>
          </w:tcPr>
          <w:p w14:paraId="7F22CDE5" w14:textId="77777777" w:rsidR="00F56ED7" w:rsidRPr="00E42444" w:rsidRDefault="00E42444" w:rsidP="00E42444">
            <w:pPr>
              <w:pStyle w:val="103"/>
              <w:rPr>
                <w:lang w:eastAsia="ru-RU"/>
              </w:rPr>
            </w:pPr>
            <w:r w:rsidRPr="00E42444">
              <w:rPr>
                <w:lang w:eastAsia="ru-RU"/>
              </w:rPr>
              <w:t> </w:t>
            </w:r>
          </w:p>
        </w:tc>
        <w:tc>
          <w:tcPr>
            <w:tcW w:w="201" w:type="pct"/>
            <w:noWrap/>
            <w:hideMark/>
          </w:tcPr>
          <w:p w14:paraId="7541CAEA" w14:textId="77777777" w:rsidR="00F56ED7" w:rsidRPr="00E42444" w:rsidRDefault="00E42444" w:rsidP="00E42444">
            <w:pPr>
              <w:pStyle w:val="103"/>
              <w:rPr>
                <w:lang w:eastAsia="ru-RU"/>
              </w:rPr>
            </w:pPr>
            <w:r w:rsidRPr="00E42444">
              <w:rPr>
                <w:lang w:eastAsia="ru-RU"/>
              </w:rPr>
              <w:t> </w:t>
            </w:r>
          </w:p>
        </w:tc>
        <w:tc>
          <w:tcPr>
            <w:tcW w:w="201" w:type="pct"/>
            <w:noWrap/>
            <w:hideMark/>
          </w:tcPr>
          <w:p w14:paraId="7812759B" w14:textId="77777777" w:rsidR="00F56ED7" w:rsidRPr="00E42444" w:rsidRDefault="00E42444" w:rsidP="00E42444">
            <w:pPr>
              <w:pStyle w:val="103"/>
              <w:rPr>
                <w:lang w:eastAsia="ru-RU"/>
              </w:rPr>
            </w:pPr>
            <w:r w:rsidRPr="00E42444">
              <w:rPr>
                <w:lang w:eastAsia="ru-RU"/>
              </w:rPr>
              <w:t> </w:t>
            </w:r>
          </w:p>
        </w:tc>
        <w:tc>
          <w:tcPr>
            <w:tcW w:w="201" w:type="pct"/>
            <w:noWrap/>
            <w:hideMark/>
          </w:tcPr>
          <w:p w14:paraId="7736AC39" w14:textId="77777777" w:rsidR="00F56ED7" w:rsidRPr="00E42444" w:rsidRDefault="00E42444" w:rsidP="00E42444">
            <w:pPr>
              <w:pStyle w:val="103"/>
              <w:rPr>
                <w:lang w:eastAsia="ru-RU"/>
              </w:rPr>
            </w:pPr>
            <w:r w:rsidRPr="00E42444">
              <w:rPr>
                <w:lang w:eastAsia="ru-RU"/>
              </w:rPr>
              <w:t> </w:t>
            </w:r>
          </w:p>
        </w:tc>
        <w:tc>
          <w:tcPr>
            <w:tcW w:w="200" w:type="pct"/>
            <w:noWrap/>
            <w:hideMark/>
          </w:tcPr>
          <w:p w14:paraId="0779FCB9" w14:textId="77777777" w:rsidR="00F56ED7" w:rsidRPr="00E42444" w:rsidRDefault="00E42444" w:rsidP="00E42444">
            <w:pPr>
              <w:pStyle w:val="103"/>
              <w:rPr>
                <w:lang w:eastAsia="ru-RU"/>
              </w:rPr>
            </w:pPr>
            <w:r w:rsidRPr="00E42444">
              <w:rPr>
                <w:lang w:eastAsia="ru-RU"/>
              </w:rPr>
              <w:t> </w:t>
            </w:r>
          </w:p>
        </w:tc>
        <w:tc>
          <w:tcPr>
            <w:tcW w:w="201" w:type="pct"/>
            <w:noWrap/>
            <w:hideMark/>
          </w:tcPr>
          <w:p w14:paraId="6DE0FBFA" w14:textId="77777777" w:rsidR="00F56ED7" w:rsidRPr="00E42444" w:rsidRDefault="00E42444" w:rsidP="00E42444">
            <w:pPr>
              <w:pStyle w:val="103"/>
              <w:rPr>
                <w:lang w:eastAsia="ru-RU"/>
              </w:rPr>
            </w:pPr>
            <w:r w:rsidRPr="00E42444">
              <w:rPr>
                <w:lang w:eastAsia="ru-RU"/>
              </w:rPr>
              <w:t> </w:t>
            </w:r>
          </w:p>
        </w:tc>
        <w:tc>
          <w:tcPr>
            <w:tcW w:w="201" w:type="pct"/>
            <w:noWrap/>
            <w:hideMark/>
          </w:tcPr>
          <w:p w14:paraId="6B2F9D8E" w14:textId="77777777" w:rsidR="00F56ED7" w:rsidRPr="00E42444" w:rsidRDefault="00E42444" w:rsidP="00E42444">
            <w:pPr>
              <w:pStyle w:val="103"/>
              <w:rPr>
                <w:lang w:eastAsia="ru-RU"/>
              </w:rPr>
            </w:pPr>
            <w:r w:rsidRPr="00E42444">
              <w:rPr>
                <w:lang w:eastAsia="ru-RU"/>
              </w:rPr>
              <w:t> </w:t>
            </w:r>
          </w:p>
        </w:tc>
        <w:tc>
          <w:tcPr>
            <w:tcW w:w="201" w:type="pct"/>
            <w:noWrap/>
            <w:hideMark/>
          </w:tcPr>
          <w:p w14:paraId="1CBC349E" w14:textId="77777777" w:rsidR="00F56ED7" w:rsidRPr="00E42444" w:rsidRDefault="00E42444" w:rsidP="00E42444">
            <w:pPr>
              <w:pStyle w:val="103"/>
              <w:rPr>
                <w:lang w:eastAsia="ru-RU"/>
              </w:rPr>
            </w:pPr>
            <w:r w:rsidRPr="00E42444">
              <w:rPr>
                <w:lang w:eastAsia="ru-RU"/>
              </w:rPr>
              <w:t> </w:t>
            </w:r>
          </w:p>
        </w:tc>
        <w:tc>
          <w:tcPr>
            <w:tcW w:w="200" w:type="pct"/>
            <w:noWrap/>
            <w:hideMark/>
          </w:tcPr>
          <w:p w14:paraId="7B3B57C1" w14:textId="77777777" w:rsidR="00F56ED7" w:rsidRPr="00E42444" w:rsidRDefault="00E42444" w:rsidP="00E42444">
            <w:pPr>
              <w:pStyle w:val="103"/>
              <w:rPr>
                <w:lang w:eastAsia="ru-RU"/>
              </w:rPr>
            </w:pPr>
            <w:r w:rsidRPr="00E42444">
              <w:rPr>
                <w:lang w:eastAsia="ru-RU"/>
              </w:rPr>
              <w:t> </w:t>
            </w:r>
          </w:p>
        </w:tc>
        <w:tc>
          <w:tcPr>
            <w:tcW w:w="201" w:type="pct"/>
            <w:noWrap/>
            <w:hideMark/>
          </w:tcPr>
          <w:p w14:paraId="2EA27675" w14:textId="77777777" w:rsidR="00F56ED7" w:rsidRPr="00E42444" w:rsidRDefault="00E42444" w:rsidP="00E42444">
            <w:pPr>
              <w:pStyle w:val="103"/>
              <w:rPr>
                <w:lang w:eastAsia="ru-RU"/>
              </w:rPr>
            </w:pPr>
            <w:r w:rsidRPr="00E42444">
              <w:rPr>
                <w:lang w:eastAsia="ru-RU"/>
              </w:rPr>
              <w:t> </w:t>
            </w:r>
          </w:p>
        </w:tc>
        <w:tc>
          <w:tcPr>
            <w:tcW w:w="201" w:type="pct"/>
            <w:noWrap/>
            <w:hideMark/>
          </w:tcPr>
          <w:p w14:paraId="29A73D59" w14:textId="77777777" w:rsidR="00F56ED7" w:rsidRPr="00E42444" w:rsidRDefault="00E42444" w:rsidP="00E42444">
            <w:pPr>
              <w:pStyle w:val="103"/>
              <w:rPr>
                <w:lang w:eastAsia="ru-RU"/>
              </w:rPr>
            </w:pPr>
            <w:r w:rsidRPr="00E42444">
              <w:rPr>
                <w:lang w:eastAsia="ru-RU"/>
              </w:rPr>
              <w:t> </w:t>
            </w:r>
          </w:p>
        </w:tc>
        <w:tc>
          <w:tcPr>
            <w:tcW w:w="201" w:type="pct"/>
            <w:noWrap/>
            <w:hideMark/>
          </w:tcPr>
          <w:p w14:paraId="0FE946D1" w14:textId="77777777" w:rsidR="00F56ED7" w:rsidRPr="00E42444" w:rsidRDefault="00E42444" w:rsidP="00E42444">
            <w:pPr>
              <w:pStyle w:val="103"/>
              <w:rPr>
                <w:lang w:eastAsia="ru-RU"/>
              </w:rPr>
            </w:pPr>
            <w:r w:rsidRPr="00E42444">
              <w:rPr>
                <w:lang w:eastAsia="ru-RU"/>
              </w:rPr>
              <w:t> </w:t>
            </w:r>
          </w:p>
        </w:tc>
        <w:tc>
          <w:tcPr>
            <w:tcW w:w="200" w:type="pct"/>
            <w:noWrap/>
            <w:hideMark/>
          </w:tcPr>
          <w:p w14:paraId="034E7E58" w14:textId="77777777" w:rsidR="00F56ED7" w:rsidRPr="00E42444" w:rsidRDefault="00E42444" w:rsidP="00E42444">
            <w:pPr>
              <w:pStyle w:val="103"/>
              <w:rPr>
                <w:lang w:eastAsia="ru-RU"/>
              </w:rPr>
            </w:pPr>
            <w:r w:rsidRPr="00E42444">
              <w:rPr>
                <w:lang w:eastAsia="ru-RU"/>
              </w:rPr>
              <w:t> </w:t>
            </w:r>
          </w:p>
        </w:tc>
        <w:tc>
          <w:tcPr>
            <w:tcW w:w="201" w:type="pct"/>
            <w:noWrap/>
            <w:hideMark/>
          </w:tcPr>
          <w:p w14:paraId="7551B535" w14:textId="77777777" w:rsidR="00F56ED7" w:rsidRPr="00E42444" w:rsidRDefault="00E42444" w:rsidP="00E42444">
            <w:pPr>
              <w:pStyle w:val="103"/>
              <w:rPr>
                <w:lang w:eastAsia="ru-RU"/>
              </w:rPr>
            </w:pPr>
            <w:r w:rsidRPr="00E42444">
              <w:rPr>
                <w:lang w:eastAsia="ru-RU"/>
              </w:rPr>
              <w:t> </w:t>
            </w:r>
          </w:p>
        </w:tc>
        <w:tc>
          <w:tcPr>
            <w:tcW w:w="201" w:type="pct"/>
            <w:noWrap/>
            <w:hideMark/>
          </w:tcPr>
          <w:p w14:paraId="5AA197C8" w14:textId="77777777" w:rsidR="00F56ED7" w:rsidRPr="00E42444" w:rsidRDefault="00E42444" w:rsidP="00E42444">
            <w:pPr>
              <w:pStyle w:val="103"/>
              <w:rPr>
                <w:lang w:eastAsia="ru-RU"/>
              </w:rPr>
            </w:pPr>
            <w:r w:rsidRPr="00E42444">
              <w:rPr>
                <w:lang w:eastAsia="ru-RU"/>
              </w:rPr>
              <w:t> </w:t>
            </w:r>
          </w:p>
        </w:tc>
        <w:tc>
          <w:tcPr>
            <w:tcW w:w="201" w:type="pct"/>
            <w:noWrap/>
            <w:hideMark/>
          </w:tcPr>
          <w:p w14:paraId="0448C939" w14:textId="77777777" w:rsidR="00F56ED7" w:rsidRPr="00E42444" w:rsidRDefault="00E42444" w:rsidP="00E42444">
            <w:pPr>
              <w:pStyle w:val="103"/>
              <w:rPr>
                <w:lang w:eastAsia="ru-RU"/>
              </w:rPr>
            </w:pPr>
            <w:r w:rsidRPr="00E42444">
              <w:rPr>
                <w:lang w:eastAsia="ru-RU"/>
              </w:rPr>
              <w:t> </w:t>
            </w:r>
          </w:p>
        </w:tc>
        <w:tc>
          <w:tcPr>
            <w:tcW w:w="200" w:type="pct"/>
            <w:noWrap/>
            <w:hideMark/>
          </w:tcPr>
          <w:p w14:paraId="775C42F4" w14:textId="77777777" w:rsidR="00F56ED7" w:rsidRPr="00E42444" w:rsidRDefault="00E42444" w:rsidP="00E42444">
            <w:pPr>
              <w:pStyle w:val="103"/>
              <w:rPr>
                <w:lang w:eastAsia="ru-RU"/>
              </w:rPr>
            </w:pPr>
            <w:r w:rsidRPr="00E42444">
              <w:rPr>
                <w:lang w:eastAsia="ru-RU"/>
              </w:rPr>
              <w:t> </w:t>
            </w:r>
          </w:p>
        </w:tc>
        <w:tc>
          <w:tcPr>
            <w:tcW w:w="201" w:type="pct"/>
            <w:noWrap/>
            <w:hideMark/>
          </w:tcPr>
          <w:p w14:paraId="29819423" w14:textId="77777777" w:rsidR="00F56ED7" w:rsidRPr="00E42444" w:rsidRDefault="00E42444" w:rsidP="00E42444">
            <w:pPr>
              <w:pStyle w:val="103"/>
              <w:rPr>
                <w:lang w:eastAsia="ru-RU"/>
              </w:rPr>
            </w:pPr>
            <w:r w:rsidRPr="00E42444">
              <w:rPr>
                <w:lang w:eastAsia="ru-RU"/>
              </w:rPr>
              <w:t> </w:t>
            </w:r>
          </w:p>
        </w:tc>
        <w:tc>
          <w:tcPr>
            <w:tcW w:w="201" w:type="pct"/>
            <w:noWrap/>
            <w:hideMark/>
          </w:tcPr>
          <w:p w14:paraId="6B1CC22D" w14:textId="77777777" w:rsidR="00F56ED7" w:rsidRPr="00E42444" w:rsidRDefault="00E42444" w:rsidP="00E42444">
            <w:pPr>
              <w:pStyle w:val="103"/>
              <w:rPr>
                <w:lang w:eastAsia="ru-RU"/>
              </w:rPr>
            </w:pPr>
            <w:r w:rsidRPr="00E42444">
              <w:rPr>
                <w:lang w:eastAsia="ru-RU"/>
              </w:rPr>
              <w:t> </w:t>
            </w:r>
          </w:p>
        </w:tc>
        <w:tc>
          <w:tcPr>
            <w:tcW w:w="201" w:type="pct"/>
            <w:noWrap/>
            <w:hideMark/>
          </w:tcPr>
          <w:p w14:paraId="495232C8" w14:textId="77777777" w:rsidR="00F56ED7" w:rsidRPr="00E42444" w:rsidRDefault="00E42444" w:rsidP="00E42444">
            <w:pPr>
              <w:pStyle w:val="103"/>
              <w:rPr>
                <w:lang w:eastAsia="ru-RU"/>
              </w:rPr>
            </w:pPr>
            <w:r w:rsidRPr="00E42444">
              <w:rPr>
                <w:lang w:eastAsia="ru-RU"/>
              </w:rPr>
              <w:t> </w:t>
            </w:r>
          </w:p>
        </w:tc>
        <w:tc>
          <w:tcPr>
            <w:tcW w:w="201" w:type="pct"/>
            <w:noWrap/>
            <w:hideMark/>
          </w:tcPr>
          <w:p w14:paraId="7172F500" w14:textId="77777777" w:rsidR="00F56ED7" w:rsidRPr="00E42444" w:rsidRDefault="00E42444" w:rsidP="00E42444">
            <w:pPr>
              <w:pStyle w:val="103"/>
              <w:rPr>
                <w:lang w:eastAsia="ru-RU"/>
              </w:rPr>
            </w:pPr>
            <w:r w:rsidRPr="00E42444">
              <w:rPr>
                <w:lang w:eastAsia="ru-RU"/>
              </w:rPr>
              <w:t> </w:t>
            </w:r>
          </w:p>
        </w:tc>
      </w:tr>
      <w:tr w:rsidR="00E42444" w:rsidRPr="00E42444" w14:paraId="146610C7" w14:textId="77777777" w:rsidTr="00612D72">
        <w:trPr>
          <w:trHeight w:val="20"/>
        </w:trPr>
        <w:tc>
          <w:tcPr>
            <w:tcW w:w="133" w:type="pct"/>
            <w:hideMark/>
          </w:tcPr>
          <w:p w14:paraId="17C632AD" w14:textId="77777777" w:rsidR="00F56ED7" w:rsidRPr="00E42444" w:rsidRDefault="00E42444" w:rsidP="00E42444">
            <w:pPr>
              <w:pStyle w:val="103"/>
              <w:rPr>
                <w:lang w:eastAsia="ru-RU"/>
              </w:rPr>
            </w:pPr>
            <w:r w:rsidRPr="00E42444">
              <w:rPr>
                <w:lang w:eastAsia="ru-RU"/>
              </w:rPr>
              <w:t>13</w:t>
            </w:r>
          </w:p>
        </w:tc>
        <w:tc>
          <w:tcPr>
            <w:tcW w:w="492" w:type="pct"/>
            <w:hideMark/>
          </w:tcPr>
          <w:p w14:paraId="2992CD8C" w14:textId="77777777" w:rsidR="00F56ED7" w:rsidRPr="00E42444" w:rsidRDefault="00E42444" w:rsidP="00E42444">
            <w:pPr>
              <w:pStyle w:val="103"/>
              <w:rPr>
                <w:lang w:eastAsia="ru-RU"/>
              </w:rPr>
            </w:pPr>
            <w:r w:rsidRPr="00E42444">
              <w:rPr>
                <w:lang w:eastAsia="ru-RU"/>
              </w:rPr>
              <w:t>Свободный Денежный поток</w:t>
            </w:r>
          </w:p>
        </w:tc>
        <w:tc>
          <w:tcPr>
            <w:tcW w:w="163" w:type="pct"/>
            <w:hideMark/>
          </w:tcPr>
          <w:p w14:paraId="7FE43E42"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72357856" w14:textId="77777777" w:rsidR="00F56ED7" w:rsidRPr="00E42444" w:rsidRDefault="00E42444" w:rsidP="00E42444">
            <w:pPr>
              <w:pStyle w:val="103"/>
              <w:rPr>
                <w:lang w:eastAsia="ru-RU"/>
              </w:rPr>
            </w:pPr>
            <w:r w:rsidRPr="00E42444">
              <w:rPr>
                <w:lang w:eastAsia="ru-RU"/>
              </w:rPr>
              <w:t>0</w:t>
            </w:r>
          </w:p>
        </w:tc>
        <w:tc>
          <w:tcPr>
            <w:tcW w:w="201" w:type="pct"/>
            <w:hideMark/>
          </w:tcPr>
          <w:p w14:paraId="08567FF2" w14:textId="77777777" w:rsidR="00F56ED7" w:rsidRPr="00E42444" w:rsidRDefault="00E42444" w:rsidP="00E42444">
            <w:pPr>
              <w:pStyle w:val="103"/>
              <w:rPr>
                <w:lang w:eastAsia="ru-RU"/>
              </w:rPr>
            </w:pPr>
            <w:r w:rsidRPr="00E42444">
              <w:rPr>
                <w:lang w:eastAsia="ru-RU"/>
              </w:rPr>
              <w:t>-60 140</w:t>
            </w:r>
          </w:p>
        </w:tc>
        <w:tc>
          <w:tcPr>
            <w:tcW w:w="201" w:type="pct"/>
            <w:hideMark/>
          </w:tcPr>
          <w:p w14:paraId="79770E66" w14:textId="77777777" w:rsidR="00F56ED7" w:rsidRPr="00E42444" w:rsidRDefault="00E42444" w:rsidP="00E42444">
            <w:pPr>
              <w:pStyle w:val="103"/>
              <w:rPr>
                <w:lang w:eastAsia="ru-RU"/>
              </w:rPr>
            </w:pPr>
            <w:r w:rsidRPr="00E42444">
              <w:rPr>
                <w:lang w:eastAsia="ru-RU"/>
              </w:rPr>
              <w:t>-522 859</w:t>
            </w:r>
          </w:p>
        </w:tc>
        <w:tc>
          <w:tcPr>
            <w:tcW w:w="201" w:type="pct"/>
            <w:hideMark/>
          </w:tcPr>
          <w:p w14:paraId="677054B1" w14:textId="77777777" w:rsidR="00F56ED7" w:rsidRPr="00E42444" w:rsidRDefault="00E42444" w:rsidP="00E42444">
            <w:pPr>
              <w:pStyle w:val="103"/>
              <w:rPr>
                <w:lang w:eastAsia="ru-RU"/>
              </w:rPr>
            </w:pPr>
            <w:r w:rsidRPr="00E42444">
              <w:rPr>
                <w:lang w:eastAsia="ru-RU"/>
              </w:rPr>
              <w:t>-397 392</w:t>
            </w:r>
          </w:p>
        </w:tc>
        <w:tc>
          <w:tcPr>
            <w:tcW w:w="200" w:type="pct"/>
            <w:hideMark/>
          </w:tcPr>
          <w:p w14:paraId="5B6DEB08" w14:textId="77777777" w:rsidR="00F56ED7" w:rsidRPr="00E42444" w:rsidRDefault="00E42444" w:rsidP="00E42444">
            <w:pPr>
              <w:pStyle w:val="103"/>
              <w:rPr>
                <w:lang w:eastAsia="ru-RU"/>
              </w:rPr>
            </w:pPr>
            <w:r w:rsidRPr="00E42444">
              <w:rPr>
                <w:lang w:eastAsia="ru-RU"/>
              </w:rPr>
              <w:t>322 278</w:t>
            </w:r>
          </w:p>
        </w:tc>
        <w:tc>
          <w:tcPr>
            <w:tcW w:w="201" w:type="pct"/>
            <w:hideMark/>
          </w:tcPr>
          <w:p w14:paraId="22DE7EDB" w14:textId="77777777" w:rsidR="00F56ED7" w:rsidRPr="00E42444" w:rsidRDefault="00E42444" w:rsidP="00E42444">
            <w:pPr>
              <w:pStyle w:val="103"/>
              <w:rPr>
                <w:lang w:eastAsia="ru-RU"/>
              </w:rPr>
            </w:pPr>
            <w:r w:rsidRPr="00E42444">
              <w:rPr>
                <w:lang w:eastAsia="ru-RU"/>
              </w:rPr>
              <w:t>221 778</w:t>
            </w:r>
          </w:p>
        </w:tc>
        <w:tc>
          <w:tcPr>
            <w:tcW w:w="201" w:type="pct"/>
            <w:hideMark/>
          </w:tcPr>
          <w:p w14:paraId="4CB54F14" w14:textId="77777777" w:rsidR="00F56ED7" w:rsidRPr="00E42444" w:rsidRDefault="00E42444" w:rsidP="00E42444">
            <w:pPr>
              <w:pStyle w:val="103"/>
              <w:rPr>
                <w:lang w:eastAsia="ru-RU"/>
              </w:rPr>
            </w:pPr>
            <w:r w:rsidRPr="00E42444">
              <w:rPr>
                <w:lang w:eastAsia="ru-RU"/>
              </w:rPr>
              <w:t>230 312</w:t>
            </w:r>
          </w:p>
        </w:tc>
        <w:tc>
          <w:tcPr>
            <w:tcW w:w="201" w:type="pct"/>
            <w:hideMark/>
          </w:tcPr>
          <w:p w14:paraId="62A7A2F5" w14:textId="77777777" w:rsidR="00F56ED7" w:rsidRPr="00E42444" w:rsidRDefault="00E42444" w:rsidP="00E42444">
            <w:pPr>
              <w:pStyle w:val="103"/>
              <w:rPr>
                <w:lang w:eastAsia="ru-RU"/>
              </w:rPr>
            </w:pPr>
            <w:r w:rsidRPr="00E42444">
              <w:rPr>
                <w:lang w:eastAsia="ru-RU"/>
              </w:rPr>
              <w:t>233 341</w:t>
            </w:r>
          </w:p>
        </w:tc>
        <w:tc>
          <w:tcPr>
            <w:tcW w:w="200" w:type="pct"/>
            <w:hideMark/>
          </w:tcPr>
          <w:p w14:paraId="54237209" w14:textId="77777777" w:rsidR="00F56ED7" w:rsidRPr="00E42444" w:rsidRDefault="00E42444" w:rsidP="00E42444">
            <w:pPr>
              <w:pStyle w:val="103"/>
              <w:rPr>
                <w:lang w:eastAsia="ru-RU"/>
              </w:rPr>
            </w:pPr>
            <w:r w:rsidRPr="00E42444">
              <w:rPr>
                <w:lang w:eastAsia="ru-RU"/>
              </w:rPr>
              <w:t>231 016</w:t>
            </w:r>
          </w:p>
        </w:tc>
        <w:tc>
          <w:tcPr>
            <w:tcW w:w="201" w:type="pct"/>
            <w:hideMark/>
          </w:tcPr>
          <w:p w14:paraId="6EDAA5B9" w14:textId="77777777" w:rsidR="00F56ED7" w:rsidRPr="00E42444" w:rsidRDefault="00E42444" w:rsidP="00E42444">
            <w:pPr>
              <w:pStyle w:val="103"/>
              <w:rPr>
                <w:lang w:eastAsia="ru-RU"/>
              </w:rPr>
            </w:pPr>
            <w:r w:rsidRPr="00E42444">
              <w:rPr>
                <w:lang w:eastAsia="ru-RU"/>
              </w:rPr>
              <w:t>229 421</w:t>
            </w:r>
          </w:p>
        </w:tc>
        <w:tc>
          <w:tcPr>
            <w:tcW w:w="201" w:type="pct"/>
            <w:hideMark/>
          </w:tcPr>
          <w:p w14:paraId="55149DF8" w14:textId="77777777" w:rsidR="00F56ED7" w:rsidRPr="00E42444" w:rsidRDefault="00E42444" w:rsidP="00E42444">
            <w:pPr>
              <w:pStyle w:val="103"/>
              <w:rPr>
                <w:lang w:eastAsia="ru-RU"/>
              </w:rPr>
            </w:pPr>
            <w:r w:rsidRPr="00E42444">
              <w:rPr>
                <w:lang w:eastAsia="ru-RU"/>
              </w:rPr>
              <w:t>231 300</w:t>
            </w:r>
          </w:p>
        </w:tc>
        <w:tc>
          <w:tcPr>
            <w:tcW w:w="201" w:type="pct"/>
            <w:hideMark/>
          </w:tcPr>
          <w:p w14:paraId="12FD255D" w14:textId="77777777" w:rsidR="00F56ED7" w:rsidRPr="00E42444" w:rsidRDefault="00E42444" w:rsidP="00E42444">
            <w:pPr>
              <w:pStyle w:val="103"/>
              <w:rPr>
                <w:lang w:eastAsia="ru-RU"/>
              </w:rPr>
            </w:pPr>
            <w:r w:rsidRPr="00E42444">
              <w:rPr>
                <w:lang w:eastAsia="ru-RU"/>
              </w:rPr>
              <w:t>235 413</w:t>
            </w:r>
          </w:p>
        </w:tc>
        <w:tc>
          <w:tcPr>
            <w:tcW w:w="200" w:type="pct"/>
            <w:hideMark/>
          </w:tcPr>
          <w:p w14:paraId="148F1457" w14:textId="77777777" w:rsidR="00F56ED7" w:rsidRPr="00E42444" w:rsidRDefault="00E42444" w:rsidP="00E42444">
            <w:pPr>
              <w:pStyle w:val="103"/>
              <w:rPr>
                <w:lang w:eastAsia="ru-RU"/>
              </w:rPr>
            </w:pPr>
            <w:r w:rsidRPr="00E42444">
              <w:rPr>
                <w:lang w:eastAsia="ru-RU"/>
              </w:rPr>
              <w:t>241 452</w:t>
            </w:r>
          </w:p>
        </w:tc>
        <w:tc>
          <w:tcPr>
            <w:tcW w:w="201" w:type="pct"/>
            <w:hideMark/>
          </w:tcPr>
          <w:p w14:paraId="500BFFE2" w14:textId="77777777" w:rsidR="00F56ED7" w:rsidRPr="00E42444" w:rsidRDefault="00E42444" w:rsidP="00E42444">
            <w:pPr>
              <w:pStyle w:val="103"/>
              <w:rPr>
                <w:lang w:eastAsia="ru-RU"/>
              </w:rPr>
            </w:pPr>
            <w:r w:rsidRPr="00E42444">
              <w:rPr>
                <w:lang w:eastAsia="ru-RU"/>
              </w:rPr>
              <w:t>247 606</w:t>
            </w:r>
          </w:p>
        </w:tc>
        <w:tc>
          <w:tcPr>
            <w:tcW w:w="201" w:type="pct"/>
            <w:hideMark/>
          </w:tcPr>
          <w:p w14:paraId="7764565E" w14:textId="77777777" w:rsidR="00F56ED7" w:rsidRPr="00E42444" w:rsidRDefault="00E42444" w:rsidP="00E42444">
            <w:pPr>
              <w:pStyle w:val="103"/>
              <w:rPr>
                <w:lang w:eastAsia="ru-RU"/>
              </w:rPr>
            </w:pPr>
            <w:r w:rsidRPr="00E42444">
              <w:rPr>
                <w:lang w:eastAsia="ru-RU"/>
              </w:rPr>
              <w:t>233 167</w:t>
            </w:r>
          </w:p>
        </w:tc>
        <w:tc>
          <w:tcPr>
            <w:tcW w:w="201" w:type="pct"/>
            <w:hideMark/>
          </w:tcPr>
          <w:p w14:paraId="5F52491C" w14:textId="77777777" w:rsidR="00F56ED7" w:rsidRPr="00E42444" w:rsidRDefault="00E42444" w:rsidP="00E42444">
            <w:pPr>
              <w:pStyle w:val="103"/>
              <w:rPr>
                <w:lang w:eastAsia="ru-RU"/>
              </w:rPr>
            </w:pPr>
            <w:r w:rsidRPr="00E42444">
              <w:rPr>
                <w:lang w:eastAsia="ru-RU"/>
              </w:rPr>
              <w:t>238 185</w:t>
            </w:r>
          </w:p>
        </w:tc>
        <w:tc>
          <w:tcPr>
            <w:tcW w:w="200" w:type="pct"/>
            <w:hideMark/>
          </w:tcPr>
          <w:p w14:paraId="72CBA5D7" w14:textId="77777777" w:rsidR="00F56ED7" w:rsidRPr="00E42444" w:rsidRDefault="00E42444" w:rsidP="00E42444">
            <w:pPr>
              <w:pStyle w:val="103"/>
              <w:rPr>
                <w:lang w:eastAsia="ru-RU"/>
              </w:rPr>
            </w:pPr>
            <w:r w:rsidRPr="00E42444">
              <w:rPr>
                <w:lang w:eastAsia="ru-RU"/>
              </w:rPr>
              <w:t>243 305</w:t>
            </w:r>
          </w:p>
        </w:tc>
        <w:tc>
          <w:tcPr>
            <w:tcW w:w="201" w:type="pct"/>
            <w:hideMark/>
          </w:tcPr>
          <w:p w14:paraId="09A60DD0" w14:textId="77777777" w:rsidR="00F56ED7" w:rsidRPr="00E42444" w:rsidRDefault="00E42444" w:rsidP="00E42444">
            <w:pPr>
              <w:pStyle w:val="103"/>
              <w:rPr>
                <w:lang w:eastAsia="ru-RU"/>
              </w:rPr>
            </w:pPr>
            <w:r w:rsidRPr="00E42444">
              <w:rPr>
                <w:lang w:eastAsia="ru-RU"/>
              </w:rPr>
              <w:t>248 528</w:t>
            </w:r>
          </w:p>
        </w:tc>
        <w:tc>
          <w:tcPr>
            <w:tcW w:w="201" w:type="pct"/>
            <w:hideMark/>
          </w:tcPr>
          <w:p w14:paraId="426C9CD5" w14:textId="77777777" w:rsidR="00F56ED7" w:rsidRPr="00E42444" w:rsidRDefault="00E42444" w:rsidP="00E42444">
            <w:pPr>
              <w:pStyle w:val="103"/>
              <w:rPr>
                <w:lang w:eastAsia="ru-RU"/>
              </w:rPr>
            </w:pPr>
            <w:r w:rsidRPr="00E42444">
              <w:rPr>
                <w:lang w:eastAsia="ru-RU"/>
              </w:rPr>
              <w:t>253 857</w:t>
            </w:r>
          </w:p>
        </w:tc>
        <w:tc>
          <w:tcPr>
            <w:tcW w:w="201" w:type="pct"/>
            <w:hideMark/>
          </w:tcPr>
          <w:p w14:paraId="5BC98107" w14:textId="77777777" w:rsidR="00F56ED7" w:rsidRPr="00E42444" w:rsidRDefault="00E42444" w:rsidP="00E42444">
            <w:pPr>
              <w:pStyle w:val="103"/>
              <w:rPr>
                <w:lang w:eastAsia="ru-RU"/>
              </w:rPr>
            </w:pPr>
            <w:r w:rsidRPr="00E42444">
              <w:rPr>
                <w:lang w:eastAsia="ru-RU"/>
              </w:rPr>
              <w:t>259 293</w:t>
            </w:r>
          </w:p>
        </w:tc>
        <w:tc>
          <w:tcPr>
            <w:tcW w:w="201" w:type="pct"/>
            <w:hideMark/>
          </w:tcPr>
          <w:p w14:paraId="5C67C7BA" w14:textId="77777777" w:rsidR="00F56ED7" w:rsidRPr="00E42444" w:rsidRDefault="00E42444" w:rsidP="00E42444">
            <w:pPr>
              <w:pStyle w:val="103"/>
              <w:rPr>
                <w:lang w:eastAsia="ru-RU"/>
              </w:rPr>
            </w:pPr>
            <w:r w:rsidRPr="00E42444">
              <w:rPr>
                <w:lang w:eastAsia="ru-RU"/>
              </w:rPr>
              <w:t>264 839</w:t>
            </w:r>
          </w:p>
        </w:tc>
      </w:tr>
      <w:tr w:rsidR="00E42444" w:rsidRPr="00E42444" w14:paraId="64A65BD4" w14:textId="77777777" w:rsidTr="00612D72">
        <w:trPr>
          <w:trHeight w:val="20"/>
        </w:trPr>
        <w:tc>
          <w:tcPr>
            <w:tcW w:w="133" w:type="pct"/>
            <w:hideMark/>
          </w:tcPr>
          <w:p w14:paraId="2A9E4C7B" w14:textId="77777777" w:rsidR="00F56ED7" w:rsidRPr="00E42444" w:rsidRDefault="00E42444" w:rsidP="00E42444">
            <w:pPr>
              <w:pStyle w:val="103"/>
              <w:rPr>
                <w:lang w:eastAsia="ru-RU"/>
              </w:rPr>
            </w:pPr>
            <w:r w:rsidRPr="00E42444">
              <w:rPr>
                <w:lang w:eastAsia="ru-RU"/>
              </w:rPr>
              <w:t> </w:t>
            </w:r>
          </w:p>
        </w:tc>
        <w:tc>
          <w:tcPr>
            <w:tcW w:w="492" w:type="pct"/>
            <w:hideMark/>
          </w:tcPr>
          <w:p w14:paraId="15E8C847" w14:textId="77777777" w:rsidR="00F56ED7" w:rsidRPr="00E42444" w:rsidRDefault="00E42444" w:rsidP="00E42444">
            <w:pPr>
              <w:pStyle w:val="103"/>
              <w:rPr>
                <w:lang w:eastAsia="ru-RU"/>
              </w:rPr>
            </w:pPr>
            <w:r w:rsidRPr="00E42444">
              <w:rPr>
                <w:lang w:eastAsia="ru-RU"/>
              </w:rPr>
              <w:t>Кумулятивный свободный денежный поток</w:t>
            </w:r>
          </w:p>
        </w:tc>
        <w:tc>
          <w:tcPr>
            <w:tcW w:w="163" w:type="pct"/>
            <w:noWrap/>
            <w:hideMark/>
          </w:tcPr>
          <w:p w14:paraId="1E580B1C"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32AEF74E" w14:textId="77777777" w:rsidR="00F56ED7" w:rsidRPr="00E42444" w:rsidRDefault="00E42444" w:rsidP="00E42444">
            <w:pPr>
              <w:pStyle w:val="103"/>
              <w:rPr>
                <w:lang w:eastAsia="ru-RU"/>
              </w:rPr>
            </w:pPr>
            <w:r w:rsidRPr="00E42444">
              <w:rPr>
                <w:lang w:eastAsia="ru-RU"/>
              </w:rPr>
              <w:t> </w:t>
            </w:r>
          </w:p>
        </w:tc>
        <w:tc>
          <w:tcPr>
            <w:tcW w:w="201" w:type="pct"/>
            <w:hideMark/>
          </w:tcPr>
          <w:p w14:paraId="7D5245C5" w14:textId="77777777" w:rsidR="00F56ED7" w:rsidRPr="00E42444" w:rsidRDefault="00E42444" w:rsidP="00E42444">
            <w:pPr>
              <w:pStyle w:val="103"/>
              <w:rPr>
                <w:lang w:eastAsia="ru-RU"/>
              </w:rPr>
            </w:pPr>
            <w:r w:rsidRPr="00E42444">
              <w:rPr>
                <w:lang w:eastAsia="ru-RU"/>
              </w:rPr>
              <w:t>-60 140</w:t>
            </w:r>
          </w:p>
        </w:tc>
        <w:tc>
          <w:tcPr>
            <w:tcW w:w="201" w:type="pct"/>
            <w:hideMark/>
          </w:tcPr>
          <w:p w14:paraId="584B9FFC" w14:textId="77777777" w:rsidR="00F56ED7" w:rsidRPr="00E42444" w:rsidRDefault="00E42444" w:rsidP="00E42444">
            <w:pPr>
              <w:pStyle w:val="103"/>
              <w:rPr>
                <w:lang w:eastAsia="ru-RU"/>
              </w:rPr>
            </w:pPr>
            <w:r w:rsidRPr="00E42444">
              <w:rPr>
                <w:lang w:eastAsia="ru-RU"/>
              </w:rPr>
              <w:t>-582 999</w:t>
            </w:r>
          </w:p>
        </w:tc>
        <w:tc>
          <w:tcPr>
            <w:tcW w:w="201" w:type="pct"/>
            <w:hideMark/>
          </w:tcPr>
          <w:p w14:paraId="6845657B" w14:textId="77777777" w:rsidR="00F56ED7" w:rsidRPr="00E42444" w:rsidRDefault="00E42444" w:rsidP="00E42444">
            <w:pPr>
              <w:pStyle w:val="103"/>
              <w:rPr>
                <w:lang w:eastAsia="ru-RU"/>
              </w:rPr>
            </w:pPr>
            <w:r w:rsidRPr="00E42444">
              <w:rPr>
                <w:lang w:eastAsia="ru-RU"/>
              </w:rPr>
              <w:t>-980 391</w:t>
            </w:r>
          </w:p>
        </w:tc>
        <w:tc>
          <w:tcPr>
            <w:tcW w:w="200" w:type="pct"/>
            <w:hideMark/>
          </w:tcPr>
          <w:p w14:paraId="4952FED8" w14:textId="77777777" w:rsidR="00F56ED7" w:rsidRPr="00E42444" w:rsidRDefault="00E42444" w:rsidP="00E42444">
            <w:pPr>
              <w:pStyle w:val="103"/>
              <w:rPr>
                <w:lang w:eastAsia="ru-RU"/>
              </w:rPr>
            </w:pPr>
            <w:r w:rsidRPr="00E42444">
              <w:rPr>
                <w:lang w:eastAsia="ru-RU"/>
              </w:rPr>
              <w:t>-658 113</w:t>
            </w:r>
          </w:p>
        </w:tc>
        <w:tc>
          <w:tcPr>
            <w:tcW w:w="201" w:type="pct"/>
            <w:hideMark/>
          </w:tcPr>
          <w:p w14:paraId="1007722C" w14:textId="77777777" w:rsidR="00F56ED7" w:rsidRPr="00E42444" w:rsidRDefault="00E42444" w:rsidP="00E42444">
            <w:pPr>
              <w:pStyle w:val="103"/>
              <w:rPr>
                <w:lang w:eastAsia="ru-RU"/>
              </w:rPr>
            </w:pPr>
            <w:r w:rsidRPr="00E42444">
              <w:rPr>
                <w:lang w:eastAsia="ru-RU"/>
              </w:rPr>
              <w:t>-436 334</w:t>
            </w:r>
          </w:p>
        </w:tc>
        <w:tc>
          <w:tcPr>
            <w:tcW w:w="201" w:type="pct"/>
            <w:hideMark/>
          </w:tcPr>
          <w:p w14:paraId="08B3C353" w14:textId="77777777" w:rsidR="00F56ED7" w:rsidRPr="00E42444" w:rsidRDefault="00E42444" w:rsidP="00E42444">
            <w:pPr>
              <w:pStyle w:val="103"/>
              <w:rPr>
                <w:lang w:eastAsia="ru-RU"/>
              </w:rPr>
            </w:pPr>
            <w:r w:rsidRPr="00E42444">
              <w:rPr>
                <w:lang w:eastAsia="ru-RU"/>
              </w:rPr>
              <w:t>-206 023</w:t>
            </w:r>
          </w:p>
        </w:tc>
        <w:tc>
          <w:tcPr>
            <w:tcW w:w="201" w:type="pct"/>
            <w:hideMark/>
          </w:tcPr>
          <w:p w14:paraId="7359099C" w14:textId="77777777" w:rsidR="00F56ED7" w:rsidRPr="00E42444" w:rsidRDefault="00E42444" w:rsidP="00E42444">
            <w:pPr>
              <w:pStyle w:val="103"/>
              <w:rPr>
                <w:lang w:eastAsia="ru-RU"/>
              </w:rPr>
            </w:pPr>
            <w:r w:rsidRPr="00E42444">
              <w:rPr>
                <w:lang w:eastAsia="ru-RU"/>
              </w:rPr>
              <w:t>27 318</w:t>
            </w:r>
          </w:p>
        </w:tc>
        <w:tc>
          <w:tcPr>
            <w:tcW w:w="200" w:type="pct"/>
            <w:hideMark/>
          </w:tcPr>
          <w:p w14:paraId="39D2AA4C" w14:textId="77777777" w:rsidR="00F56ED7" w:rsidRPr="00E42444" w:rsidRDefault="00E42444" w:rsidP="00E42444">
            <w:pPr>
              <w:pStyle w:val="103"/>
              <w:rPr>
                <w:lang w:eastAsia="ru-RU"/>
              </w:rPr>
            </w:pPr>
            <w:r w:rsidRPr="00E42444">
              <w:rPr>
                <w:lang w:eastAsia="ru-RU"/>
              </w:rPr>
              <w:t>258 334</w:t>
            </w:r>
          </w:p>
        </w:tc>
        <w:tc>
          <w:tcPr>
            <w:tcW w:w="201" w:type="pct"/>
            <w:hideMark/>
          </w:tcPr>
          <w:p w14:paraId="61DBEC91" w14:textId="77777777" w:rsidR="00F56ED7" w:rsidRPr="00E42444" w:rsidRDefault="00E42444" w:rsidP="00E42444">
            <w:pPr>
              <w:pStyle w:val="103"/>
              <w:rPr>
                <w:lang w:eastAsia="ru-RU"/>
              </w:rPr>
            </w:pPr>
            <w:r w:rsidRPr="00E42444">
              <w:rPr>
                <w:lang w:eastAsia="ru-RU"/>
              </w:rPr>
              <w:t>487 755</w:t>
            </w:r>
          </w:p>
        </w:tc>
        <w:tc>
          <w:tcPr>
            <w:tcW w:w="201" w:type="pct"/>
            <w:hideMark/>
          </w:tcPr>
          <w:p w14:paraId="4D0F510A" w14:textId="77777777" w:rsidR="00F56ED7" w:rsidRPr="00E42444" w:rsidRDefault="00E42444" w:rsidP="00E42444">
            <w:pPr>
              <w:pStyle w:val="103"/>
              <w:rPr>
                <w:lang w:eastAsia="ru-RU"/>
              </w:rPr>
            </w:pPr>
            <w:r w:rsidRPr="00E42444">
              <w:rPr>
                <w:lang w:eastAsia="ru-RU"/>
              </w:rPr>
              <w:t>719 054</w:t>
            </w:r>
          </w:p>
        </w:tc>
        <w:tc>
          <w:tcPr>
            <w:tcW w:w="201" w:type="pct"/>
            <w:hideMark/>
          </w:tcPr>
          <w:p w14:paraId="5FA4C8B8" w14:textId="77777777" w:rsidR="00F56ED7" w:rsidRPr="00E42444" w:rsidRDefault="00E42444" w:rsidP="00E42444">
            <w:pPr>
              <w:pStyle w:val="103"/>
              <w:rPr>
                <w:lang w:eastAsia="ru-RU"/>
              </w:rPr>
            </w:pPr>
            <w:r w:rsidRPr="00E42444">
              <w:rPr>
                <w:lang w:eastAsia="ru-RU"/>
              </w:rPr>
              <w:t>954 467</w:t>
            </w:r>
          </w:p>
        </w:tc>
        <w:tc>
          <w:tcPr>
            <w:tcW w:w="200" w:type="pct"/>
            <w:hideMark/>
          </w:tcPr>
          <w:p w14:paraId="4FB51DC0" w14:textId="77777777" w:rsidR="00F56ED7" w:rsidRPr="00E42444" w:rsidRDefault="00E42444" w:rsidP="00E42444">
            <w:pPr>
              <w:pStyle w:val="103"/>
              <w:rPr>
                <w:lang w:eastAsia="ru-RU"/>
              </w:rPr>
            </w:pPr>
            <w:r w:rsidRPr="00E42444">
              <w:rPr>
                <w:lang w:eastAsia="ru-RU"/>
              </w:rPr>
              <w:t>1 195 919</w:t>
            </w:r>
          </w:p>
        </w:tc>
        <w:tc>
          <w:tcPr>
            <w:tcW w:w="201" w:type="pct"/>
            <w:hideMark/>
          </w:tcPr>
          <w:p w14:paraId="72431F98" w14:textId="77777777" w:rsidR="00F56ED7" w:rsidRPr="00E42444" w:rsidRDefault="00E42444" w:rsidP="00E42444">
            <w:pPr>
              <w:pStyle w:val="103"/>
              <w:rPr>
                <w:lang w:eastAsia="ru-RU"/>
              </w:rPr>
            </w:pPr>
            <w:r w:rsidRPr="00E42444">
              <w:rPr>
                <w:lang w:eastAsia="ru-RU"/>
              </w:rPr>
              <w:t>1 443 525</w:t>
            </w:r>
          </w:p>
        </w:tc>
        <w:tc>
          <w:tcPr>
            <w:tcW w:w="201" w:type="pct"/>
            <w:hideMark/>
          </w:tcPr>
          <w:p w14:paraId="14200A0D" w14:textId="77777777" w:rsidR="00F56ED7" w:rsidRPr="00E42444" w:rsidRDefault="00E42444" w:rsidP="00E42444">
            <w:pPr>
              <w:pStyle w:val="103"/>
              <w:rPr>
                <w:lang w:eastAsia="ru-RU"/>
              </w:rPr>
            </w:pPr>
            <w:r w:rsidRPr="00E42444">
              <w:rPr>
                <w:lang w:eastAsia="ru-RU"/>
              </w:rPr>
              <w:t>1 676 692</w:t>
            </w:r>
          </w:p>
        </w:tc>
        <w:tc>
          <w:tcPr>
            <w:tcW w:w="201" w:type="pct"/>
            <w:hideMark/>
          </w:tcPr>
          <w:p w14:paraId="2C2E43B4" w14:textId="77777777" w:rsidR="00F56ED7" w:rsidRPr="00E42444" w:rsidRDefault="00E42444" w:rsidP="00E42444">
            <w:pPr>
              <w:pStyle w:val="103"/>
              <w:rPr>
                <w:lang w:eastAsia="ru-RU"/>
              </w:rPr>
            </w:pPr>
            <w:r w:rsidRPr="00E42444">
              <w:rPr>
                <w:lang w:eastAsia="ru-RU"/>
              </w:rPr>
              <w:t>1 914 878</w:t>
            </w:r>
          </w:p>
        </w:tc>
        <w:tc>
          <w:tcPr>
            <w:tcW w:w="200" w:type="pct"/>
            <w:hideMark/>
          </w:tcPr>
          <w:p w14:paraId="05E825F6" w14:textId="77777777" w:rsidR="00F56ED7" w:rsidRPr="00E42444" w:rsidRDefault="00E42444" w:rsidP="00E42444">
            <w:pPr>
              <w:pStyle w:val="103"/>
              <w:rPr>
                <w:lang w:eastAsia="ru-RU"/>
              </w:rPr>
            </w:pPr>
            <w:r w:rsidRPr="00E42444">
              <w:rPr>
                <w:lang w:eastAsia="ru-RU"/>
              </w:rPr>
              <w:t>2 158 183</w:t>
            </w:r>
          </w:p>
        </w:tc>
        <w:tc>
          <w:tcPr>
            <w:tcW w:w="201" w:type="pct"/>
            <w:hideMark/>
          </w:tcPr>
          <w:p w14:paraId="3605127A" w14:textId="77777777" w:rsidR="00F56ED7" w:rsidRPr="00E42444" w:rsidRDefault="00E42444" w:rsidP="00E42444">
            <w:pPr>
              <w:pStyle w:val="103"/>
              <w:rPr>
                <w:lang w:eastAsia="ru-RU"/>
              </w:rPr>
            </w:pPr>
            <w:r w:rsidRPr="00E42444">
              <w:rPr>
                <w:lang w:eastAsia="ru-RU"/>
              </w:rPr>
              <w:t>2 406 711</w:t>
            </w:r>
          </w:p>
        </w:tc>
        <w:tc>
          <w:tcPr>
            <w:tcW w:w="201" w:type="pct"/>
            <w:hideMark/>
          </w:tcPr>
          <w:p w14:paraId="7BA2B06D" w14:textId="77777777" w:rsidR="00F56ED7" w:rsidRPr="00E42444" w:rsidRDefault="00E42444" w:rsidP="00E42444">
            <w:pPr>
              <w:pStyle w:val="103"/>
              <w:rPr>
                <w:lang w:eastAsia="ru-RU"/>
              </w:rPr>
            </w:pPr>
            <w:r w:rsidRPr="00E42444">
              <w:rPr>
                <w:lang w:eastAsia="ru-RU"/>
              </w:rPr>
              <w:t>2 660 568</w:t>
            </w:r>
          </w:p>
        </w:tc>
        <w:tc>
          <w:tcPr>
            <w:tcW w:w="201" w:type="pct"/>
            <w:hideMark/>
          </w:tcPr>
          <w:p w14:paraId="2B574B32" w14:textId="77777777" w:rsidR="00F56ED7" w:rsidRPr="00E42444" w:rsidRDefault="00E42444" w:rsidP="00E42444">
            <w:pPr>
              <w:pStyle w:val="103"/>
              <w:rPr>
                <w:lang w:eastAsia="ru-RU"/>
              </w:rPr>
            </w:pPr>
            <w:r w:rsidRPr="00E42444">
              <w:rPr>
                <w:lang w:eastAsia="ru-RU"/>
              </w:rPr>
              <w:t>2 919 862</w:t>
            </w:r>
          </w:p>
        </w:tc>
        <w:tc>
          <w:tcPr>
            <w:tcW w:w="201" w:type="pct"/>
            <w:hideMark/>
          </w:tcPr>
          <w:p w14:paraId="4EEC91E8" w14:textId="77777777" w:rsidR="00F56ED7" w:rsidRPr="00E42444" w:rsidRDefault="00E42444" w:rsidP="00E42444">
            <w:pPr>
              <w:pStyle w:val="103"/>
              <w:rPr>
                <w:lang w:eastAsia="ru-RU"/>
              </w:rPr>
            </w:pPr>
            <w:r w:rsidRPr="00E42444">
              <w:rPr>
                <w:lang w:eastAsia="ru-RU"/>
              </w:rPr>
              <w:t>3 184 701</w:t>
            </w:r>
          </w:p>
        </w:tc>
      </w:tr>
      <w:tr w:rsidR="00E42444" w:rsidRPr="00E42444" w14:paraId="559E53C5" w14:textId="77777777" w:rsidTr="00612D72">
        <w:trPr>
          <w:trHeight w:val="20"/>
        </w:trPr>
        <w:tc>
          <w:tcPr>
            <w:tcW w:w="133" w:type="pct"/>
            <w:hideMark/>
          </w:tcPr>
          <w:p w14:paraId="5D1DB918" w14:textId="77777777" w:rsidR="00F56ED7" w:rsidRPr="00E42444" w:rsidRDefault="00E42444" w:rsidP="00E42444">
            <w:pPr>
              <w:pStyle w:val="103"/>
              <w:rPr>
                <w:lang w:eastAsia="ru-RU"/>
              </w:rPr>
            </w:pPr>
            <w:r w:rsidRPr="00E42444">
              <w:rPr>
                <w:lang w:eastAsia="ru-RU"/>
              </w:rPr>
              <w:t> </w:t>
            </w:r>
          </w:p>
        </w:tc>
        <w:tc>
          <w:tcPr>
            <w:tcW w:w="655" w:type="pct"/>
            <w:gridSpan w:val="2"/>
            <w:noWrap/>
            <w:hideMark/>
          </w:tcPr>
          <w:p w14:paraId="5852A8D5" w14:textId="77777777" w:rsidR="00F56ED7" w:rsidRPr="00E42444" w:rsidRDefault="00E42444" w:rsidP="00E42444">
            <w:pPr>
              <w:pStyle w:val="103"/>
              <w:rPr>
                <w:lang w:eastAsia="ru-RU"/>
              </w:rPr>
            </w:pPr>
            <w:r w:rsidRPr="00E42444">
              <w:rPr>
                <w:lang w:eastAsia="ru-RU"/>
              </w:rPr>
              <w:t>Проверка правильности расчета свободного денежного потока (расчет верный - 0)</w:t>
            </w:r>
          </w:p>
        </w:tc>
        <w:tc>
          <w:tcPr>
            <w:tcW w:w="200" w:type="pct"/>
            <w:hideMark/>
          </w:tcPr>
          <w:p w14:paraId="7623C86B" w14:textId="77777777" w:rsidR="00F56ED7" w:rsidRPr="00E42444" w:rsidRDefault="00E42444" w:rsidP="00E42444">
            <w:pPr>
              <w:pStyle w:val="103"/>
              <w:rPr>
                <w:lang w:eastAsia="ru-RU"/>
              </w:rPr>
            </w:pPr>
            <w:r w:rsidRPr="00E42444">
              <w:rPr>
                <w:lang w:eastAsia="ru-RU"/>
              </w:rPr>
              <w:t>0</w:t>
            </w:r>
          </w:p>
        </w:tc>
        <w:tc>
          <w:tcPr>
            <w:tcW w:w="201" w:type="pct"/>
            <w:hideMark/>
          </w:tcPr>
          <w:p w14:paraId="55CCB74B" w14:textId="77777777" w:rsidR="00F56ED7" w:rsidRPr="00E42444" w:rsidRDefault="00E42444" w:rsidP="00E42444">
            <w:pPr>
              <w:pStyle w:val="103"/>
              <w:rPr>
                <w:lang w:eastAsia="ru-RU"/>
              </w:rPr>
            </w:pPr>
            <w:r w:rsidRPr="00E42444">
              <w:rPr>
                <w:lang w:eastAsia="ru-RU"/>
              </w:rPr>
              <w:t>0</w:t>
            </w:r>
          </w:p>
        </w:tc>
        <w:tc>
          <w:tcPr>
            <w:tcW w:w="201" w:type="pct"/>
            <w:hideMark/>
          </w:tcPr>
          <w:p w14:paraId="29A08CFE" w14:textId="77777777" w:rsidR="00F56ED7" w:rsidRPr="00E42444" w:rsidRDefault="00E42444" w:rsidP="00E42444">
            <w:pPr>
              <w:pStyle w:val="103"/>
              <w:rPr>
                <w:lang w:eastAsia="ru-RU"/>
              </w:rPr>
            </w:pPr>
            <w:r w:rsidRPr="00E42444">
              <w:rPr>
                <w:lang w:eastAsia="ru-RU"/>
              </w:rPr>
              <w:t>0</w:t>
            </w:r>
          </w:p>
        </w:tc>
        <w:tc>
          <w:tcPr>
            <w:tcW w:w="201" w:type="pct"/>
            <w:hideMark/>
          </w:tcPr>
          <w:p w14:paraId="0F4DB076" w14:textId="77777777" w:rsidR="00F56ED7" w:rsidRPr="00E42444" w:rsidRDefault="00E42444" w:rsidP="00E42444">
            <w:pPr>
              <w:pStyle w:val="103"/>
              <w:rPr>
                <w:lang w:eastAsia="ru-RU"/>
              </w:rPr>
            </w:pPr>
            <w:r w:rsidRPr="00E42444">
              <w:rPr>
                <w:lang w:eastAsia="ru-RU"/>
              </w:rPr>
              <w:t>0</w:t>
            </w:r>
          </w:p>
        </w:tc>
        <w:tc>
          <w:tcPr>
            <w:tcW w:w="200" w:type="pct"/>
            <w:hideMark/>
          </w:tcPr>
          <w:p w14:paraId="32775D95" w14:textId="77777777" w:rsidR="00F56ED7" w:rsidRPr="00E42444" w:rsidRDefault="00E42444" w:rsidP="00E42444">
            <w:pPr>
              <w:pStyle w:val="103"/>
              <w:rPr>
                <w:lang w:eastAsia="ru-RU"/>
              </w:rPr>
            </w:pPr>
            <w:r w:rsidRPr="00E42444">
              <w:rPr>
                <w:lang w:eastAsia="ru-RU"/>
              </w:rPr>
              <w:t>0</w:t>
            </w:r>
          </w:p>
        </w:tc>
        <w:tc>
          <w:tcPr>
            <w:tcW w:w="201" w:type="pct"/>
            <w:hideMark/>
          </w:tcPr>
          <w:p w14:paraId="284DF83E" w14:textId="77777777" w:rsidR="00F56ED7" w:rsidRPr="00E42444" w:rsidRDefault="00E42444" w:rsidP="00E42444">
            <w:pPr>
              <w:pStyle w:val="103"/>
              <w:rPr>
                <w:lang w:eastAsia="ru-RU"/>
              </w:rPr>
            </w:pPr>
            <w:r w:rsidRPr="00E42444">
              <w:rPr>
                <w:lang w:eastAsia="ru-RU"/>
              </w:rPr>
              <w:t>0</w:t>
            </w:r>
          </w:p>
        </w:tc>
        <w:tc>
          <w:tcPr>
            <w:tcW w:w="201" w:type="pct"/>
            <w:hideMark/>
          </w:tcPr>
          <w:p w14:paraId="52393791" w14:textId="77777777" w:rsidR="00F56ED7" w:rsidRPr="00E42444" w:rsidRDefault="00E42444" w:rsidP="00E42444">
            <w:pPr>
              <w:pStyle w:val="103"/>
              <w:rPr>
                <w:lang w:eastAsia="ru-RU"/>
              </w:rPr>
            </w:pPr>
            <w:r w:rsidRPr="00E42444">
              <w:rPr>
                <w:lang w:eastAsia="ru-RU"/>
              </w:rPr>
              <w:t>0</w:t>
            </w:r>
          </w:p>
        </w:tc>
        <w:tc>
          <w:tcPr>
            <w:tcW w:w="201" w:type="pct"/>
            <w:hideMark/>
          </w:tcPr>
          <w:p w14:paraId="781595BB" w14:textId="77777777" w:rsidR="00F56ED7" w:rsidRPr="00E42444" w:rsidRDefault="00E42444" w:rsidP="00E42444">
            <w:pPr>
              <w:pStyle w:val="103"/>
              <w:rPr>
                <w:lang w:eastAsia="ru-RU"/>
              </w:rPr>
            </w:pPr>
            <w:r w:rsidRPr="00E42444">
              <w:rPr>
                <w:lang w:eastAsia="ru-RU"/>
              </w:rPr>
              <w:t>0</w:t>
            </w:r>
          </w:p>
        </w:tc>
        <w:tc>
          <w:tcPr>
            <w:tcW w:w="200" w:type="pct"/>
            <w:hideMark/>
          </w:tcPr>
          <w:p w14:paraId="6F1E21E3" w14:textId="77777777" w:rsidR="00F56ED7" w:rsidRPr="00E42444" w:rsidRDefault="00E42444" w:rsidP="00E42444">
            <w:pPr>
              <w:pStyle w:val="103"/>
              <w:rPr>
                <w:lang w:eastAsia="ru-RU"/>
              </w:rPr>
            </w:pPr>
            <w:r w:rsidRPr="00E42444">
              <w:rPr>
                <w:lang w:eastAsia="ru-RU"/>
              </w:rPr>
              <w:t>0</w:t>
            </w:r>
          </w:p>
        </w:tc>
        <w:tc>
          <w:tcPr>
            <w:tcW w:w="201" w:type="pct"/>
            <w:hideMark/>
          </w:tcPr>
          <w:p w14:paraId="72070483" w14:textId="77777777" w:rsidR="00F56ED7" w:rsidRPr="00E42444" w:rsidRDefault="00E42444" w:rsidP="00E42444">
            <w:pPr>
              <w:pStyle w:val="103"/>
              <w:rPr>
                <w:lang w:eastAsia="ru-RU"/>
              </w:rPr>
            </w:pPr>
            <w:r w:rsidRPr="00E42444">
              <w:rPr>
                <w:lang w:eastAsia="ru-RU"/>
              </w:rPr>
              <w:t>0</w:t>
            </w:r>
          </w:p>
        </w:tc>
        <w:tc>
          <w:tcPr>
            <w:tcW w:w="201" w:type="pct"/>
            <w:hideMark/>
          </w:tcPr>
          <w:p w14:paraId="124509F5" w14:textId="77777777" w:rsidR="00F56ED7" w:rsidRPr="00E42444" w:rsidRDefault="00E42444" w:rsidP="00E42444">
            <w:pPr>
              <w:pStyle w:val="103"/>
              <w:rPr>
                <w:lang w:eastAsia="ru-RU"/>
              </w:rPr>
            </w:pPr>
            <w:r w:rsidRPr="00E42444">
              <w:rPr>
                <w:lang w:eastAsia="ru-RU"/>
              </w:rPr>
              <w:t>0</w:t>
            </w:r>
          </w:p>
        </w:tc>
        <w:tc>
          <w:tcPr>
            <w:tcW w:w="201" w:type="pct"/>
            <w:hideMark/>
          </w:tcPr>
          <w:p w14:paraId="7D9BB2EC" w14:textId="77777777" w:rsidR="00F56ED7" w:rsidRPr="00E42444" w:rsidRDefault="00E42444" w:rsidP="00E42444">
            <w:pPr>
              <w:pStyle w:val="103"/>
              <w:rPr>
                <w:lang w:eastAsia="ru-RU"/>
              </w:rPr>
            </w:pPr>
            <w:r w:rsidRPr="00E42444">
              <w:rPr>
                <w:lang w:eastAsia="ru-RU"/>
              </w:rPr>
              <w:t>0</w:t>
            </w:r>
          </w:p>
        </w:tc>
        <w:tc>
          <w:tcPr>
            <w:tcW w:w="200" w:type="pct"/>
            <w:hideMark/>
          </w:tcPr>
          <w:p w14:paraId="592C0D68" w14:textId="77777777" w:rsidR="00F56ED7" w:rsidRPr="00E42444" w:rsidRDefault="00E42444" w:rsidP="00E42444">
            <w:pPr>
              <w:pStyle w:val="103"/>
              <w:rPr>
                <w:lang w:eastAsia="ru-RU"/>
              </w:rPr>
            </w:pPr>
            <w:r w:rsidRPr="00E42444">
              <w:rPr>
                <w:lang w:eastAsia="ru-RU"/>
              </w:rPr>
              <w:t>0</w:t>
            </w:r>
          </w:p>
        </w:tc>
        <w:tc>
          <w:tcPr>
            <w:tcW w:w="201" w:type="pct"/>
            <w:hideMark/>
          </w:tcPr>
          <w:p w14:paraId="0A0B2A6C" w14:textId="77777777" w:rsidR="00F56ED7" w:rsidRPr="00E42444" w:rsidRDefault="00E42444" w:rsidP="00E42444">
            <w:pPr>
              <w:pStyle w:val="103"/>
              <w:rPr>
                <w:lang w:eastAsia="ru-RU"/>
              </w:rPr>
            </w:pPr>
            <w:r w:rsidRPr="00E42444">
              <w:rPr>
                <w:lang w:eastAsia="ru-RU"/>
              </w:rPr>
              <w:t>0</w:t>
            </w:r>
          </w:p>
        </w:tc>
        <w:tc>
          <w:tcPr>
            <w:tcW w:w="201" w:type="pct"/>
            <w:hideMark/>
          </w:tcPr>
          <w:p w14:paraId="69672A54" w14:textId="77777777" w:rsidR="00F56ED7" w:rsidRPr="00E42444" w:rsidRDefault="00E42444" w:rsidP="00E42444">
            <w:pPr>
              <w:pStyle w:val="103"/>
              <w:rPr>
                <w:lang w:eastAsia="ru-RU"/>
              </w:rPr>
            </w:pPr>
            <w:r w:rsidRPr="00E42444">
              <w:rPr>
                <w:lang w:eastAsia="ru-RU"/>
              </w:rPr>
              <w:t>0</w:t>
            </w:r>
          </w:p>
        </w:tc>
        <w:tc>
          <w:tcPr>
            <w:tcW w:w="201" w:type="pct"/>
            <w:hideMark/>
          </w:tcPr>
          <w:p w14:paraId="35CFC217" w14:textId="77777777" w:rsidR="00F56ED7" w:rsidRPr="00E42444" w:rsidRDefault="00E42444" w:rsidP="00E42444">
            <w:pPr>
              <w:pStyle w:val="103"/>
              <w:rPr>
                <w:lang w:eastAsia="ru-RU"/>
              </w:rPr>
            </w:pPr>
            <w:r w:rsidRPr="00E42444">
              <w:rPr>
                <w:lang w:eastAsia="ru-RU"/>
              </w:rPr>
              <w:t>0</w:t>
            </w:r>
          </w:p>
        </w:tc>
        <w:tc>
          <w:tcPr>
            <w:tcW w:w="200" w:type="pct"/>
            <w:hideMark/>
          </w:tcPr>
          <w:p w14:paraId="7E55C392" w14:textId="77777777" w:rsidR="00F56ED7" w:rsidRPr="00E42444" w:rsidRDefault="00E42444" w:rsidP="00E42444">
            <w:pPr>
              <w:pStyle w:val="103"/>
              <w:rPr>
                <w:lang w:eastAsia="ru-RU"/>
              </w:rPr>
            </w:pPr>
            <w:r w:rsidRPr="00E42444">
              <w:rPr>
                <w:lang w:eastAsia="ru-RU"/>
              </w:rPr>
              <w:t>0</w:t>
            </w:r>
          </w:p>
        </w:tc>
        <w:tc>
          <w:tcPr>
            <w:tcW w:w="201" w:type="pct"/>
            <w:hideMark/>
          </w:tcPr>
          <w:p w14:paraId="3B3CA25D" w14:textId="77777777" w:rsidR="00F56ED7" w:rsidRPr="00E42444" w:rsidRDefault="00E42444" w:rsidP="00E42444">
            <w:pPr>
              <w:pStyle w:val="103"/>
              <w:rPr>
                <w:lang w:eastAsia="ru-RU"/>
              </w:rPr>
            </w:pPr>
            <w:r w:rsidRPr="00E42444">
              <w:rPr>
                <w:lang w:eastAsia="ru-RU"/>
              </w:rPr>
              <w:t>0</w:t>
            </w:r>
          </w:p>
        </w:tc>
        <w:tc>
          <w:tcPr>
            <w:tcW w:w="201" w:type="pct"/>
            <w:hideMark/>
          </w:tcPr>
          <w:p w14:paraId="202D9A09" w14:textId="77777777" w:rsidR="00F56ED7" w:rsidRPr="00E42444" w:rsidRDefault="00E42444" w:rsidP="00E42444">
            <w:pPr>
              <w:pStyle w:val="103"/>
              <w:rPr>
                <w:lang w:eastAsia="ru-RU"/>
              </w:rPr>
            </w:pPr>
            <w:r w:rsidRPr="00E42444">
              <w:rPr>
                <w:lang w:eastAsia="ru-RU"/>
              </w:rPr>
              <w:t>0</w:t>
            </w:r>
          </w:p>
        </w:tc>
        <w:tc>
          <w:tcPr>
            <w:tcW w:w="201" w:type="pct"/>
            <w:hideMark/>
          </w:tcPr>
          <w:p w14:paraId="107B135B" w14:textId="77777777" w:rsidR="00F56ED7" w:rsidRPr="00E42444" w:rsidRDefault="00E42444" w:rsidP="00E42444">
            <w:pPr>
              <w:pStyle w:val="103"/>
              <w:rPr>
                <w:lang w:eastAsia="ru-RU"/>
              </w:rPr>
            </w:pPr>
            <w:r w:rsidRPr="00E42444">
              <w:rPr>
                <w:lang w:eastAsia="ru-RU"/>
              </w:rPr>
              <w:t>0</w:t>
            </w:r>
          </w:p>
        </w:tc>
        <w:tc>
          <w:tcPr>
            <w:tcW w:w="201" w:type="pct"/>
            <w:hideMark/>
          </w:tcPr>
          <w:p w14:paraId="5CA2337E" w14:textId="77777777" w:rsidR="00F56ED7" w:rsidRPr="00E42444" w:rsidRDefault="00E42444" w:rsidP="00E42444">
            <w:pPr>
              <w:pStyle w:val="103"/>
              <w:rPr>
                <w:lang w:eastAsia="ru-RU"/>
              </w:rPr>
            </w:pPr>
            <w:r w:rsidRPr="00E42444">
              <w:rPr>
                <w:lang w:eastAsia="ru-RU"/>
              </w:rPr>
              <w:t>0</w:t>
            </w:r>
          </w:p>
        </w:tc>
      </w:tr>
      <w:tr w:rsidR="00E42444" w:rsidRPr="00E42444" w14:paraId="090487AD" w14:textId="77777777" w:rsidTr="00612D72">
        <w:trPr>
          <w:trHeight w:val="20"/>
        </w:trPr>
        <w:tc>
          <w:tcPr>
            <w:tcW w:w="133" w:type="pct"/>
            <w:noWrap/>
            <w:hideMark/>
          </w:tcPr>
          <w:p w14:paraId="36009518" w14:textId="77777777" w:rsidR="00F56ED7" w:rsidRPr="00E42444" w:rsidRDefault="00E42444" w:rsidP="00E42444">
            <w:pPr>
              <w:pStyle w:val="103"/>
              <w:rPr>
                <w:lang w:eastAsia="ru-RU"/>
              </w:rPr>
            </w:pPr>
            <w:r w:rsidRPr="00E42444">
              <w:rPr>
                <w:lang w:eastAsia="ru-RU"/>
              </w:rPr>
              <w:t> </w:t>
            </w:r>
          </w:p>
        </w:tc>
        <w:tc>
          <w:tcPr>
            <w:tcW w:w="492" w:type="pct"/>
            <w:noWrap/>
            <w:hideMark/>
          </w:tcPr>
          <w:p w14:paraId="4F647C1B" w14:textId="77777777" w:rsidR="00F56ED7" w:rsidRPr="00E42444" w:rsidRDefault="00E42444" w:rsidP="00E42444">
            <w:pPr>
              <w:pStyle w:val="103"/>
              <w:rPr>
                <w:lang w:eastAsia="ru-RU"/>
              </w:rPr>
            </w:pPr>
            <w:r w:rsidRPr="00E42444">
              <w:rPr>
                <w:lang w:eastAsia="ru-RU"/>
              </w:rPr>
              <w:t> </w:t>
            </w:r>
          </w:p>
        </w:tc>
        <w:tc>
          <w:tcPr>
            <w:tcW w:w="163" w:type="pct"/>
            <w:noWrap/>
            <w:hideMark/>
          </w:tcPr>
          <w:p w14:paraId="5CF9EF19" w14:textId="77777777" w:rsidR="00F56ED7" w:rsidRPr="00E42444" w:rsidRDefault="00E42444" w:rsidP="00E42444">
            <w:pPr>
              <w:pStyle w:val="103"/>
              <w:rPr>
                <w:lang w:eastAsia="ru-RU"/>
              </w:rPr>
            </w:pPr>
            <w:r w:rsidRPr="00E42444">
              <w:rPr>
                <w:lang w:eastAsia="ru-RU"/>
              </w:rPr>
              <w:t> </w:t>
            </w:r>
          </w:p>
        </w:tc>
        <w:tc>
          <w:tcPr>
            <w:tcW w:w="200" w:type="pct"/>
            <w:noWrap/>
            <w:hideMark/>
          </w:tcPr>
          <w:p w14:paraId="7B56835F" w14:textId="77777777" w:rsidR="00F56ED7" w:rsidRPr="00E42444" w:rsidRDefault="00E42444" w:rsidP="00E42444">
            <w:pPr>
              <w:pStyle w:val="103"/>
              <w:rPr>
                <w:lang w:eastAsia="ru-RU"/>
              </w:rPr>
            </w:pPr>
            <w:r w:rsidRPr="00E42444">
              <w:rPr>
                <w:lang w:eastAsia="ru-RU"/>
              </w:rPr>
              <w:t> </w:t>
            </w:r>
          </w:p>
        </w:tc>
        <w:tc>
          <w:tcPr>
            <w:tcW w:w="201" w:type="pct"/>
            <w:noWrap/>
            <w:hideMark/>
          </w:tcPr>
          <w:p w14:paraId="40FAC5ED" w14:textId="77777777" w:rsidR="00F56ED7" w:rsidRPr="00E42444" w:rsidRDefault="00E42444" w:rsidP="00E42444">
            <w:pPr>
              <w:pStyle w:val="103"/>
              <w:rPr>
                <w:lang w:eastAsia="ru-RU"/>
              </w:rPr>
            </w:pPr>
            <w:r w:rsidRPr="00E42444">
              <w:rPr>
                <w:lang w:eastAsia="ru-RU"/>
              </w:rPr>
              <w:t> </w:t>
            </w:r>
          </w:p>
        </w:tc>
        <w:tc>
          <w:tcPr>
            <w:tcW w:w="201" w:type="pct"/>
            <w:noWrap/>
            <w:hideMark/>
          </w:tcPr>
          <w:p w14:paraId="6F87FD05" w14:textId="77777777" w:rsidR="00F56ED7" w:rsidRPr="00E42444" w:rsidRDefault="00E42444" w:rsidP="00E42444">
            <w:pPr>
              <w:pStyle w:val="103"/>
              <w:rPr>
                <w:lang w:eastAsia="ru-RU"/>
              </w:rPr>
            </w:pPr>
            <w:r w:rsidRPr="00E42444">
              <w:rPr>
                <w:lang w:eastAsia="ru-RU"/>
              </w:rPr>
              <w:t> </w:t>
            </w:r>
          </w:p>
        </w:tc>
        <w:tc>
          <w:tcPr>
            <w:tcW w:w="201" w:type="pct"/>
            <w:noWrap/>
            <w:hideMark/>
          </w:tcPr>
          <w:p w14:paraId="4F02A68C" w14:textId="77777777" w:rsidR="00F56ED7" w:rsidRPr="00E42444" w:rsidRDefault="00E42444" w:rsidP="00E42444">
            <w:pPr>
              <w:pStyle w:val="103"/>
              <w:rPr>
                <w:lang w:eastAsia="ru-RU"/>
              </w:rPr>
            </w:pPr>
            <w:r w:rsidRPr="00E42444">
              <w:rPr>
                <w:lang w:eastAsia="ru-RU"/>
              </w:rPr>
              <w:t> </w:t>
            </w:r>
          </w:p>
        </w:tc>
        <w:tc>
          <w:tcPr>
            <w:tcW w:w="200" w:type="pct"/>
            <w:noWrap/>
            <w:hideMark/>
          </w:tcPr>
          <w:p w14:paraId="33BC1AE8" w14:textId="77777777" w:rsidR="00F56ED7" w:rsidRPr="00E42444" w:rsidRDefault="00E42444" w:rsidP="00E42444">
            <w:pPr>
              <w:pStyle w:val="103"/>
              <w:rPr>
                <w:lang w:eastAsia="ru-RU"/>
              </w:rPr>
            </w:pPr>
            <w:r w:rsidRPr="00E42444">
              <w:rPr>
                <w:lang w:eastAsia="ru-RU"/>
              </w:rPr>
              <w:t> </w:t>
            </w:r>
          </w:p>
        </w:tc>
        <w:tc>
          <w:tcPr>
            <w:tcW w:w="201" w:type="pct"/>
            <w:noWrap/>
            <w:hideMark/>
          </w:tcPr>
          <w:p w14:paraId="52610C26" w14:textId="77777777" w:rsidR="00F56ED7" w:rsidRPr="00E42444" w:rsidRDefault="00E42444" w:rsidP="00E42444">
            <w:pPr>
              <w:pStyle w:val="103"/>
              <w:rPr>
                <w:lang w:eastAsia="ru-RU"/>
              </w:rPr>
            </w:pPr>
            <w:r w:rsidRPr="00E42444">
              <w:rPr>
                <w:lang w:eastAsia="ru-RU"/>
              </w:rPr>
              <w:t> </w:t>
            </w:r>
          </w:p>
        </w:tc>
        <w:tc>
          <w:tcPr>
            <w:tcW w:w="201" w:type="pct"/>
            <w:noWrap/>
            <w:hideMark/>
          </w:tcPr>
          <w:p w14:paraId="701BEDC9" w14:textId="77777777" w:rsidR="00F56ED7" w:rsidRPr="00E42444" w:rsidRDefault="00E42444" w:rsidP="00E42444">
            <w:pPr>
              <w:pStyle w:val="103"/>
              <w:rPr>
                <w:lang w:eastAsia="ru-RU"/>
              </w:rPr>
            </w:pPr>
            <w:r w:rsidRPr="00E42444">
              <w:rPr>
                <w:lang w:eastAsia="ru-RU"/>
              </w:rPr>
              <w:t> </w:t>
            </w:r>
          </w:p>
        </w:tc>
        <w:tc>
          <w:tcPr>
            <w:tcW w:w="201" w:type="pct"/>
            <w:noWrap/>
            <w:hideMark/>
          </w:tcPr>
          <w:p w14:paraId="7A7E2C01" w14:textId="77777777" w:rsidR="00F56ED7" w:rsidRPr="00E42444" w:rsidRDefault="00E42444" w:rsidP="00E42444">
            <w:pPr>
              <w:pStyle w:val="103"/>
              <w:rPr>
                <w:lang w:eastAsia="ru-RU"/>
              </w:rPr>
            </w:pPr>
            <w:r w:rsidRPr="00E42444">
              <w:rPr>
                <w:lang w:eastAsia="ru-RU"/>
              </w:rPr>
              <w:t> </w:t>
            </w:r>
          </w:p>
        </w:tc>
        <w:tc>
          <w:tcPr>
            <w:tcW w:w="200" w:type="pct"/>
            <w:noWrap/>
            <w:hideMark/>
          </w:tcPr>
          <w:p w14:paraId="556B2975" w14:textId="77777777" w:rsidR="00F56ED7" w:rsidRPr="00E42444" w:rsidRDefault="00E42444" w:rsidP="00E42444">
            <w:pPr>
              <w:pStyle w:val="103"/>
              <w:rPr>
                <w:lang w:eastAsia="ru-RU"/>
              </w:rPr>
            </w:pPr>
            <w:r w:rsidRPr="00E42444">
              <w:rPr>
                <w:lang w:eastAsia="ru-RU"/>
              </w:rPr>
              <w:t> </w:t>
            </w:r>
          </w:p>
        </w:tc>
        <w:tc>
          <w:tcPr>
            <w:tcW w:w="201" w:type="pct"/>
            <w:noWrap/>
            <w:hideMark/>
          </w:tcPr>
          <w:p w14:paraId="0B225A87" w14:textId="77777777" w:rsidR="00F56ED7" w:rsidRPr="00E42444" w:rsidRDefault="00E42444" w:rsidP="00E42444">
            <w:pPr>
              <w:pStyle w:val="103"/>
              <w:rPr>
                <w:lang w:eastAsia="ru-RU"/>
              </w:rPr>
            </w:pPr>
            <w:r w:rsidRPr="00E42444">
              <w:rPr>
                <w:lang w:eastAsia="ru-RU"/>
              </w:rPr>
              <w:t> </w:t>
            </w:r>
          </w:p>
        </w:tc>
        <w:tc>
          <w:tcPr>
            <w:tcW w:w="201" w:type="pct"/>
            <w:noWrap/>
            <w:hideMark/>
          </w:tcPr>
          <w:p w14:paraId="3FF7AB89" w14:textId="77777777" w:rsidR="00F56ED7" w:rsidRPr="00E42444" w:rsidRDefault="00E42444" w:rsidP="00E42444">
            <w:pPr>
              <w:pStyle w:val="103"/>
              <w:rPr>
                <w:lang w:eastAsia="ru-RU"/>
              </w:rPr>
            </w:pPr>
            <w:r w:rsidRPr="00E42444">
              <w:rPr>
                <w:lang w:eastAsia="ru-RU"/>
              </w:rPr>
              <w:t> </w:t>
            </w:r>
          </w:p>
        </w:tc>
        <w:tc>
          <w:tcPr>
            <w:tcW w:w="201" w:type="pct"/>
            <w:noWrap/>
            <w:hideMark/>
          </w:tcPr>
          <w:p w14:paraId="1B7C6CFB" w14:textId="77777777" w:rsidR="00F56ED7" w:rsidRPr="00E42444" w:rsidRDefault="00E42444" w:rsidP="00E42444">
            <w:pPr>
              <w:pStyle w:val="103"/>
              <w:rPr>
                <w:lang w:eastAsia="ru-RU"/>
              </w:rPr>
            </w:pPr>
            <w:r w:rsidRPr="00E42444">
              <w:rPr>
                <w:lang w:eastAsia="ru-RU"/>
              </w:rPr>
              <w:t> </w:t>
            </w:r>
          </w:p>
        </w:tc>
        <w:tc>
          <w:tcPr>
            <w:tcW w:w="200" w:type="pct"/>
            <w:noWrap/>
            <w:hideMark/>
          </w:tcPr>
          <w:p w14:paraId="0F6D943B" w14:textId="77777777" w:rsidR="00F56ED7" w:rsidRPr="00E42444" w:rsidRDefault="00E42444" w:rsidP="00E42444">
            <w:pPr>
              <w:pStyle w:val="103"/>
              <w:rPr>
                <w:lang w:eastAsia="ru-RU"/>
              </w:rPr>
            </w:pPr>
            <w:r w:rsidRPr="00E42444">
              <w:rPr>
                <w:lang w:eastAsia="ru-RU"/>
              </w:rPr>
              <w:t> </w:t>
            </w:r>
          </w:p>
        </w:tc>
        <w:tc>
          <w:tcPr>
            <w:tcW w:w="201" w:type="pct"/>
            <w:noWrap/>
            <w:hideMark/>
          </w:tcPr>
          <w:p w14:paraId="79DC5400" w14:textId="77777777" w:rsidR="00F56ED7" w:rsidRPr="00E42444" w:rsidRDefault="00E42444" w:rsidP="00E42444">
            <w:pPr>
              <w:pStyle w:val="103"/>
              <w:rPr>
                <w:lang w:eastAsia="ru-RU"/>
              </w:rPr>
            </w:pPr>
            <w:r w:rsidRPr="00E42444">
              <w:rPr>
                <w:lang w:eastAsia="ru-RU"/>
              </w:rPr>
              <w:t> </w:t>
            </w:r>
          </w:p>
        </w:tc>
        <w:tc>
          <w:tcPr>
            <w:tcW w:w="201" w:type="pct"/>
            <w:noWrap/>
            <w:hideMark/>
          </w:tcPr>
          <w:p w14:paraId="148F8986" w14:textId="77777777" w:rsidR="00F56ED7" w:rsidRPr="00E42444" w:rsidRDefault="00E42444" w:rsidP="00E42444">
            <w:pPr>
              <w:pStyle w:val="103"/>
              <w:rPr>
                <w:lang w:eastAsia="ru-RU"/>
              </w:rPr>
            </w:pPr>
            <w:r w:rsidRPr="00E42444">
              <w:rPr>
                <w:lang w:eastAsia="ru-RU"/>
              </w:rPr>
              <w:t> </w:t>
            </w:r>
          </w:p>
        </w:tc>
        <w:tc>
          <w:tcPr>
            <w:tcW w:w="201" w:type="pct"/>
            <w:noWrap/>
            <w:hideMark/>
          </w:tcPr>
          <w:p w14:paraId="619BA787" w14:textId="77777777" w:rsidR="00F56ED7" w:rsidRPr="00E42444" w:rsidRDefault="00E42444" w:rsidP="00E42444">
            <w:pPr>
              <w:pStyle w:val="103"/>
              <w:rPr>
                <w:lang w:eastAsia="ru-RU"/>
              </w:rPr>
            </w:pPr>
            <w:r w:rsidRPr="00E42444">
              <w:rPr>
                <w:lang w:eastAsia="ru-RU"/>
              </w:rPr>
              <w:t> </w:t>
            </w:r>
          </w:p>
        </w:tc>
        <w:tc>
          <w:tcPr>
            <w:tcW w:w="200" w:type="pct"/>
            <w:noWrap/>
            <w:hideMark/>
          </w:tcPr>
          <w:p w14:paraId="2B76DBAF" w14:textId="77777777" w:rsidR="00F56ED7" w:rsidRPr="00E42444" w:rsidRDefault="00E42444" w:rsidP="00E42444">
            <w:pPr>
              <w:pStyle w:val="103"/>
              <w:rPr>
                <w:lang w:eastAsia="ru-RU"/>
              </w:rPr>
            </w:pPr>
            <w:r w:rsidRPr="00E42444">
              <w:rPr>
                <w:lang w:eastAsia="ru-RU"/>
              </w:rPr>
              <w:t> </w:t>
            </w:r>
          </w:p>
        </w:tc>
        <w:tc>
          <w:tcPr>
            <w:tcW w:w="201" w:type="pct"/>
            <w:noWrap/>
            <w:hideMark/>
          </w:tcPr>
          <w:p w14:paraId="09D682CC" w14:textId="77777777" w:rsidR="00F56ED7" w:rsidRPr="00E42444" w:rsidRDefault="00E42444" w:rsidP="00E42444">
            <w:pPr>
              <w:pStyle w:val="103"/>
              <w:rPr>
                <w:lang w:eastAsia="ru-RU"/>
              </w:rPr>
            </w:pPr>
            <w:r w:rsidRPr="00E42444">
              <w:rPr>
                <w:lang w:eastAsia="ru-RU"/>
              </w:rPr>
              <w:t> </w:t>
            </w:r>
          </w:p>
        </w:tc>
        <w:tc>
          <w:tcPr>
            <w:tcW w:w="201" w:type="pct"/>
            <w:noWrap/>
            <w:hideMark/>
          </w:tcPr>
          <w:p w14:paraId="056484C2" w14:textId="77777777" w:rsidR="00F56ED7" w:rsidRPr="00E42444" w:rsidRDefault="00E42444" w:rsidP="00E42444">
            <w:pPr>
              <w:pStyle w:val="103"/>
              <w:rPr>
                <w:lang w:eastAsia="ru-RU"/>
              </w:rPr>
            </w:pPr>
            <w:r w:rsidRPr="00E42444">
              <w:rPr>
                <w:lang w:eastAsia="ru-RU"/>
              </w:rPr>
              <w:t> </w:t>
            </w:r>
          </w:p>
        </w:tc>
        <w:tc>
          <w:tcPr>
            <w:tcW w:w="201" w:type="pct"/>
            <w:noWrap/>
            <w:hideMark/>
          </w:tcPr>
          <w:p w14:paraId="7C45C63D" w14:textId="77777777" w:rsidR="00F56ED7" w:rsidRPr="00E42444" w:rsidRDefault="00E42444" w:rsidP="00E42444">
            <w:pPr>
              <w:pStyle w:val="103"/>
              <w:rPr>
                <w:lang w:eastAsia="ru-RU"/>
              </w:rPr>
            </w:pPr>
            <w:r w:rsidRPr="00E42444">
              <w:rPr>
                <w:lang w:eastAsia="ru-RU"/>
              </w:rPr>
              <w:t> </w:t>
            </w:r>
          </w:p>
        </w:tc>
        <w:tc>
          <w:tcPr>
            <w:tcW w:w="201" w:type="pct"/>
            <w:noWrap/>
            <w:hideMark/>
          </w:tcPr>
          <w:p w14:paraId="1BD3021B" w14:textId="77777777" w:rsidR="00F56ED7" w:rsidRPr="00E42444" w:rsidRDefault="00E42444" w:rsidP="00E42444">
            <w:pPr>
              <w:pStyle w:val="103"/>
              <w:rPr>
                <w:lang w:eastAsia="ru-RU"/>
              </w:rPr>
            </w:pPr>
            <w:r w:rsidRPr="00E42444">
              <w:rPr>
                <w:lang w:eastAsia="ru-RU"/>
              </w:rPr>
              <w:t> </w:t>
            </w:r>
          </w:p>
        </w:tc>
      </w:tr>
      <w:tr w:rsidR="00E42444" w:rsidRPr="00E42444" w14:paraId="6EACA4BE" w14:textId="77777777" w:rsidTr="00612D72">
        <w:trPr>
          <w:trHeight w:val="20"/>
        </w:trPr>
        <w:tc>
          <w:tcPr>
            <w:tcW w:w="133" w:type="pct"/>
            <w:hideMark/>
          </w:tcPr>
          <w:p w14:paraId="0DD59E5D" w14:textId="77777777" w:rsidR="00F56ED7" w:rsidRPr="00E42444" w:rsidRDefault="00E42444" w:rsidP="00E42444">
            <w:pPr>
              <w:pStyle w:val="103"/>
              <w:rPr>
                <w:lang w:eastAsia="ru-RU"/>
              </w:rPr>
            </w:pPr>
            <w:r w:rsidRPr="00E42444">
              <w:rPr>
                <w:lang w:eastAsia="ru-RU"/>
              </w:rPr>
              <w:t>14</w:t>
            </w:r>
          </w:p>
        </w:tc>
        <w:tc>
          <w:tcPr>
            <w:tcW w:w="492" w:type="pct"/>
            <w:hideMark/>
          </w:tcPr>
          <w:p w14:paraId="57291732" w14:textId="77777777" w:rsidR="00F56ED7" w:rsidRPr="00E42444" w:rsidRDefault="00E42444" w:rsidP="00E42444">
            <w:pPr>
              <w:pStyle w:val="103"/>
              <w:rPr>
                <w:lang w:eastAsia="ru-RU"/>
              </w:rPr>
            </w:pPr>
            <w:r w:rsidRPr="00E42444">
              <w:rPr>
                <w:lang w:eastAsia="ru-RU"/>
              </w:rPr>
              <w:t>Дисконтированный Денежный поток</w:t>
            </w:r>
          </w:p>
        </w:tc>
        <w:tc>
          <w:tcPr>
            <w:tcW w:w="163" w:type="pct"/>
            <w:hideMark/>
          </w:tcPr>
          <w:p w14:paraId="5E6BC8F5"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68093924" w14:textId="77777777" w:rsidR="00F56ED7" w:rsidRPr="00E42444" w:rsidRDefault="00E42444" w:rsidP="00E42444">
            <w:pPr>
              <w:pStyle w:val="103"/>
              <w:rPr>
                <w:lang w:eastAsia="ru-RU"/>
              </w:rPr>
            </w:pPr>
            <w:r w:rsidRPr="00E42444">
              <w:rPr>
                <w:lang w:eastAsia="ru-RU"/>
              </w:rPr>
              <w:t>0</w:t>
            </w:r>
          </w:p>
        </w:tc>
        <w:tc>
          <w:tcPr>
            <w:tcW w:w="201" w:type="pct"/>
            <w:hideMark/>
          </w:tcPr>
          <w:p w14:paraId="44E207A0" w14:textId="77777777" w:rsidR="00F56ED7" w:rsidRPr="00E42444" w:rsidRDefault="00E42444" w:rsidP="00E42444">
            <w:pPr>
              <w:pStyle w:val="103"/>
              <w:rPr>
                <w:lang w:eastAsia="ru-RU"/>
              </w:rPr>
            </w:pPr>
            <w:r w:rsidRPr="00E42444">
              <w:rPr>
                <w:lang w:eastAsia="ru-RU"/>
              </w:rPr>
              <w:t>-60 140</w:t>
            </w:r>
          </w:p>
        </w:tc>
        <w:tc>
          <w:tcPr>
            <w:tcW w:w="201" w:type="pct"/>
            <w:hideMark/>
          </w:tcPr>
          <w:p w14:paraId="2E4B4E08" w14:textId="77777777" w:rsidR="00F56ED7" w:rsidRPr="00E42444" w:rsidRDefault="00E42444" w:rsidP="00E42444">
            <w:pPr>
              <w:pStyle w:val="103"/>
              <w:rPr>
                <w:lang w:eastAsia="ru-RU"/>
              </w:rPr>
            </w:pPr>
            <w:r w:rsidRPr="00E42444">
              <w:rPr>
                <w:lang w:eastAsia="ru-RU"/>
              </w:rPr>
              <w:t>-454 660</w:t>
            </w:r>
          </w:p>
        </w:tc>
        <w:tc>
          <w:tcPr>
            <w:tcW w:w="201" w:type="pct"/>
            <w:hideMark/>
          </w:tcPr>
          <w:p w14:paraId="19FD58A2" w14:textId="77777777" w:rsidR="00F56ED7" w:rsidRPr="00E42444" w:rsidRDefault="00E42444" w:rsidP="00E42444">
            <w:pPr>
              <w:pStyle w:val="103"/>
              <w:rPr>
                <w:lang w:eastAsia="ru-RU"/>
              </w:rPr>
            </w:pPr>
            <w:r w:rsidRPr="00E42444">
              <w:rPr>
                <w:lang w:eastAsia="ru-RU"/>
              </w:rPr>
              <w:t>-300 486</w:t>
            </w:r>
          </w:p>
        </w:tc>
        <w:tc>
          <w:tcPr>
            <w:tcW w:w="200" w:type="pct"/>
            <w:hideMark/>
          </w:tcPr>
          <w:p w14:paraId="273DFC85" w14:textId="77777777" w:rsidR="00F56ED7" w:rsidRPr="00E42444" w:rsidRDefault="00E42444" w:rsidP="00E42444">
            <w:pPr>
              <w:pStyle w:val="103"/>
              <w:rPr>
                <w:lang w:eastAsia="ru-RU"/>
              </w:rPr>
            </w:pPr>
            <w:r w:rsidRPr="00E42444">
              <w:rPr>
                <w:lang w:eastAsia="ru-RU"/>
              </w:rPr>
              <w:t>211 903</w:t>
            </w:r>
          </w:p>
        </w:tc>
        <w:tc>
          <w:tcPr>
            <w:tcW w:w="201" w:type="pct"/>
            <w:hideMark/>
          </w:tcPr>
          <w:p w14:paraId="100D409A" w14:textId="77777777" w:rsidR="00F56ED7" w:rsidRPr="00E42444" w:rsidRDefault="00E42444" w:rsidP="00E42444">
            <w:pPr>
              <w:pStyle w:val="103"/>
              <w:rPr>
                <w:lang w:eastAsia="ru-RU"/>
              </w:rPr>
            </w:pPr>
            <w:r w:rsidRPr="00E42444">
              <w:rPr>
                <w:lang w:eastAsia="ru-RU"/>
              </w:rPr>
              <w:t>126 802</w:t>
            </w:r>
          </w:p>
        </w:tc>
        <w:tc>
          <w:tcPr>
            <w:tcW w:w="201" w:type="pct"/>
            <w:hideMark/>
          </w:tcPr>
          <w:p w14:paraId="677415F4" w14:textId="77777777" w:rsidR="00F56ED7" w:rsidRPr="00E42444" w:rsidRDefault="00E42444" w:rsidP="00E42444">
            <w:pPr>
              <w:pStyle w:val="103"/>
              <w:rPr>
                <w:lang w:eastAsia="ru-RU"/>
              </w:rPr>
            </w:pPr>
            <w:r w:rsidRPr="00E42444">
              <w:rPr>
                <w:lang w:eastAsia="ru-RU"/>
              </w:rPr>
              <w:t>114 506</w:t>
            </w:r>
          </w:p>
        </w:tc>
        <w:tc>
          <w:tcPr>
            <w:tcW w:w="201" w:type="pct"/>
            <w:hideMark/>
          </w:tcPr>
          <w:p w14:paraId="6B7B32D1" w14:textId="77777777" w:rsidR="00F56ED7" w:rsidRPr="00E42444" w:rsidRDefault="00E42444" w:rsidP="00E42444">
            <w:pPr>
              <w:pStyle w:val="103"/>
              <w:rPr>
                <w:lang w:eastAsia="ru-RU"/>
              </w:rPr>
            </w:pPr>
            <w:r w:rsidRPr="00E42444">
              <w:rPr>
                <w:lang w:eastAsia="ru-RU"/>
              </w:rPr>
              <w:t>100 880</w:t>
            </w:r>
          </w:p>
        </w:tc>
        <w:tc>
          <w:tcPr>
            <w:tcW w:w="200" w:type="pct"/>
            <w:hideMark/>
          </w:tcPr>
          <w:p w14:paraId="70595B75" w14:textId="77777777" w:rsidR="00F56ED7" w:rsidRPr="00E42444" w:rsidRDefault="00E42444" w:rsidP="00E42444">
            <w:pPr>
              <w:pStyle w:val="103"/>
              <w:rPr>
                <w:lang w:eastAsia="ru-RU"/>
              </w:rPr>
            </w:pPr>
            <w:r w:rsidRPr="00E42444">
              <w:rPr>
                <w:lang w:eastAsia="ru-RU"/>
              </w:rPr>
              <w:t>86 848</w:t>
            </w:r>
          </w:p>
        </w:tc>
        <w:tc>
          <w:tcPr>
            <w:tcW w:w="201" w:type="pct"/>
            <w:hideMark/>
          </w:tcPr>
          <w:p w14:paraId="2F16881F" w14:textId="77777777" w:rsidR="00F56ED7" w:rsidRPr="00E42444" w:rsidRDefault="00E42444" w:rsidP="00E42444">
            <w:pPr>
              <w:pStyle w:val="103"/>
              <w:rPr>
                <w:lang w:eastAsia="ru-RU"/>
              </w:rPr>
            </w:pPr>
            <w:r w:rsidRPr="00E42444">
              <w:rPr>
                <w:lang w:eastAsia="ru-RU"/>
              </w:rPr>
              <w:t>74 998</w:t>
            </w:r>
          </w:p>
        </w:tc>
        <w:tc>
          <w:tcPr>
            <w:tcW w:w="201" w:type="pct"/>
            <w:hideMark/>
          </w:tcPr>
          <w:p w14:paraId="0E70E767" w14:textId="77777777" w:rsidR="00F56ED7" w:rsidRPr="00E42444" w:rsidRDefault="00E42444" w:rsidP="00E42444">
            <w:pPr>
              <w:pStyle w:val="103"/>
              <w:rPr>
                <w:lang w:eastAsia="ru-RU"/>
              </w:rPr>
            </w:pPr>
            <w:r w:rsidRPr="00E42444">
              <w:rPr>
                <w:lang w:eastAsia="ru-RU"/>
              </w:rPr>
              <w:t>65 750</w:t>
            </w:r>
          </w:p>
        </w:tc>
        <w:tc>
          <w:tcPr>
            <w:tcW w:w="201" w:type="pct"/>
            <w:hideMark/>
          </w:tcPr>
          <w:p w14:paraId="1C6A219A" w14:textId="77777777" w:rsidR="00F56ED7" w:rsidRPr="00E42444" w:rsidRDefault="00E42444" w:rsidP="00E42444">
            <w:pPr>
              <w:pStyle w:val="103"/>
              <w:rPr>
                <w:lang w:eastAsia="ru-RU"/>
              </w:rPr>
            </w:pPr>
            <w:r w:rsidRPr="00E42444">
              <w:rPr>
                <w:lang w:eastAsia="ru-RU"/>
              </w:rPr>
              <w:t>58 190</w:t>
            </w:r>
          </w:p>
        </w:tc>
        <w:tc>
          <w:tcPr>
            <w:tcW w:w="200" w:type="pct"/>
            <w:hideMark/>
          </w:tcPr>
          <w:p w14:paraId="2E97D9DA" w14:textId="77777777" w:rsidR="00F56ED7" w:rsidRPr="00E42444" w:rsidRDefault="00E42444" w:rsidP="00E42444">
            <w:pPr>
              <w:pStyle w:val="103"/>
              <w:rPr>
                <w:lang w:eastAsia="ru-RU"/>
              </w:rPr>
            </w:pPr>
            <w:r w:rsidRPr="00E42444">
              <w:rPr>
                <w:lang w:eastAsia="ru-RU"/>
              </w:rPr>
              <w:t>51 899</w:t>
            </w:r>
          </w:p>
        </w:tc>
        <w:tc>
          <w:tcPr>
            <w:tcW w:w="201" w:type="pct"/>
            <w:hideMark/>
          </w:tcPr>
          <w:p w14:paraId="128D4FEC" w14:textId="77777777" w:rsidR="00F56ED7" w:rsidRPr="00E42444" w:rsidRDefault="00E42444" w:rsidP="00E42444">
            <w:pPr>
              <w:pStyle w:val="103"/>
              <w:rPr>
                <w:lang w:eastAsia="ru-RU"/>
              </w:rPr>
            </w:pPr>
            <w:r w:rsidRPr="00E42444">
              <w:rPr>
                <w:lang w:eastAsia="ru-RU"/>
              </w:rPr>
              <w:t>46 279</w:t>
            </w:r>
          </w:p>
        </w:tc>
        <w:tc>
          <w:tcPr>
            <w:tcW w:w="201" w:type="pct"/>
            <w:hideMark/>
          </w:tcPr>
          <w:p w14:paraId="523FCE66" w14:textId="77777777" w:rsidR="00F56ED7" w:rsidRPr="00E42444" w:rsidRDefault="00E42444" w:rsidP="00E42444">
            <w:pPr>
              <w:pStyle w:val="103"/>
              <w:rPr>
                <w:lang w:eastAsia="ru-RU"/>
              </w:rPr>
            </w:pPr>
            <w:r w:rsidRPr="00E42444">
              <w:rPr>
                <w:lang w:eastAsia="ru-RU"/>
              </w:rPr>
              <w:t>37 896</w:t>
            </w:r>
          </w:p>
        </w:tc>
        <w:tc>
          <w:tcPr>
            <w:tcW w:w="201" w:type="pct"/>
            <w:hideMark/>
          </w:tcPr>
          <w:p w14:paraId="74DE0BB3" w14:textId="77777777" w:rsidR="00F56ED7" w:rsidRPr="00E42444" w:rsidRDefault="00E42444" w:rsidP="00E42444">
            <w:pPr>
              <w:pStyle w:val="103"/>
              <w:rPr>
                <w:lang w:eastAsia="ru-RU"/>
              </w:rPr>
            </w:pPr>
            <w:r w:rsidRPr="00E42444">
              <w:rPr>
                <w:lang w:eastAsia="ru-RU"/>
              </w:rPr>
              <w:t>33 662</w:t>
            </w:r>
          </w:p>
        </w:tc>
        <w:tc>
          <w:tcPr>
            <w:tcW w:w="200" w:type="pct"/>
            <w:hideMark/>
          </w:tcPr>
          <w:p w14:paraId="0573BA68" w14:textId="77777777" w:rsidR="00F56ED7" w:rsidRPr="00E42444" w:rsidRDefault="00E42444" w:rsidP="00E42444">
            <w:pPr>
              <w:pStyle w:val="103"/>
              <w:rPr>
                <w:lang w:eastAsia="ru-RU"/>
              </w:rPr>
            </w:pPr>
            <w:r w:rsidRPr="00E42444">
              <w:rPr>
                <w:lang w:eastAsia="ru-RU"/>
              </w:rPr>
              <w:t>29 901</w:t>
            </w:r>
          </w:p>
        </w:tc>
        <w:tc>
          <w:tcPr>
            <w:tcW w:w="201" w:type="pct"/>
            <w:hideMark/>
          </w:tcPr>
          <w:p w14:paraId="43C2DC4E" w14:textId="77777777" w:rsidR="00F56ED7" w:rsidRPr="00E42444" w:rsidRDefault="00E42444" w:rsidP="00E42444">
            <w:pPr>
              <w:pStyle w:val="103"/>
              <w:rPr>
                <w:lang w:eastAsia="ru-RU"/>
              </w:rPr>
            </w:pPr>
            <w:r w:rsidRPr="00E42444">
              <w:rPr>
                <w:lang w:eastAsia="ru-RU"/>
              </w:rPr>
              <w:t>26 559</w:t>
            </w:r>
          </w:p>
        </w:tc>
        <w:tc>
          <w:tcPr>
            <w:tcW w:w="201" w:type="pct"/>
            <w:hideMark/>
          </w:tcPr>
          <w:p w14:paraId="258A82D7" w14:textId="77777777" w:rsidR="00F56ED7" w:rsidRPr="00E42444" w:rsidRDefault="00E42444" w:rsidP="00E42444">
            <w:pPr>
              <w:pStyle w:val="103"/>
              <w:rPr>
                <w:lang w:eastAsia="ru-RU"/>
              </w:rPr>
            </w:pPr>
            <w:r w:rsidRPr="00E42444">
              <w:rPr>
                <w:lang w:eastAsia="ru-RU"/>
              </w:rPr>
              <w:t>23 590</w:t>
            </w:r>
          </w:p>
        </w:tc>
        <w:tc>
          <w:tcPr>
            <w:tcW w:w="201" w:type="pct"/>
            <w:hideMark/>
          </w:tcPr>
          <w:p w14:paraId="4DCA382A" w14:textId="77777777" w:rsidR="00F56ED7" w:rsidRPr="00E42444" w:rsidRDefault="00E42444" w:rsidP="00E42444">
            <w:pPr>
              <w:pStyle w:val="103"/>
              <w:rPr>
                <w:lang w:eastAsia="ru-RU"/>
              </w:rPr>
            </w:pPr>
            <w:r w:rsidRPr="00E42444">
              <w:rPr>
                <w:lang w:eastAsia="ru-RU"/>
              </w:rPr>
              <w:t>20 952</w:t>
            </w:r>
          </w:p>
        </w:tc>
        <w:tc>
          <w:tcPr>
            <w:tcW w:w="201" w:type="pct"/>
            <w:hideMark/>
          </w:tcPr>
          <w:p w14:paraId="61D976BA" w14:textId="77777777" w:rsidR="00F56ED7" w:rsidRPr="00E42444" w:rsidRDefault="00E42444" w:rsidP="00E42444">
            <w:pPr>
              <w:pStyle w:val="103"/>
              <w:rPr>
                <w:lang w:eastAsia="ru-RU"/>
              </w:rPr>
            </w:pPr>
            <w:r w:rsidRPr="00E42444">
              <w:rPr>
                <w:lang w:eastAsia="ru-RU"/>
              </w:rPr>
              <w:t>18 609</w:t>
            </w:r>
          </w:p>
        </w:tc>
      </w:tr>
      <w:tr w:rsidR="00E42444" w:rsidRPr="00E42444" w14:paraId="346BA77D" w14:textId="77777777" w:rsidTr="00612D72">
        <w:trPr>
          <w:trHeight w:val="20"/>
        </w:trPr>
        <w:tc>
          <w:tcPr>
            <w:tcW w:w="133" w:type="pct"/>
            <w:noWrap/>
            <w:hideMark/>
          </w:tcPr>
          <w:p w14:paraId="703911CB" w14:textId="77777777" w:rsidR="00F56ED7" w:rsidRPr="00E42444" w:rsidRDefault="00E42444" w:rsidP="00E42444">
            <w:pPr>
              <w:pStyle w:val="103"/>
              <w:rPr>
                <w:lang w:eastAsia="ru-RU"/>
              </w:rPr>
            </w:pPr>
            <w:r w:rsidRPr="00E42444">
              <w:rPr>
                <w:lang w:eastAsia="ru-RU"/>
              </w:rPr>
              <w:lastRenderedPageBreak/>
              <w:t> </w:t>
            </w:r>
          </w:p>
        </w:tc>
        <w:tc>
          <w:tcPr>
            <w:tcW w:w="492" w:type="pct"/>
            <w:hideMark/>
          </w:tcPr>
          <w:p w14:paraId="586C93DA" w14:textId="77777777" w:rsidR="00F56ED7" w:rsidRPr="00E42444" w:rsidRDefault="00E42444" w:rsidP="00E42444">
            <w:pPr>
              <w:pStyle w:val="103"/>
              <w:rPr>
                <w:lang w:eastAsia="ru-RU"/>
              </w:rPr>
            </w:pPr>
            <w:r w:rsidRPr="00E42444">
              <w:rPr>
                <w:lang w:eastAsia="ru-RU"/>
              </w:rPr>
              <w:t>Кумулятивный дисконтированный денежный поток</w:t>
            </w:r>
          </w:p>
        </w:tc>
        <w:tc>
          <w:tcPr>
            <w:tcW w:w="163" w:type="pct"/>
            <w:noWrap/>
            <w:hideMark/>
          </w:tcPr>
          <w:p w14:paraId="5870FCD1"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019FC9FA" w14:textId="77777777" w:rsidR="00F56ED7" w:rsidRPr="00E42444" w:rsidRDefault="00E42444" w:rsidP="00E42444">
            <w:pPr>
              <w:pStyle w:val="103"/>
              <w:rPr>
                <w:lang w:eastAsia="ru-RU"/>
              </w:rPr>
            </w:pPr>
            <w:r w:rsidRPr="00E42444">
              <w:rPr>
                <w:lang w:eastAsia="ru-RU"/>
              </w:rPr>
              <w:t> </w:t>
            </w:r>
          </w:p>
        </w:tc>
        <w:tc>
          <w:tcPr>
            <w:tcW w:w="201" w:type="pct"/>
            <w:hideMark/>
          </w:tcPr>
          <w:p w14:paraId="6A142C72" w14:textId="77777777" w:rsidR="00F56ED7" w:rsidRPr="00E42444" w:rsidRDefault="00E42444" w:rsidP="00E42444">
            <w:pPr>
              <w:pStyle w:val="103"/>
              <w:rPr>
                <w:lang w:eastAsia="ru-RU"/>
              </w:rPr>
            </w:pPr>
            <w:r w:rsidRPr="00E42444">
              <w:rPr>
                <w:lang w:eastAsia="ru-RU"/>
              </w:rPr>
              <w:t>-60 140</w:t>
            </w:r>
          </w:p>
        </w:tc>
        <w:tc>
          <w:tcPr>
            <w:tcW w:w="201" w:type="pct"/>
            <w:hideMark/>
          </w:tcPr>
          <w:p w14:paraId="22FA0D33" w14:textId="77777777" w:rsidR="00F56ED7" w:rsidRPr="00E42444" w:rsidRDefault="00E42444" w:rsidP="00E42444">
            <w:pPr>
              <w:pStyle w:val="103"/>
              <w:rPr>
                <w:lang w:eastAsia="ru-RU"/>
              </w:rPr>
            </w:pPr>
            <w:r w:rsidRPr="00E42444">
              <w:rPr>
                <w:lang w:eastAsia="ru-RU"/>
              </w:rPr>
              <w:t>-514 800</w:t>
            </w:r>
          </w:p>
        </w:tc>
        <w:tc>
          <w:tcPr>
            <w:tcW w:w="201" w:type="pct"/>
            <w:hideMark/>
          </w:tcPr>
          <w:p w14:paraId="6DD91F29" w14:textId="77777777" w:rsidR="00F56ED7" w:rsidRPr="00E42444" w:rsidRDefault="00E42444" w:rsidP="00E42444">
            <w:pPr>
              <w:pStyle w:val="103"/>
              <w:rPr>
                <w:lang w:eastAsia="ru-RU"/>
              </w:rPr>
            </w:pPr>
            <w:r w:rsidRPr="00E42444">
              <w:rPr>
                <w:lang w:eastAsia="ru-RU"/>
              </w:rPr>
              <w:t>-815 285</w:t>
            </w:r>
          </w:p>
        </w:tc>
        <w:tc>
          <w:tcPr>
            <w:tcW w:w="200" w:type="pct"/>
            <w:hideMark/>
          </w:tcPr>
          <w:p w14:paraId="3D8D6C98" w14:textId="77777777" w:rsidR="00F56ED7" w:rsidRPr="00E42444" w:rsidRDefault="00E42444" w:rsidP="00E42444">
            <w:pPr>
              <w:pStyle w:val="103"/>
              <w:rPr>
                <w:lang w:eastAsia="ru-RU"/>
              </w:rPr>
            </w:pPr>
            <w:r w:rsidRPr="00E42444">
              <w:rPr>
                <w:lang w:eastAsia="ru-RU"/>
              </w:rPr>
              <w:t>-603 382</w:t>
            </w:r>
          </w:p>
        </w:tc>
        <w:tc>
          <w:tcPr>
            <w:tcW w:w="201" w:type="pct"/>
            <w:hideMark/>
          </w:tcPr>
          <w:p w14:paraId="758BD111" w14:textId="77777777" w:rsidR="00F56ED7" w:rsidRPr="00E42444" w:rsidRDefault="00E42444" w:rsidP="00E42444">
            <w:pPr>
              <w:pStyle w:val="103"/>
              <w:rPr>
                <w:lang w:eastAsia="ru-RU"/>
              </w:rPr>
            </w:pPr>
            <w:r w:rsidRPr="00E42444">
              <w:rPr>
                <w:lang w:eastAsia="ru-RU"/>
              </w:rPr>
              <w:t>-476 580</w:t>
            </w:r>
          </w:p>
        </w:tc>
        <w:tc>
          <w:tcPr>
            <w:tcW w:w="201" w:type="pct"/>
            <w:hideMark/>
          </w:tcPr>
          <w:p w14:paraId="0FE06ED1" w14:textId="77777777" w:rsidR="00F56ED7" w:rsidRPr="00E42444" w:rsidRDefault="00E42444" w:rsidP="00E42444">
            <w:pPr>
              <w:pStyle w:val="103"/>
              <w:rPr>
                <w:lang w:eastAsia="ru-RU"/>
              </w:rPr>
            </w:pPr>
            <w:r w:rsidRPr="00E42444">
              <w:rPr>
                <w:lang w:eastAsia="ru-RU"/>
              </w:rPr>
              <w:t>-362 074</w:t>
            </w:r>
          </w:p>
        </w:tc>
        <w:tc>
          <w:tcPr>
            <w:tcW w:w="201" w:type="pct"/>
            <w:hideMark/>
          </w:tcPr>
          <w:p w14:paraId="3008024C" w14:textId="77777777" w:rsidR="00F56ED7" w:rsidRPr="00E42444" w:rsidRDefault="00E42444" w:rsidP="00E42444">
            <w:pPr>
              <w:pStyle w:val="103"/>
              <w:rPr>
                <w:lang w:eastAsia="ru-RU"/>
              </w:rPr>
            </w:pPr>
            <w:r w:rsidRPr="00E42444">
              <w:rPr>
                <w:lang w:eastAsia="ru-RU"/>
              </w:rPr>
              <w:t>-261 195</w:t>
            </w:r>
          </w:p>
        </w:tc>
        <w:tc>
          <w:tcPr>
            <w:tcW w:w="200" w:type="pct"/>
            <w:hideMark/>
          </w:tcPr>
          <w:p w14:paraId="3E4CE431" w14:textId="77777777" w:rsidR="00F56ED7" w:rsidRPr="00E42444" w:rsidRDefault="00E42444" w:rsidP="00E42444">
            <w:pPr>
              <w:pStyle w:val="103"/>
              <w:rPr>
                <w:lang w:eastAsia="ru-RU"/>
              </w:rPr>
            </w:pPr>
            <w:r w:rsidRPr="00E42444">
              <w:rPr>
                <w:lang w:eastAsia="ru-RU"/>
              </w:rPr>
              <w:t>-174 347</w:t>
            </w:r>
          </w:p>
        </w:tc>
        <w:tc>
          <w:tcPr>
            <w:tcW w:w="201" w:type="pct"/>
            <w:hideMark/>
          </w:tcPr>
          <w:p w14:paraId="26DB09B0" w14:textId="77777777" w:rsidR="00F56ED7" w:rsidRPr="00E42444" w:rsidRDefault="00E42444" w:rsidP="00E42444">
            <w:pPr>
              <w:pStyle w:val="103"/>
              <w:rPr>
                <w:lang w:eastAsia="ru-RU"/>
              </w:rPr>
            </w:pPr>
            <w:r w:rsidRPr="00E42444">
              <w:rPr>
                <w:lang w:eastAsia="ru-RU"/>
              </w:rPr>
              <w:t>-99 349</w:t>
            </w:r>
          </w:p>
        </w:tc>
        <w:tc>
          <w:tcPr>
            <w:tcW w:w="201" w:type="pct"/>
            <w:hideMark/>
          </w:tcPr>
          <w:p w14:paraId="3C0F6F44" w14:textId="77777777" w:rsidR="00F56ED7" w:rsidRPr="00E42444" w:rsidRDefault="00E42444" w:rsidP="00E42444">
            <w:pPr>
              <w:pStyle w:val="103"/>
              <w:rPr>
                <w:lang w:eastAsia="ru-RU"/>
              </w:rPr>
            </w:pPr>
            <w:r w:rsidRPr="00E42444">
              <w:rPr>
                <w:lang w:eastAsia="ru-RU"/>
              </w:rPr>
              <w:t>-33 599</w:t>
            </w:r>
          </w:p>
        </w:tc>
        <w:tc>
          <w:tcPr>
            <w:tcW w:w="201" w:type="pct"/>
            <w:hideMark/>
          </w:tcPr>
          <w:p w14:paraId="372C64BC" w14:textId="77777777" w:rsidR="00F56ED7" w:rsidRPr="00E42444" w:rsidRDefault="00E42444" w:rsidP="00E42444">
            <w:pPr>
              <w:pStyle w:val="103"/>
              <w:rPr>
                <w:lang w:eastAsia="ru-RU"/>
              </w:rPr>
            </w:pPr>
            <w:r w:rsidRPr="00E42444">
              <w:rPr>
                <w:lang w:eastAsia="ru-RU"/>
              </w:rPr>
              <w:t>24 591</w:t>
            </w:r>
          </w:p>
        </w:tc>
        <w:tc>
          <w:tcPr>
            <w:tcW w:w="200" w:type="pct"/>
            <w:hideMark/>
          </w:tcPr>
          <w:p w14:paraId="3D2162C1" w14:textId="77777777" w:rsidR="00F56ED7" w:rsidRPr="00E42444" w:rsidRDefault="00E42444" w:rsidP="00E42444">
            <w:pPr>
              <w:pStyle w:val="103"/>
              <w:rPr>
                <w:lang w:eastAsia="ru-RU"/>
              </w:rPr>
            </w:pPr>
            <w:r w:rsidRPr="00E42444">
              <w:rPr>
                <w:lang w:eastAsia="ru-RU"/>
              </w:rPr>
              <w:t>76 490</w:t>
            </w:r>
          </w:p>
        </w:tc>
        <w:tc>
          <w:tcPr>
            <w:tcW w:w="201" w:type="pct"/>
            <w:hideMark/>
          </w:tcPr>
          <w:p w14:paraId="44D65384" w14:textId="77777777" w:rsidR="00F56ED7" w:rsidRPr="00E42444" w:rsidRDefault="00E42444" w:rsidP="00E42444">
            <w:pPr>
              <w:pStyle w:val="103"/>
              <w:rPr>
                <w:lang w:eastAsia="ru-RU"/>
              </w:rPr>
            </w:pPr>
            <w:r w:rsidRPr="00E42444">
              <w:rPr>
                <w:lang w:eastAsia="ru-RU"/>
              </w:rPr>
              <w:t>122 769</w:t>
            </w:r>
          </w:p>
        </w:tc>
        <w:tc>
          <w:tcPr>
            <w:tcW w:w="201" w:type="pct"/>
            <w:hideMark/>
          </w:tcPr>
          <w:p w14:paraId="6D4EBAC7" w14:textId="77777777" w:rsidR="00F56ED7" w:rsidRPr="00E42444" w:rsidRDefault="00E42444" w:rsidP="00E42444">
            <w:pPr>
              <w:pStyle w:val="103"/>
              <w:rPr>
                <w:lang w:eastAsia="ru-RU"/>
              </w:rPr>
            </w:pPr>
            <w:r w:rsidRPr="00E42444">
              <w:rPr>
                <w:lang w:eastAsia="ru-RU"/>
              </w:rPr>
              <w:t>160 665</w:t>
            </w:r>
          </w:p>
        </w:tc>
        <w:tc>
          <w:tcPr>
            <w:tcW w:w="201" w:type="pct"/>
            <w:hideMark/>
          </w:tcPr>
          <w:p w14:paraId="00605D9B" w14:textId="77777777" w:rsidR="00F56ED7" w:rsidRPr="00E42444" w:rsidRDefault="00E42444" w:rsidP="00E42444">
            <w:pPr>
              <w:pStyle w:val="103"/>
              <w:rPr>
                <w:lang w:eastAsia="ru-RU"/>
              </w:rPr>
            </w:pPr>
            <w:r w:rsidRPr="00E42444">
              <w:rPr>
                <w:lang w:eastAsia="ru-RU"/>
              </w:rPr>
              <w:t>194 328</w:t>
            </w:r>
          </w:p>
        </w:tc>
        <w:tc>
          <w:tcPr>
            <w:tcW w:w="200" w:type="pct"/>
            <w:hideMark/>
          </w:tcPr>
          <w:p w14:paraId="0BF3B9C9" w14:textId="77777777" w:rsidR="00F56ED7" w:rsidRPr="00E42444" w:rsidRDefault="00E42444" w:rsidP="00E42444">
            <w:pPr>
              <w:pStyle w:val="103"/>
              <w:rPr>
                <w:lang w:eastAsia="ru-RU"/>
              </w:rPr>
            </w:pPr>
            <w:r w:rsidRPr="00E42444">
              <w:rPr>
                <w:lang w:eastAsia="ru-RU"/>
              </w:rPr>
              <w:t>224 229</w:t>
            </w:r>
          </w:p>
        </w:tc>
        <w:tc>
          <w:tcPr>
            <w:tcW w:w="201" w:type="pct"/>
            <w:hideMark/>
          </w:tcPr>
          <w:p w14:paraId="202B0986" w14:textId="77777777" w:rsidR="00F56ED7" w:rsidRPr="00E42444" w:rsidRDefault="00E42444" w:rsidP="00E42444">
            <w:pPr>
              <w:pStyle w:val="103"/>
              <w:rPr>
                <w:lang w:eastAsia="ru-RU"/>
              </w:rPr>
            </w:pPr>
            <w:r w:rsidRPr="00E42444">
              <w:rPr>
                <w:lang w:eastAsia="ru-RU"/>
              </w:rPr>
              <w:t>250 787</w:t>
            </w:r>
          </w:p>
        </w:tc>
        <w:tc>
          <w:tcPr>
            <w:tcW w:w="201" w:type="pct"/>
            <w:hideMark/>
          </w:tcPr>
          <w:p w14:paraId="2E190FB2" w14:textId="77777777" w:rsidR="00F56ED7" w:rsidRPr="00E42444" w:rsidRDefault="00E42444" w:rsidP="00E42444">
            <w:pPr>
              <w:pStyle w:val="103"/>
              <w:rPr>
                <w:lang w:eastAsia="ru-RU"/>
              </w:rPr>
            </w:pPr>
            <w:r w:rsidRPr="00E42444">
              <w:rPr>
                <w:lang w:eastAsia="ru-RU"/>
              </w:rPr>
              <w:t>274 377</w:t>
            </w:r>
          </w:p>
        </w:tc>
        <w:tc>
          <w:tcPr>
            <w:tcW w:w="201" w:type="pct"/>
            <w:hideMark/>
          </w:tcPr>
          <w:p w14:paraId="127BE8D6" w14:textId="77777777" w:rsidR="00F56ED7" w:rsidRPr="00E42444" w:rsidRDefault="00E42444" w:rsidP="00E42444">
            <w:pPr>
              <w:pStyle w:val="103"/>
              <w:rPr>
                <w:lang w:eastAsia="ru-RU"/>
              </w:rPr>
            </w:pPr>
            <w:r w:rsidRPr="00E42444">
              <w:rPr>
                <w:lang w:eastAsia="ru-RU"/>
              </w:rPr>
              <w:t>295 330</w:t>
            </w:r>
          </w:p>
        </w:tc>
        <w:tc>
          <w:tcPr>
            <w:tcW w:w="201" w:type="pct"/>
            <w:hideMark/>
          </w:tcPr>
          <w:p w14:paraId="36A00850" w14:textId="77777777" w:rsidR="00F56ED7" w:rsidRPr="00E42444" w:rsidRDefault="00E42444" w:rsidP="00E42444">
            <w:pPr>
              <w:pStyle w:val="103"/>
              <w:rPr>
                <w:lang w:eastAsia="ru-RU"/>
              </w:rPr>
            </w:pPr>
            <w:r w:rsidRPr="00E42444">
              <w:rPr>
                <w:lang w:eastAsia="ru-RU"/>
              </w:rPr>
              <w:t>313 939</w:t>
            </w:r>
          </w:p>
        </w:tc>
      </w:tr>
      <w:tr w:rsidR="00E42444" w:rsidRPr="00E42444" w14:paraId="17698EED" w14:textId="77777777" w:rsidTr="00612D72">
        <w:trPr>
          <w:trHeight w:val="20"/>
        </w:trPr>
        <w:tc>
          <w:tcPr>
            <w:tcW w:w="133" w:type="pct"/>
            <w:hideMark/>
          </w:tcPr>
          <w:p w14:paraId="21052E0B" w14:textId="77777777" w:rsidR="00F56ED7" w:rsidRPr="00E42444" w:rsidRDefault="00E42444" w:rsidP="00E42444">
            <w:pPr>
              <w:pStyle w:val="103"/>
              <w:rPr>
                <w:lang w:eastAsia="ru-RU"/>
              </w:rPr>
            </w:pPr>
            <w:r w:rsidRPr="00E42444">
              <w:rPr>
                <w:lang w:eastAsia="ru-RU"/>
              </w:rPr>
              <w:t> </w:t>
            </w:r>
          </w:p>
        </w:tc>
        <w:tc>
          <w:tcPr>
            <w:tcW w:w="492" w:type="pct"/>
            <w:noWrap/>
            <w:hideMark/>
          </w:tcPr>
          <w:p w14:paraId="5EC42859" w14:textId="77777777" w:rsidR="00F56ED7" w:rsidRPr="00E42444" w:rsidRDefault="00E42444" w:rsidP="00E42444">
            <w:pPr>
              <w:pStyle w:val="103"/>
              <w:rPr>
                <w:lang w:eastAsia="ru-RU"/>
              </w:rPr>
            </w:pPr>
            <w:r w:rsidRPr="00E42444">
              <w:rPr>
                <w:lang w:eastAsia="ru-RU"/>
              </w:rPr>
              <w:t> </w:t>
            </w:r>
          </w:p>
        </w:tc>
        <w:tc>
          <w:tcPr>
            <w:tcW w:w="163" w:type="pct"/>
            <w:hideMark/>
          </w:tcPr>
          <w:p w14:paraId="264CBBB2" w14:textId="77777777" w:rsidR="00F56ED7" w:rsidRPr="00E42444" w:rsidRDefault="00E42444" w:rsidP="00E42444">
            <w:pPr>
              <w:pStyle w:val="103"/>
              <w:rPr>
                <w:lang w:eastAsia="ru-RU"/>
              </w:rPr>
            </w:pPr>
            <w:r w:rsidRPr="00E42444">
              <w:rPr>
                <w:lang w:eastAsia="ru-RU"/>
              </w:rPr>
              <w:t> </w:t>
            </w:r>
          </w:p>
        </w:tc>
        <w:tc>
          <w:tcPr>
            <w:tcW w:w="200" w:type="pct"/>
            <w:noWrap/>
            <w:hideMark/>
          </w:tcPr>
          <w:p w14:paraId="68C95B93" w14:textId="77777777" w:rsidR="00F56ED7" w:rsidRPr="00E42444" w:rsidRDefault="00E42444" w:rsidP="00E42444">
            <w:pPr>
              <w:pStyle w:val="103"/>
              <w:rPr>
                <w:lang w:eastAsia="ru-RU"/>
              </w:rPr>
            </w:pPr>
            <w:r w:rsidRPr="00E42444">
              <w:rPr>
                <w:lang w:eastAsia="ru-RU"/>
              </w:rPr>
              <w:t> </w:t>
            </w:r>
          </w:p>
        </w:tc>
        <w:tc>
          <w:tcPr>
            <w:tcW w:w="201" w:type="pct"/>
            <w:hideMark/>
          </w:tcPr>
          <w:p w14:paraId="0FCB1449" w14:textId="77777777" w:rsidR="00F56ED7" w:rsidRPr="00E42444" w:rsidRDefault="00E42444" w:rsidP="00E42444">
            <w:pPr>
              <w:pStyle w:val="103"/>
              <w:rPr>
                <w:lang w:eastAsia="ru-RU"/>
              </w:rPr>
            </w:pPr>
            <w:r w:rsidRPr="00E42444">
              <w:rPr>
                <w:lang w:eastAsia="ru-RU"/>
              </w:rPr>
              <w:t> </w:t>
            </w:r>
          </w:p>
        </w:tc>
        <w:tc>
          <w:tcPr>
            <w:tcW w:w="201" w:type="pct"/>
            <w:hideMark/>
          </w:tcPr>
          <w:p w14:paraId="7CD5EDFC" w14:textId="77777777" w:rsidR="00F56ED7" w:rsidRPr="00E42444" w:rsidRDefault="00E42444" w:rsidP="00E42444">
            <w:pPr>
              <w:pStyle w:val="103"/>
              <w:rPr>
                <w:lang w:eastAsia="ru-RU"/>
              </w:rPr>
            </w:pPr>
            <w:r w:rsidRPr="00E42444">
              <w:rPr>
                <w:lang w:eastAsia="ru-RU"/>
              </w:rPr>
              <w:t> </w:t>
            </w:r>
          </w:p>
        </w:tc>
        <w:tc>
          <w:tcPr>
            <w:tcW w:w="201" w:type="pct"/>
            <w:hideMark/>
          </w:tcPr>
          <w:p w14:paraId="3617E8F7" w14:textId="77777777" w:rsidR="00F56ED7" w:rsidRPr="00E42444" w:rsidRDefault="00E42444" w:rsidP="00E42444">
            <w:pPr>
              <w:pStyle w:val="103"/>
              <w:rPr>
                <w:lang w:eastAsia="ru-RU"/>
              </w:rPr>
            </w:pPr>
            <w:r w:rsidRPr="00E42444">
              <w:rPr>
                <w:lang w:eastAsia="ru-RU"/>
              </w:rPr>
              <w:t> </w:t>
            </w:r>
          </w:p>
        </w:tc>
        <w:tc>
          <w:tcPr>
            <w:tcW w:w="200" w:type="pct"/>
            <w:hideMark/>
          </w:tcPr>
          <w:p w14:paraId="4E510E7E" w14:textId="77777777" w:rsidR="00F56ED7" w:rsidRPr="00E42444" w:rsidRDefault="00E42444" w:rsidP="00E42444">
            <w:pPr>
              <w:pStyle w:val="103"/>
              <w:rPr>
                <w:lang w:eastAsia="ru-RU"/>
              </w:rPr>
            </w:pPr>
            <w:r w:rsidRPr="00E42444">
              <w:rPr>
                <w:lang w:eastAsia="ru-RU"/>
              </w:rPr>
              <w:t> </w:t>
            </w:r>
          </w:p>
        </w:tc>
        <w:tc>
          <w:tcPr>
            <w:tcW w:w="201" w:type="pct"/>
            <w:hideMark/>
          </w:tcPr>
          <w:p w14:paraId="16A5CB8C" w14:textId="77777777" w:rsidR="00F56ED7" w:rsidRPr="00E42444" w:rsidRDefault="00E42444" w:rsidP="00E42444">
            <w:pPr>
              <w:pStyle w:val="103"/>
              <w:rPr>
                <w:lang w:eastAsia="ru-RU"/>
              </w:rPr>
            </w:pPr>
            <w:r w:rsidRPr="00E42444">
              <w:rPr>
                <w:lang w:eastAsia="ru-RU"/>
              </w:rPr>
              <w:t> </w:t>
            </w:r>
          </w:p>
        </w:tc>
        <w:tc>
          <w:tcPr>
            <w:tcW w:w="201" w:type="pct"/>
            <w:hideMark/>
          </w:tcPr>
          <w:p w14:paraId="717E702E" w14:textId="77777777" w:rsidR="00F56ED7" w:rsidRPr="00E42444" w:rsidRDefault="00E42444" w:rsidP="00E42444">
            <w:pPr>
              <w:pStyle w:val="103"/>
              <w:rPr>
                <w:lang w:eastAsia="ru-RU"/>
              </w:rPr>
            </w:pPr>
            <w:r w:rsidRPr="00E42444">
              <w:rPr>
                <w:lang w:eastAsia="ru-RU"/>
              </w:rPr>
              <w:t> </w:t>
            </w:r>
          </w:p>
        </w:tc>
        <w:tc>
          <w:tcPr>
            <w:tcW w:w="201" w:type="pct"/>
            <w:hideMark/>
          </w:tcPr>
          <w:p w14:paraId="1AA28901" w14:textId="77777777" w:rsidR="00F56ED7" w:rsidRPr="00E42444" w:rsidRDefault="00E42444" w:rsidP="00E42444">
            <w:pPr>
              <w:pStyle w:val="103"/>
              <w:rPr>
                <w:lang w:eastAsia="ru-RU"/>
              </w:rPr>
            </w:pPr>
            <w:r w:rsidRPr="00E42444">
              <w:rPr>
                <w:lang w:eastAsia="ru-RU"/>
              </w:rPr>
              <w:t> </w:t>
            </w:r>
          </w:p>
        </w:tc>
        <w:tc>
          <w:tcPr>
            <w:tcW w:w="200" w:type="pct"/>
            <w:hideMark/>
          </w:tcPr>
          <w:p w14:paraId="686E9B3E" w14:textId="77777777" w:rsidR="00F56ED7" w:rsidRPr="00E42444" w:rsidRDefault="00E42444" w:rsidP="00E42444">
            <w:pPr>
              <w:pStyle w:val="103"/>
              <w:rPr>
                <w:lang w:eastAsia="ru-RU"/>
              </w:rPr>
            </w:pPr>
            <w:r w:rsidRPr="00E42444">
              <w:rPr>
                <w:lang w:eastAsia="ru-RU"/>
              </w:rPr>
              <w:t> </w:t>
            </w:r>
          </w:p>
        </w:tc>
        <w:tc>
          <w:tcPr>
            <w:tcW w:w="201" w:type="pct"/>
            <w:hideMark/>
          </w:tcPr>
          <w:p w14:paraId="764675FB" w14:textId="77777777" w:rsidR="00F56ED7" w:rsidRPr="00E42444" w:rsidRDefault="00E42444" w:rsidP="00E42444">
            <w:pPr>
              <w:pStyle w:val="103"/>
              <w:rPr>
                <w:lang w:eastAsia="ru-RU"/>
              </w:rPr>
            </w:pPr>
            <w:r w:rsidRPr="00E42444">
              <w:rPr>
                <w:lang w:eastAsia="ru-RU"/>
              </w:rPr>
              <w:t> </w:t>
            </w:r>
          </w:p>
        </w:tc>
        <w:tc>
          <w:tcPr>
            <w:tcW w:w="201" w:type="pct"/>
            <w:hideMark/>
          </w:tcPr>
          <w:p w14:paraId="082923EF" w14:textId="77777777" w:rsidR="00F56ED7" w:rsidRPr="00E42444" w:rsidRDefault="00E42444" w:rsidP="00E42444">
            <w:pPr>
              <w:pStyle w:val="103"/>
              <w:rPr>
                <w:lang w:eastAsia="ru-RU"/>
              </w:rPr>
            </w:pPr>
            <w:r w:rsidRPr="00E42444">
              <w:rPr>
                <w:lang w:eastAsia="ru-RU"/>
              </w:rPr>
              <w:t> </w:t>
            </w:r>
          </w:p>
        </w:tc>
        <w:tc>
          <w:tcPr>
            <w:tcW w:w="201" w:type="pct"/>
            <w:hideMark/>
          </w:tcPr>
          <w:p w14:paraId="2D544425" w14:textId="77777777" w:rsidR="00F56ED7" w:rsidRPr="00E42444" w:rsidRDefault="00E42444" w:rsidP="00E42444">
            <w:pPr>
              <w:pStyle w:val="103"/>
              <w:rPr>
                <w:lang w:eastAsia="ru-RU"/>
              </w:rPr>
            </w:pPr>
            <w:r w:rsidRPr="00E42444">
              <w:rPr>
                <w:lang w:eastAsia="ru-RU"/>
              </w:rPr>
              <w:t> </w:t>
            </w:r>
          </w:p>
        </w:tc>
        <w:tc>
          <w:tcPr>
            <w:tcW w:w="200" w:type="pct"/>
            <w:hideMark/>
          </w:tcPr>
          <w:p w14:paraId="14C6FB63" w14:textId="77777777" w:rsidR="00F56ED7" w:rsidRPr="00E42444" w:rsidRDefault="00E42444" w:rsidP="00E42444">
            <w:pPr>
              <w:pStyle w:val="103"/>
              <w:rPr>
                <w:lang w:eastAsia="ru-RU"/>
              </w:rPr>
            </w:pPr>
            <w:r w:rsidRPr="00E42444">
              <w:rPr>
                <w:lang w:eastAsia="ru-RU"/>
              </w:rPr>
              <w:t> </w:t>
            </w:r>
          </w:p>
        </w:tc>
        <w:tc>
          <w:tcPr>
            <w:tcW w:w="201" w:type="pct"/>
            <w:hideMark/>
          </w:tcPr>
          <w:p w14:paraId="30A6C46E" w14:textId="77777777" w:rsidR="00F56ED7" w:rsidRPr="00E42444" w:rsidRDefault="00E42444" w:rsidP="00E42444">
            <w:pPr>
              <w:pStyle w:val="103"/>
              <w:rPr>
                <w:lang w:eastAsia="ru-RU"/>
              </w:rPr>
            </w:pPr>
            <w:r w:rsidRPr="00E42444">
              <w:rPr>
                <w:lang w:eastAsia="ru-RU"/>
              </w:rPr>
              <w:t> </w:t>
            </w:r>
          </w:p>
        </w:tc>
        <w:tc>
          <w:tcPr>
            <w:tcW w:w="201" w:type="pct"/>
            <w:hideMark/>
          </w:tcPr>
          <w:p w14:paraId="08CA8409" w14:textId="77777777" w:rsidR="00F56ED7" w:rsidRPr="00E42444" w:rsidRDefault="00E42444" w:rsidP="00E42444">
            <w:pPr>
              <w:pStyle w:val="103"/>
              <w:rPr>
                <w:lang w:eastAsia="ru-RU"/>
              </w:rPr>
            </w:pPr>
            <w:r w:rsidRPr="00E42444">
              <w:rPr>
                <w:lang w:eastAsia="ru-RU"/>
              </w:rPr>
              <w:t> </w:t>
            </w:r>
          </w:p>
        </w:tc>
        <w:tc>
          <w:tcPr>
            <w:tcW w:w="201" w:type="pct"/>
            <w:hideMark/>
          </w:tcPr>
          <w:p w14:paraId="5C37F91A" w14:textId="77777777" w:rsidR="00F56ED7" w:rsidRPr="00E42444" w:rsidRDefault="00E42444" w:rsidP="00E42444">
            <w:pPr>
              <w:pStyle w:val="103"/>
              <w:rPr>
                <w:lang w:eastAsia="ru-RU"/>
              </w:rPr>
            </w:pPr>
            <w:r w:rsidRPr="00E42444">
              <w:rPr>
                <w:lang w:eastAsia="ru-RU"/>
              </w:rPr>
              <w:t> </w:t>
            </w:r>
          </w:p>
        </w:tc>
        <w:tc>
          <w:tcPr>
            <w:tcW w:w="200" w:type="pct"/>
            <w:hideMark/>
          </w:tcPr>
          <w:p w14:paraId="6A5C3E3F" w14:textId="77777777" w:rsidR="00F56ED7" w:rsidRPr="00E42444" w:rsidRDefault="00E42444" w:rsidP="00E42444">
            <w:pPr>
              <w:pStyle w:val="103"/>
              <w:rPr>
                <w:lang w:eastAsia="ru-RU"/>
              </w:rPr>
            </w:pPr>
            <w:r w:rsidRPr="00E42444">
              <w:rPr>
                <w:lang w:eastAsia="ru-RU"/>
              </w:rPr>
              <w:t> </w:t>
            </w:r>
          </w:p>
        </w:tc>
        <w:tc>
          <w:tcPr>
            <w:tcW w:w="201" w:type="pct"/>
            <w:hideMark/>
          </w:tcPr>
          <w:p w14:paraId="6FCCF4FD" w14:textId="77777777" w:rsidR="00F56ED7" w:rsidRPr="00E42444" w:rsidRDefault="00E42444" w:rsidP="00E42444">
            <w:pPr>
              <w:pStyle w:val="103"/>
              <w:rPr>
                <w:lang w:eastAsia="ru-RU"/>
              </w:rPr>
            </w:pPr>
            <w:r w:rsidRPr="00E42444">
              <w:rPr>
                <w:lang w:eastAsia="ru-RU"/>
              </w:rPr>
              <w:t> </w:t>
            </w:r>
          </w:p>
        </w:tc>
        <w:tc>
          <w:tcPr>
            <w:tcW w:w="201" w:type="pct"/>
            <w:hideMark/>
          </w:tcPr>
          <w:p w14:paraId="24DF82A7" w14:textId="77777777" w:rsidR="00F56ED7" w:rsidRPr="00E42444" w:rsidRDefault="00E42444" w:rsidP="00E42444">
            <w:pPr>
              <w:pStyle w:val="103"/>
              <w:rPr>
                <w:lang w:eastAsia="ru-RU"/>
              </w:rPr>
            </w:pPr>
            <w:r w:rsidRPr="00E42444">
              <w:rPr>
                <w:lang w:eastAsia="ru-RU"/>
              </w:rPr>
              <w:t> </w:t>
            </w:r>
          </w:p>
        </w:tc>
        <w:tc>
          <w:tcPr>
            <w:tcW w:w="201" w:type="pct"/>
            <w:hideMark/>
          </w:tcPr>
          <w:p w14:paraId="2DA3F425" w14:textId="77777777" w:rsidR="00F56ED7" w:rsidRPr="00E42444" w:rsidRDefault="00E42444" w:rsidP="00E42444">
            <w:pPr>
              <w:pStyle w:val="103"/>
              <w:rPr>
                <w:lang w:eastAsia="ru-RU"/>
              </w:rPr>
            </w:pPr>
            <w:r w:rsidRPr="00E42444">
              <w:rPr>
                <w:lang w:eastAsia="ru-RU"/>
              </w:rPr>
              <w:t> </w:t>
            </w:r>
          </w:p>
        </w:tc>
        <w:tc>
          <w:tcPr>
            <w:tcW w:w="201" w:type="pct"/>
            <w:hideMark/>
          </w:tcPr>
          <w:p w14:paraId="05DA011E" w14:textId="77777777" w:rsidR="00F56ED7" w:rsidRPr="00E42444" w:rsidRDefault="00E42444" w:rsidP="00E42444">
            <w:pPr>
              <w:pStyle w:val="103"/>
              <w:rPr>
                <w:lang w:eastAsia="ru-RU"/>
              </w:rPr>
            </w:pPr>
            <w:r w:rsidRPr="00E42444">
              <w:rPr>
                <w:lang w:eastAsia="ru-RU"/>
              </w:rPr>
              <w:t> </w:t>
            </w:r>
          </w:p>
        </w:tc>
      </w:tr>
      <w:tr w:rsidR="00E42444" w:rsidRPr="00E42444" w14:paraId="028D01DF" w14:textId="77777777" w:rsidTr="00612D72">
        <w:trPr>
          <w:trHeight w:val="20"/>
        </w:trPr>
        <w:tc>
          <w:tcPr>
            <w:tcW w:w="133" w:type="pct"/>
            <w:noWrap/>
            <w:hideMark/>
          </w:tcPr>
          <w:p w14:paraId="479CE853" w14:textId="77777777" w:rsidR="00F56ED7" w:rsidRPr="00E42444" w:rsidRDefault="00E42444" w:rsidP="00E42444">
            <w:pPr>
              <w:pStyle w:val="103"/>
              <w:rPr>
                <w:lang w:eastAsia="ru-RU"/>
              </w:rPr>
            </w:pPr>
            <w:r w:rsidRPr="00E42444">
              <w:rPr>
                <w:lang w:eastAsia="ru-RU"/>
              </w:rPr>
              <w:t> </w:t>
            </w:r>
          </w:p>
        </w:tc>
        <w:tc>
          <w:tcPr>
            <w:tcW w:w="492" w:type="pct"/>
            <w:hideMark/>
          </w:tcPr>
          <w:p w14:paraId="698983E7" w14:textId="77777777" w:rsidR="00F56ED7" w:rsidRPr="00E42444" w:rsidRDefault="00E42444" w:rsidP="00E42444">
            <w:pPr>
              <w:pStyle w:val="103"/>
              <w:rPr>
                <w:lang w:eastAsia="ru-RU"/>
              </w:rPr>
            </w:pPr>
            <w:r w:rsidRPr="00E42444">
              <w:rPr>
                <w:lang w:eastAsia="ru-RU"/>
              </w:rPr>
              <w:t>Финансовые параметры проекта (горизонт расчета 20 лет)</w:t>
            </w:r>
          </w:p>
        </w:tc>
        <w:tc>
          <w:tcPr>
            <w:tcW w:w="163" w:type="pct"/>
            <w:hideMark/>
          </w:tcPr>
          <w:p w14:paraId="5B962742" w14:textId="77777777" w:rsidR="00F56ED7" w:rsidRPr="00E42444" w:rsidRDefault="00E42444" w:rsidP="00E42444">
            <w:pPr>
              <w:pStyle w:val="103"/>
              <w:rPr>
                <w:lang w:eastAsia="ru-RU"/>
              </w:rPr>
            </w:pPr>
            <w:r w:rsidRPr="00E42444">
              <w:rPr>
                <w:lang w:eastAsia="ru-RU"/>
              </w:rPr>
              <w:t>Ед. измер.</w:t>
            </w:r>
          </w:p>
        </w:tc>
        <w:tc>
          <w:tcPr>
            <w:tcW w:w="200" w:type="pct"/>
            <w:hideMark/>
          </w:tcPr>
          <w:p w14:paraId="2A6CEFDC" w14:textId="77777777" w:rsidR="00F56ED7" w:rsidRPr="00E42444" w:rsidRDefault="00E42444" w:rsidP="00E42444">
            <w:pPr>
              <w:pStyle w:val="103"/>
              <w:rPr>
                <w:lang w:eastAsia="ru-RU"/>
              </w:rPr>
            </w:pPr>
            <w:r w:rsidRPr="00E42444">
              <w:rPr>
                <w:lang w:eastAsia="ru-RU"/>
              </w:rPr>
              <w:t> </w:t>
            </w:r>
          </w:p>
        </w:tc>
        <w:tc>
          <w:tcPr>
            <w:tcW w:w="201" w:type="pct"/>
            <w:noWrap/>
            <w:hideMark/>
          </w:tcPr>
          <w:p w14:paraId="303A9F71" w14:textId="77777777" w:rsidR="00F56ED7" w:rsidRPr="00E42444" w:rsidRDefault="00E42444" w:rsidP="00E42444">
            <w:pPr>
              <w:pStyle w:val="103"/>
              <w:rPr>
                <w:lang w:eastAsia="ru-RU"/>
              </w:rPr>
            </w:pPr>
            <w:r w:rsidRPr="00E42444">
              <w:rPr>
                <w:lang w:eastAsia="ru-RU"/>
              </w:rPr>
              <w:t> </w:t>
            </w:r>
          </w:p>
        </w:tc>
        <w:tc>
          <w:tcPr>
            <w:tcW w:w="201" w:type="pct"/>
            <w:noWrap/>
            <w:hideMark/>
          </w:tcPr>
          <w:p w14:paraId="540387B1" w14:textId="77777777" w:rsidR="00F56ED7" w:rsidRPr="00E42444" w:rsidRDefault="00E42444" w:rsidP="00E42444">
            <w:pPr>
              <w:pStyle w:val="103"/>
              <w:rPr>
                <w:lang w:eastAsia="ru-RU"/>
              </w:rPr>
            </w:pPr>
            <w:r w:rsidRPr="00E42444">
              <w:rPr>
                <w:lang w:eastAsia="ru-RU"/>
              </w:rPr>
              <w:t> </w:t>
            </w:r>
          </w:p>
        </w:tc>
        <w:tc>
          <w:tcPr>
            <w:tcW w:w="201" w:type="pct"/>
            <w:hideMark/>
          </w:tcPr>
          <w:p w14:paraId="267982BE" w14:textId="77777777" w:rsidR="00F56ED7" w:rsidRPr="00E42444" w:rsidRDefault="00E42444" w:rsidP="00E42444">
            <w:pPr>
              <w:pStyle w:val="103"/>
              <w:rPr>
                <w:lang w:eastAsia="ru-RU"/>
              </w:rPr>
            </w:pPr>
            <w:r w:rsidRPr="00E42444">
              <w:rPr>
                <w:lang w:eastAsia="ru-RU"/>
              </w:rPr>
              <w:t> </w:t>
            </w:r>
          </w:p>
        </w:tc>
        <w:tc>
          <w:tcPr>
            <w:tcW w:w="200" w:type="pct"/>
            <w:hideMark/>
          </w:tcPr>
          <w:p w14:paraId="1E998D04" w14:textId="77777777" w:rsidR="00F56ED7" w:rsidRPr="00E42444" w:rsidRDefault="00E42444" w:rsidP="00E42444">
            <w:pPr>
              <w:pStyle w:val="103"/>
              <w:rPr>
                <w:lang w:eastAsia="ru-RU"/>
              </w:rPr>
            </w:pPr>
            <w:r w:rsidRPr="00E42444">
              <w:rPr>
                <w:lang w:eastAsia="ru-RU"/>
              </w:rPr>
              <w:t> </w:t>
            </w:r>
          </w:p>
        </w:tc>
        <w:tc>
          <w:tcPr>
            <w:tcW w:w="201" w:type="pct"/>
            <w:hideMark/>
          </w:tcPr>
          <w:p w14:paraId="03C38BB4" w14:textId="77777777" w:rsidR="00F56ED7" w:rsidRPr="00E42444" w:rsidRDefault="00E42444" w:rsidP="00E42444">
            <w:pPr>
              <w:pStyle w:val="103"/>
              <w:rPr>
                <w:lang w:eastAsia="ru-RU"/>
              </w:rPr>
            </w:pPr>
            <w:r w:rsidRPr="00E42444">
              <w:rPr>
                <w:lang w:eastAsia="ru-RU"/>
              </w:rPr>
              <w:t> </w:t>
            </w:r>
          </w:p>
        </w:tc>
        <w:tc>
          <w:tcPr>
            <w:tcW w:w="201" w:type="pct"/>
            <w:hideMark/>
          </w:tcPr>
          <w:p w14:paraId="7FD3232C" w14:textId="77777777" w:rsidR="00F56ED7" w:rsidRPr="00E42444" w:rsidRDefault="00E42444" w:rsidP="00E42444">
            <w:pPr>
              <w:pStyle w:val="103"/>
              <w:rPr>
                <w:lang w:eastAsia="ru-RU"/>
              </w:rPr>
            </w:pPr>
            <w:r w:rsidRPr="00E42444">
              <w:rPr>
                <w:lang w:eastAsia="ru-RU"/>
              </w:rPr>
              <w:t> </w:t>
            </w:r>
          </w:p>
        </w:tc>
        <w:tc>
          <w:tcPr>
            <w:tcW w:w="201" w:type="pct"/>
            <w:hideMark/>
          </w:tcPr>
          <w:p w14:paraId="61F94452" w14:textId="77777777" w:rsidR="00F56ED7" w:rsidRPr="00E42444" w:rsidRDefault="00E42444" w:rsidP="00E42444">
            <w:pPr>
              <w:pStyle w:val="103"/>
              <w:rPr>
                <w:lang w:eastAsia="ru-RU"/>
              </w:rPr>
            </w:pPr>
            <w:r w:rsidRPr="00E42444">
              <w:rPr>
                <w:lang w:eastAsia="ru-RU"/>
              </w:rPr>
              <w:t> </w:t>
            </w:r>
          </w:p>
        </w:tc>
        <w:tc>
          <w:tcPr>
            <w:tcW w:w="200" w:type="pct"/>
            <w:hideMark/>
          </w:tcPr>
          <w:p w14:paraId="32BEE903" w14:textId="77777777" w:rsidR="00F56ED7" w:rsidRPr="00E42444" w:rsidRDefault="00E42444" w:rsidP="00E42444">
            <w:pPr>
              <w:pStyle w:val="103"/>
              <w:rPr>
                <w:lang w:eastAsia="ru-RU"/>
              </w:rPr>
            </w:pPr>
            <w:r w:rsidRPr="00E42444">
              <w:rPr>
                <w:lang w:eastAsia="ru-RU"/>
              </w:rPr>
              <w:t> </w:t>
            </w:r>
          </w:p>
        </w:tc>
        <w:tc>
          <w:tcPr>
            <w:tcW w:w="201" w:type="pct"/>
            <w:hideMark/>
          </w:tcPr>
          <w:p w14:paraId="60FDEF28" w14:textId="77777777" w:rsidR="00F56ED7" w:rsidRPr="00E42444" w:rsidRDefault="00E42444" w:rsidP="00E42444">
            <w:pPr>
              <w:pStyle w:val="103"/>
              <w:rPr>
                <w:lang w:eastAsia="ru-RU"/>
              </w:rPr>
            </w:pPr>
            <w:r w:rsidRPr="00E42444">
              <w:rPr>
                <w:lang w:eastAsia="ru-RU"/>
              </w:rPr>
              <w:t> </w:t>
            </w:r>
          </w:p>
        </w:tc>
        <w:tc>
          <w:tcPr>
            <w:tcW w:w="201" w:type="pct"/>
            <w:noWrap/>
            <w:hideMark/>
          </w:tcPr>
          <w:p w14:paraId="08CCADEC" w14:textId="77777777" w:rsidR="00F56ED7" w:rsidRPr="00E42444" w:rsidRDefault="00E42444" w:rsidP="00E42444">
            <w:pPr>
              <w:pStyle w:val="103"/>
              <w:rPr>
                <w:lang w:eastAsia="ru-RU"/>
              </w:rPr>
            </w:pPr>
            <w:r w:rsidRPr="00E42444">
              <w:rPr>
                <w:lang w:eastAsia="ru-RU"/>
              </w:rPr>
              <w:t> </w:t>
            </w:r>
          </w:p>
        </w:tc>
        <w:tc>
          <w:tcPr>
            <w:tcW w:w="201" w:type="pct"/>
            <w:noWrap/>
            <w:hideMark/>
          </w:tcPr>
          <w:p w14:paraId="2F38E8CA" w14:textId="77777777" w:rsidR="00F56ED7" w:rsidRPr="00E42444" w:rsidRDefault="00E42444" w:rsidP="00E42444">
            <w:pPr>
              <w:pStyle w:val="103"/>
              <w:rPr>
                <w:lang w:eastAsia="ru-RU"/>
              </w:rPr>
            </w:pPr>
            <w:r w:rsidRPr="00E42444">
              <w:rPr>
                <w:lang w:eastAsia="ru-RU"/>
              </w:rPr>
              <w:t> </w:t>
            </w:r>
          </w:p>
        </w:tc>
        <w:tc>
          <w:tcPr>
            <w:tcW w:w="200" w:type="pct"/>
            <w:noWrap/>
            <w:hideMark/>
          </w:tcPr>
          <w:p w14:paraId="35474DBF" w14:textId="77777777" w:rsidR="00F56ED7" w:rsidRPr="00E42444" w:rsidRDefault="00E42444" w:rsidP="00E42444">
            <w:pPr>
              <w:pStyle w:val="103"/>
              <w:rPr>
                <w:lang w:eastAsia="ru-RU"/>
              </w:rPr>
            </w:pPr>
            <w:r w:rsidRPr="00E42444">
              <w:rPr>
                <w:lang w:eastAsia="ru-RU"/>
              </w:rPr>
              <w:t> </w:t>
            </w:r>
          </w:p>
        </w:tc>
        <w:tc>
          <w:tcPr>
            <w:tcW w:w="201" w:type="pct"/>
            <w:noWrap/>
            <w:hideMark/>
          </w:tcPr>
          <w:p w14:paraId="0B7E735A" w14:textId="77777777" w:rsidR="00F56ED7" w:rsidRPr="00E42444" w:rsidRDefault="00E42444" w:rsidP="00E42444">
            <w:pPr>
              <w:pStyle w:val="103"/>
              <w:rPr>
                <w:lang w:eastAsia="ru-RU"/>
              </w:rPr>
            </w:pPr>
            <w:r w:rsidRPr="00E42444">
              <w:rPr>
                <w:lang w:eastAsia="ru-RU"/>
              </w:rPr>
              <w:t> </w:t>
            </w:r>
          </w:p>
        </w:tc>
        <w:tc>
          <w:tcPr>
            <w:tcW w:w="201" w:type="pct"/>
            <w:noWrap/>
            <w:hideMark/>
          </w:tcPr>
          <w:p w14:paraId="0D1C0ACE" w14:textId="77777777" w:rsidR="00F56ED7" w:rsidRPr="00E42444" w:rsidRDefault="00E42444" w:rsidP="00E42444">
            <w:pPr>
              <w:pStyle w:val="103"/>
              <w:rPr>
                <w:lang w:eastAsia="ru-RU"/>
              </w:rPr>
            </w:pPr>
            <w:r w:rsidRPr="00E42444">
              <w:rPr>
                <w:lang w:eastAsia="ru-RU"/>
              </w:rPr>
              <w:t> </w:t>
            </w:r>
          </w:p>
        </w:tc>
        <w:tc>
          <w:tcPr>
            <w:tcW w:w="201" w:type="pct"/>
            <w:noWrap/>
            <w:hideMark/>
          </w:tcPr>
          <w:p w14:paraId="07D742C7" w14:textId="77777777" w:rsidR="00F56ED7" w:rsidRPr="00E42444" w:rsidRDefault="00E42444" w:rsidP="00E42444">
            <w:pPr>
              <w:pStyle w:val="103"/>
              <w:rPr>
                <w:lang w:eastAsia="ru-RU"/>
              </w:rPr>
            </w:pPr>
            <w:r w:rsidRPr="00E42444">
              <w:rPr>
                <w:lang w:eastAsia="ru-RU"/>
              </w:rPr>
              <w:t> </w:t>
            </w:r>
          </w:p>
        </w:tc>
        <w:tc>
          <w:tcPr>
            <w:tcW w:w="200" w:type="pct"/>
            <w:noWrap/>
            <w:hideMark/>
          </w:tcPr>
          <w:p w14:paraId="682979C6" w14:textId="77777777" w:rsidR="00F56ED7" w:rsidRPr="00E42444" w:rsidRDefault="00E42444" w:rsidP="00E42444">
            <w:pPr>
              <w:pStyle w:val="103"/>
              <w:rPr>
                <w:lang w:eastAsia="ru-RU"/>
              </w:rPr>
            </w:pPr>
            <w:r w:rsidRPr="00E42444">
              <w:rPr>
                <w:lang w:eastAsia="ru-RU"/>
              </w:rPr>
              <w:t> </w:t>
            </w:r>
          </w:p>
        </w:tc>
        <w:tc>
          <w:tcPr>
            <w:tcW w:w="201" w:type="pct"/>
            <w:noWrap/>
            <w:hideMark/>
          </w:tcPr>
          <w:p w14:paraId="1A318496" w14:textId="77777777" w:rsidR="00F56ED7" w:rsidRPr="00E42444" w:rsidRDefault="00E42444" w:rsidP="00E42444">
            <w:pPr>
              <w:pStyle w:val="103"/>
              <w:rPr>
                <w:lang w:eastAsia="ru-RU"/>
              </w:rPr>
            </w:pPr>
            <w:r w:rsidRPr="00E42444">
              <w:rPr>
                <w:lang w:eastAsia="ru-RU"/>
              </w:rPr>
              <w:t> </w:t>
            </w:r>
          </w:p>
        </w:tc>
        <w:tc>
          <w:tcPr>
            <w:tcW w:w="201" w:type="pct"/>
            <w:noWrap/>
            <w:hideMark/>
          </w:tcPr>
          <w:p w14:paraId="78B8384B" w14:textId="77777777" w:rsidR="00F56ED7" w:rsidRPr="00E42444" w:rsidRDefault="00E42444" w:rsidP="00E42444">
            <w:pPr>
              <w:pStyle w:val="103"/>
              <w:rPr>
                <w:lang w:eastAsia="ru-RU"/>
              </w:rPr>
            </w:pPr>
            <w:r w:rsidRPr="00E42444">
              <w:rPr>
                <w:lang w:eastAsia="ru-RU"/>
              </w:rPr>
              <w:t> </w:t>
            </w:r>
          </w:p>
        </w:tc>
        <w:tc>
          <w:tcPr>
            <w:tcW w:w="201" w:type="pct"/>
            <w:noWrap/>
            <w:hideMark/>
          </w:tcPr>
          <w:p w14:paraId="4E54923A" w14:textId="77777777" w:rsidR="00F56ED7" w:rsidRPr="00E42444" w:rsidRDefault="00E42444" w:rsidP="00E42444">
            <w:pPr>
              <w:pStyle w:val="103"/>
              <w:rPr>
                <w:lang w:eastAsia="ru-RU"/>
              </w:rPr>
            </w:pPr>
            <w:r w:rsidRPr="00E42444">
              <w:rPr>
                <w:lang w:eastAsia="ru-RU"/>
              </w:rPr>
              <w:t> </w:t>
            </w:r>
          </w:p>
        </w:tc>
        <w:tc>
          <w:tcPr>
            <w:tcW w:w="201" w:type="pct"/>
            <w:noWrap/>
            <w:hideMark/>
          </w:tcPr>
          <w:p w14:paraId="1D7A9403" w14:textId="77777777" w:rsidR="00F56ED7" w:rsidRPr="00E42444" w:rsidRDefault="00E42444" w:rsidP="00E42444">
            <w:pPr>
              <w:pStyle w:val="103"/>
              <w:rPr>
                <w:lang w:eastAsia="ru-RU"/>
              </w:rPr>
            </w:pPr>
            <w:r w:rsidRPr="00E42444">
              <w:rPr>
                <w:lang w:eastAsia="ru-RU"/>
              </w:rPr>
              <w:t> </w:t>
            </w:r>
          </w:p>
        </w:tc>
      </w:tr>
      <w:tr w:rsidR="00E42444" w:rsidRPr="00E42444" w14:paraId="53F8F201" w14:textId="77777777" w:rsidTr="00612D72">
        <w:trPr>
          <w:trHeight w:val="20"/>
        </w:trPr>
        <w:tc>
          <w:tcPr>
            <w:tcW w:w="133" w:type="pct"/>
            <w:noWrap/>
            <w:hideMark/>
          </w:tcPr>
          <w:p w14:paraId="768D8620" w14:textId="77777777" w:rsidR="00F56ED7" w:rsidRPr="00E42444" w:rsidRDefault="00E42444" w:rsidP="00E42444">
            <w:pPr>
              <w:pStyle w:val="103"/>
              <w:rPr>
                <w:lang w:eastAsia="ru-RU"/>
              </w:rPr>
            </w:pPr>
            <w:r w:rsidRPr="00E42444">
              <w:rPr>
                <w:lang w:eastAsia="ru-RU"/>
              </w:rPr>
              <w:t> </w:t>
            </w:r>
          </w:p>
        </w:tc>
        <w:tc>
          <w:tcPr>
            <w:tcW w:w="492" w:type="pct"/>
            <w:hideMark/>
          </w:tcPr>
          <w:p w14:paraId="2E5F69B9" w14:textId="77777777" w:rsidR="00F56ED7" w:rsidRPr="00E42444" w:rsidRDefault="00E42444" w:rsidP="00E42444">
            <w:pPr>
              <w:pStyle w:val="103"/>
              <w:rPr>
                <w:lang w:eastAsia="ru-RU"/>
              </w:rPr>
            </w:pPr>
            <w:r w:rsidRPr="00E42444">
              <w:rPr>
                <w:lang w:eastAsia="ru-RU"/>
              </w:rPr>
              <w:t>Ставка дисконтирования</w:t>
            </w:r>
          </w:p>
        </w:tc>
        <w:tc>
          <w:tcPr>
            <w:tcW w:w="163" w:type="pct"/>
            <w:hideMark/>
          </w:tcPr>
          <w:p w14:paraId="1D679E93" w14:textId="77777777" w:rsidR="00F56ED7" w:rsidRPr="00E42444" w:rsidRDefault="00E42444" w:rsidP="00E42444">
            <w:pPr>
              <w:pStyle w:val="103"/>
              <w:rPr>
                <w:lang w:eastAsia="ru-RU"/>
              </w:rPr>
            </w:pPr>
            <w:r w:rsidRPr="00E42444">
              <w:rPr>
                <w:lang w:eastAsia="ru-RU"/>
              </w:rPr>
              <w:t>%</w:t>
            </w:r>
          </w:p>
        </w:tc>
        <w:tc>
          <w:tcPr>
            <w:tcW w:w="200" w:type="pct"/>
            <w:hideMark/>
          </w:tcPr>
          <w:p w14:paraId="2B3B2201" w14:textId="77777777" w:rsidR="00F56ED7" w:rsidRPr="00E42444" w:rsidRDefault="00E42444" w:rsidP="00E42444">
            <w:pPr>
              <w:pStyle w:val="103"/>
              <w:rPr>
                <w:lang w:eastAsia="ru-RU"/>
              </w:rPr>
            </w:pPr>
            <w:r w:rsidRPr="00E42444">
              <w:rPr>
                <w:lang w:eastAsia="ru-RU"/>
              </w:rPr>
              <w:t>15,0%</w:t>
            </w:r>
          </w:p>
        </w:tc>
        <w:tc>
          <w:tcPr>
            <w:tcW w:w="201" w:type="pct"/>
            <w:noWrap/>
            <w:hideMark/>
          </w:tcPr>
          <w:p w14:paraId="16944779" w14:textId="77777777" w:rsidR="00F56ED7" w:rsidRPr="00E42444" w:rsidRDefault="00E42444" w:rsidP="00E42444">
            <w:pPr>
              <w:pStyle w:val="103"/>
              <w:rPr>
                <w:lang w:eastAsia="ru-RU"/>
              </w:rPr>
            </w:pPr>
            <w:r w:rsidRPr="00E42444">
              <w:rPr>
                <w:lang w:eastAsia="ru-RU"/>
              </w:rPr>
              <w:t> </w:t>
            </w:r>
          </w:p>
        </w:tc>
        <w:tc>
          <w:tcPr>
            <w:tcW w:w="201" w:type="pct"/>
            <w:noWrap/>
            <w:hideMark/>
          </w:tcPr>
          <w:p w14:paraId="5186AEE5" w14:textId="77777777" w:rsidR="00F56ED7" w:rsidRPr="00E42444" w:rsidRDefault="00E42444" w:rsidP="00E42444">
            <w:pPr>
              <w:pStyle w:val="103"/>
              <w:rPr>
                <w:lang w:eastAsia="ru-RU"/>
              </w:rPr>
            </w:pPr>
            <w:r w:rsidRPr="00E42444">
              <w:rPr>
                <w:lang w:eastAsia="ru-RU"/>
              </w:rPr>
              <w:t> </w:t>
            </w:r>
          </w:p>
        </w:tc>
        <w:tc>
          <w:tcPr>
            <w:tcW w:w="201" w:type="pct"/>
            <w:hideMark/>
          </w:tcPr>
          <w:p w14:paraId="36F05B09" w14:textId="77777777" w:rsidR="00F56ED7" w:rsidRPr="00E42444" w:rsidRDefault="00E42444" w:rsidP="00E42444">
            <w:pPr>
              <w:pStyle w:val="103"/>
              <w:rPr>
                <w:lang w:eastAsia="ru-RU"/>
              </w:rPr>
            </w:pPr>
            <w:r w:rsidRPr="00E42444">
              <w:rPr>
                <w:lang w:eastAsia="ru-RU"/>
              </w:rPr>
              <w:t> </w:t>
            </w:r>
          </w:p>
        </w:tc>
        <w:tc>
          <w:tcPr>
            <w:tcW w:w="200" w:type="pct"/>
            <w:hideMark/>
          </w:tcPr>
          <w:p w14:paraId="3DE14BED" w14:textId="77777777" w:rsidR="00F56ED7" w:rsidRPr="00E42444" w:rsidRDefault="00E42444" w:rsidP="00E42444">
            <w:pPr>
              <w:pStyle w:val="103"/>
              <w:rPr>
                <w:lang w:eastAsia="ru-RU"/>
              </w:rPr>
            </w:pPr>
            <w:r w:rsidRPr="00E42444">
              <w:rPr>
                <w:lang w:eastAsia="ru-RU"/>
              </w:rPr>
              <w:t> </w:t>
            </w:r>
          </w:p>
        </w:tc>
        <w:tc>
          <w:tcPr>
            <w:tcW w:w="201" w:type="pct"/>
            <w:hideMark/>
          </w:tcPr>
          <w:p w14:paraId="072A8CE8" w14:textId="77777777" w:rsidR="00F56ED7" w:rsidRPr="00E42444" w:rsidRDefault="00E42444" w:rsidP="00E42444">
            <w:pPr>
              <w:pStyle w:val="103"/>
              <w:rPr>
                <w:lang w:eastAsia="ru-RU"/>
              </w:rPr>
            </w:pPr>
            <w:r w:rsidRPr="00E42444">
              <w:rPr>
                <w:lang w:eastAsia="ru-RU"/>
              </w:rPr>
              <w:t> </w:t>
            </w:r>
          </w:p>
        </w:tc>
        <w:tc>
          <w:tcPr>
            <w:tcW w:w="201" w:type="pct"/>
            <w:hideMark/>
          </w:tcPr>
          <w:p w14:paraId="066C508A" w14:textId="77777777" w:rsidR="00F56ED7" w:rsidRPr="00E42444" w:rsidRDefault="00E42444" w:rsidP="00E42444">
            <w:pPr>
              <w:pStyle w:val="103"/>
              <w:rPr>
                <w:lang w:eastAsia="ru-RU"/>
              </w:rPr>
            </w:pPr>
            <w:r w:rsidRPr="00E42444">
              <w:rPr>
                <w:lang w:eastAsia="ru-RU"/>
              </w:rPr>
              <w:t> </w:t>
            </w:r>
          </w:p>
        </w:tc>
        <w:tc>
          <w:tcPr>
            <w:tcW w:w="201" w:type="pct"/>
            <w:hideMark/>
          </w:tcPr>
          <w:p w14:paraId="045A70B7" w14:textId="77777777" w:rsidR="00F56ED7" w:rsidRPr="00E42444" w:rsidRDefault="00E42444" w:rsidP="00E42444">
            <w:pPr>
              <w:pStyle w:val="103"/>
              <w:rPr>
                <w:lang w:eastAsia="ru-RU"/>
              </w:rPr>
            </w:pPr>
            <w:r w:rsidRPr="00E42444">
              <w:rPr>
                <w:lang w:eastAsia="ru-RU"/>
              </w:rPr>
              <w:t> </w:t>
            </w:r>
          </w:p>
        </w:tc>
        <w:tc>
          <w:tcPr>
            <w:tcW w:w="200" w:type="pct"/>
            <w:hideMark/>
          </w:tcPr>
          <w:p w14:paraId="1CA2C0E6" w14:textId="77777777" w:rsidR="00F56ED7" w:rsidRPr="00E42444" w:rsidRDefault="00E42444" w:rsidP="00E42444">
            <w:pPr>
              <w:pStyle w:val="103"/>
              <w:rPr>
                <w:lang w:eastAsia="ru-RU"/>
              </w:rPr>
            </w:pPr>
            <w:r w:rsidRPr="00E42444">
              <w:rPr>
                <w:lang w:eastAsia="ru-RU"/>
              </w:rPr>
              <w:t> </w:t>
            </w:r>
          </w:p>
        </w:tc>
        <w:tc>
          <w:tcPr>
            <w:tcW w:w="201" w:type="pct"/>
            <w:hideMark/>
          </w:tcPr>
          <w:p w14:paraId="2ACEF5AC" w14:textId="77777777" w:rsidR="00F56ED7" w:rsidRPr="00E42444" w:rsidRDefault="00E42444" w:rsidP="00E42444">
            <w:pPr>
              <w:pStyle w:val="103"/>
              <w:rPr>
                <w:lang w:eastAsia="ru-RU"/>
              </w:rPr>
            </w:pPr>
            <w:r w:rsidRPr="00E42444">
              <w:rPr>
                <w:lang w:eastAsia="ru-RU"/>
              </w:rPr>
              <w:t> </w:t>
            </w:r>
          </w:p>
        </w:tc>
        <w:tc>
          <w:tcPr>
            <w:tcW w:w="201" w:type="pct"/>
            <w:hideMark/>
          </w:tcPr>
          <w:p w14:paraId="60B39136" w14:textId="77777777" w:rsidR="00F56ED7" w:rsidRPr="00E42444" w:rsidRDefault="00E42444" w:rsidP="00E42444">
            <w:pPr>
              <w:pStyle w:val="103"/>
              <w:rPr>
                <w:lang w:eastAsia="ru-RU"/>
              </w:rPr>
            </w:pPr>
            <w:r w:rsidRPr="00E42444">
              <w:rPr>
                <w:lang w:eastAsia="ru-RU"/>
              </w:rPr>
              <w:t> </w:t>
            </w:r>
          </w:p>
        </w:tc>
        <w:tc>
          <w:tcPr>
            <w:tcW w:w="201" w:type="pct"/>
            <w:hideMark/>
          </w:tcPr>
          <w:p w14:paraId="63D6BAA1" w14:textId="77777777" w:rsidR="00F56ED7" w:rsidRPr="00E42444" w:rsidRDefault="00E42444" w:rsidP="00E42444">
            <w:pPr>
              <w:pStyle w:val="103"/>
              <w:rPr>
                <w:lang w:eastAsia="ru-RU"/>
              </w:rPr>
            </w:pPr>
            <w:r w:rsidRPr="00E42444">
              <w:rPr>
                <w:lang w:eastAsia="ru-RU"/>
              </w:rPr>
              <w:t> </w:t>
            </w:r>
          </w:p>
        </w:tc>
        <w:tc>
          <w:tcPr>
            <w:tcW w:w="200" w:type="pct"/>
            <w:hideMark/>
          </w:tcPr>
          <w:p w14:paraId="3FC28F8D" w14:textId="77777777" w:rsidR="00F56ED7" w:rsidRPr="00E42444" w:rsidRDefault="00E42444" w:rsidP="00E42444">
            <w:pPr>
              <w:pStyle w:val="103"/>
              <w:rPr>
                <w:lang w:eastAsia="ru-RU"/>
              </w:rPr>
            </w:pPr>
            <w:r w:rsidRPr="00E42444">
              <w:rPr>
                <w:lang w:eastAsia="ru-RU"/>
              </w:rPr>
              <w:t> </w:t>
            </w:r>
          </w:p>
        </w:tc>
        <w:tc>
          <w:tcPr>
            <w:tcW w:w="201" w:type="pct"/>
            <w:noWrap/>
            <w:hideMark/>
          </w:tcPr>
          <w:p w14:paraId="2609DEA1" w14:textId="77777777" w:rsidR="00F56ED7" w:rsidRPr="00E42444" w:rsidRDefault="00E42444" w:rsidP="00E42444">
            <w:pPr>
              <w:pStyle w:val="103"/>
              <w:rPr>
                <w:lang w:eastAsia="ru-RU"/>
              </w:rPr>
            </w:pPr>
            <w:r w:rsidRPr="00E42444">
              <w:rPr>
                <w:lang w:eastAsia="ru-RU"/>
              </w:rPr>
              <w:t> </w:t>
            </w:r>
          </w:p>
        </w:tc>
        <w:tc>
          <w:tcPr>
            <w:tcW w:w="201" w:type="pct"/>
            <w:noWrap/>
            <w:hideMark/>
          </w:tcPr>
          <w:p w14:paraId="63AE8820" w14:textId="77777777" w:rsidR="00F56ED7" w:rsidRPr="00E42444" w:rsidRDefault="00E42444" w:rsidP="00E42444">
            <w:pPr>
              <w:pStyle w:val="103"/>
              <w:rPr>
                <w:lang w:eastAsia="ru-RU"/>
              </w:rPr>
            </w:pPr>
            <w:r w:rsidRPr="00E42444">
              <w:rPr>
                <w:lang w:eastAsia="ru-RU"/>
              </w:rPr>
              <w:t> </w:t>
            </w:r>
          </w:p>
        </w:tc>
        <w:tc>
          <w:tcPr>
            <w:tcW w:w="201" w:type="pct"/>
            <w:noWrap/>
            <w:hideMark/>
          </w:tcPr>
          <w:p w14:paraId="39A911F6" w14:textId="77777777" w:rsidR="00F56ED7" w:rsidRPr="00E42444" w:rsidRDefault="00E42444" w:rsidP="00E42444">
            <w:pPr>
              <w:pStyle w:val="103"/>
              <w:rPr>
                <w:lang w:eastAsia="ru-RU"/>
              </w:rPr>
            </w:pPr>
            <w:r w:rsidRPr="00E42444">
              <w:rPr>
                <w:lang w:eastAsia="ru-RU"/>
              </w:rPr>
              <w:t> </w:t>
            </w:r>
          </w:p>
        </w:tc>
        <w:tc>
          <w:tcPr>
            <w:tcW w:w="200" w:type="pct"/>
            <w:noWrap/>
            <w:hideMark/>
          </w:tcPr>
          <w:p w14:paraId="2622D825" w14:textId="77777777" w:rsidR="00F56ED7" w:rsidRPr="00E42444" w:rsidRDefault="00E42444" w:rsidP="00E42444">
            <w:pPr>
              <w:pStyle w:val="103"/>
              <w:rPr>
                <w:lang w:eastAsia="ru-RU"/>
              </w:rPr>
            </w:pPr>
            <w:r w:rsidRPr="00E42444">
              <w:rPr>
                <w:lang w:eastAsia="ru-RU"/>
              </w:rPr>
              <w:t> </w:t>
            </w:r>
          </w:p>
        </w:tc>
        <w:tc>
          <w:tcPr>
            <w:tcW w:w="201" w:type="pct"/>
            <w:noWrap/>
            <w:hideMark/>
          </w:tcPr>
          <w:p w14:paraId="21CACBC0" w14:textId="77777777" w:rsidR="00F56ED7" w:rsidRPr="00E42444" w:rsidRDefault="00E42444" w:rsidP="00E42444">
            <w:pPr>
              <w:pStyle w:val="103"/>
              <w:rPr>
                <w:lang w:eastAsia="ru-RU"/>
              </w:rPr>
            </w:pPr>
            <w:r w:rsidRPr="00E42444">
              <w:rPr>
                <w:lang w:eastAsia="ru-RU"/>
              </w:rPr>
              <w:t> </w:t>
            </w:r>
          </w:p>
        </w:tc>
        <w:tc>
          <w:tcPr>
            <w:tcW w:w="201" w:type="pct"/>
            <w:noWrap/>
            <w:hideMark/>
          </w:tcPr>
          <w:p w14:paraId="7BF74316" w14:textId="77777777" w:rsidR="00F56ED7" w:rsidRPr="00E42444" w:rsidRDefault="00E42444" w:rsidP="00E42444">
            <w:pPr>
              <w:pStyle w:val="103"/>
              <w:rPr>
                <w:lang w:eastAsia="ru-RU"/>
              </w:rPr>
            </w:pPr>
            <w:r w:rsidRPr="00E42444">
              <w:rPr>
                <w:lang w:eastAsia="ru-RU"/>
              </w:rPr>
              <w:t> </w:t>
            </w:r>
          </w:p>
        </w:tc>
        <w:tc>
          <w:tcPr>
            <w:tcW w:w="201" w:type="pct"/>
            <w:noWrap/>
            <w:hideMark/>
          </w:tcPr>
          <w:p w14:paraId="57D5A7FD" w14:textId="77777777" w:rsidR="00F56ED7" w:rsidRPr="00E42444" w:rsidRDefault="00E42444" w:rsidP="00E42444">
            <w:pPr>
              <w:pStyle w:val="103"/>
              <w:rPr>
                <w:lang w:eastAsia="ru-RU"/>
              </w:rPr>
            </w:pPr>
            <w:r w:rsidRPr="00E42444">
              <w:rPr>
                <w:lang w:eastAsia="ru-RU"/>
              </w:rPr>
              <w:t> </w:t>
            </w:r>
          </w:p>
        </w:tc>
        <w:tc>
          <w:tcPr>
            <w:tcW w:w="201" w:type="pct"/>
            <w:noWrap/>
            <w:hideMark/>
          </w:tcPr>
          <w:p w14:paraId="3A9A7EA2" w14:textId="77777777" w:rsidR="00F56ED7" w:rsidRPr="00E42444" w:rsidRDefault="00E42444" w:rsidP="00E42444">
            <w:pPr>
              <w:pStyle w:val="103"/>
              <w:rPr>
                <w:lang w:eastAsia="ru-RU"/>
              </w:rPr>
            </w:pPr>
            <w:r w:rsidRPr="00E42444">
              <w:rPr>
                <w:lang w:eastAsia="ru-RU"/>
              </w:rPr>
              <w:t> </w:t>
            </w:r>
          </w:p>
        </w:tc>
      </w:tr>
      <w:tr w:rsidR="00E42444" w:rsidRPr="00E42444" w14:paraId="05E6B014" w14:textId="77777777" w:rsidTr="00612D72">
        <w:trPr>
          <w:trHeight w:val="20"/>
        </w:trPr>
        <w:tc>
          <w:tcPr>
            <w:tcW w:w="133" w:type="pct"/>
            <w:noWrap/>
            <w:hideMark/>
          </w:tcPr>
          <w:p w14:paraId="1068F273" w14:textId="77777777" w:rsidR="00F56ED7" w:rsidRPr="00E42444" w:rsidRDefault="00E42444" w:rsidP="00E42444">
            <w:pPr>
              <w:pStyle w:val="103"/>
              <w:rPr>
                <w:lang w:eastAsia="ru-RU"/>
              </w:rPr>
            </w:pPr>
            <w:r w:rsidRPr="00E42444">
              <w:rPr>
                <w:lang w:eastAsia="ru-RU"/>
              </w:rPr>
              <w:t> </w:t>
            </w:r>
          </w:p>
        </w:tc>
        <w:tc>
          <w:tcPr>
            <w:tcW w:w="492" w:type="pct"/>
            <w:hideMark/>
          </w:tcPr>
          <w:p w14:paraId="2529D057" w14:textId="77777777" w:rsidR="00F56ED7" w:rsidRPr="00E42444" w:rsidRDefault="00E42444" w:rsidP="00E42444">
            <w:pPr>
              <w:pStyle w:val="103"/>
              <w:rPr>
                <w:lang w:eastAsia="ru-RU"/>
              </w:rPr>
            </w:pPr>
            <w:r w:rsidRPr="00E42444">
              <w:rPr>
                <w:lang w:eastAsia="ru-RU"/>
              </w:rPr>
              <w:t>Кумулятивный простой денежный поток</w:t>
            </w:r>
          </w:p>
        </w:tc>
        <w:tc>
          <w:tcPr>
            <w:tcW w:w="163" w:type="pct"/>
            <w:hideMark/>
          </w:tcPr>
          <w:p w14:paraId="502A53AD"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02D8E4ED" w14:textId="77777777" w:rsidR="00F56ED7" w:rsidRPr="00E42444" w:rsidRDefault="00E42444" w:rsidP="00E42444">
            <w:pPr>
              <w:pStyle w:val="103"/>
              <w:rPr>
                <w:lang w:eastAsia="ru-RU"/>
              </w:rPr>
            </w:pPr>
            <w:r w:rsidRPr="00E42444">
              <w:rPr>
                <w:lang w:eastAsia="ru-RU"/>
              </w:rPr>
              <w:t>3 184 701</w:t>
            </w:r>
          </w:p>
        </w:tc>
        <w:tc>
          <w:tcPr>
            <w:tcW w:w="201" w:type="pct"/>
            <w:noWrap/>
            <w:hideMark/>
          </w:tcPr>
          <w:p w14:paraId="55D2F9BD" w14:textId="77777777" w:rsidR="00F56ED7" w:rsidRPr="00E42444" w:rsidRDefault="00E42444" w:rsidP="00E42444">
            <w:pPr>
              <w:pStyle w:val="103"/>
              <w:rPr>
                <w:lang w:eastAsia="ru-RU"/>
              </w:rPr>
            </w:pPr>
            <w:r w:rsidRPr="00E42444">
              <w:rPr>
                <w:lang w:eastAsia="ru-RU"/>
              </w:rPr>
              <w:t> </w:t>
            </w:r>
          </w:p>
        </w:tc>
        <w:tc>
          <w:tcPr>
            <w:tcW w:w="201" w:type="pct"/>
            <w:noWrap/>
            <w:hideMark/>
          </w:tcPr>
          <w:p w14:paraId="19C3B6DC" w14:textId="77777777" w:rsidR="00F56ED7" w:rsidRPr="00E42444" w:rsidRDefault="00E42444" w:rsidP="00E42444">
            <w:pPr>
              <w:pStyle w:val="103"/>
              <w:rPr>
                <w:lang w:eastAsia="ru-RU"/>
              </w:rPr>
            </w:pPr>
            <w:r w:rsidRPr="00E42444">
              <w:rPr>
                <w:lang w:eastAsia="ru-RU"/>
              </w:rPr>
              <w:t> </w:t>
            </w:r>
          </w:p>
        </w:tc>
        <w:tc>
          <w:tcPr>
            <w:tcW w:w="201" w:type="pct"/>
            <w:noWrap/>
            <w:hideMark/>
          </w:tcPr>
          <w:p w14:paraId="044ACF52" w14:textId="77777777" w:rsidR="00F56ED7" w:rsidRPr="00E42444" w:rsidRDefault="00E42444" w:rsidP="00E42444">
            <w:pPr>
              <w:pStyle w:val="103"/>
              <w:rPr>
                <w:lang w:eastAsia="ru-RU"/>
              </w:rPr>
            </w:pPr>
            <w:r w:rsidRPr="00E42444">
              <w:rPr>
                <w:lang w:eastAsia="ru-RU"/>
              </w:rPr>
              <w:t> </w:t>
            </w:r>
          </w:p>
        </w:tc>
        <w:tc>
          <w:tcPr>
            <w:tcW w:w="200" w:type="pct"/>
            <w:noWrap/>
            <w:hideMark/>
          </w:tcPr>
          <w:p w14:paraId="45003583" w14:textId="77777777" w:rsidR="00F56ED7" w:rsidRPr="00E42444" w:rsidRDefault="00E42444" w:rsidP="00E42444">
            <w:pPr>
              <w:pStyle w:val="103"/>
              <w:rPr>
                <w:lang w:eastAsia="ru-RU"/>
              </w:rPr>
            </w:pPr>
            <w:r w:rsidRPr="00E42444">
              <w:rPr>
                <w:lang w:eastAsia="ru-RU"/>
              </w:rPr>
              <w:t> </w:t>
            </w:r>
          </w:p>
        </w:tc>
        <w:tc>
          <w:tcPr>
            <w:tcW w:w="201" w:type="pct"/>
            <w:noWrap/>
            <w:hideMark/>
          </w:tcPr>
          <w:p w14:paraId="3411A953" w14:textId="77777777" w:rsidR="00F56ED7" w:rsidRPr="00E42444" w:rsidRDefault="00E42444" w:rsidP="00E42444">
            <w:pPr>
              <w:pStyle w:val="103"/>
              <w:rPr>
                <w:lang w:eastAsia="ru-RU"/>
              </w:rPr>
            </w:pPr>
            <w:r w:rsidRPr="00E42444">
              <w:rPr>
                <w:lang w:eastAsia="ru-RU"/>
              </w:rPr>
              <w:t> </w:t>
            </w:r>
          </w:p>
        </w:tc>
        <w:tc>
          <w:tcPr>
            <w:tcW w:w="201" w:type="pct"/>
            <w:noWrap/>
            <w:hideMark/>
          </w:tcPr>
          <w:p w14:paraId="24999A9D" w14:textId="77777777" w:rsidR="00F56ED7" w:rsidRPr="00E42444" w:rsidRDefault="00E42444" w:rsidP="00E42444">
            <w:pPr>
              <w:pStyle w:val="103"/>
              <w:rPr>
                <w:lang w:eastAsia="ru-RU"/>
              </w:rPr>
            </w:pPr>
            <w:r w:rsidRPr="00E42444">
              <w:rPr>
                <w:lang w:eastAsia="ru-RU"/>
              </w:rPr>
              <w:t> </w:t>
            </w:r>
          </w:p>
        </w:tc>
        <w:tc>
          <w:tcPr>
            <w:tcW w:w="201" w:type="pct"/>
            <w:noWrap/>
            <w:hideMark/>
          </w:tcPr>
          <w:p w14:paraId="33CD3B1F" w14:textId="77777777" w:rsidR="00F56ED7" w:rsidRPr="00E42444" w:rsidRDefault="00E42444" w:rsidP="00E42444">
            <w:pPr>
              <w:pStyle w:val="103"/>
              <w:rPr>
                <w:lang w:eastAsia="ru-RU"/>
              </w:rPr>
            </w:pPr>
            <w:r w:rsidRPr="00E42444">
              <w:rPr>
                <w:lang w:eastAsia="ru-RU"/>
              </w:rPr>
              <w:t> </w:t>
            </w:r>
          </w:p>
        </w:tc>
        <w:tc>
          <w:tcPr>
            <w:tcW w:w="200" w:type="pct"/>
            <w:hideMark/>
          </w:tcPr>
          <w:p w14:paraId="6361F60B" w14:textId="77777777" w:rsidR="00F56ED7" w:rsidRPr="00E42444" w:rsidRDefault="00E42444" w:rsidP="00E42444">
            <w:pPr>
              <w:pStyle w:val="103"/>
              <w:rPr>
                <w:lang w:eastAsia="ru-RU"/>
              </w:rPr>
            </w:pPr>
            <w:r w:rsidRPr="00E42444">
              <w:rPr>
                <w:lang w:eastAsia="ru-RU"/>
              </w:rPr>
              <w:t> </w:t>
            </w:r>
          </w:p>
        </w:tc>
        <w:tc>
          <w:tcPr>
            <w:tcW w:w="201" w:type="pct"/>
            <w:hideMark/>
          </w:tcPr>
          <w:p w14:paraId="4028DF69" w14:textId="77777777" w:rsidR="00F56ED7" w:rsidRPr="00E42444" w:rsidRDefault="00E42444" w:rsidP="00E42444">
            <w:pPr>
              <w:pStyle w:val="103"/>
              <w:rPr>
                <w:lang w:eastAsia="ru-RU"/>
              </w:rPr>
            </w:pPr>
            <w:r w:rsidRPr="00E42444">
              <w:rPr>
                <w:lang w:eastAsia="ru-RU"/>
              </w:rPr>
              <w:t> </w:t>
            </w:r>
          </w:p>
        </w:tc>
        <w:tc>
          <w:tcPr>
            <w:tcW w:w="201" w:type="pct"/>
            <w:hideMark/>
          </w:tcPr>
          <w:p w14:paraId="7B0F89B2" w14:textId="77777777" w:rsidR="00F56ED7" w:rsidRPr="00E42444" w:rsidRDefault="00E42444" w:rsidP="00E42444">
            <w:pPr>
              <w:pStyle w:val="103"/>
              <w:rPr>
                <w:lang w:eastAsia="ru-RU"/>
              </w:rPr>
            </w:pPr>
            <w:r w:rsidRPr="00E42444">
              <w:rPr>
                <w:lang w:eastAsia="ru-RU"/>
              </w:rPr>
              <w:t> </w:t>
            </w:r>
          </w:p>
        </w:tc>
        <w:tc>
          <w:tcPr>
            <w:tcW w:w="201" w:type="pct"/>
            <w:hideMark/>
          </w:tcPr>
          <w:p w14:paraId="1E22679B" w14:textId="77777777" w:rsidR="00F56ED7" w:rsidRPr="00E42444" w:rsidRDefault="00E42444" w:rsidP="00E42444">
            <w:pPr>
              <w:pStyle w:val="103"/>
              <w:rPr>
                <w:lang w:eastAsia="ru-RU"/>
              </w:rPr>
            </w:pPr>
            <w:r w:rsidRPr="00E42444">
              <w:rPr>
                <w:lang w:eastAsia="ru-RU"/>
              </w:rPr>
              <w:t> </w:t>
            </w:r>
          </w:p>
        </w:tc>
        <w:tc>
          <w:tcPr>
            <w:tcW w:w="200" w:type="pct"/>
            <w:hideMark/>
          </w:tcPr>
          <w:p w14:paraId="28ED5531" w14:textId="77777777" w:rsidR="00F56ED7" w:rsidRPr="00E42444" w:rsidRDefault="00E42444" w:rsidP="00E42444">
            <w:pPr>
              <w:pStyle w:val="103"/>
              <w:rPr>
                <w:lang w:eastAsia="ru-RU"/>
              </w:rPr>
            </w:pPr>
            <w:r w:rsidRPr="00E42444">
              <w:rPr>
                <w:lang w:eastAsia="ru-RU"/>
              </w:rPr>
              <w:t> </w:t>
            </w:r>
          </w:p>
        </w:tc>
        <w:tc>
          <w:tcPr>
            <w:tcW w:w="201" w:type="pct"/>
            <w:noWrap/>
            <w:hideMark/>
          </w:tcPr>
          <w:p w14:paraId="33E9EEE6" w14:textId="77777777" w:rsidR="00F56ED7" w:rsidRPr="00E42444" w:rsidRDefault="00E42444" w:rsidP="00E42444">
            <w:pPr>
              <w:pStyle w:val="103"/>
              <w:rPr>
                <w:lang w:eastAsia="ru-RU"/>
              </w:rPr>
            </w:pPr>
            <w:r w:rsidRPr="00E42444">
              <w:rPr>
                <w:lang w:eastAsia="ru-RU"/>
              </w:rPr>
              <w:t> </w:t>
            </w:r>
          </w:p>
        </w:tc>
        <w:tc>
          <w:tcPr>
            <w:tcW w:w="201" w:type="pct"/>
            <w:noWrap/>
            <w:hideMark/>
          </w:tcPr>
          <w:p w14:paraId="307ECCF1" w14:textId="77777777" w:rsidR="00F56ED7" w:rsidRPr="00E42444" w:rsidRDefault="00E42444" w:rsidP="00E42444">
            <w:pPr>
              <w:pStyle w:val="103"/>
              <w:rPr>
                <w:lang w:eastAsia="ru-RU"/>
              </w:rPr>
            </w:pPr>
            <w:r w:rsidRPr="00E42444">
              <w:rPr>
                <w:lang w:eastAsia="ru-RU"/>
              </w:rPr>
              <w:t> </w:t>
            </w:r>
          </w:p>
        </w:tc>
        <w:tc>
          <w:tcPr>
            <w:tcW w:w="201" w:type="pct"/>
            <w:noWrap/>
            <w:hideMark/>
          </w:tcPr>
          <w:p w14:paraId="0B88F5CC" w14:textId="77777777" w:rsidR="00F56ED7" w:rsidRPr="00E42444" w:rsidRDefault="00E42444" w:rsidP="00E42444">
            <w:pPr>
              <w:pStyle w:val="103"/>
              <w:rPr>
                <w:lang w:eastAsia="ru-RU"/>
              </w:rPr>
            </w:pPr>
            <w:r w:rsidRPr="00E42444">
              <w:rPr>
                <w:lang w:eastAsia="ru-RU"/>
              </w:rPr>
              <w:t> </w:t>
            </w:r>
          </w:p>
        </w:tc>
        <w:tc>
          <w:tcPr>
            <w:tcW w:w="200" w:type="pct"/>
            <w:noWrap/>
            <w:hideMark/>
          </w:tcPr>
          <w:p w14:paraId="204A4816" w14:textId="77777777" w:rsidR="00F56ED7" w:rsidRPr="00E42444" w:rsidRDefault="00E42444" w:rsidP="00E42444">
            <w:pPr>
              <w:pStyle w:val="103"/>
              <w:rPr>
                <w:lang w:eastAsia="ru-RU"/>
              </w:rPr>
            </w:pPr>
            <w:r w:rsidRPr="00E42444">
              <w:rPr>
                <w:lang w:eastAsia="ru-RU"/>
              </w:rPr>
              <w:t> </w:t>
            </w:r>
          </w:p>
        </w:tc>
        <w:tc>
          <w:tcPr>
            <w:tcW w:w="201" w:type="pct"/>
            <w:noWrap/>
            <w:hideMark/>
          </w:tcPr>
          <w:p w14:paraId="5CBC3793" w14:textId="77777777" w:rsidR="00F56ED7" w:rsidRPr="00E42444" w:rsidRDefault="00E42444" w:rsidP="00E42444">
            <w:pPr>
              <w:pStyle w:val="103"/>
              <w:rPr>
                <w:lang w:eastAsia="ru-RU"/>
              </w:rPr>
            </w:pPr>
            <w:r w:rsidRPr="00E42444">
              <w:rPr>
                <w:lang w:eastAsia="ru-RU"/>
              </w:rPr>
              <w:t> </w:t>
            </w:r>
          </w:p>
        </w:tc>
        <w:tc>
          <w:tcPr>
            <w:tcW w:w="201" w:type="pct"/>
            <w:noWrap/>
            <w:hideMark/>
          </w:tcPr>
          <w:p w14:paraId="3BACFC76" w14:textId="77777777" w:rsidR="00F56ED7" w:rsidRPr="00E42444" w:rsidRDefault="00E42444" w:rsidP="00E42444">
            <w:pPr>
              <w:pStyle w:val="103"/>
              <w:rPr>
                <w:lang w:eastAsia="ru-RU"/>
              </w:rPr>
            </w:pPr>
            <w:r w:rsidRPr="00E42444">
              <w:rPr>
                <w:lang w:eastAsia="ru-RU"/>
              </w:rPr>
              <w:t> </w:t>
            </w:r>
          </w:p>
        </w:tc>
        <w:tc>
          <w:tcPr>
            <w:tcW w:w="201" w:type="pct"/>
            <w:noWrap/>
            <w:hideMark/>
          </w:tcPr>
          <w:p w14:paraId="765E1095" w14:textId="77777777" w:rsidR="00F56ED7" w:rsidRPr="00E42444" w:rsidRDefault="00E42444" w:rsidP="00E42444">
            <w:pPr>
              <w:pStyle w:val="103"/>
              <w:rPr>
                <w:lang w:eastAsia="ru-RU"/>
              </w:rPr>
            </w:pPr>
            <w:r w:rsidRPr="00E42444">
              <w:rPr>
                <w:lang w:eastAsia="ru-RU"/>
              </w:rPr>
              <w:t> </w:t>
            </w:r>
          </w:p>
        </w:tc>
        <w:tc>
          <w:tcPr>
            <w:tcW w:w="201" w:type="pct"/>
            <w:noWrap/>
            <w:hideMark/>
          </w:tcPr>
          <w:p w14:paraId="11AF1C8B" w14:textId="77777777" w:rsidR="00F56ED7" w:rsidRPr="00E42444" w:rsidRDefault="00E42444" w:rsidP="00E42444">
            <w:pPr>
              <w:pStyle w:val="103"/>
              <w:rPr>
                <w:lang w:eastAsia="ru-RU"/>
              </w:rPr>
            </w:pPr>
            <w:r w:rsidRPr="00E42444">
              <w:rPr>
                <w:lang w:eastAsia="ru-RU"/>
              </w:rPr>
              <w:t> </w:t>
            </w:r>
          </w:p>
        </w:tc>
      </w:tr>
      <w:tr w:rsidR="00E42444" w:rsidRPr="00E42444" w14:paraId="159E1C8E" w14:textId="77777777" w:rsidTr="00612D72">
        <w:trPr>
          <w:trHeight w:val="20"/>
        </w:trPr>
        <w:tc>
          <w:tcPr>
            <w:tcW w:w="133" w:type="pct"/>
            <w:noWrap/>
            <w:hideMark/>
          </w:tcPr>
          <w:p w14:paraId="7DFDAFDA" w14:textId="77777777" w:rsidR="00F56ED7" w:rsidRPr="00E42444" w:rsidRDefault="00E42444" w:rsidP="00E42444">
            <w:pPr>
              <w:pStyle w:val="103"/>
              <w:rPr>
                <w:lang w:eastAsia="ru-RU"/>
              </w:rPr>
            </w:pPr>
            <w:r w:rsidRPr="00E42444">
              <w:rPr>
                <w:lang w:eastAsia="ru-RU"/>
              </w:rPr>
              <w:t> </w:t>
            </w:r>
          </w:p>
        </w:tc>
        <w:tc>
          <w:tcPr>
            <w:tcW w:w="492" w:type="pct"/>
            <w:hideMark/>
          </w:tcPr>
          <w:p w14:paraId="08502E11" w14:textId="77777777" w:rsidR="00F56ED7" w:rsidRPr="00E42444" w:rsidRDefault="00E42444" w:rsidP="00E42444">
            <w:pPr>
              <w:pStyle w:val="103"/>
              <w:rPr>
                <w:lang w:eastAsia="ru-RU"/>
              </w:rPr>
            </w:pPr>
            <w:r w:rsidRPr="00E42444">
              <w:rPr>
                <w:lang w:eastAsia="ru-RU"/>
              </w:rPr>
              <w:t>Простой срок окупаемости</w:t>
            </w:r>
          </w:p>
        </w:tc>
        <w:tc>
          <w:tcPr>
            <w:tcW w:w="163" w:type="pct"/>
            <w:hideMark/>
          </w:tcPr>
          <w:p w14:paraId="0703FD00" w14:textId="77777777" w:rsidR="00F56ED7" w:rsidRPr="00E42444" w:rsidRDefault="00E42444" w:rsidP="00E42444">
            <w:pPr>
              <w:pStyle w:val="103"/>
              <w:rPr>
                <w:lang w:eastAsia="ru-RU"/>
              </w:rPr>
            </w:pPr>
            <w:r w:rsidRPr="00E42444">
              <w:rPr>
                <w:lang w:eastAsia="ru-RU"/>
              </w:rPr>
              <w:t>лет</w:t>
            </w:r>
          </w:p>
        </w:tc>
        <w:tc>
          <w:tcPr>
            <w:tcW w:w="200" w:type="pct"/>
            <w:hideMark/>
          </w:tcPr>
          <w:p w14:paraId="3F0D8CAB" w14:textId="77777777" w:rsidR="00F56ED7" w:rsidRPr="00E42444" w:rsidRDefault="00E42444" w:rsidP="00E42444">
            <w:pPr>
              <w:pStyle w:val="103"/>
              <w:rPr>
                <w:lang w:eastAsia="ru-RU"/>
              </w:rPr>
            </w:pPr>
            <w:r w:rsidRPr="00E42444">
              <w:rPr>
                <w:lang w:eastAsia="ru-RU"/>
              </w:rPr>
              <w:t>7,00</w:t>
            </w:r>
          </w:p>
        </w:tc>
        <w:tc>
          <w:tcPr>
            <w:tcW w:w="201" w:type="pct"/>
            <w:noWrap/>
            <w:hideMark/>
          </w:tcPr>
          <w:p w14:paraId="05DA4149" w14:textId="77777777" w:rsidR="00F56ED7" w:rsidRPr="00E42444" w:rsidRDefault="00E42444" w:rsidP="00E42444">
            <w:pPr>
              <w:pStyle w:val="103"/>
              <w:rPr>
                <w:lang w:eastAsia="ru-RU"/>
              </w:rPr>
            </w:pPr>
            <w:r w:rsidRPr="00E42444">
              <w:rPr>
                <w:lang w:eastAsia="ru-RU"/>
              </w:rPr>
              <w:t> </w:t>
            </w:r>
          </w:p>
        </w:tc>
        <w:tc>
          <w:tcPr>
            <w:tcW w:w="201" w:type="pct"/>
            <w:noWrap/>
          </w:tcPr>
          <w:p w14:paraId="210733BC" w14:textId="13D03964" w:rsidR="00F56ED7" w:rsidRPr="00E42444" w:rsidRDefault="00F56ED7" w:rsidP="00E42444">
            <w:pPr>
              <w:pStyle w:val="103"/>
              <w:rPr>
                <w:lang w:eastAsia="ru-RU"/>
              </w:rPr>
            </w:pPr>
          </w:p>
        </w:tc>
        <w:tc>
          <w:tcPr>
            <w:tcW w:w="201" w:type="pct"/>
            <w:noWrap/>
          </w:tcPr>
          <w:p w14:paraId="2C587F33" w14:textId="4A5401A7" w:rsidR="00F56ED7" w:rsidRPr="00E42444" w:rsidRDefault="00F56ED7" w:rsidP="00E42444">
            <w:pPr>
              <w:pStyle w:val="103"/>
              <w:rPr>
                <w:lang w:eastAsia="ru-RU"/>
              </w:rPr>
            </w:pPr>
          </w:p>
        </w:tc>
        <w:tc>
          <w:tcPr>
            <w:tcW w:w="200" w:type="pct"/>
            <w:noWrap/>
          </w:tcPr>
          <w:p w14:paraId="5A14A171" w14:textId="05207C7A" w:rsidR="00F56ED7" w:rsidRPr="00E42444" w:rsidRDefault="00F56ED7" w:rsidP="00E42444">
            <w:pPr>
              <w:pStyle w:val="103"/>
              <w:rPr>
                <w:lang w:eastAsia="ru-RU"/>
              </w:rPr>
            </w:pPr>
          </w:p>
        </w:tc>
        <w:tc>
          <w:tcPr>
            <w:tcW w:w="201" w:type="pct"/>
            <w:noWrap/>
          </w:tcPr>
          <w:p w14:paraId="648244B0" w14:textId="23FEE83F" w:rsidR="00F56ED7" w:rsidRPr="00E42444" w:rsidRDefault="00F56ED7" w:rsidP="00E42444">
            <w:pPr>
              <w:pStyle w:val="103"/>
              <w:rPr>
                <w:lang w:eastAsia="ru-RU"/>
              </w:rPr>
            </w:pPr>
          </w:p>
        </w:tc>
        <w:tc>
          <w:tcPr>
            <w:tcW w:w="201" w:type="pct"/>
            <w:noWrap/>
          </w:tcPr>
          <w:p w14:paraId="74920F91" w14:textId="14B2A209" w:rsidR="00F56ED7" w:rsidRPr="00E42444" w:rsidRDefault="00F56ED7" w:rsidP="00E42444">
            <w:pPr>
              <w:pStyle w:val="103"/>
              <w:rPr>
                <w:lang w:eastAsia="ru-RU"/>
              </w:rPr>
            </w:pPr>
          </w:p>
        </w:tc>
        <w:tc>
          <w:tcPr>
            <w:tcW w:w="201" w:type="pct"/>
            <w:noWrap/>
          </w:tcPr>
          <w:p w14:paraId="226C22A4" w14:textId="17AE4C52" w:rsidR="00F56ED7" w:rsidRPr="00E42444" w:rsidRDefault="00F56ED7" w:rsidP="00E42444">
            <w:pPr>
              <w:pStyle w:val="103"/>
              <w:rPr>
                <w:lang w:eastAsia="ru-RU"/>
              </w:rPr>
            </w:pPr>
          </w:p>
        </w:tc>
        <w:tc>
          <w:tcPr>
            <w:tcW w:w="200" w:type="pct"/>
            <w:noWrap/>
          </w:tcPr>
          <w:p w14:paraId="2979B5E3" w14:textId="5C9693BB" w:rsidR="00F56ED7" w:rsidRPr="00E42444" w:rsidRDefault="00F56ED7" w:rsidP="00E42444">
            <w:pPr>
              <w:pStyle w:val="103"/>
              <w:rPr>
                <w:lang w:eastAsia="ru-RU"/>
              </w:rPr>
            </w:pPr>
          </w:p>
        </w:tc>
        <w:tc>
          <w:tcPr>
            <w:tcW w:w="201" w:type="pct"/>
            <w:noWrap/>
          </w:tcPr>
          <w:p w14:paraId="3D4383CE" w14:textId="6B7E0519" w:rsidR="00F56ED7" w:rsidRPr="00E42444" w:rsidRDefault="00F56ED7" w:rsidP="00E42444">
            <w:pPr>
              <w:pStyle w:val="103"/>
              <w:rPr>
                <w:lang w:eastAsia="ru-RU"/>
              </w:rPr>
            </w:pPr>
          </w:p>
        </w:tc>
        <w:tc>
          <w:tcPr>
            <w:tcW w:w="201" w:type="pct"/>
            <w:noWrap/>
          </w:tcPr>
          <w:p w14:paraId="62245478" w14:textId="37EF1ED1" w:rsidR="00F56ED7" w:rsidRPr="00E42444" w:rsidRDefault="00F56ED7" w:rsidP="00E42444">
            <w:pPr>
              <w:pStyle w:val="103"/>
              <w:rPr>
                <w:lang w:eastAsia="ru-RU"/>
              </w:rPr>
            </w:pPr>
          </w:p>
        </w:tc>
        <w:tc>
          <w:tcPr>
            <w:tcW w:w="201" w:type="pct"/>
            <w:noWrap/>
          </w:tcPr>
          <w:p w14:paraId="26C9693F" w14:textId="69FD5D3F" w:rsidR="00F56ED7" w:rsidRPr="00E42444" w:rsidRDefault="00F56ED7" w:rsidP="00E42444">
            <w:pPr>
              <w:pStyle w:val="103"/>
              <w:rPr>
                <w:lang w:eastAsia="ru-RU"/>
              </w:rPr>
            </w:pPr>
          </w:p>
        </w:tc>
        <w:tc>
          <w:tcPr>
            <w:tcW w:w="200" w:type="pct"/>
            <w:noWrap/>
          </w:tcPr>
          <w:p w14:paraId="17D74DB6" w14:textId="6ACD8893" w:rsidR="00F56ED7" w:rsidRPr="00E42444" w:rsidRDefault="00F56ED7" w:rsidP="00E42444">
            <w:pPr>
              <w:pStyle w:val="103"/>
              <w:rPr>
                <w:lang w:eastAsia="ru-RU"/>
              </w:rPr>
            </w:pPr>
          </w:p>
        </w:tc>
        <w:tc>
          <w:tcPr>
            <w:tcW w:w="201" w:type="pct"/>
            <w:noWrap/>
          </w:tcPr>
          <w:p w14:paraId="39CCFEF5" w14:textId="571564EC" w:rsidR="00F56ED7" w:rsidRPr="00E42444" w:rsidRDefault="00F56ED7" w:rsidP="00E42444">
            <w:pPr>
              <w:pStyle w:val="103"/>
              <w:rPr>
                <w:lang w:eastAsia="ru-RU"/>
              </w:rPr>
            </w:pPr>
          </w:p>
        </w:tc>
        <w:tc>
          <w:tcPr>
            <w:tcW w:w="201" w:type="pct"/>
            <w:noWrap/>
          </w:tcPr>
          <w:p w14:paraId="085DCD8E" w14:textId="5B012C82" w:rsidR="00F56ED7" w:rsidRPr="00E42444" w:rsidRDefault="00F56ED7" w:rsidP="00E42444">
            <w:pPr>
              <w:pStyle w:val="103"/>
              <w:rPr>
                <w:lang w:eastAsia="ru-RU"/>
              </w:rPr>
            </w:pPr>
          </w:p>
        </w:tc>
        <w:tc>
          <w:tcPr>
            <w:tcW w:w="201" w:type="pct"/>
            <w:noWrap/>
          </w:tcPr>
          <w:p w14:paraId="11A37E2E" w14:textId="18C1B9CA" w:rsidR="00F56ED7" w:rsidRPr="00E42444" w:rsidRDefault="00F56ED7" w:rsidP="00E42444">
            <w:pPr>
              <w:pStyle w:val="103"/>
              <w:rPr>
                <w:lang w:eastAsia="ru-RU"/>
              </w:rPr>
            </w:pPr>
          </w:p>
        </w:tc>
        <w:tc>
          <w:tcPr>
            <w:tcW w:w="200" w:type="pct"/>
            <w:noWrap/>
          </w:tcPr>
          <w:p w14:paraId="482C6A06" w14:textId="3D08E18D" w:rsidR="00F56ED7" w:rsidRPr="00E42444" w:rsidRDefault="00F56ED7" w:rsidP="00E42444">
            <w:pPr>
              <w:pStyle w:val="103"/>
              <w:rPr>
                <w:lang w:eastAsia="ru-RU"/>
              </w:rPr>
            </w:pPr>
          </w:p>
        </w:tc>
        <w:tc>
          <w:tcPr>
            <w:tcW w:w="201" w:type="pct"/>
            <w:noWrap/>
          </w:tcPr>
          <w:p w14:paraId="6AEC54AC" w14:textId="0371BA68" w:rsidR="00F56ED7" w:rsidRPr="00E42444" w:rsidRDefault="00F56ED7" w:rsidP="00E42444">
            <w:pPr>
              <w:pStyle w:val="103"/>
              <w:rPr>
                <w:lang w:eastAsia="ru-RU"/>
              </w:rPr>
            </w:pPr>
          </w:p>
        </w:tc>
        <w:tc>
          <w:tcPr>
            <w:tcW w:w="201" w:type="pct"/>
            <w:noWrap/>
          </w:tcPr>
          <w:p w14:paraId="07794B4A" w14:textId="6C6BED0B" w:rsidR="00F56ED7" w:rsidRPr="00E42444" w:rsidRDefault="00F56ED7" w:rsidP="00E42444">
            <w:pPr>
              <w:pStyle w:val="103"/>
              <w:rPr>
                <w:lang w:eastAsia="ru-RU"/>
              </w:rPr>
            </w:pPr>
          </w:p>
        </w:tc>
        <w:tc>
          <w:tcPr>
            <w:tcW w:w="201" w:type="pct"/>
            <w:noWrap/>
          </w:tcPr>
          <w:p w14:paraId="534A12A6" w14:textId="6C329ADC" w:rsidR="00F56ED7" w:rsidRPr="00E42444" w:rsidRDefault="00F56ED7" w:rsidP="00E42444">
            <w:pPr>
              <w:pStyle w:val="103"/>
              <w:rPr>
                <w:lang w:eastAsia="ru-RU"/>
              </w:rPr>
            </w:pPr>
          </w:p>
        </w:tc>
        <w:tc>
          <w:tcPr>
            <w:tcW w:w="201" w:type="pct"/>
            <w:noWrap/>
          </w:tcPr>
          <w:p w14:paraId="5BBA500E" w14:textId="2D4932E7" w:rsidR="00F56ED7" w:rsidRPr="00E42444" w:rsidRDefault="00F56ED7" w:rsidP="00E42444">
            <w:pPr>
              <w:pStyle w:val="103"/>
              <w:rPr>
                <w:lang w:eastAsia="ru-RU"/>
              </w:rPr>
            </w:pPr>
          </w:p>
        </w:tc>
      </w:tr>
      <w:tr w:rsidR="00E42444" w:rsidRPr="00E42444" w14:paraId="21D61C4F" w14:textId="77777777" w:rsidTr="00612D72">
        <w:trPr>
          <w:trHeight w:val="20"/>
        </w:trPr>
        <w:tc>
          <w:tcPr>
            <w:tcW w:w="133" w:type="pct"/>
            <w:noWrap/>
            <w:hideMark/>
          </w:tcPr>
          <w:p w14:paraId="6DBA238A" w14:textId="77777777" w:rsidR="00F56ED7" w:rsidRPr="00E42444" w:rsidRDefault="00E42444" w:rsidP="00E42444">
            <w:pPr>
              <w:pStyle w:val="103"/>
              <w:rPr>
                <w:lang w:eastAsia="ru-RU"/>
              </w:rPr>
            </w:pPr>
            <w:r w:rsidRPr="00E42444">
              <w:rPr>
                <w:lang w:eastAsia="ru-RU"/>
              </w:rPr>
              <w:t> </w:t>
            </w:r>
          </w:p>
        </w:tc>
        <w:tc>
          <w:tcPr>
            <w:tcW w:w="492" w:type="pct"/>
            <w:hideMark/>
          </w:tcPr>
          <w:p w14:paraId="18F24891" w14:textId="77777777" w:rsidR="00F56ED7" w:rsidRPr="00E42444" w:rsidRDefault="00E42444" w:rsidP="00E42444">
            <w:pPr>
              <w:pStyle w:val="103"/>
              <w:rPr>
                <w:lang w:eastAsia="ru-RU"/>
              </w:rPr>
            </w:pPr>
            <w:r w:rsidRPr="00E42444">
              <w:rPr>
                <w:lang w:eastAsia="ru-RU"/>
              </w:rPr>
              <w:t>Дисконтированный срок окупаемости</w:t>
            </w:r>
          </w:p>
        </w:tc>
        <w:tc>
          <w:tcPr>
            <w:tcW w:w="163" w:type="pct"/>
            <w:hideMark/>
          </w:tcPr>
          <w:p w14:paraId="21D697A7" w14:textId="77777777" w:rsidR="00F56ED7" w:rsidRPr="00E42444" w:rsidRDefault="00E42444" w:rsidP="00E42444">
            <w:pPr>
              <w:pStyle w:val="103"/>
              <w:rPr>
                <w:lang w:eastAsia="ru-RU"/>
              </w:rPr>
            </w:pPr>
            <w:r w:rsidRPr="00E42444">
              <w:rPr>
                <w:lang w:eastAsia="ru-RU"/>
              </w:rPr>
              <w:t>лет</w:t>
            </w:r>
          </w:p>
        </w:tc>
        <w:tc>
          <w:tcPr>
            <w:tcW w:w="200" w:type="pct"/>
            <w:hideMark/>
          </w:tcPr>
          <w:p w14:paraId="4084A541" w14:textId="77777777" w:rsidR="00F56ED7" w:rsidRPr="00E42444" w:rsidRDefault="00E42444" w:rsidP="00E42444">
            <w:pPr>
              <w:pStyle w:val="103"/>
              <w:rPr>
                <w:lang w:eastAsia="ru-RU"/>
              </w:rPr>
            </w:pPr>
            <w:r w:rsidRPr="00E42444">
              <w:rPr>
                <w:lang w:eastAsia="ru-RU"/>
              </w:rPr>
              <w:t>11,00</w:t>
            </w:r>
          </w:p>
        </w:tc>
        <w:tc>
          <w:tcPr>
            <w:tcW w:w="201" w:type="pct"/>
            <w:noWrap/>
            <w:hideMark/>
          </w:tcPr>
          <w:p w14:paraId="3BC4824F" w14:textId="77777777" w:rsidR="00F56ED7" w:rsidRPr="00E42444" w:rsidRDefault="00E42444" w:rsidP="00E42444">
            <w:pPr>
              <w:pStyle w:val="103"/>
              <w:rPr>
                <w:lang w:eastAsia="ru-RU"/>
              </w:rPr>
            </w:pPr>
            <w:r w:rsidRPr="00E42444">
              <w:rPr>
                <w:lang w:eastAsia="ru-RU"/>
              </w:rPr>
              <w:t> </w:t>
            </w:r>
          </w:p>
        </w:tc>
        <w:tc>
          <w:tcPr>
            <w:tcW w:w="201" w:type="pct"/>
            <w:noWrap/>
          </w:tcPr>
          <w:p w14:paraId="7CC7E66A" w14:textId="168FDBE3" w:rsidR="00F56ED7" w:rsidRPr="00E42444" w:rsidRDefault="00F56ED7" w:rsidP="00E42444">
            <w:pPr>
              <w:pStyle w:val="103"/>
              <w:rPr>
                <w:lang w:eastAsia="ru-RU"/>
              </w:rPr>
            </w:pPr>
          </w:p>
        </w:tc>
        <w:tc>
          <w:tcPr>
            <w:tcW w:w="201" w:type="pct"/>
            <w:noWrap/>
          </w:tcPr>
          <w:p w14:paraId="1BDF68EC" w14:textId="2AE461FC" w:rsidR="00F56ED7" w:rsidRPr="00E42444" w:rsidRDefault="00F56ED7" w:rsidP="00E42444">
            <w:pPr>
              <w:pStyle w:val="103"/>
              <w:rPr>
                <w:lang w:eastAsia="ru-RU"/>
              </w:rPr>
            </w:pPr>
          </w:p>
        </w:tc>
        <w:tc>
          <w:tcPr>
            <w:tcW w:w="200" w:type="pct"/>
            <w:noWrap/>
          </w:tcPr>
          <w:p w14:paraId="64C8D550" w14:textId="764AB3E5" w:rsidR="00F56ED7" w:rsidRPr="00E42444" w:rsidRDefault="00F56ED7" w:rsidP="00E42444">
            <w:pPr>
              <w:pStyle w:val="103"/>
              <w:rPr>
                <w:lang w:eastAsia="ru-RU"/>
              </w:rPr>
            </w:pPr>
          </w:p>
        </w:tc>
        <w:tc>
          <w:tcPr>
            <w:tcW w:w="201" w:type="pct"/>
            <w:noWrap/>
          </w:tcPr>
          <w:p w14:paraId="07AC4505" w14:textId="4973B099" w:rsidR="00F56ED7" w:rsidRPr="00E42444" w:rsidRDefault="00F56ED7" w:rsidP="00E42444">
            <w:pPr>
              <w:pStyle w:val="103"/>
              <w:rPr>
                <w:lang w:eastAsia="ru-RU"/>
              </w:rPr>
            </w:pPr>
          </w:p>
        </w:tc>
        <w:tc>
          <w:tcPr>
            <w:tcW w:w="201" w:type="pct"/>
            <w:noWrap/>
          </w:tcPr>
          <w:p w14:paraId="76E073F4" w14:textId="5A7B5B8A" w:rsidR="00F56ED7" w:rsidRPr="00E42444" w:rsidRDefault="00F56ED7" w:rsidP="00E42444">
            <w:pPr>
              <w:pStyle w:val="103"/>
              <w:rPr>
                <w:lang w:eastAsia="ru-RU"/>
              </w:rPr>
            </w:pPr>
          </w:p>
        </w:tc>
        <w:tc>
          <w:tcPr>
            <w:tcW w:w="201" w:type="pct"/>
            <w:noWrap/>
          </w:tcPr>
          <w:p w14:paraId="1BCD5F1D" w14:textId="71C62B63" w:rsidR="00F56ED7" w:rsidRPr="00E42444" w:rsidRDefault="00F56ED7" w:rsidP="00E42444">
            <w:pPr>
              <w:pStyle w:val="103"/>
              <w:rPr>
                <w:lang w:eastAsia="ru-RU"/>
              </w:rPr>
            </w:pPr>
          </w:p>
        </w:tc>
        <w:tc>
          <w:tcPr>
            <w:tcW w:w="200" w:type="pct"/>
            <w:noWrap/>
          </w:tcPr>
          <w:p w14:paraId="30C69E99" w14:textId="5D827B6F" w:rsidR="00F56ED7" w:rsidRPr="00E42444" w:rsidRDefault="00F56ED7" w:rsidP="00E42444">
            <w:pPr>
              <w:pStyle w:val="103"/>
              <w:rPr>
                <w:lang w:eastAsia="ru-RU"/>
              </w:rPr>
            </w:pPr>
          </w:p>
        </w:tc>
        <w:tc>
          <w:tcPr>
            <w:tcW w:w="201" w:type="pct"/>
            <w:noWrap/>
          </w:tcPr>
          <w:p w14:paraId="4EBF1CDD" w14:textId="58054705" w:rsidR="00F56ED7" w:rsidRPr="00E42444" w:rsidRDefault="00F56ED7" w:rsidP="00E42444">
            <w:pPr>
              <w:pStyle w:val="103"/>
              <w:rPr>
                <w:lang w:eastAsia="ru-RU"/>
              </w:rPr>
            </w:pPr>
          </w:p>
        </w:tc>
        <w:tc>
          <w:tcPr>
            <w:tcW w:w="201" w:type="pct"/>
            <w:noWrap/>
          </w:tcPr>
          <w:p w14:paraId="14C3167D" w14:textId="6A18E490" w:rsidR="00F56ED7" w:rsidRPr="00E42444" w:rsidRDefault="00F56ED7" w:rsidP="00E42444">
            <w:pPr>
              <w:pStyle w:val="103"/>
              <w:rPr>
                <w:lang w:eastAsia="ru-RU"/>
              </w:rPr>
            </w:pPr>
          </w:p>
        </w:tc>
        <w:tc>
          <w:tcPr>
            <w:tcW w:w="201" w:type="pct"/>
            <w:noWrap/>
          </w:tcPr>
          <w:p w14:paraId="1B4288D6" w14:textId="2E96CBE5" w:rsidR="00F56ED7" w:rsidRPr="00E42444" w:rsidRDefault="00F56ED7" w:rsidP="00E42444">
            <w:pPr>
              <w:pStyle w:val="103"/>
              <w:rPr>
                <w:lang w:eastAsia="ru-RU"/>
              </w:rPr>
            </w:pPr>
          </w:p>
        </w:tc>
        <w:tc>
          <w:tcPr>
            <w:tcW w:w="200" w:type="pct"/>
            <w:noWrap/>
          </w:tcPr>
          <w:p w14:paraId="628841E5" w14:textId="032E9F02" w:rsidR="00F56ED7" w:rsidRPr="00E42444" w:rsidRDefault="00F56ED7" w:rsidP="00E42444">
            <w:pPr>
              <w:pStyle w:val="103"/>
              <w:rPr>
                <w:lang w:eastAsia="ru-RU"/>
              </w:rPr>
            </w:pPr>
          </w:p>
        </w:tc>
        <w:tc>
          <w:tcPr>
            <w:tcW w:w="201" w:type="pct"/>
            <w:noWrap/>
          </w:tcPr>
          <w:p w14:paraId="2054EB53" w14:textId="7C23C44C" w:rsidR="00F56ED7" w:rsidRPr="00E42444" w:rsidRDefault="00F56ED7" w:rsidP="00E42444">
            <w:pPr>
              <w:pStyle w:val="103"/>
              <w:rPr>
                <w:lang w:eastAsia="ru-RU"/>
              </w:rPr>
            </w:pPr>
          </w:p>
        </w:tc>
        <w:tc>
          <w:tcPr>
            <w:tcW w:w="201" w:type="pct"/>
            <w:noWrap/>
          </w:tcPr>
          <w:p w14:paraId="74D48FAA" w14:textId="2FA2304D" w:rsidR="00F56ED7" w:rsidRPr="00E42444" w:rsidRDefault="00F56ED7" w:rsidP="00E42444">
            <w:pPr>
              <w:pStyle w:val="103"/>
              <w:rPr>
                <w:lang w:eastAsia="ru-RU"/>
              </w:rPr>
            </w:pPr>
          </w:p>
        </w:tc>
        <w:tc>
          <w:tcPr>
            <w:tcW w:w="201" w:type="pct"/>
            <w:noWrap/>
          </w:tcPr>
          <w:p w14:paraId="199855A9" w14:textId="68376172" w:rsidR="00F56ED7" w:rsidRPr="00E42444" w:rsidRDefault="00F56ED7" w:rsidP="00E42444">
            <w:pPr>
              <w:pStyle w:val="103"/>
              <w:rPr>
                <w:lang w:eastAsia="ru-RU"/>
              </w:rPr>
            </w:pPr>
          </w:p>
        </w:tc>
        <w:tc>
          <w:tcPr>
            <w:tcW w:w="200" w:type="pct"/>
            <w:noWrap/>
          </w:tcPr>
          <w:p w14:paraId="041AF343" w14:textId="64B3FE80" w:rsidR="00F56ED7" w:rsidRPr="00E42444" w:rsidRDefault="00F56ED7" w:rsidP="00E42444">
            <w:pPr>
              <w:pStyle w:val="103"/>
              <w:rPr>
                <w:lang w:eastAsia="ru-RU"/>
              </w:rPr>
            </w:pPr>
          </w:p>
        </w:tc>
        <w:tc>
          <w:tcPr>
            <w:tcW w:w="201" w:type="pct"/>
            <w:noWrap/>
          </w:tcPr>
          <w:p w14:paraId="18F31407" w14:textId="4AC78E89" w:rsidR="00F56ED7" w:rsidRPr="00E42444" w:rsidRDefault="00F56ED7" w:rsidP="00E42444">
            <w:pPr>
              <w:pStyle w:val="103"/>
              <w:rPr>
                <w:lang w:eastAsia="ru-RU"/>
              </w:rPr>
            </w:pPr>
          </w:p>
        </w:tc>
        <w:tc>
          <w:tcPr>
            <w:tcW w:w="201" w:type="pct"/>
            <w:noWrap/>
          </w:tcPr>
          <w:p w14:paraId="40541D58" w14:textId="7E0CC3FC" w:rsidR="00F56ED7" w:rsidRPr="00E42444" w:rsidRDefault="00F56ED7" w:rsidP="00E42444">
            <w:pPr>
              <w:pStyle w:val="103"/>
              <w:rPr>
                <w:lang w:eastAsia="ru-RU"/>
              </w:rPr>
            </w:pPr>
          </w:p>
        </w:tc>
        <w:tc>
          <w:tcPr>
            <w:tcW w:w="201" w:type="pct"/>
            <w:noWrap/>
          </w:tcPr>
          <w:p w14:paraId="75F699C6" w14:textId="5E9B11F5" w:rsidR="00F56ED7" w:rsidRPr="00E42444" w:rsidRDefault="00F56ED7" w:rsidP="00E42444">
            <w:pPr>
              <w:pStyle w:val="103"/>
              <w:rPr>
                <w:lang w:eastAsia="ru-RU"/>
              </w:rPr>
            </w:pPr>
          </w:p>
        </w:tc>
        <w:tc>
          <w:tcPr>
            <w:tcW w:w="201" w:type="pct"/>
            <w:noWrap/>
          </w:tcPr>
          <w:p w14:paraId="107634D9" w14:textId="36365D03" w:rsidR="00F56ED7" w:rsidRPr="00E42444" w:rsidRDefault="00F56ED7" w:rsidP="00E42444">
            <w:pPr>
              <w:pStyle w:val="103"/>
              <w:rPr>
                <w:lang w:eastAsia="ru-RU"/>
              </w:rPr>
            </w:pPr>
          </w:p>
        </w:tc>
      </w:tr>
      <w:tr w:rsidR="00E42444" w:rsidRPr="00E42444" w14:paraId="3F2CC228" w14:textId="77777777" w:rsidTr="00612D72">
        <w:trPr>
          <w:trHeight w:val="20"/>
        </w:trPr>
        <w:tc>
          <w:tcPr>
            <w:tcW w:w="133" w:type="pct"/>
            <w:noWrap/>
            <w:hideMark/>
          </w:tcPr>
          <w:p w14:paraId="2E08D45F" w14:textId="77777777" w:rsidR="00F56ED7" w:rsidRPr="00E42444" w:rsidRDefault="00E42444" w:rsidP="00E42444">
            <w:pPr>
              <w:pStyle w:val="103"/>
              <w:rPr>
                <w:lang w:eastAsia="ru-RU"/>
              </w:rPr>
            </w:pPr>
            <w:r w:rsidRPr="00E42444">
              <w:rPr>
                <w:lang w:eastAsia="ru-RU"/>
              </w:rPr>
              <w:t> </w:t>
            </w:r>
          </w:p>
        </w:tc>
        <w:tc>
          <w:tcPr>
            <w:tcW w:w="492" w:type="pct"/>
            <w:hideMark/>
          </w:tcPr>
          <w:p w14:paraId="23C819E7" w14:textId="77777777" w:rsidR="00F56ED7" w:rsidRPr="00E42444" w:rsidRDefault="00E42444" w:rsidP="00E42444">
            <w:pPr>
              <w:pStyle w:val="103"/>
              <w:rPr>
                <w:lang w:eastAsia="ru-RU"/>
              </w:rPr>
            </w:pPr>
            <w:r w:rsidRPr="00E42444">
              <w:rPr>
                <w:lang w:eastAsia="ru-RU"/>
              </w:rPr>
              <w:t>Чистая приведённая стоимость (NPV)</w:t>
            </w:r>
          </w:p>
        </w:tc>
        <w:tc>
          <w:tcPr>
            <w:tcW w:w="163" w:type="pct"/>
            <w:hideMark/>
          </w:tcPr>
          <w:p w14:paraId="4E968124" w14:textId="77777777" w:rsidR="00F56ED7" w:rsidRPr="00E42444" w:rsidRDefault="00E42444" w:rsidP="00E42444">
            <w:pPr>
              <w:pStyle w:val="103"/>
              <w:rPr>
                <w:lang w:eastAsia="ru-RU"/>
              </w:rPr>
            </w:pPr>
            <w:r w:rsidRPr="00E42444">
              <w:rPr>
                <w:lang w:eastAsia="ru-RU"/>
              </w:rPr>
              <w:t>тыс. руб.</w:t>
            </w:r>
          </w:p>
        </w:tc>
        <w:tc>
          <w:tcPr>
            <w:tcW w:w="200" w:type="pct"/>
            <w:hideMark/>
          </w:tcPr>
          <w:p w14:paraId="7EE53431" w14:textId="77777777" w:rsidR="00F56ED7" w:rsidRPr="00E42444" w:rsidRDefault="00E42444" w:rsidP="00E42444">
            <w:pPr>
              <w:pStyle w:val="103"/>
              <w:rPr>
                <w:lang w:eastAsia="ru-RU"/>
              </w:rPr>
            </w:pPr>
            <w:r w:rsidRPr="00E42444">
              <w:rPr>
                <w:lang w:eastAsia="ru-RU"/>
              </w:rPr>
              <w:t>313 939</w:t>
            </w:r>
          </w:p>
        </w:tc>
        <w:tc>
          <w:tcPr>
            <w:tcW w:w="201" w:type="pct"/>
            <w:noWrap/>
            <w:hideMark/>
          </w:tcPr>
          <w:p w14:paraId="3A102E24" w14:textId="77777777" w:rsidR="00F56ED7" w:rsidRPr="00E42444" w:rsidRDefault="00E42444" w:rsidP="00E42444">
            <w:pPr>
              <w:pStyle w:val="103"/>
              <w:rPr>
                <w:lang w:eastAsia="ru-RU"/>
              </w:rPr>
            </w:pPr>
            <w:r w:rsidRPr="00E42444">
              <w:rPr>
                <w:lang w:eastAsia="ru-RU"/>
              </w:rPr>
              <w:t> </w:t>
            </w:r>
          </w:p>
        </w:tc>
        <w:tc>
          <w:tcPr>
            <w:tcW w:w="201" w:type="pct"/>
            <w:noWrap/>
            <w:hideMark/>
          </w:tcPr>
          <w:p w14:paraId="19C6FC1D" w14:textId="77777777" w:rsidR="00F56ED7" w:rsidRPr="00E42444" w:rsidRDefault="00E42444" w:rsidP="00E42444">
            <w:pPr>
              <w:pStyle w:val="103"/>
              <w:rPr>
                <w:lang w:eastAsia="ru-RU"/>
              </w:rPr>
            </w:pPr>
            <w:r w:rsidRPr="00E42444">
              <w:rPr>
                <w:lang w:eastAsia="ru-RU"/>
              </w:rPr>
              <w:t> </w:t>
            </w:r>
          </w:p>
        </w:tc>
        <w:tc>
          <w:tcPr>
            <w:tcW w:w="201" w:type="pct"/>
            <w:noWrap/>
            <w:hideMark/>
          </w:tcPr>
          <w:p w14:paraId="01C2A0A2" w14:textId="77777777" w:rsidR="00F56ED7" w:rsidRPr="00E42444" w:rsidRDefault="00E42444" w:rsidP="00E42444">
            <w:pPr>
              <w:pStyle w:val="103"/>
              <w:rPr>
                <w:lang w:eastAsia="ru-RU"/>
              </w:rPr>
            </w:pPr>
            <w:r w:rsidRPr="00E42444">
              <w:rPr>
                <w:lang w:eastAsia="ru-RU"/>
              </w:rPr>
              <w:t> </w:t>
            </w:r>
          </w:p>
        </w:tc>
        <w:tc>
          <w:tcPr>
            <w:tcW w:w="200" w:type="pct"/>
            <w:noWrap/>
            <w:hideMark/>
          </w:tcPr>
          <w:p w14:paraId="22990DE4" w14:textId="77777777" w:rsidR="00F56ED7" w:rsidRPr="00E42444" w:rsidRDefault="00E42444" w:rsidP="00E42444">
            <w:pPr>
              <w:pStyle w:val="103"/>
              <w:rPr>
                <w:lang w:eastAsia="ru-RU"/>
              </w:rPr>
            </w:pPr>
            <w:r w:rsidRPr="00E42444">
              <w:rPr>
                <w:lang w:eastAsia="ru-RU"/>
              </w:rPr>
              <w:t> </w:t>
            </w:r>
          </w:p>
        </w:tc>
        <w:tc>
          <w:tcPr>
            <w:tcW w:w="201" w:type="pct"/>
            <w:noWrap/>
            <w:hideMark/>
          </w:tcPr>
          <w:p w14:paraId="64B6AFA8" w14:textId="77777777" w:rsidR="00F56ED7" w:rsidRPr="00E42444" w:rsidRDefault="00E42444" w:rsidP="00E42444">
            <w:pPr>
              <w:pStyle w:val="103"/>
              <w:rPr>
                <w:lang w:eastAsia="ru-RU"/>
              </w:rPr>
            </w:pPr>
            <w:r w:rsidRPr="00E42444">
              <w:rPr>
                <w:lang w:eastAsia="ru-RU"/>
              </w:rPr>
              <w:t> </w:t>
            </w:r>
          </w:p>
        </w:tc>
        <w:tc>
          <w:tcPr>
            <w:tcW w:w="201" w:type="pct"/>
            <w:noWrap/>
            <w:hideMark/>
          </w:tcPr>
          <w:p w14:paraId="4F7DA9FB" w14:textId="77777777" w:rsidR="00F56ED7" w:rsidRPr="00E42444" w:rsidRDefault="00E42444" w:rsidP="00E42444">
            <w:pPr>
              <w:pStyle w:val="103"/>
              <w:rPr>
                <w:lang w:eastAsia="ru-RU"/>
              </w:rPr>
            </w:pPr>
            <w:r w:rsidRPr="00E42444">
              <w:rPr>
                <w:lang w:eastAsia="ru-RU"/>
              </w:rPr>
              <w:t> </w:t>
            </w:r>
          </w:p>
        </w:tc>
        <w:tc>
          <w:tcPr>
            <w:tcW w:w="201" w:type="pct"/>
            <w:noWrap/>
            <w:hideMark/>
          </w:tcPr>
          <w:p w14:paraId="22EED5E1" w14:textId="77777777" w:rsidR="00F56ED7" w:rsidRPr="00E42444" w:rsidRDefault="00E42444" w:rsidP="00E42444">
            <w:pPr>
              <w:pStyle w:val="103"/>
              <w:rPr>
                <w:lang w:eastAsia="ru-RU"/>
              </w:rPr>
            </w:pPr>
            <w:r w:rsidRPr="00E42444">
              <w:rPr>
                <w:lang w:eastAsia="ru-RU"/>
              </w:rPr>
              <w:t> </w:t>
            </w:r>
          </w:p>
        </w:tc>
        <w:tc>
          <w:tcPr>
            <w:tcW w:w="200" w:type="pct"/>
            <w:hideMark/>
          </w:tcPr>
          <w:p w14:paraId="3F8FEE75" w14:textId="77777777" w:rsidR="00F56ED7" w:rsidRPr="00E42444" w:rsidRDefault="00E42444" w:rsidP="00E42444">
            <w:pPr>
              <w:pStyle w:val="103"/>
              <w:rPr>
                <w:lang w:eastAsia="ru-RU"/>
              </w:rPr>
            </w:pPr>
            <w:r w:rsidRPr="00E42444">
              <w:rPr>
                <w:lang w:eastAsia="ru-RU"/>
              </w:rPr>
              <w:t> </w:t>
            </w:r>
          </w:p>
        </w:tc>
        <w:tc>
          <w:tcPr>
            <w:tcW w:w="201" w:type="pct"/>
            <w:hideMark/>
          </w:tcPr>
          <w:p w14:paraId="0FBBD08E" w14:textId="77777777" w:rsidR="00F56ED7" w:rsidRPr="00E42444" w:rsidRDefault="00E42444" w:rsidP="00E42444">
            <w:pPr>
              <w:pStyle w:val="103"/>
              <w:rPr>
                <w:lang w:eastAsia="ru-RU"/>
              </w:rPr>
            </w:pPr>
            <w:r w:rsidRPr="00E42444">
              <w:rPr>
                <w:lang w:eastAsia="ru-RU"/>
              </w:rPr>
              <w:t> </w:t>
            </w:r>
          </w:p>
        </w:tc>
        <w:tc>
          <w:tcPr>
            <w:tcW w:w="201" w:type="pct"/>
            <w:noWrap/>
            <w:hideMark/>
          </w:tcPr>
          <w:p w14:paraId="333C8717" w14:textId="77777777" w:rsidR="00F56ED7" w:rsidRPr="00E42444" w:rsidRDefault="00E42444" w:rsidP="00E42444">
            <w:pPr>
              <w:pStyle w:val="103"/>
              <w:rPr>
                <w:lang w:eastAsia="ru-RU"/>
              </w:rPr>
            </w:pPr>
            <w:r w:rsidRPr="00E42444">
              <w:rPr>
                <w:lang w:eastAsia="ru-RU"/>
              </w:rPr>
              <w:t> </w:t>
            </w:r>
          </w:p>
        </w:tc>
        <w:tc>
          <w:tcPr>
            <w:tcW w:w="201" w:type="pct"/>
            <w:noWrap/>
            <w:hideMark/>
          </w:tcPr>
          <w:p w14:paraId="34175D57" w14:textId="77777777" w:rsidR="00F56ED7" w:rsidRPr="00E42444" w:rsidRDefault="00E42444" w:rsidP="00E42444">
            <w:pPr>
              <w:pStyle w:val="103"/>
              <w:rPr>
                <w:lang w:eastAsia="ru-RU"/>
              </w:rPr>
            </w:pPr>
            <w:r w:rsidRPr="00E42444">
              <w:rPr>
                <w:lang w:eastAsia="ru-RU"/>
              </w:rPr>
              <w:t> </w:t>
            </w:r>
          </w:p>
        </w:tc>
        <w:tc>
          <w:tcPr>
            <w:tcW w:w="200" w:type="pct"/>
            <w:noWrap/>
            <w:hideMark/>
          </w:tcPr>
          <w:p w14:paraId="7F64A03A" w14:textId="77777777" w:rsidR="00F56ED7" w:rsidRPr="00E42444" w:rsidRDefault="00E42444" w:rsidP="00E42444">
            <w:pPr>
              <w:pStyle w:val="103"/>
              <w:rPr>
                <w:lang w:eastAsia="ru-RU"/>
              </w:rPr>
            </w:pPr>
            <w:r w:rsidRPr="00E42444">
              <w:rPr>
                <w:lang w:eastAsia="ru-RU"/>
              </w:rPr>
              <w:t> </w:t>
            </w:r>
          </w:p>
        </w:tc>
        <w:tc>
          <w:tcPr>
            <w:tcW w:w="201" w:type="pct"/>
            <w:noWrap/>
            <w:hideMark/>
          </w:tcPr>
          <w:p w14:paraId="5263D82A" w14:textId="77777777" w:rsidR="00F56ED7" w:rsidRPr="00E42444" w:rsidRDefault="00E42444" w:rsidP="00E42444">
            <w:pPr>
              <w:pStyle w:val="103"/>
              <w:rPr>
                <w:lang w:eastAsia="ru-RU"/>
              </w:rPr>
            </w:pPr>
            <w:r w:rsidRPr="00E42444">
              <w:rPr>
                <w:lang w:eastAsia="ru-RU"/>
              </w:rPr>
              <w:t> </w:t>
            </w:r>
          </w:p>
        </w:tc>
        <w:tc>
          <w:tcPr>
            <w:tcW w:w="201" w:type="pct"/>
            <w:noWrap/>
            <w:hideMark/>
          </w:tcPr>
          <w:p w14:paraId="5B68B047" w14:textId="77777777" w:rsidR="00F56ED7" w:rsidRPr="00E42444" w:rsidRDefault="00E42444" w:rsidP="00E42444">
            <w:pPr>
              <w:pStyle w:val="103"/>
              <w:rPr>
                <w:lang w:eastAsia="ru-RU"/>
              </w:rPr>
            </w:pPr>
            <w:r w:rsidRPr="00E42444">
              <w:rPr>
                <w:lang w:eastAsia="ru-RU"/>
              </w:rPr>
              <w:t> </w:t>
            </w:r>
          </w:p>
        </w:tc>
        <w:tc>
          <w:tcPr>
            <w:tcW w:w="201" w:type="pct"/>
            <w:noWrap/>
            <w:hideMark/>
          </w:tcPr>
          <w:p w14:paraId="5A3F78A5" w14:textId="77777777" w:rsidR="00F56ED7" w:rsidRPr="00E42444" w:rsidRDefault="00E42444" w:rsidP="00E42444">
            <w:pPr>
              <w:pStyle w:val="103"/>
              <w:rPr>
                <w:lang w:eastAsia="ru-RU"/>
              </w:rPr>
            </w:pPr>
            <w:r w:rsidRPr="00E42444">
              <w:rPr>
                <w:lang w:eastAsia="ru-RU"/>
              </w:rPr>
              <w:t> </w:t>
            </w:r>
          </w:p>
        </w:tc>
        <w:tc>
          <w:tcPr>
            <w:tcW w:w="200" w:type="pct"/>
            <w:noWrap/>
            <w:hideMark/>
          </w:tcPr>
          <w:p w14:paraId="50043E83" w14:textId="77777777" w:rsidR="00F56ED7" w:rsidRPr="00E42444" w:rsidRDefault="00E42444" w:rsidP="00E42444">
            <w:pPr>
              <w:pStyle w:val="103"/>
              <w:rPr>
                <w:lang w:eastAsia="ru-RU"/>
              </w:rPr>
            </w:pPr>
            <w:r w:rsidRPr="00E42444">
              <w:rPr>
                <w:lang w:eastAsia="ru-RU"/>
              </w:rPr>
              <w:t> </w:t>
            </w:r>
          </w:p>
        </w:tc>
        <w:tc>
          <w:tcPr>
            <w:tcW w:w="201" w:type="pct"/>
            <w:noWrap/>
            <w:hideMark/>
          </w:tcPr>
          <w:p w14:paraId="4DDF08FF" w14:textId="77777777" w:rsidR="00F56ED7" w:rsidRPr="00E42444" w:rsidRDefault="00E42444" w:rsidP="00E42444">
            <w:pPr>
              <w:pStyle w:val="103"/>
              <w:rPr>
                <w:lang w:eastAsia="ru-RU"/>
              </w:rPr>
            </w:pPr>
            <w:r w:rsidRPr="00E42444">
              <w:rPr>
                <w:lang w:eastAsia="ru-RU"/>
              </w:rPr>
              <w:t> </w:t>
            </w:r>
          </w:p>
        </w:tc>
        <w:tc>
          <w:tcPr>
            <w:tcW w:w="201" w:type="pct"/>
            <w:noWrap/>
            <w:hideMark/>
          </w:tcPr>
          <w:p w14:paraId="0068FD93" w14:textId="77777777" w:rsidR="00F56ED7" w:rsidRPr="00E42444" w:rsidRDefault="00E42444" w:rsidP="00E42444">
            <w:pPr>
              <w:pStyle w:val="103"/>
              <w:rPr>
                <w:lang w:eastAsia="ru-RU"/>
              </w:rPr>
            </w:pPr>
            <w:r w:rsidRPr="00E42444">
              <w:rPr>
                <w:lang w:eastAsia="ru-RU"/>
              </w:rPr>
              <w:t> </w:t>
            </w:r>
          </w:p>
        </w:tc>
        <w:tc>
          <w:tcPr>
            <w:tcW w:w="201" w:type="pct"/>
            <w:noWrap/>
            <w:hideMark/>
          </w:tcPr>
          <w:p w14:paraId="56D4A932" w14:textId="77777777" w:rsidR="00F56ED7" w:rsidRPr="00E42444" w:rsidRDefault="00E42444" w:rsidP="00E42444">
            <w:pPr>
              <w:pStyle w:val="103"/>
              <w:rPr>
                <w:lang w:eastAsia="ru-RU"/>
              </w:rPr>
            </w:pPr>
            <w:r w:rsidRPr="00E42444">
              <w:rPr>
                <w:lang w:eastAsia="ru-RU"/>
              </w:rPr>
              <w:t> </w:t>
            </w:r>
          </w:p>
        </w:tc>
        <w:tc>
          <w:tcPr>
            <w:tcW w:w="201" w:type="pct"/>
            <w:noWrap/>
            <w:hideMark/>
          </w:tcPr>
          <w:p w14:paraId="376BD73B" w14:textId="77777777" w:rsidR="00F56ED7" w:rsidRPr="00E42444" w:rsidRDefault="00E42444" w:rsidP="00E42444">
            <w:pPr>
              <w:pStyle w:val="103"/>
              <w:rPr>
                <w:lang w:eastAsia="ru-RU"/>
              </w:rPr>
            </w:pPr>
            <w:r w:rsidRPr="00E42444">
              <w:rPr>
                <w:lang w:eastAsia="ru-RU"/>
              </w:rPr>
              <w:t> </w:t>
            </w:r>
          </w:p>
        </w:tc>
      </w:tr>
      <w:tr w:rsidR="00E42444" w:rsidRPr="00E42444" w14:paraId="657E668E" w14:textId="77777777" w:rsidTr="00612D72">
        <w:trPr>
          <w:trHeight w:val="20"/>
        </w:trPr>
        <w:tc>
          <w:tcPr>
            <w:tcW w:w="133" w:type="pct"/>
            <w:noWrap/>
            <w:hideMark/>
          </w:tcPr>
          <w:p w14:paraId="33215C90" w14:textId="77777777" w:rsidR="00F56ED7" w:rsidRPr="00E42444" w:rsidRDefault="00E42444" w:rsidP="00E42444">
            <w:pPr>
              <w:pStyle w:val="103"/>
              <w:rPr>
                <w:lang w:eastAsia="ru-RU"/>
              </w:rPr>
            </w:pPr>
            <w:r w:rsidRPr="00E42444">
              <w:rPr>
                <w:lang w:eastAsia="ru-RU"/>
              </w:rPr>
              <w:t> </w:t>
            </w:r>
          </w:p>
        </w:tc>
        <w:tc>
          <w:tcPr>
            <w:tcW w:w="492" w:type="pct"/>
            <w:hideMark/>
          </w:tcPr>
          <w:p w14:paraId="21E8C699" w14:textId="77777777" w:rsidR="00F56ED7" w:rsidRPr="00E42444" w:rsidRDefault="00E42444" w:rsidP="00E42444">
            <w:pPr>
              <w:pStyle w:val="103"/>
              <w:rPr>
                <w:lang w:eastAsia="ru-RU"/>
              </w:rPr>
            </w:pPr>
            <w:r w:rsidRPr="00E42444">
              <w:rPr>
                <w:lang w:eastAsia="ru-RU"/>
              </w:rPr>
              <w:t>Внутренняя норма доходности (IRR)</w:t>
            </w:r>
          </w:p>
        </w:tc>
        <w:tc>
          <w:tcPr>
            <w:tcW w:w="163" w:type="pct"/>
            <w:hideMark/>
          </w:tcPr>
          <w:p w14:paraId="7A179D97" w14:textId="77777777" w:rsidR="00F56ED7" w:rsidRPr="00E42444" w:rsidRDefault="00E42444" w:rsidP="00E42444">
            <w:pPr>
              <w:pStyle w:val="103"/>
              <w:rPr>
                <w:lang w:eastAsia="ru-RU"/>
              </w:rPr>
            </w:pPr>
            <w:r w:rsidRPr="00E42444">
              <w:rPr>
                <w:lang w:eastAsia="ru-RU"/>
              </w:rPr>
              <w:t>%</w:t>
            </w:r>
          </w:p>
        </w:tc>
        <w:tc>
          <w:tcPr>
            <w:tcW w:w="200" w:type="pct"/>
            <w:hideMark/>
          </w:tcPr>
          <w:p w14:paraId="7705AB07" w14:textId="77777777" w:rsidR="00F56ED7" w:rsidRPr="00E42444" w:rsidRDefault="00E42444" w:rsidP="00E42444">
            <w:pPr>
              <w:pStyle w:val="103"/>
              <w:rPr>
                <w:lang w:eastAsia="ru-RU"/>
              </w:rPr>
            </w:pPr>
            <w:r w:rsidRPr="00E42444">
              <w:rPr>
                <w:lang w:eastAsia="ru-RU"/>
              </w:rPr>
              <w:t>21,4%</w:t>
            </w:r>
          </w:p>
        </w:tc>
        <w:tc>
          <w:tcPr>
            <w:tcW w:w="201" w:type="pct"/>
            <w:noWrap/>
            <w:hideMark/>
          </w:tcPr>
          <w:p w14:paraId="2F7F3171" w14:textId="77777777" w:rsidR="00F56ED7" w:rsidRPr="00E42444" w:rsidRDefault="00E42444" w:rsidP="00E42444">
            <w:pPr>
              <w:pStyle w:val="103"/>
              <w:rPr>
                <w:lang w:eastAsia="ru-RU"/>
              </w:rPr>
            </w:pPr>
            <w:r w:rsidRPr="00E42444">
              <w:rPr>
                <w:lang w:eastAsia="ru-RU"/>
              </w:rPr>
              <w:t> </w:t>
            </w:r>
          </w:p>
        </w:tc>
        <w:tc>
          <w:tcPr>
            <w:tcW w:w="201" w:type="pct"/>
            <w:noWrap/>
            <w:hideMark/>
          </w:tcPr>
          <w:p w14:paraId="3D98864E" w14:textId="77777777" w:rsidR="00F56ED7" w:rsidRPr="00E42444" w:rsidRDefault="00E42444" w:rsidP="00E42444">
            <w:pPr>
              <w:pStyle w:val="103"/>
              <w:rPr>
                <w:lang w:eastAsia="ru-RU"/>
              </w:rPr>
            </w:pPr>
            <w:r w:rsidRPr="00E42444">
              <w:rPr>
                <w:lang w:eastAsia="ru-RU"/>
              </w:rPr>
              <w:t> </w:t>
            </w:r>
          </w:p>
        </w:tc>
        <w:tc>
          <w:tcPr>
            <w:tcW w:w="201" w:type="pct"/>
            <w:noWrap/>
            <w:hideMark/>
          </w:tcPr>
          <w:p w14:paraId="1F653867" w14:textId="77777777" w:rsidR="00F56ED7" w:rsidRPr="00E42444" w:rsidRDefault="00E42444" w:rsidP="00E42444">
            <w:pPr>
              <w:pStyle w:val="103"/>
              <w:rPr>
                <w:lang w:eastAsia="ru-RU"/>
              </w:rPr>
            </w:pPr>
            <w:r w:rsidRPr="00E42444">
              <w:rPr>
                <w:lang w:eastAsia="ru-RU"/>
              </w:rPr>
              <w:t> </w:t>
            </w:r>
          </w:p>
        </w:tc>
        <w:tc>
          <w:tcPr>
            <w:tcW w:w="200" w:type="pct"/>
            <w:noWrap/>
            <w:hideMark/>
          </w:tcPr>
          <w:p w14:paraId="093187A3" w14:textId="77777777" w:rsidR="00F56ED7" w:rsidRPr="00E42444" w:rsidRDefault="00E42444" w:rsidP="00E42444">
            <w:pPr>
              <w:pStyle w:val="103"/>
              <w:rPr>
                <w:lang w:eastAsia="ru-RU"/>
              </w:rPr>
            </w:pPr>
            <w:r w:rsidRPr="00E42444">
              <w:rPr>
                <w:lang w:eastAsia="ru-RU"/>
              </w:rPr>
              <w:t> </w:t>
            </w:r>
          </w:p>
        </w:tc>
        <w:tc>
          <w:tcPr>
            <w:tcW w:w="201" w:type="pct"/>
            <w:noWrap/>
            <w:hideMark/>
          </w:tcPr>
          <w:p w14:paraId="4C2D1EE1" w14:textId="77777777" w:rsidR="00F56ED7" w:rsidRPr="00E42444" w:rsidRDefault="00E42444" w:rsidP="00E42444">
            <w:pPr>
              <w:pStyle w:val="103"/>
              <w:rPr>
                <w:lang w:eastAsia="ru-RU"/>
              </w:rPr>
            </w:pPr>
            <w:r w:rsidRPr="00E42444">
              <w:rPr>
                <w:lang w:eastAsia="ru-RU"/>
              </w:rPr>
              <w:t> </w:t>
            </w:r>
          </w:p>
        </w:tc>
        <w:tc>
          <w:tcPr>
            <w:tcW w:w="201" w:type="pct"/>
            <w:noWrap/>
            <w:hideMark/>
          </w:tcPr>
          <w:p w14:paraId="7A066D16" w14:textId="77777777" w:rsidR="00F56ED7" w:rsidRPr="00E42444" w:rsidRDefault="00E42444" w:rsidP="00E42444">
            <w:pPr>
              <w:pStyle w:val="103"/>
              <w:rPr>
                <w:lang w:eastAsia="ru-RU"/>
              </w:rPr>
            </w:pPr>
            <w:r w:rsidRPr="00E42444">
              <w:rPr>
                <w:lang w:eastAsia="ru-RU"/>
              </w:rPr>
              <w:t> </w:t>
            </w:r>
          </w:p>
        </w:tc>
        <w:tc>
          <w:tcPr>
            <w:tcW w:w="201" w:type="pct"/>
            <w:noWrap/>
            <w:hideMark/>
          </w:tcPr>
          <w:p w14:paraId="6393CC8B" w14:textId="77777777" w:rsidR="00F56ED7" w:rsidRPr="00E42444" w:rsidRDefault="00E42444" w:rsidP="00E42444">
            <w:pPr>
              <w:pStyle w:val="103"/>
              <w:rPr>
                <w:lang w:eastAsia="ru-RU"/>
              </w:rPr>
            </w:pPr>
            <w:r w:rsidRPr="00E42444">
              <w:rPr>
                <w:lang w:eastAsia="ru-RU"/>
              </w:rPr>
              <w:t> </w:t>
            </w:r>
          </w:p>
        </w:tc>
        <w:tc>
          <w:tcPr>
            <w:tcW w:w="200" w:type="pct"/>
            <w:hideMark/>
          </w:tcPr>
          <w:p w14:paraId="381ACB89" w14:textId="77777777" w:rsidR="00F56ED7" w:rsidRPr="00E42444" w:rsidRDefault="00E42444" w:rsidP="00E42444">
            <w:pPr>
              <w:pStyle w:val="103"/>
              <w:rPr>
                <w:lang w:eastAsia="ru-RU"/>
              </w:rPr>
            </w:pPr>
            <w:r w:rsidRPr="00E42444">
              <w:rPr>
                <w:lang w:eastAsia="ru-RU"/>
              </w:rPr>
              <w:t> </w:t>
            </w:r>
          </w:p>
        </w:tc>
        <w:tc>
          <w:tcPr>
            <w:tcW w:w="201" w:type="pct"/>
            <w:hideMark/>
          </w:tcPr>
          <w:p w14:paraId="76FF14D7" w14:textId="77777777" w:rsidR="00F56ED7" w:rsidRPr="00E42444" w:rsidRDefault="00E42444" w:rsidP="00E42444">
            <w:pPr>
              <w:pStyle w:val="103"/>
              <w:rPr>
                <w:lang w:eastAsia="ru-RU"/>
              </w:rPr>
            </w:pPr>
            <w:r w:rsidRPr="00E42444">
              <w:rPr>
                <w:lang w:eastAsia="ru-RU"/>
              </w:rPr>
              <w:t> </w:t>
            </w:r>
          </w:p>
        </w:tc>
        <w:tc>
          <w:tcPr>
            <w:tcW w:w="201" w:type="pct"/>
            <w:noWrap/>
            <w:hideMark/>
          </w:tcPr>
          <w:p w14:paraId="32CF86A6" w14:textId="77777777" w:rsidR="00F56ED7" w:rsidRPr="00E42444" w:rsidRDefault="00E42444" w:rsidP="00E42444">
            <w:pPr>
              <w:pStyle w:val="103"/>
              <w:rPr>
                <w:lang w:eastAsia="ru-RU"/>
              </w:rPr>
            </w:pPr>
            <w:r w:rsidRPr="00E42444">
              <w:rPr>
                <w:lang w:eastAsia="ru-RU"/>
              </w:rPr>
              <w:t> </w:t>
            </w:r>
          </w:p>
        </w:tc>
        <w:tc>
          <w:tcPr>
            <w:tcW w:w="201" w:type="pct"/>
            <w:noWrap/>
            <w:hideMark/>
          </w:tcPr>
          <w:p w14:paraId="5E6D6299" w14:textId="77777777" w:rsidR="00F56ED7" w:rsidRPr="00E42444" w:rsidRDefault="00E42444" w:rsidP="00E42444">
            <w:pPr>
              <w:pStyle w:val="103"/>
              <w:rPr>
                <w:lang w:eastAsia="ru-RU"/>
              </w:rPr>
            </w:pPr>
            <w:r w:rsidRPr="00E42444">
              <w:rPr>
                <w:lang w:eastAsia="ru-RU"/>
              </w:rPr>
              <w:t> </w:t>
            </w:r>
          </w:p>
        </w:tc>
        <w:tc>
          <w:tcPr>
            <w:tcW w:w="200" w:type="pct"/>
            <w:noWrap/>
            <w:hideMark/>
          </w:tcPr>
          <w:p w14:paraId="256C6EAF" w14:textId="77777777" w:rsidR="00F56ED7" w:rsidRPr="00E42444" w:rsidRDefault="00E42444" w:rsidP="00E42444">
            <w:pPr>
              <w:pStyle w:val="103"/>
              <w:rPr>
                <w:lang w:eastAsia="ru-RU"/>
              </w:rPr>
            </w:pPr>
            <w:r w:rsidRPr="00E42444">
              <w:rPr>
                <w:lang w:eastAsia="ru-RU"/>
              </w:rPr>
              <w:t> </w:t>
            </w:r>
          </w:p>
        </w:tc>
        <w:tc>
          <w:tcPr>
            <w:tcW w:w="201" w:type="pct"/>
            <w:noWrap/>
            <w:hideMark/>
          </w:tcPr>
          <w:p w14:paraId="4BDF0704" w14:textId="77777777" w:rsidR="00F56ED7" w:rsidRPr="00E42444" w:rsidRDefault="00E42444" w:rsidP="00E42444">
            <w:pPr>
              <w:pStyle w:val="103"/>
              <w:rPr>
                <w:lang w:eastAsia="ru-RU"/>
              </w:rPr>
            </w:pPr>
            <w:r w:rsidRPr="00E42444">
              <w:rPr>
                <w:lang w:eastAsia="ru-RU"/>
              </w:rPr>
              <w:t> </w:t>
            </w:r>
          </w:p>
        </w:tc>
        <w:tc>
          <w:tcPr>
            <w:tcW w:w="201" w:type="pct"/>
            <w:noWrap/>
            <w:hideMark/>
          </w:tcPr>
          <w:p w14:paraId="461CFD51" w14:textId="77777777" w:rsidR="00F56ED7" w:rsidRPr="00E42444" w:rsidRDefault="00E42444" w:rsidP="00E42444">
            <w:pPr>
              <w:pStyle w:val="103"/>
              <w:rPr>
                <w:lang w:eastAsia="ru-RU"/>
              </w:rPr>
            </w:pPr>
            <w:r w:rsidRPr="00E42444">
              <w:rPr>
                <w:lang w:eastAsia="ru-RU"/>
              </w:rPr>
              <w:t> </w:t>
            </w:r>
          </w:p>
        </w:tc>
        <w:tc>
          <w:tcPr>
            <w:tcW w:w="201" w:type="pct"/>
            <w:noWrap/>
            <w:hideMark/>
          </w:tcPr>
          <w:p w14:paraId="612EF699" w14:textId="77777777" w:rsidR="00F56ED7" w:rsidRPr="00E42444" w:rsidRDefault="00E42444" w:rsidP="00E42444">
            <w:pPr>
              <w:pStyle w:val="103"/>
              <w:rPr>
                <w:lang w:eastAsia="ru-RU"/>
              </w:rPr>
            </w:pPr>
            <w:r w:rsidRPr="00E42444">
              <w:rPr>
                <w:lang w:eastAsia="ru-RU"/>
              </w:rPr>
              <w:t> </w:t>
            </w:r>
          </w:p>
        </w:tc>
        <w:tc>
          <w:tcPr>
            <w:tcW w:w="200" w:type="pct"/>
            <w:noWrap/>
            <w:hideMark/>
          </w:tcPr>
          <w:p w14:paraId="61B7342E" w14:textId="77777777" w:rsidR="00F56ED7" w:rsidRPr="00E42444" w:rsidRDefault="00E42444" w:rsidP="00E42444">
            <w:pPr>
              <w:pStyle w:val="103"/>
              <w:rPr>
                <w:lang w:eastAsia="ru-RU"/>
              </w:rPr>
            </w:pPr>
            <w:r w:rsidRPr="00E42444">
              <w:rPr>
                <w:lang w:eastAsia="ru-RU"/>
              </w:rPr>
              <w:t> </w:t>
            </w:r>
          </w:p>
        </w:tc>
        <w:tc>
          <w:tcPr>
            <w:tcW w:w="201" w:type="pct"/>
            <w:noWrap/>
            <w:hideMark/>
          </w:tcPr>
          <w:p w14:paraId="4C59B86E" w14:textId="77777777" w:rsidR="00F56ED7" w:rsidRPr="00E42444" w:rsidRDefault="00E42444" w:rsidP="00E42444">
            <w:pPr>
              <w:pStyle w:val="103"/>
              <w:rPr>
                <w:lang w:eastAsia="ru-RU"/>
              </w:rPr>
            </w:pPr>
            <w:r w:rsidRPr="00E42444">
              <w:rPr>
                <w:lang w:eastAsia="ru-RU"/>
              </w:rPr>
              <w:t> </w:t>
            </w:r>
          </w:p>
        </w:tc>
        <w:tc>
          <w:tcPr>
            <w:tcW w:w="201" w:type="pct"/>
            <w:noWrap/>
            <w:hideMark/>
          </w:tcPr>
          <w:p w14:paraId="29052722" w14:textId="77777777" w:rsidR="00F56ED7" w:rsidRPr="00E42444" w:rsidRDefault="00E42444" w:rsidP="00E42444">
            <w:pPr>
              <w:pStyle w:val="103"/>
              <w:rPr>
                <w:lang w:eastAsia="ru-RU"/>
              </w:rPr>
            </w:pPr>
            <w:r w:rsidRPr="00E42444">
              <w:rPr>
                <w:lang w:eastAsia="ru-RU"/>
              </w:rPr>
              <w:t> </w:t>
            </w:r>
          </w:p>
        </w:tc>
        <w:tc>
          <w:tcPr>
            <w:tcW w:w="201" w:type="pct"/>
            <w:noWrap/>
            <w:hideMark/>
          </w:tcPr>
          <w:p w14:paraId="45BB0EA8" w14:textId="77777777" w:rsidR="00F56ED7" w:rsidRPr="00E42444" w:rsidRDefault="00E42444" w:rsidP="00E42444">
            <w:pPr>
              <w:pStyle w:val="103"/>
              <w:rPr>
                <w:lang w:eastAsia="ru-RU"/>
              </w:rPr>
            </w:pPr>
            <w:r w:rsidRPr="00E42444">
              <w:rPr>
                <w:lang w:eastAsia="ru-RU"/>
              </w:rPr>
              <w:t> </w:t>
            </w:r>
          </w:p>
        </w:tc>
        <w:tc>
          <w:tcPr>
            <w:tcW w:w="201" w:type="pct"/>
            <w:noWrap/>
            <w:hideMark/>
          </w:tcPr>
          <w:p w14:paraId="342E0B90" w14:textId="77777777" w:rsidR="00F56ED7" w:rsidRPr="00E42444" w:rsidRDefault="00E42444" w:rsidP="00E42444">
            <w:pPr>
              <w:pStyle w:val="103"/>
              <w:rPr>
                <w:lang w:eastAsia="ru-RU"/>
              </w:rPr>
            </w:pPr>
            <w:r w:rsidRPr="00E42444">
              <w:rPr>
                <w:lang w:eastAsia="ru-RU"/>
              </w:rPr>
              <w:t> </w:t>
            </w:r>
          </w:p>
        </w:tc>
      </w:tr>
      <w:tr w:rsidR="00E42444" w:rsidRPr="00E42444" w14:paraId="131B5634" w14:textId="77777777" w:rsidTr="00612D72">
        <w:trPr>
          <w:trHeight w:val="20"/>
        </w:trPr>
        <w:tc>
          <w:tcPr>
            <w:tcW w:w="133" w:type="pct"/>
            <w:noWrap/>
            <w:hideMark/>
          </w:tcPr>
          <w:p w14:paraId="3D314E39" w14:textId="77777777" w:rsidR="00F56ED7" w:rsidRPr="00E42444" w:rsidRDefault="00E42444" w:rsidP="00E42444">
            <w:pPr>
              <w:pStyle w:val="103"/>
              <w:rPr>
                <w:lang w:eastAsia="ru-RU"/>
              </w:rPr>
            </w:pPr>
            <w:r w:rsidRPr="00E42444">
              <w:rPr>
                <w:lang w:eastAsia="ru-RU"/>
              </w:rPr>
              <w:t> </w:t>
            </w:r>
          </w:p>
        </w:tc>
        <w:tc>
          <w:tcPr>
            <w:tcW w:w="492" w:type="pct"/>
            <w:hideMark/>
          </w:tcPr>
          <w:p w14:paraId="2792A51E" w14:textId="77777777" w:rsidR="00F56ED7" w:rsidRPr="00E42444" w:rsidRDefault="00E42444" w:rsidP="00E42444">
            <w:pPr>
              <w:pStyle w:val="103"/>
              <w:rPr>
                <w:lang w:eastAsia="ru-RU"/>
              </w:rPr>
            </w:pPr>
            <w:r w:rsidRPr="00E42444">
              <w:rPr>
                <w:lang w:eastAsia="ru-RU"/>
              </w:rPr>
              <w:t>Индекс доходности PI</w:t>
            </w:r>
          </w:p>
        </w:tc>
        <w:tc>
          <w:tcPr>
            <w:tcW w:w="163" w:type="pct"/>
            <w:hideMark/>
          </w:tcPr>
          <w:p w14:paraId="3FD54385" w14:textId="77777777" w:rsidR="00F56ED7" w:rsidRPr="00E42444" w:rsidRDefault="00E42444" w:rsidP="00E42444">
            <w:pPr>
              <w:pStyle w:val="103"/>
              <w:rPr>
                <w:lang w:eastAsia="ru-RU"/>
              </w:rPr>
            </w:pPr>
            <w:r w:rsidRPr="00E42444">
              <w:rPr>
                <w:lang w:eastAsia="ru-RU"/>
              </w:rPr>
              <w:t>-</w:t>
            </w:r>
          </w:p>
        </w:tc>
        <w:tc>
          <w:tcPr>
            <w:tcW w:w="200" w:type="pct"/>
            <w:hideMark/>
          </w:tcPr>
          <w:p w14:paraId="738C1410" w14:textId="77777777" w:rsidR="00F56ED7" w:rsidRPr="00E42444" w:rsidRDefault="00E42444" w:rsidP="00E42444">
            <w:pPr>
              <w:pStyle w:val="103"/>
              <w:rPr>
                <w:lang w:eastAsia="ru-RU"/>
              </w:rPr>
            </w:pPr>
            <w:r w:rsidRPr="00E42444">
              <w:rPr>
                <w:lang w:eastAsia="ru-RU"/>
              </w:rPr>
              <w:t>1,23</w:t>
            </w:r>
          </w:p>
        </w:tc>
        <w:tc>
          <w:tcPr>
            <w:tcW w:w="201" w:type="pct"/>
            <w:noWrap/>
            <w:hideMark/>
          </w:tcPr>
          <w:p w14:paraId="5FEAA657" w14:textId="77777777" w:rsidR="00F56ED7" w:rsidRPr="00E42444" w:rsidRDefault="00E42444" w:rsidP="00E42444">
            <w:pPr>
              <w:pStyle w:val="103"/>
              <w:rPr>
                <w:lang w:eastAsia="ru-RU"/>
              </w:rPr>
            </w:pPr>
            <w:r w:rsidRPr="00E42444">
              <w:rPr>
                <w:lang w:eastAsia="ru-RU"/>
              </w:rPr>
              <w:t> </w:t>
            </w:r>
          </w:p>
        </w:tc>
        <w:tc>
          <w:tcPr>
            <w:tcW w:w="201" w:type="pct"/>
            <w:noWrap/>
            <w:hideMark/>
          </w:tcPr>
          <w:p w14:paraId="47FC539D" w14:textId="77777777" w:rsidR="00F56ED7" w:rsidRPr="00E42444" w:rsidRDefault="00E42444" w:rsidP="00E42444">
            <w:pPr>
              <w:pStyle w:val="103"/>
              <w:rPr>
                <w:lang w:eastAsia="ru-RU"/>
              </w:rPr>
            </w:pPr>
            <w:r w:rsidRPr="00E42444">
              <w:rPr>
                <w:lang w:eastAsia="ru-RU"/>
              </w:rPr>
              <w:t> </w:t>
            </w:r>
          </w:p>
        </w:tc>
        <w:tc>
          <w:tcPr>
            <w:tcW w:w="201" w:type="pct"/>
            <w:noWrap/>
            <w:hideMark/>
          </w:tcPr>
          <w:p w14:paraId="3620791D" w14:textId="77777777" w:rsidR="00F56ED7" w:rsidRPr="00E42444" w:rsidRDefault="00E42444" w:rsidP="00E42444">
            <w:pPr>
              <w:pStyle w:val="103"/>
              <w:rPr>
                <w:lang w:eastAsia="ru-RU"/>
              </w:rPr>
            </w:pPr>
            <w:r w:rsidRPr="00E42444">
              <w:rPr>
                <w:lang w:eastAsia="ru-RU"/>
              </w:rPr>
              <w:t> </w:t>
            </w:r>
          </w:p>
        </w:tc>
        <w:tc>
          <w:tcPr>
            <w:tcW w:w="200" w:type="pct"/>
            <w:noWrap/>
            <w:hideMark/>
          </w:tcPr>
          <w:p w14:paraId="16D32787" w14:textId="77777777" w:rsidR="00F56ED7" w:rsidRPr="00E42444" w:rsidRDefault="00E42444" w:rsidP="00E42444">
            <w:pPr>
              <w:pStyle w:val="103"/>
              <w:rPr>
                <w:lang w:eastAsia="ru-RU"/>
              </w:rPr>
            </w:pPr>
            <w:r w:rsidRPr="00E42444">
              <w:rPr>
                <w:lang w:eastAsia="ru-RU"/>
              </w:rPr>
              <w:t> </w:t>
            </w:r>
          </w:p>
        </w:tc>
        <w:tc>
          <w:tcPr>
            <w:tcW w:w="201" w:type="pct"/>
            <w:noWrap/>
            <w:hideMark/>
          </w:tcPr>
          <w:p w14:paraId="3DA01F4A" w14:textId="77777777" w:rsidR="00F56ED7" w:rsidRPr="00E42444" w:rsidRDefault="00E42444" w:rsidP="00E42444">
            <w:pPr>
              <w:pStyle w:val="103"/>
              <w:rPr>
                <w:lang w:eastAsia="ru-RU"/>
              </w:rPr>
            </w:pPr>
            <w:r w:rsidRPr="00E42444">
              <w:rPr>
                <w:lang w:eastAsia="ru-RU"/>
              </w:rPr>
              <w:t> </w:t>
            </w:r>
          </w:p>
        </w:tc>
        <w:tc>
          <w:tcPr>
            <w:tcW w:w="201" w:type="pct"/>
            <w:noWrap/>
            <w:hideMark/>
          </w:tcPr>
          <w:p w14:paraId="42DD2B08" w14:textId="77777777" w:rsidR="00F56ED7" w:rsidRPr="00E42444" w:rsidRDefault="00E42444" w:rsidP="00E42444">
            <w:pPr>
              <w:pStyle w:val="103"/>
              <w:rPr>
                <w:lang w:eastAsia="ru-RU"/>
              </w:rPr>
            </w:pPr>
            <w:r w:rsidRPr="00E42444">
              <w:rPr>
                <w:lang w:eastAsia="ru-RU"/>
              </w:rPr>
              <w:t> </w:t>
            </w:r>
          </w:p>
        </w:tc>
        <w:tc>
          <w:tcPr>
            <w:tcW w:w="201" w:type="pct"/>
            <w:noWrap/>
            <w:hideMark/>
          </w:tcPr>
          <w:p w14:paraId="39C8A0E2" w14:textId="77777777" w:rsidR="00F56ED7" w:rsidRPr="00E42444" w:rsidRDefault="00E42444" w:rsidP="00E42444">
            <w:pPr>
              <w:pStyle w:val="103"/>
              <w:rPr>
                <w:lang w:eastAsia="ru-RU"/>
              </w:rPr>
            </w:pPr>
            <w:r w:rsidRPr="00E42444">
              <w:rPr>
                <w:lang w:eastAsia="ru-RU"/>
              </w:rPr>
              <w:t> </w:t>
            </w:r>
          </w:p>
        </w:tc>
        <w:tc>
          <w:tcPr>
            <w:tcW w:w="200" w:type="pct"/>
            <w:noWrap/>
            <w:hideMark/>
          </w:tcPr>
          <w:p w14:paraId="60D0C2CF" w14:textId="77777777" w:rsidR="00F56ED7" w:rsidRPr="00E42444" w:rsidRDefault="00E42444" w:rsidP="00E42444">
            <w:pPr>
              <w:pStyle w:val="103"/>
              <w:rPr>
                <w:lang w:eastAsia="ru-RU"/>
              </w:rPr>
            </w:pPr>
            <w:r w:rsidRPr="00E42444">
              <w:rPr>
                <w:lang w:eastAsia="ru-RU"/>
              </w:rPr>
              <w:t> </w:t>
            </w:r>
          </w:p>
        </w:tc>
        <w:tc>
          <w:tcPr>
            <w:tcW w:w="201" w:type="pct"/>
            <w:noWrap/>
            <w:hideMark/>
          </w:tcPr>
          <w:p w14:paraId="43CE6EB1" w14:textId="77777777" w:rsidR="00F56ED7" w:rsidRPr="00E42444" w:rsidRDefault="00E42444" w:rsidP="00E42444">
            <w:pPr>
              <w:pStyle w:val="103"/>
              <w:rPr>
                <w:lang w:eastAsia="ru-RU"/>
              </w:rPr>
            </w:pPr>
            <w:r w:rsidRPr="00E42444">
              <w:rPr>
                <w:lang w:eastAsia="ru-RU"/>
              </w:rPr>
              <w:t> </w:t>
            </w:r>
          </w:p>
        </w:tc>
        <w:tc>
          <w:tcPr>
            <w:tcW w:w="201" w:type="pct"/>
            <w:noWrap/>
            <w:hideMark/>
          </w:tcPr>
          <w:p w14:paraId="617960EE" w14:textId="77777777" w:rsidR="00F56ED7" w:rsidRPr="00E42444" w:rsidRDefault="00E42444" w:rsidP="00E42444">
            <w:pPr>
              <w:pStyle w:val="103"/>
              <w:rPr>
                <w:lang w:eastAsia="ru-RU"/>
              </w:rPr>
            </w:pPr>
            <w:r w:rsidRPr="00E42444">
              <w:rPr>
                <w:lang w:eastAsia="ru-RU"/>
              </w:rPr>
              <w:t> </w:t>
            </w:r>
          </w:p>
        </w:tc>
        <w:tc>
          <w:tcPr>
            <w:tcW w:w="201" w:type="pct"/>
            <w:noWrap/>
            <w:hideMark/>
          </w:tcPr>
          <w:p w14:paraId="08886221" w14:textId="77777777" w:rsidR="00F56ED7" w:rsidRPr="00E42444" w:rsidRDefault="00E42444" w:rsidP="00E42444">
            <w:pPr>
              <w:pStyle w:val="103"/>
              <w:rPr>
                <w:lang w:eastAsia="ru-RU"/>
              </w:rPr>
            </w:pPr>
            <w:r w:rsidRPr="00E42444">
              <w:rPr>
                <w:lang w:eastAsia="ru-RU"/>
              </w:rPr>
              <w:t> </w:t>
            </w:r>
          </w:p>
        </w:tc>
        <w:tc>
          <w:tcPr>
            <w:tcW w:w="200" w:type="pct"/>
            <w:noWrap/>
            <w:hideMark/>
          </w:tcPr>
          <w:p w14:paraId="73295364" w14:textId="77777777" w:rsidR="00F56ED7" w:rsidRPr="00E42444" w:rsidRDefault="00E42444" w:rsidP="00E42444">
            <w:pPr>
              <w:pStyle w:val="103"/>
              <w:rPr>
                <w:lang w:eastAsia="ru-RU"/>
              </w:rPr>
            </w:pPr>
            <w:r w:rsidRPr="00E42444">
              <w:rPr>
                <w:lang w:eastAsia="ru-RU"/>
              </w:rPr>
              <w:t> </w:t>
            </w:r>
          </w:p>
        </w:tc>
        <w:tc>
          <w:tcPr>
            <w:tcW w:w="201" w:type="pct"/>
            <w:noWrap/>
            <w:hideMark/>
          </w:tcPr>
          <w:p w14:paraId="13712781" w14:textId="77777777" w:rsidR="00F56ED7" w:rsidRPr="00E42444" w:rsidRDefault="00E42444" w:rsidP="00E42444">
            <w:pPr>
              <w:pStyle w:val="103"/>
              <w:rPr>
                <w:lang w:eastAsia="ru-RU"/>
              </w:rPr>
            </w:pPr>
            <w:r w:rsidRPr="00E42444">
              <w:rPr>
                <w:lang w:eastAsia="ru-RU"/>
              </w:rPr>
              <w:t> </w:t>
            </w:r>
          </w:p>
        </w:tc>
        <w:tc>
          <w:tcPr>
            <w:tcW w:w="201" w:type="pct"/>
            <w:noWrap/>
            <w:hideMark/>
          </w:tcPr>
          <w:p w14:paraId="77054339" w14:textId="77777777" w:rsidR="00F56ED7" w:rsidRPr="00E42444" w:rsidRDefault="00E42444" w:rsidP="00E42444">
            <w:pPr>
              <w:pStyle w:val="103"/>
              <w:rPr>
                <w:lang w:eastAsia="ru-RU"/>
              </w:rPr>
            </w:pPr>
            <w:r w:rsidRPr="00E42444">
              <w:rPr>
                <w:lang w:eastAsia="ru-RU"/>
              </w:rPr>
              <w:t> </w:t>
            </w:r>
          </w:p>
        </w:tc>
        <w:tc>
          <w:tcPr>
            <w:tcW w:w="201" w:type="pct"/>
            <w:noWrap/>
            <w:hideMark/>
          </w:tcPr>
          <w:p w14:paraId="1FF0C6DD" w14:textId="77777777" w:rsidR="00F56ED7" w:rsidRPr="00E42444" w:rsidRDefault="00E42444" w:rsidP="00E42444">
            <w:pPr>
              <w:pStyle w:val="103"/>
              <w:rPr>
                <w:lang w:eastAsia="ru-RU"/>
              </w:rPr>
            </w:pPr>
            <w:r w:rsidRPr="00E42444">
              <w:rPr>
                <w:lang w:eastAsia="ru-RU"/>
              </w:rPr>
              <w:t> </w:t>
            </w:r>
          </w:p>
        </w:tc>
        <w:tc>
          <w:tcPr>
            <w:tcW w:w="200" w:type="pct"/>
            <w:noWrap/>
            <w:hideMark/>
          </w:tcPr>
          <w:p w14:paraId="7309C826" w14:textId="77777777" w:rsidR="00F56ED7" w:rsidRPr="00E42444" w:rsidRDefault="00E42444" w:rsidP="00E42444">
            <w:pPr>
              <w:pStyle w:val="103"/>
              <w:rPr>
                <w:lang w:eastAsia="ru-RU"/>
              </w:rPr>
            </w:pPr>
            <w:r w:rsidRPr="00E42444">
              <w:rPr>
                <w:lang w:eastAsia="ru-RU"/>
              </w:rPr>
              <w:t> </w:t>
            </w:r>
          </w:p>
        </w:tc>
        <w:tc>
          <w:tcPr>
            <w:tcW w:w="201" w:type="pct"/>
            <w:noWrap/>
            <w:hideMark/>
          </w:tcPr>
          <w:p w14:paraId="59505F07" w14:textId="77777777" w:rsidR="00F56ED7" w:rsidRPr="00E42444" w:rsidRDefault="00E42444" w:rsidP="00E42444">
            <w:pPr>
              <w:pStyle w:val="103"/>
              <w:rPr>
                <w:lang w:eastAsia="ru-RU"/>
              </w:rPr>
            </w:pPr>
            <w:r w:rsidRPr="00E42444">
              <w:rPr>
                <w:lang w:eastAsia="ru-RU"/>
              </w:rPr>
              <w:t> </w:t>
            </w:r>
          </w:p>
        </w:tc>
        <w:tc>
          <w:tcPr>
            <w:tcW w:w="201" w:type="pct"/>
            <w:noWrap/>
            <w:hideMark/>
          </w:tcPr>
          <w:p w14:paraId="7B5A67E1" w14:textId="77777777" w:rsidR="00F56ED7" w:rsidRPr="00E42444" w:rsidRDefault="00E42444" w:rsidP="00E42444">
            <w:pPr>
              <w:pStyle w:val="103"/>
              <w:rPr>
                <w:lang w:eastAsia="ru-RU"/>
              </w:rPr>
            </w:pPr>
            <w:r w:rsidRPr="00E42444">
              <w:rPr>
                <w:lang w:eastAsia="ru-RU"/>
              </w:rPr>
              <w:t> </w:t>
            </w:r>
          </w:p>
        </w:tc>
        <w:tc>
          <w:tcPr>
            <w:tcW w:w="201" w:type="pct"/>
            <w:noWrap/>
            <w:hideMark/>
          </w:tcPr>
          <w:p w14:paraId="565028DC" w14:textId="77777777" w:rsidR="00F56ED7" w:rsidRPr="00E42444" w:rsidRDefault="00E42444" w:rsidP="00E42444">
            <w:pPr>
              <w:pStyle w:val="103"/>
              <w:rPr>
                <w:lang w:eastAsia="ru-RU"/>
              </w:rPr>
            </w:pPr>
            <w:r w:rsidRPr="00E42444">
              <w:rPr>
                <w:lang w:eastAsia="ru-RU"/>
              </w:rPr>
              <w:t> </w:t>
            </w:r>
          </w:p>
        </w:tc>
        <w:tc>
          <w:tcPr>
            <w:tcW w:w="201" w:type="pct"/>
            <w:noWrap/>
            <w:hideMark/>
          </w:tcPr>
          <w:p w14:paraId="5C3C5F28" w14:textId="77777777" w:rsidR="00F56ED7" w:rsidRPr="00E42444" w:rsidRDefault="00E42444" w:rsidP="00E42444">
            <w:pPr>
              <w:pStyle w:val="103"/>
              <w:rPr>
                <w:lang w:eastAsia="ru-RU"/>
              </w:rPr>
            </w:pPr>
            <w:r w:rsidRPr="00E42444">
              <w:rPr>
                <w:lang w:eastAsia="ru-RU"/>
              </w:rPr>
              <w:t> </w:t>
            </w:r>
          </w:p>
        </w:tc>
      </w:tr>
    </w:tbl>
    <w:p w14:paraId="3B640B35" w14:textId="535F826F" w:rsidR="00ED5CAF" w:rsidRDefault="00ED5CAF" w:rsidP="00ED5CAF">
      <w:pPr>
        <w:pStyle w:val="a1"/>
      </w:pPr>
    </w:p>
    <w:p w14:paraId="080EB57E" w14:textId="77777777" w:rsidR="00ED5CAF" w:rsidRDefault="00ED5CAF" w:rsidP="00ED5CAF">
      <w:pPr>
        <w:pStyle w:val="a1"/>
      </w:pPr>
    </w:p>
    <w:p w14:paraId="27CF6E01" w14:textId="77777777" w:rsidR="00ED5CAF" w:rsidRDefault="00ED5CAF" w:rsidP="00ED5CAF">
      <w:pPr>
        <w:pStyle w:val="a1"/>
      </w:pPr>
    </w:p>
    <w:p w14:paraId="52DE71B6" w14:textId="77777777" w:rsidR="00ED5CAF" w:rsidRDefault="00ED5CAF" w:rsidP="00ED5CAF">
      <w:pPr>
        <w:pStyle w:val="a1"/>
      </w:pPr>
    </w:p>
    <w:p w14:paraId="59676610" w14:textId="77777777" w:rsidR="00ED5CAF" w:rsidRDefault="00ED5CAF" w:rsidP="00ED5CAF">
      <w:pPr>
        <w:pStyle w:val="a1"/>
        <w:sectPr w:rsidR="00ED5CAF" w:rsidSect="00ED5CAF">
          <w:pgSz w:w="23814" w:h="16840" w:orient="landscape" w:code="8"/>
          <w:pgMar w:top="1701" w:right="1134" w:bottom="851" w:left="1134" w:header="709" w:footer="709" w:gutter="0"/>
          <w:cols w:space="708"/>
          <w:docGrid w:linePitch="360"/>
        </w:sectPr>
      </w:pPr>
    </w:p>
    <w:p w14:paraId="09DC3BE5" w14:textId="77777777" w:rsidR="0080215E" w:rsidRDefault="0080215E" w:rsidP="00B54E93">
      <w:pPr>
        <w:pStyle w:val="11"/>
      </w:pPr>
      <w:r>
        <w:lastRenderedPageBreak/>
        <w:t>Результаты оценки ценовых (тарифных) последствий реализации проектов схемы теплоснабжения на основании разработанных тарифно-балансовых моделей.</w:t>
      </w:r>
    </w:p>
    <w:p w14:paraId="4A7F782E" w14:textId="77777777" w:rsidR="00ED5CAF" w:rsidRPr="00ED5CAF" w:rsidRDefault="00ED5CAF" w:rsidP="00ED5CAF">
      <w:pPr>
        <w:pStyle w:val="a1"/>
      </w:pPr>
      <w:r w:rsidRPr="00ED5CAF">
        <w:t>В настоящее время принято решение, что реконструкция источников тепловой энергии и тепловых сетей, находящихся в муниципальной собственности муниципального образования «Тихорецкий район» будет осуществляться в рамках модели государственно-частного партнерства, в соответствии с которой передача объектов системы теплоснабжения муниципального образования частному партнеру будет производиться на условиях концессионного соглашения.</w:t>
      </w:r>
    </w:p>
    <w:p w14:paraId="17326610" w14:textId="77777777" w:rsidR="00ED5CAF" w:rsidRPr="00ED5CAF" w:rsidRDefault="00ED5CAF" w:rsidP="00ED5CAF">
      <w:pPr>
        <w:pStyle w:val="a1"/>
      </w:pPr>
      <w:r w:rsidRPr="00ED5CAF">
        <w:t>В соответствии с указанным соглашением привлечение финансовых средств для осуществления капитальных вложений (инвестиций) в реконструкцию и новое строительство источников тепловой энергии и тепловых сетей осуществляет концессионер. Принимается, что концессионер будет привлекать заемные средства. Возмещение (возврат) инвестиций концессионеру осуществляется за счет тарифной выручки (нормативная прибыль, амортизация) от продажи тепловой энергии на отопление и горячее водоснабжение в соответствии с положениями тарифной политики органов регулирования и объёмами реализации тепловой энергии определенными концессионным соглашением.</w:t>
      </w:r>
    </w:p>
    <w:p w14:paraId="03823621" w14:textId="77777777" w:rsidR="00ED5CAF" w:rsidRPr="00ED5CAF" w:rsidRDefault="00ED5CAF" w:rsidP="00ED5CAF">
      <w:pPr>
        <w:pStyle w:val="a1"/>
      </w:pPr>
      <w:r w:rsidRPr="00ED5CAF">
        <w:t>Несмотря на то, что мероприятия по осуществлению строительства, реконструкции и технического перевооружения источников тепловой энергии и тепловых сетей на территории рассматриваемого поселения не предусмотрены, тариф устанавливается в целом для теплоснабжающей организации, которая будет эксплуатировать объекты теплоснабжения в рассматриваемом поселении на условиях концессионного соглашения. В связи с этим, при расчете ценовых последствий учитывается вся инвестиционная программа, предусматриваемая концессионным соглашением.</w:t>
      </w:r>
    </w:p>
    <w:p w14:paraId="3AB2EE54" w14:textId="6B7A3CB0" w:rsidR="00ED5CAF" w:rsidRDefault="00ED5CAF" w:rsidP="00ED5CAF">
      <w:pPr>
        <w:pStyle w:val="a1"/>
      </w:pPr>
      <w:r w:rsidRPr="00ED5CAF">
        <w:t>В соответствии со сформированными финансово-экономическими моделями, учитывающими инвестиционную программу концессионера на всей территории Тихорецкого района, определен необходимый рост тарифа конечным потребителям, требуемый для коммерческой привлекательности проекта для концессионера (</w:t>
      </w:r>
      <w:r w:rsidRPr="00ED5CAF">
        <w:fldChar w:fldCharType="begin"/>
      </w:r>
      <w:r w:rsidRPr="00ED5CAF">
        <w:instrText xml:space="preserve"> REF _Ref526431504 \h  \* MERGEFORMAT </w:instrText>
      </w:r>
      <w:r w:rsidRPr="00ED5CAF">
        <w:fldChar w:fldCharType="separate"/>
      </w:r>
      <w:r w:rsidR="00D01E94" w:rsidRPr="00444837">
        <w:t xml:space="preserve">Таблица </w:t>
      </w:r>
      <w:r w:rsidR="00D01E94">
        <w:t>59</w:t>
      </w:r>
      <w:r w:rsidRPr="00ED5CAF">
        <w:fldChar w:fldCharType="end"/>
      </w:r>
      <w:r w:rsidRPr="00ED5CAF">
        <w:t>).</w:t>
      </w:r>
    </w:p>
    <w:p w14:paraId="5C326007" w14:textId="77777777" w:rsidR="00ED5CAF" w:rsidRDefault="00ED5CAF" w:rsidP="00ED5CAF">
      <w:pPr>
        <w:pStyle w:val="a1"/>
      </w:pPr>
    </w:p>
    <w:p w14:paraId="67954E55" w14:textId="77777777" w:rsidR="00ED5CAF" w:rsidRDefault="00ED5CAF" w:rsidP="00ED5CAF">
      <w:pPr>
        <w:pStyle w:val="a1"/>
      </w:pPr>
    </w:p>
    <w:p w14:paraId="65EB03CB" w14:textId="77777777" w:rsidR="00ED5CAF" w:rsidRDefault="00ED5CAF" w:rsidP="00ED5CAF">
      <w:pPr>
        <w:pStyle w:val="a1"/>
      </w:pPr>
    </w:p>
    <w:p w14:paraId="35D61926" w14:textId="77777777" w:rsidR="00ED5CAF" w:rsidRDefault="00ED5CAF" w:rsidP="00ED5CAF">
      <w:pPr>
        <w:pStyle w:val="a1"/>
        <w:sectPr w:rsidR="00ED5CAF">
          <w:pgSz w:w="11906" w:h="16838"/>
          <w:pgMar w:top="1134" w:right="850" w:bottom="1134" w:left="1701" w:header="708" w:footer="708" w:gutter="0"/>
          <w:cols w:space="708"/>
          <w:docGrid w:linePitch="360"/>
        </w:sectPr>
      </w:pPr>
    </w:p>
    <w:p w14:paraId="7D2EAB8E" w14:textId="77777777" w:rsidR="00ED5CAF" w:rsidRPr="00ED5CAF" w:rsidRDefault="00ED5CAF" w:rsidP="00ED5CAF">
      <w:pPr>
        <w:pStyle w:val="af8"/>
      </w:pPr>
      <w:r w:rsidRPr="00ED5CAF">
        <w:lastRenderedPageBreak/>
        <w:t xml:space="preserve">Таблица </w:t>
      </w:r>
      <w:fldSimple w:instr=" SEQ Таблица \* ARABIC ">
        <w:r w:rsidR="00D01E94">
          <w:rPr>
            <w:noProof/>
          </w:rPr>
          <w:t>67</w:t>
        </w:r>
      </w:fldSimple>
      <w:r w:rsidRPr="00ED5CAF">
        <w:t xml:space="preserve"> - Рост тарифа на тепловую энергию, учитывающий инвестиционную программу концессионера на всей территории Тихорецкого района</w:t>
      </w:r>
    </w:p>
    <w:tbl>
      <w:tblPr>
        <w:tblStyle w:val="af0"/>
        <w:tblW w:w="5000" w:type="pct"/>
        <w:tblLook w:val="04A0" w:firstRow="1" w:lastRow="0" w:firstColumn="1" w:lastColumn="0" w:noHBand="0" w:noVBand="1"/>
      </w:tblPr>
      <w:tblGrid>
        <w:gridCol w:w="7172"/>
        <w:gridCol w:w="974"/>
        <w:gridCol w:w="638"/>
        <w:gridCol w:w="638"/>
        <w:gridCol w:w="638"/>
        <w:gridCol w:w="638"/>
        <w:gridCol w:w="638"/>
        <w:gridCol w:w="638"/>
        <w:gridCol w:w="638"/>
        <w:gridCol w:w="638"/>
        <w:gridCol w:w="638"/>
        <w:gridCol w:w="638"/>
        <w:gridCol w:w="638"/>
        <w:gridCol w:w="638"/>
        <w:gridCol w:w="638"/>
        <w:gridCol w:w="637"/>
        <w:gridCol w:w="637"/>
        <w:gridCol w:w="637"/>
        <w:gridCol w:w="637"/>
        <w:gridCol w:w="637"/>
        <w:gridCol w:w="637"/>
        <w:gridCol w:w="637"/>
        <w:gridCol w:w="637"/>
      </w:tblGrid>
      <w:tr w:rsidR="00ED5CAF" w:rsidRPr="00ED5CAF" w14:paraId="1BFB9839" w14:textId="77777777" w:rsidTr="00E96808">
        <w:trPr>
          <w:trHeight w:val="300"/>
        </w:trPr>
        <w:tc>
          <w:tcPr>
            <w:tcW w:w="1664" w:type="pct"/>
            <w:noWrap/>
            <w:hideMark/>
          </w:tcPr>
          <w:p w14:paraId="02785542" w14:textId="77777777" w:rsidR="00ED5CAF" w:rsidRPr="00ED5CAF" w:rsidRDefault="00ED5CAF" w:rsidP="00ED5CAF">
            <w:pPr>
              <w:pStyle w:val="103"/>
            </w:pPr>
          </w:p>
        </w:tc>
        <w:tc>
          <w:tcPr>
            <w:tcW w:w="226" w:type="pct"/>
            <w:noWrap/>
            <w:hideMark/>
          </w:tcPr>
          <w:p w14:paraId="5D6B8364" w14:textId="77777777" w:rsidR="00ED5CAF" w:rsidRPr="00ED5CAF" w:rsidRDefault="00ED5CAF" w:rsidP="00ED5CAF">
            <w:pPr>
              <w:pStyle w:val="103"/>
            </w:pPr>
            <w:r w:rsidRPr="00ED5CAF">
              <w:t> </w:t>
            </w:r>
          </w:p>
        </w:tc>
        <w:tc>
          <w:tcPr>
            <w:tcW w:w="148" w:type="pct"/>
            <w:noWrap/>
            <w:hideMark/>
          </w:tcPr>
          <w:p w14:paraId="009C78F0" w14:textId="77777777" w:rsidR="00ED5CAF" w:rsidRPr="00ED5CAF" w:rsidRDefault="00ED5CAF" w:rsidP="00ED5CAF">
            <w:pPr>
              <w:pStyle w:val="103"/>
            </w:pPr>
            <w:r w:rsidRPr="00ED5CAF">
              <w:t>2018</w:t>
            </w:r>
          </w:p>
        </w:tc>
        <w:tc>
          <w:tcPr>
            <w:tcW w:w="148" w:type="pct"/>
            <w:noWrap/>
            <w:hideMark/>
          </w:tcPr>
          <w:p w14:paraId="0DD83EFF" w14:textId="77777777" w:rsidR="00ED5CAF" w:rsidRPr="00ED5CAF" w:rsidRDefault="00ED5CAF" w:rsidP="00ED5CAF">
            <w:pPr>
              <w:pStyle w:val="103"/>
            </w:pPr>
            <w:r w:rsidRPr="00ED5CAF">
              <w:t>2019</w:t>
            </w:r>
          </w:p>
        </w:tc>
        <w:tc>
          <w:tcPr>
            <w:tcW w:w="148" w:type="pct"/>
            <w:noWrap/>
            <w:hideMark/>
          </w:tcPr>
          <w:p w14:paraId="3BF56BC5" w14:textId="77777777" w:rsidR="00ED5CAF" w:rsidRPr="00ED5CAF" w:rsidRDefault="00ED5CAF" w:rsidP="00ED5CAF">
            <w:pPr>
              <w:pStyle w:val="103"/>
            </w:pPr>
            <w:r w:rsidRPr="00ED5CAF">
              <w:t>2020</w:t>
            </w:r>
          </w:p>
        </w:tc>
        <w:tc>
          <w:tcPr>
            <w:tcW w:w="148" w:type="pct"/>
            <w:noWrap/>
            <w:hideMark/>
          </w:tcPr>
          <w:p w14:paraId="51342D35" w14:textId="77777777" w:rsidR="00ED5CAF" w:rsidRPr="00ED5CAF" w:rsidRDefault="00ED5CAF" w:rsidP="00ED5CAF">
            <w:pPr>
              <w:pStyle w:val="103"/>
            </w:pPr>
            <w:r w:rsidRPr="00ED5CAF">
              <w:t>2021</w:t>
            </w:r>
          </w:p>
        </w:tc>
        <w:tc>
          <w:tcPr>
            <w:tcW w:w="148" w:type="pct"/>
            <w:noWrap/>
            <w:hideMark/>
          </w:tcPr>
          <w:p w14:paraId="59B73B18" w14:textId="77777777" w:rsidR="00ED5CAF" w:rsidRPr="00ED5CAF" w:rsidRDefault="00ED5CAF" w:rsidP="00ED5CAF">
            <w:pPr>
              <w:pStyle w:val="103"/>
            </w:pPr>
            <w:r w:rsidRPr="00ED5CAF">
              <w:t>2022</w:t>
            </w:r>
          </w:p>
        </w:tc>
        <w:tc>
          <w:tcPr>
            <w:tcW w:w="148" w:type="pct"/>
            <w:noWrap/>
            <w:hideMark/>
          </w:tcPr>
          <w:p w14:paraId="6562F6B0" w14:textId="77777777" w:rsidR="00ED5CAF" w:rsidRPr="00ED5CAF" w:rsidRDefault="00ED5CAF" w:rsidP="00ED5CAF">
            <w:pPr>
              <w:pStyle w:val="103"/>
            </w:pPr>
            <w:r w:rsidRPr="00ED5CAF">
              <w:t>2023</w:t>
            </w:r>
          </w:p>
        </w:tc>
        <w:tc>
          <w:tcPr>
            <w:tcW w:w="148" w:type="pct"/>
            <w:noWrap/>
            <w:hideMark/>
          </w:tcPr>
          <w:p w14:paraId="209E9827" w14:textId="77777777" w:rsidR="00ED5CAF" w:rsidRPr="00ED5CAF" w:rsidRDefault="00ED5CAF" w:rsidP="00ED5CAF">
            <w:pPr>
              <w:pStyle w:val="103"/>
            </w:pPr>
            <w:r w:rsidRPr="00ED5CAF">
              <w:t>2024</w:t>
            </w:r>
          </w:p>
        </w:tc>
        <w:tc>
          <w:tcPr>
            <w:tcW w:w="148" w:type="pct"/>
            <w:noWrap/>
            <w:hideMark/>
          </w:tcPr>
          <w:p w14:paraId="7F3FDE51" w14:textId="77777777" w:rsidR="00ED5CAF" w:rsidRPr="00ED5CAF" w:rsidRDefault="00ED5CAF" w:rsidP="00ED5CAF">
            <w:pPr>
              <w:pStyle w:val="103"/>
            </w:pPr>
            <w:r w:rsidRPr="00ED5CAF">
              <w:t>2025</w:t>
            </w:r>
          </w:p>
        </w:tc>
        <w:tc>
          <w:tcPr>
            <w:tcW w:w="148" w:type="pct"/>
            <w:noWrap/>
            <w:hideMark/>
          </w:tcPr>
          <w:p w14:paraId="5040B493" w14:textId="77777777" w:rsidR="00ED5CAF" w:rsidRPr="00ED5CAF" w:rsidRDefault="00ED5CAF" w:rsidP="00ED5CAF">
            <w:pPr>
              <w:pStyle w:val="103"/>
            </w:pPr>
            <w:r w:rsidRPr="00ED5CAF">
              <w:t>2026</w:t>
            </w:r>
          </w:p>
        </w:tc>
        <w:tc>
          <w:tcPr>
            <w:tcW w:w="148" w:type="pct"/>
            <w:noWrap/>
            <w:hideMark/>
          </w:tcPr>
          <w:p w14:paraId="5D5C3BA6" w14:textId="77777777" w:rsidR="00ED5CAF" w:rsidRPr="00ED5CAF" w:rsidRDefault="00ED5CAF" w:rsidP="00ED5CAF">
            <w:pPr>
              <w:pStyle w:val="103"/>
            </w:pPr>
            <w:r w:rsidRPr="00ED5CAF">
              <w:t>2027</w:t>
            </w:r>
          </w:p>
        </w:tc>
        <w:tc>
          <w:tcPr>
            <w:tcW w:w="148" w:type="pct"/>
            <w:noWrap/>
            <w:hideMark/>
          </w:tcPr>
          <w:p w14:paraId="36693DC0" w14:textId="77777777" w:rsidR="00ED5CAF" w:rsidRPr="00ED5CAF" w:rsidRDefault="00ED5CAF" w:rsidP="00ED5CAF">
            <w:pPr>
              <w:pStyle w:val="103"/>
            </w:pPr>
            <w:r w:rsidRPr="00ED5CAF">
              <w:t>2028</w:t>
            </w:r>
          </w:p>
        </w:tc>
        <w:tc>
          <w:tcPr>
            <w:tcW w:w="148" w:type="pct"/>
            <w:noWrap/>
            <w:hideMark/>
          </w:tcPr>
          <w:p w14:paraId="7E72BE8C" w14:textId="77777777" w:rsidR="00ED5CAF" w:rsidRPr="00ED5CAF" w:rsidRDefault="00ED5CAF" w:rsidP="00ED5CAF">
            <w:pPr>
              <w:pStyle w:val="103"/>
            </w:pPr>
            <w:r w:rsidRPr="00ED5CAF">
              <w:t>2029</w:t>
            </w:r>
          </w:p>
        </w:tc>
        <w:tc>
          <w:tcPr>
            <w:tcW w:w="148" w:type="pct"/>
            <w:noWrap/>
            <w:hideMark/>
          </w:tcPr>
          <w:p w14:paraId="1304EBDC" w14:textId="77777777" w:rsidR="00ED5CAF" w:rsidRPr="00ED5CAF" w:rsidRDefault="00ED5CAF" w:rsidP="00ED5CAF">
            <w:pPr>
              <w:pStyle w:val="103"/>
            </w:pPr>
            <w:r w:rsidRPr="00ED5CAF">
              <w:t>2030</w:t>
            </w:r>
          </w:p>
        </w:tc>
        <w:tc>
          <w:tcPr>
            <w:tcW w:w="148" w:type="pct"/>
            <w:noWrap/>
            <w:hideMark/>
          </w:tcPr>
          <w:p w14:paraId="3ED91915" w14:textId="77777777" w:rsidR="00ED5CAF" w:rsidRPr="00ED5CAF" w:rsidRDefault="00ED5CAF" w:rsidP="00ED5CAF">
            <w:pPr>
              <w:pStyle w:val="103"/>
            </w:pPr>
            <w:r w:rsidRPr="00ED5CAF">
              <w:t>2031</w:t>
            </w:r>
          </w:p>
        </w:tc>
        <w:tc>
          <w:tcPr>
            <w:tcW w:w="148" w:type="pct"/>
            <w:noWrap/>
            <w:hideMark/>
          </w:tcPr>
          <w:p w14:paraId="29A42361" w14:textId="77777777" w:rsidR="00ED5CAF" w:rsidRPr="00ED5CAF" w:rsidRDefault="00ED5CAF" w:rsidP="00ED5CAF">
            <w:pPr>
              <w:pStyle w:val="103"/>
            </w:pPr>
            <w:r w:rsidRPr="00ED5CAF">
              <w:t>2032</w:t>
            </w:r>
          </w:p>
        </w:tc>
        <w:tc>
          <w:tcPr>
            <w:tcW w:w="148" w:type="pct"/>
            <w:noWrap/>
            <w:hideMark/>
          </w:tcPr>
          <w:p w14:paraId="18EE1788" w14:textId="77777777" w:rsidR="00ED5CAF" w:rsidRPr="00ED5CAF" w:rsidRDefault="00ED5CAF" w:rsidP="00ED5CAF">
            <w:pPr>
              <w:pStyle w:val="103"/>
            </w:pPr>
            <w:r w:rsidRPr="00ED5CAF">
              <w:t>2033</w:t>
            </w:r>
          </w:p>
        </w:tc>
        <w:tc>
          <w:tcPr>
            <w:tcW w:w="148" w:type="pct"/>
            <w:noWrap/>
            <w:hideMark/>
          </w:tcPr>
          <w:p w14:paraId="01098757" w14:textId="77777777" w:rsidR="00ED5CAF" w:rsidRPr="00ED5CAF" w:rsidRDefault="00ED5CAF" w:rsidP="00ED5CAF">
            <w:pPr>
              <w:pStyle w:val="103"/>
            </w:pPr>
            <w:r w:rsidRPr="00ED5CAF">
              <w:t>2034</w:t>
            </w:r>
          </w:p>
        </w:tc>
        <w:tc>
          <w:tcPr>
            <w:tcW w:w="148" w:type="pct"/>
            <w:noWrap/>
            <w:hideMark/>
          </w:tcPr>
          <w:p w14:paraId="6599BA4B" w14:textId="77777777" w:rsidR="00ED5CAF" w:rsidRPr="00ED5CAF" w:rsidRDefault="00ED5CAF" w:rsidP="00ED5CAF">
            <w:pPr>
              <w:pStyle w:val="103"/>
            </w:pPr>
            <w:r w:rsidRPr="00ED5CAF">
              <w:t>2035</w:t>
            </w:r>
          </w:p>
        </w:tc>
        <w:tc>
          <w:tcPr>
            <w:tcW w:w="148" w:type="pct"/>
            <w:noWrap/>
            <w:hideMark/>
          </w:tcPr>
          <w:p w14:paraId="558CB719" w14:textId="77777777" w:rsidR="00ED5CAF" w:rsidRPr="00ED5CAF" w:rsidRDefault="00ED5CAF" w:rsidP="00ED5CAF">
            <w:pPr>
              <w:pStyle w:val="103"/>
            </w:pPr>
            <w:r w:rsidRPr="00ED5CAF">
              <w:t>2036</w:t>
            </w:r>
          </w:p>
        </w:tc>
        <w:tc>
          <w:tcPr>
            <w:tcW w:w="148" w:type="pct"/>
            <w:noWrap/>
            <w:hideMark/>
          </w:tcPr>
          <w:p w14:paraId="125915F2" w14:textId="77777777" w:rsidR="00ED5CAF" w:rsidRPr="00ED5CAF" w:rsidRDefault="00ED5CAF" w:rsidP="00ED5CAF">
            <w:pPr>
              <w:pStyle w:val="103"/>
            </w:pPr>
            <w:r w:rsidRPr="00ED5CAF">
              <w:t>2037</w:t>
            </w:r>
          </w:p>
        </w:tc>
        <w:tc>
          <w:tcPr>
            <w:tcW w:w="148" w:type="pct"/>
            <w:noWrap/>
            <w:hideMark/>
          </w:tcPr>
          <w:p w14:paraId="7EABB2E9" w14:textId="77777777" w:rsidR="00ED5CAF" w:rsidRPr="00ED5CAF" w:rsidRDefault="00ED5CAF" w:rsidP="00ED5CAF">
            <w:pPr>
              <w:pStyle w:val="103"/>
            </w:pPr>
            <w:r w:rsidRPr="00ED5CAF">
              <w:t>2038</w:t>
            </w:r>
          </w:p>
        </w:tc>
      </w:tr>
      <w:tr w:rsidR="00E96808" w:rsidRPr="00ED5CAF" w14:paraId="30A447CF" w14:textId="77777777" w:rsidTr="00E96808">
        <w:trPr>
          <w:trHeight w:val="300"/>
        </w:trPr>
        <w:tc>
          <w:tcPr>
            <w:tcW w:w="1664" w:type="pct"/>
            <w:noWrap/>
            <w:hideMark/>
          </w:tcPr>
          <w:p w14:paraId="1E0B74B0" w14:textId="77777777" w:rsidR="00E96808" w:rsidRPr="00E96808" w:rsidRDefault="00E96808" w:rsidP="00E96808">
            <w:pPr>
              <w:pStyle w:val="103"/>
            </w:pPr>
            <w:r w:rsidRPr="00ED5CAF">
              <w:t xml:space="preserve">Рост тарифа, необходимый для коммерческой эффективности проекта </w:t>
            </w:r>
          </w:p>
        </w:tc>
        <w:tc>
          <w:tcPr>
            <w:tcW w:w="226" w:type="pct"/>
            <w:noWrap/>
            <w:hideMark/>
          </w:tcPr>
          <w:p w14:paraId="38883D55" w14:textId="77777777" w:rsidR="00E96808" w:rsidRPr="00E96808" w:rsidRDefault="00E96808" w:rsidP="00E96808">
            <w:pPr>
              <w:pStyle w:val="103"/>
            </w:pPr>
            <w:r w:rsidRPr="00ED5CAF">
              <w:t>руб./Гкал</w:t>
            </w:r>
          </w:p>
        </w:tc>
        <w:tc>
          <w:tcPr>
            <w:tcW w:w="148" w:type="pct"/>
            <w:noWrap/>
            <w:vAlign w:val="bottom"/>
          </w:tcPr>
          <w:p w14:paraId="5DA5C4F6" w14:textId="633D0468" w:rsidR="00E96808" w:rsidRPr="00E96808" w:rsidRDefault="00E96808" w:rsidP="00E96808">
            <w:pPr>
              <w:pStyle w:val="103"/>
            </w:pPr>
            <w:r w:rsidRPr="00517E7A">
              <w:t>2234</w:t>
            </w:r>
          </w:p>
        </w:tc>
        <w:tc>
          <w:tcPr>
            <w:tcW w:w="148" w:type="pct"/>
            <w:noWrap/>
            <w:vAlign w:val="bottom"/>
          </w:tcPr>
          <w:p w14:paraId="3B81FE77" w14:textId="22DA1963" w:rsidR="00E96808" w:rsidRPr="00E96808" w:rsidRDefault="00E96808" w:rsidP="00E96808">
            <w:pPr>
              <w:pStyle w:val="103"/>
            </w:pPr>
            <w:r w:rsidRPr="00517E7A">
              <w:t>2681</w:t>
            </w:r>
          </w:p>
        </w:tc>
        <w:tc>
          <w:tcPr>
            <w:tcW w:w="148" w:type="pct"/>
            <w:noWrap/>
            <w:vAlign w:val="bottom"/>
          </w:tcPr>
          <w:p w14:paraId="050BE0B1" w14:textId="1831CCA8" w:rsidR="00E96808" w:rsidRPr="00E96808" w:rsidRDefault="00E96808" w:rsidP="00E96808">
            <w:pPr>
              <w:pStyle w:val="103"/>
            </w:pPr>
            <w:r w:rsidRPr="00517E7A">
              <w:t>3217</w:t>
            </w:r>
          </w:p>
        </w:tc>
        <w:tc>
          <w:tcPr>
            <w:tcW w:w="148" w:type="pct"/>
            <w:noWrap/>
            <w:vAlign w:val="bottom"/>
          </w:tcPr>
          <w:p w14:paraId="33B7A863" w14:textId="123046DA" w:rsidR="00E96808" w:rsidRPr="00E96808" w:rsidRDefault="00E96808" w:rsidP="00E96808">
            <w:pPr>
              <w:pStyle w:val="103"/>
            </w:pPr>
            <w:r w:rsidRPr="00517E7A">
              <w:t>3851</w:t>
            </w:r>
          </w:p>
        </w:tc>
        <w:tc>
          <w:tcPr>
            <w:tcW w:w="148" w:type="pct"/>
            <w:noWrap/>
            <w:vAlign w:val="bottom"/>
          </w:tcPr>
          <w:p w14:paraId="27C3BFC0" w14:textId="5E8EF89C" w:rsidR="00E96808" w:rsidRPr="00E96808" w:rsidRDefault="00E96808" w:rsidP="00E96808">
            <w:pPr>
              <w:pStyle w:val="103"/>
            </w:pPr>
            <w:r w:rsidRPr="00517E7A">
              <w:t>3970</w:t>
            </w:r>
          </w:p>
        </w:tc>
        <w:tc>
          <w:tcPr>
            <w:tcW w:w="148" w:type="pct"/>
            <w:noWrap/>
            <w:vAlign w:val="bottom"/>
          </w:tcPr>
          <w:p w14:paraId="1B9FDDCD" w14:textId="2BDC5626" w:rsidR="00E96808" w:rsidRPr="00E96808" w:rsidRDefault="00E96808" w:rsidP="00E96808">
            <w:pPr>
              <w:pStyle w:val="103"/>
            </w:pPr>
            <w:r w:rsidRPr="00517E7A">
              <w:t>4086</w:t>
            </w:r>
          </w:p>
        </w:tc>
        <w:tc>
          <w:tcPr>
            <w:tcW w:w="148" w:type="pct"/>
            <w:noWrap/>
            <w:vAlign w:val="bottom"/>
          </w:tcPr>
          <w:p w14:paraId="5F0CCC06" w14:textId="77776B4F" w:rsidR="00E96808" w:rsidRPr="00E96808" w:rsidRDefault="00E96808" w:rsidP="00E96808">
            <w:pPr>
              <w:pStyle w:val="103"/>
            </w:pPr>
            <w:r w:rsidRPr="00517E7A">
              <w:t>4198</w:t>
            </w:r>
          </w:p>
        </w:tc>
        <w:tc>
          <w:tcPr>
            <w:tcW w:w="148" w:type="pct"/>
            <w:noWrap/>
            <w:vAlign w:val="bottom"/>
          </w:tcPr>
          <w:p w14:paraId="08FBF81F" w14:textId="6C56EC49" w:rsidR="00E96808" w:rsidRPr="00E96808" w:rsidRDefault="00E96808" w:rsidP="00E96808">
            <w:pPr>
              <w:pStyle w:val="103"/>
            </w:pPr>
            <w:r w:rsidRPr="00517E7A">
              <w:t>4309</w:t>
            </w:r>
          </w:p>
        </w:tc>
        <w:tc>
          <w:tcPr>
            <w:tcW w:w="148" w:type="pct"/>
            <w:noWrap/>
            <w:vAlign w:val="bottom"/>
          </w:tcPr>
          <w:p w14:paraId="456A6CFE" w14:textId="4C8C59DA" w:rsidR="00E96808" w:rsidRPr="00E96808" w:rsidRDefault="00E96808" w:rsidP="00E96808">
            <w:pPr>
              <w:pStyle w:val="103"/>
            </w:pPr>
            <w:r w:rsidRPr="00517E7A">
              <w:t>4415</w:t>
            </w:r>
          </w:p>
        </w:tc>
        <w:tc>
          <w:tcPr>
            <w:tcW w:w="148" w:type="pct"/>
            <w:noWrap/>
            <w:vAlign w:val="bottom"/>
          </w:tcPr>
          <w:p w14:paraId="1EE41ACD" w14:textId="5E80D74E" w:rsidR="00E96808" w:rsidRPr="00E96808" w:rsidRDefault="00E96808" w:rsidP="00E96808">
            <w:pPr>
              <w:pStyle w:val="103"/>
            </w:pPr>
            <w:r w:rsidRPr="00517E7A">
              <w:t>4516</w:t>
            </w:r>
          </w:p>
        </w:tc>
        <w:tc>
          <w:tcPr>
            <w:tcW w:w="148" w:type="pct"/>
            <w:noWrap/>
            <w:vAlign w:val="bottom"/>
          </w:tcPr>
          <w:p w14:paraId="2FE4EBBD" w14:textId="568DB0C8" w:rsidR="00E96808" w:rsidRPr="00E96808" w:rsidRDefault="00E96808" w:rsidP="00E96808">
            <w:pPr>
              <w:pStyle w:val="103"/>
            </w:pPr>
            <w:r w:rsidRPr="00517E7A">
              <w:t>4609</w:t>
            </w:r>
          </w:p>
        </w:tc>
        <w:tc>
          <w:tcPr>
            <w:tcW w:w="148" w:type="pct"/>
            <w:noWrap/>
            <w:vAlign w:val="bottom"/>
          </w:tcPr>
          <w:p w14:paraId="7C346D26" w14:textId="3493791D" w:rsidR="00E96808" w:rsidRPr="00E96808" w:rsidRDefault="00E96808" w:rsidP="00E96808">
            <w:pPr>
              <w:pStyle w:val="103"/>
            </w:pPr>
            <w:r w:rsidRPr="00517E7A">
              <w:t>4703</w:t>
            </w:r>
          </w:p>
        </w:tc>
        <w:tc>
          <w:tcPr>
            <w:tcW w:w="148" w:type="pct"/>
            <w:noWrap/>
            <w:vAlign w:val="bottom"/>
          </w:tcPr>
          <w:p w14:paraId="024C538E" w14:textId="696767C4" w:rsidR="00E96808" w:rsidRPr="00E96808" w:rsidRDefault="00E96808" w:rsidP="00E96808">
            <w:pPr>
              <w:pStyle w:val="103"/>
            </w:pPr>
            <w:r w:rsidRPr="00517E7A">
              <w:t>4799</w:t>
            </w:r>
          </w:p>
        </w:tc>
        <w:tc>
          <w:tcPr>
            <w:tcW w:w="148" w:type="pct"/>
            <w:noWrap/>
            <w:vAlign w:val="bottom"/>
          </w:tcPr>
          <w:p w14:paraId="452E0EBB" w14:textId="325D916A" w:rsidR="00E96808" w:rsidRPr="00E96808" w:rsidRDefault="00E96808" w:rsidP="00E96808">
            <w:pPr>
              <w:pStyle w:val="103"/>
            </w:pPr>
            <w:r w:rsidRPr="00517E7A">
              <w:t>4897</w:t>
            </w:r>
          </w:p>
        </w:tc>
        <w:tc>
          <w:tcPr>
            <w:tcW w:w="148" w:type="pct"/>
            <w:noWrap/>
            <w:vAlign w:val="bottom"/>
          </w:tcPr>
          <w:p w14:paraId="12F7F2DB" w14:textId="0801A0FB" w:rsidR="00E96808" w:rsidRPr="00E96808" w:rsidRDefault="00E96808" w:rsidP="00E96808">
            <w:pPr>
              <w:pStyle w:val="103"/>
            </w:pPr>
            <w:r w:rsidRPr="00517E7A">
              <w:t>4997</w:t>
            </w:r>
          </w:p>
        </w:tc>
        <w:tc>
          <w:tcPr>
            <w:tcW w:w="148" w:type="pct"/>
            <w:noWrap/>
            <w:vAlign w:val="bottom"/>
          </w:tcPr>
          <w:p w14:paraId="4D2C7AA6" w14:textId="50B0F532" w:rsidR="00E96808" w:rsidRPr="00E96808" w:rsidRDefault="00E96808" w:rsidP="00E96808">
            <w:pPr>
              <w:pStyle w:val="103"/>
            </w:pPr>
            <w:r w:rsidRPr="00517E7A">
              <w:t>5099</w:t>
            </w:r>
          </w:p>
        </w:tc>
        <w:tc>
          <w:tcPr>
            <w:tcW w:w="148" w:type="pct"/>
            <w:noWrap/>
            <w:vAlign w:val="bottom"/>
          </w:tcPr>
          <w:p w14:paraId="3E6A09E5" w14:textId="41DF26B3" w:rsidR="00E96808" w:rsidRPr="00E96808" w:rsidRDefault="00E96808" w:rsidP="00E96808">
            <w:pPr>
              <w:pStyle w:val="103"/>
            </w:pPr>
            <w:r w:rsidRPr="00517E7A">
              <w:t>5203</w:t>
            </w:r>
          </w:p>
        </w:tc>
        <w:tc>
          <w:tcPr>
            <w:tcW w:w="148" w:type="pct"/>
            <w:noWrap/>
            <w:vAlign w:val="bottom"/>
          </w:tcPr>
          <w:p w14:paraId="050A7CFF" w14:textId="2BCD1A8F" w:rsidR="00E96808" w:rsidRPr="00E96808" w:rsidRDefault="00E96808" w:rsidP="00E96808">
            <w:pPr>
              <w:pStyle w:val="103"/>
            </w:pPr>
            <w:r w:rsidRPr="00517E7A">
              <w:t>5309</w:t>
            </w:r>
          </w:p>
        </w:tc>
        <w:tc>
          <w:tcPr>
            <w:tcW w:w="148" w:type="pct"/>
            <w:noWrap/>
            <w:vAlign w:val="bottom"/>
          </w:tcPr>
          <w:p w14:paraId="7E69FE34" w14:textId="3E6AE559" w:rsidR="00E96808" w:rsidRPr="00E96808" w:rsidRDefault="00E96808" w:rsidP="00E96808">
            <w:pPr>
              <w:pStyle w:val="103"/>
            </w:pPr>
            <w:r w:rsidRPr="00517E7A">
              <w:t>5417</w:t>
            </w:r>
          </w:p>
        </w:tc>
        <w:tc>
          <w:tcPr>
            <w:tcW w:w="148" w:type="pct"/>
            <w:noWrap/>
            <w:vAlign w:val="bottom"/>
          </w:tcPr>
          <w:p w14:paraId="4349FA3D" w14:textId="1C48C298" w:rsidR="00E96808" w:rsidRPr="00E96808" w:rsidRDefault="00E96808" w:rsidP="00E96808">
            <w:pPr>
              <w:pStyle w:val="103"/>
            </w:pPr>
            <w:r w:rsidRPr="00517E7A">
              <w:t>5528</w:t>
            </w:r>
          </w:p>
        </w:tc>
        <w:tc>
          <w:tcPr>
            <w:tcW w:w="148" w:type="pct"/>
            <w:noWrap/>
            <w:vAlign w:val="bottom"/>
          </w:tcPr>
          <w:p w14:paraId="0811DEFD" w14:textId="669AD5A9" w:rsidR="00E96808" w:rsidRPr="00E96808" w:rsidRDefault="00E96808" w:rsidP="00E96808">
            <w:pPr>
              <w:pStyle w:val="103"/>
            </w:pPr>
            <w:r w:rsidRPr="00517E7A">
              <w:t>5640</w:t>
            </w:r>
          </w:p>
        </w:tc>
      </w:tr>
      <w:tr w:rsidR="00E96808" w:rsidRPr="00ED5CAF" w14:paraId="25AB60A1" w14:textId="77777777" w:rsidTr="00E96808">
        <w:trPr>
          <w:trHeight w:val="300"/>
        </w:trPr>
        <w:tc>
          <w:tcPr>
            <w:tcW w:w="1664" w:type="pct"/>
            <w:noWrap/>
            <w:hideMark/>
          </w:tcPr>
          <w:p w14:paraId="29639702" w14:textId="77777777" w:rsidR="00E96808" w:rsidRPr="00E96808" w:rsidRDefault="00E96808" w:rsidP="00E96808">
            <w:pPr>
              <w:pStyle w:val="103"/>
            </w:pPr>
            <w:r w:rsidRPr="00ED5CAF">
              <w:t>Рост тарифа в соответствии с индексами-дефляторами МЭР РФ</w:t>
            </w:r>
          </w:p>
        </w:tc>
        <w:tc>
          <w:tcPr>
            <w:tcW w:w="226" w:type="pct"/>
            <w:noWrap/>
            <w:hideMark/>
          </w:tcPr>
          <w:p w14:paraId="6CA4F427" w14:textId="77777777" w:rsidR="00E96808" w:rsidRPr="00E96808" w:rsidRDefault="00E96808" w:rsidP="00E96808">
            <w:pPr>
              <w:pStyle w:val="103"/>
            </w:pPr>
            <w:r w:rsidRPr="00ED5CAF">
              <w:t>руб./Гкал</w:t>
            </w:r>
          </w:p>
        </w:tc>
        <w:tc>
          <w:tcPr>
            <w:tcW w:w="148" w:type="pct"/>
            <w:noWrap/>
            <w:vAlign w:val="bottom"/>
          </w:tcPr>
          <w:p w14:paraId="0F376080" w14:textId="6F1AC6F2" w:rsidR="00E96808" w:rsidRPr="00E96808" w:rsidRDefault="00E96808" w:rsidP="00E96808">
            <w:pPr>
              <w:pStyle w:val="103"/>
            </w:pPr>
            <w:r w:rsidRPr="00517E7A">
              <w:t>2234</w:t>
            </w:r>
          </w:p>
        </w:tc>
        <w:tc>
          <w:tcPr>
            <w:tcW w:w="148" w:type="pct"/>
            <w:noWrap/>
            <w:vAlign w:val="bottom"/>
          </w:tcPr>
          <w:p w14:paraId="5A7DCA5E" w14:textId="042BD2B4" w:rsidR="00E96808" w:rsidRPr="00E96808" w:rsidRDefault="00E96808" w:rsidP="00E96808">
            <w:pPr>
              <w:pStyle w:val="103"/>
            </w:pPr>
            <w:r w:rsidRPr="00517E7A">
              <w:t>2313</w:t>
            </w:r>
          </w:p>
        </w:tc>
        <w:tc>
          <w:tcPr>
            <w:tcW w:w="148" w:type="pct"/>
            <w:noWrap/>
            <w:vAlign w:val="bottom"/>
          </w:tcPr>
          <w:p w14:paraId="26C95702" w14:textId="2B71AA3C" w:rsidR="00E96808" w:rsidRPr="00E96808" w:rsidRDefault="00E96808" w:rsidP="00E96808">
            <w:pPr>
              <w:pStyle w:val="103"/>
            </w:pPr>
            <w:r w:rsidRPr="00517E7A">
              <w:t>2390</w:t>
            </w:r>
          </w:p>
        </w:tc>
        <w:tc>
          <w:tcPr>
            <w:tcW w:w="148" w:type="pct"/>
            <w:noWrap/>
            <w:vAlign w:val="bottom"/>
          </w:tcPr>
          <w:p w14:paraId="151BBFEC" w14:textId="0A7FEDC1" w:rsidR="00E96808" w:rsidRPr="00E96808" w:rsidRDefault="00E96808" w:rsidP="00E96808">
            <w:pPr>
              <w:pStyle w:val="103"/>
            </w:pPr>
            <w:r w:rsidRPr="00517E7A">
              <w:t>2464</w:t>
            </w:r>
          </w:p>
        </w:tc>
        <w:tc>
          <w:tcPr>
            <w:tcW w:w="148" w:type="pct"/>
            <w:noWrap/>
            <w:vAlign w:val="bottom"/>
          </w:tcPr>
          <w:p w14:paraId="649E6C31" w14:textId="2CFDEB3B" w:rsidR="00E96808" w:rsidRPr="00E96808" w:rsidRDefault="00E96808" w:rsidP="00E96808">
            <w:pPr>
              <w:pStyle w:val="103"/>
            </w:pPr>
            <w:r w:rsidRPr="00517E7A">
              <w:t>2536</w:t>
            </w:r>
          </w:p>
        </w:tc>
        <w:tc>
          <w:tcPr>
            <w:tcW w:w="148" w:type="pct"/>
            <w:noWrap/>
            <w:vAlign w:val="bottom"/>
          </w:tcPr>
          <w:p w14:paraId="2CA97B21" w14:textId="490F9F9E" w:rsidR="00E96808" w:rsidRPr="00E96808" w:rsidRDefault="00E96808" w:rsidP="00E96808">
            <w:pPr>
              <w:pStyle w:val="103"/>
            </w:pPr>
            <w:r w:rsidRPr="00517E7A">
              <w:t>2606</w:t>
            </w:r>
          </w:p>
        </w:tc>
        <w:tc>
          <w:tcPr>
            <w:tcW w:w="148" w:type="pct"/>
            <w:noWrap/>
            <w:vAlign w:val="bottom"/>
          </w:tcPr>
          <w:p w14:paraId="7CE566F8" w14:textId="6C72FC27" w:rsidR="00E96808" w:rsidRPr="00E96808" w:rsidRDefault="00E96808" w:rsidP="00E96808">
            <w:pPr>
              <w:pStyle w:val="103"/>
            </w:pPr>
            <w:r w:rsidRPr="00517E7A">
              <w:t>2674</w:t>
            </w:r>
          </w:p>
        </w:tc>
        <w:tc>
          <w:tcPr>
            <w:tcW w:w="148" w:type="pct"/>
            <w:noWrap/>
            <w:vAlign w:val="bottom"/>
          </w:tcPr>
          <w:p w14:paraId="07AC2AF6" w14:textId="4B576242" w:rsidR="00E96808" w:rsidRPr="00E96808" w:rsidRDefault="00E96808" w:rsidP="00E96808">
            <w:pPr>
              <w:pStyle w:val="103"/>
            </w:pPr>
            <w:r w:rsidRPr="00517E7A">
              <w:t>2740</w:t>
            </w:r>
          </w:p>
        </w:tc>
        <w:tc>
          <w:tcPr>
            <w:tcW w:w="148" w:type="pct"/>
            <w:noWrap/>
            <w:vAlign w:val="bottom"/>
          </w:tcPr>
          <w:p w14:paraId="72F8E460" w14:textId="1C6CD359" w:rsidR="00E96808" w:rsidRPr="00E96808" w:rsidRDefault="00E96808" w:rsidP="00E96808">
            <w:pPr>
              <w:pStyle w:val="103"/>
            </w:pPr>
            <w:r w:rsidRPr="00517E7A">
              <w:t>2803</w:t>
            </w:r>
          </w:p>
        </w:tc>
        <w:tc>
          <w:tcPr>
            <w:tcW w:w="148" w:type="pct"/>
            <w:noWrap/>
            <w:vAlign w:val="bottom"/>
          </w:tcPr>
          <w:p w14:paraId="515E1BE1" w14:textId="6AE45C31" w:rsidR="00E96808" w:rsidRPr="00E96808" w:rsidRDefault="00E96808" w:rsidP="00E96808">
            <w:pPr>
              <w:pStyle w:val="103"/>
            </w:pPr>
            <w:r w:rsidRPr="00517E7A">
              <w:t>2860</w:t>
            </w:r>
          </w:p>
        </w:tc>
        <w:tc>
          <w:tcPr>
            <w:tcW w:w="148" w:type="pct"/>
            <w:noWrap/>
            <w:vAlign w:val="bottom"/>
          </w:tcPr>
          <w:p w14:paraId="22605AE3" w14:textId="1D12CAA2" w:rsidR="00E96808" w:rsidRPr="00E96808" w:rsidRDefault="00E96808" w:rsidP="00E96808">
            <w:pPr>
              <w:pStyle w:val="103"/>
            </w:pPr>
            <w:r w:rsidRPr="00517E7A">
              <w:t>2919</w:t>
            </w:r>
          </w:p>
        </w:tc>
        <w:tc>
          <w:tcPr>
            <w:tcW w:w="148" w:type="pct"/>
            <w:noWrap/>
            <w:vAlign w:val="bottom"/>
          </w:tcPr>
          <w:p w14:paraId="658B6944" w14:textId="608651A8" w:rsidR="00E96808" w:rsidRPr="00E96808" w:rsidRDefault="00E96808" w:rsidP="00E96808">
            <w:pPr>
              <w:pStyle w:val="103"/>
            </w:pPr>
            <w:r w:rsidRPr="00517E7A">
              <w:t>2979</w:t>
            </w:r>
          </w:p>
        </w:tc>
        <w:tc>
          <w:tcPr>
            <w:tcW w:w="148" w:type="pct"/>
            <w:noWrap/>
            <w:vAlign w:val="bottom"/>
          </w:tcPr>
          <w:p w14:paraId="30523563" w14:textId="00EB2F41" w:rsidR="00E96808" w:rsidRPr="00E96808" w:rsidRDefault="00E96808" w:rsidP="00E96808">
            <w:pPr>
              <w:pStyle w:val="103"/>
            </w:pPr>
            <w:r w:rsidRPr="00517E7A">
              <w:t>3039</w:t>
            </w:r>
          </w:p>
        </w:tc>
        <w:tc>
          <w:tcPr>
            <w:tcW w:w="148" w:type="pct"/>
            <w:noWrap/>
            <w:vAlign w:val="bottom"/>
          </w:tcPr>
          <w:p w14:paraId="5CD6EF14" w14:textId="326F36FF" w:rsidR="00E96808" w:rsidRPr="00E96808" w:rsidRDefault="00E96808" w:rsidP="00E96808">
            <w:pPr>
              <w:pStyle w:val="103"/>
            </w:pPr>
            <w:r w:rsidRPr="00517E7A">
              <w:t>3101</w:t>
            </w:r>
          </w:p>
        </w:tc>
        <w:tc>
          <w:tcPr>
            <w:tcW w:w="148" w:type="pct"/>
            <w:noWrap/>
            <w:vAlign w:val="bottom"/>
          </w:tcPr>
          <w:p w14:paraId="3C9EC37C" w14:textId="0BF115E3" w:rsidR="00E96808" w:rsidRPr="00E96808" w:rsidRDefault="00E96808" w:rsidP="00E96808">
            <w:pPr>
              <w:pStyle w:val="103"/>
            </w:pPr>
            <w:r w:rsidRPr="00517E7A">
              <w:t>3164</w:t>
            </w:r>
          </w:p>
        </w:tc>
        <w:tc>
          <w:tcPr>
            <w:tcW w:w="148" w:type="pct"/>
            <w:noWrap/>
            <w:vAlign w:val="bottom"/>
          </w:tcPr>
          <w:p w14:paraId="31BE3122" w14:textId="74CA0871" w:rsidR="00E96808" w:rsidRPr="00E96808" w:rsidRDefault="00E96808" w:rsidP="00E96808">
            <w:pPr>
              <w:pStyle w:val="103"/>
            </w:pPr>
            <w:r w:rsidRPr="00517E7A">
              <w:t>3229</w:t>
            </w:r>
          </w:p>
        </w:tc>
        <w:tc>
          <w:tcPr>
            <w:tcW w:w="148" w:type="pct"/>
            <w:noWrap/>
            <w:vAlign w:val="bottom"/>
          </w:tcPr>
          <w:p w14:paraId="686FAAF5" w14:textId="35A5D0A4" w:rsidR="00E96808" w:rsidRPr="00E96808" w:rsidRDefault="00E96808" w:rsidP="00E96808">
            <w:pPr>
              <w:pStyle w:val="103"/>
            </w:pPr>
            <w:r w:rsidRPr="00517E7A">
              <w:t>3295</w:t>
            </w:r>
          </w:p>
        </w:tc>
        <w:tc>
          <w:tcPr>
            <w:tcW w:w="148" w:type="pct"/>
            <w:noWrap/>
            <w:vAlign w:val="bottom"/>
          </w:tcPr>
          <w:p w14:paraId="1EFE6F65" w14:textId="3F72E5BE" w:rsidR="00E96808" w:rsidRPr="00E96808" w:rsidRDefault="00E96808" w:rsidP="00E96808">
            <w:pPr>
              <w:pStyle w:val="103"/>
            </w:pPr>
            <w:r w:rsidRPr="00517E7A">
              <w:t>3362</w:t>
            </w:r>
          </w:p>
        </w:tc>
        <w:tc>
          <w:tcPr>
            <w:tcW w:w="148" w:type="pct"/>
            <w:noWrap/>
            <w:vAlign w:val="bottom"/>
          </w:tcPr>
          <w:p w14:paraId="220428DF" w14:textId="1992733F" w:rsidR="00E96808" w:rsidRPr="00E96808" w:rsidRDefault="00E96808" w:rsidP="00E96808">
            <w:pPr>
              <w:pStyle w:val="103"/>
            </w:pPr>
            <w:r w:rsidRPr="00517E7A">
              <w:t>3431</w:t>
            </w:r>
          </w:p>
        </w:tc>
        <w:tc>
          <w:tcPr>
            <w:tcW w:w="148" w:type="pct"/>
            <w:noWrap/>
            <w:vAlign w:val="bottom"/>
          </w:tcPr>
          <w:p w14:paraId="14A0A8D0" w14:textId="3C7DB3A7" w:rsidR="00E96808" w:rsidRPr="00E96808" w:rsidRDefault="00E96808" w:rsidP="00E96808">
            <w:pPr>
              <w:pStyle w:val="103"/>
            </w:pPr>
            <w:r w:rsidRPr="00517E7A">
              <w:t>3500</w:t>
            </w:r>
          </w:p>
        </w:tc>
        <w:tc>
          <w:tcPr>
            <w:tcW w:w="148" w:type="pct"/>
            <w:noWrap/>
            <w:vAlign w:val="bottom"/>
          </w:tcPr>
          <w:p w14:paraId="7278F712" w14:textId="7203807D" w:rsidR="00E96808" w:rsidRPr="00E96808" w:rsidRDefault="00E96808" w:rsidP="00E96808">
            <w:pPr>
              <w:pStyle w:val="103"/>
            </w:pPr>
            <w:r w:rsidRPr="00517E7A">
              <w:t>3572</w:t>
            </w:r>
          </w:p>
        </w:tc>
      </w:tr>
    </w:tbl>
    <w:p w14:paraId="2E129A30" w14:textId="631352DB" w:rsidR="00ED5CAF" w:rsidRPr="00ED5CAF" w:rsidRDefault="00E96808" w:rsidP="00ED5CAF">
      <w:pPr>
        <w:pStyle w:val="a9"/>
      </w:pPr>
      <w:r w:rsidRPr="00E96808">
        <w:rPr>
          <w:noProof/>
          <w:lang w:eastAsia="ru-RU"/>
        </w:rPr>
        <w:drawing>
          <wp:inline distT="0" distB="0" distL="0" distR="0" wp14:anchorId="775E96D0" wp14:editId="4402A07C">
            <wp:extent cx="11220450" cy="3943350"/>
            <wp:effectExtent l="0" t="0" r="0" b="0"/>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AB1FCD4" w14:textId="77777777" w:rsidR="00ED5CAF" w:rsidRPr="00ED5CAF" w:rsidRDefault="00ED5CAF" w:rsidP="00ED5CAF">
      <w:pPr>
        <w:pStyle w:val="a9"/>
      </w:pPr>
      <w:r w:rsidRPr="00ED5CAF">
        <w:t xml:space="preserve">Рисунок </w:t>
      </w:r>
      <w:fldSimple w:instr=" SEQ Рисунок \* ARABIC ">
        <w:r w:rsidR="00D01E94">
          <w:rPr>
            <w:noProof/>
          </w:rPr>
          <w:t>15</w:t>
        </w:r>
      </w:fldSimple>
      <w:r w:rsidRPr="00ED5CAF">
        <w:t xml:space="preserve"> - Рост тарифа на тепловую энергию конечным потребителям, необходимый для коммерческой эффективности проекта</w:t>
      </w:r>
    </w:p>
    <w:p w14:paraId="24AB9FAB" w14:textId="77777777" w:rsidR="00ED5CAF" w:rsidRDefault="00ED5CAF" w:rsidP="00ED5CAF">
      <w:pPr>
        <w:pStyle w:val="a1"/>
      </w:pPr>
    </w:p>
    <w:p w14:paraId="2C2CE179" w14:textId="77777777" w:rsidR="00ED5CAF" w:rsidRDefault="00ED5CAF" w:rsidP="00ED5CAF">
      <w:pPr>
        <w:pStyle w:val="a1"/>
        <w:sectPr w:rsidR="00ED5CAF" w:rsidSect="00ED5CAF">
          <w:pgSz w:w="23814" w:h="16840" w:orient="landscape" w:code="8"/>
          <w:pgMar w:top="1701" w:right="1134" w:bottom="851" w:left="1134" w:header="709" w:footer="709" w:gutter="0"/>
          <w:cols w:space="708"/>
          <w:docGrid w:linePitch="360"/>
        </w:sectPr>
      </w:pPr>
    </w:p>
    <w:p w14:paraId="08B66639" w14:textId="77777777" w:rsidR="002C1E70" w:rsidRPr="002C1E70" w:rsidRDefault="002C1E70" w:rsidP="002C1E70">
      <w:pPr>
        <w:pStyle w:val="1"/>
      </w:pPr>
      <w:bookmarkStart w:id="152" w:name="_Toc531252656"/>
      <w:r w:rsidRPr="002C1E70">
        <w:lastRenderedPageBreak/>
        <w:t>Реестр единых теплоснабжающих организаций.</w:t>
      </w:r>
      <w:bookmarkEnd w:id="152"/>
    </w:p>
    <w:p w14:paraId="587C4BE2" w14:textId="77777777" w:rsidR="002C1E70" w:rsidRPr="002C1E70" w:rsidRDefault="002C1E70" w:rsidP="002C1E70">
      <w:pPr>
        <w:pStyle w:val="11"/>
      </w:pPr>
      <w:r w:rsidRPr="002C1E70">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p w14:paraId="1CA26937" w14:textId="7C42BF6F" w:rsidR="002C1E70" w:rsidRPr="002C1E70" w:rsidRDefault="002C1E70" w:rsidP="009D0606">
      <w:pPr>
        <w:pStyle w:val="a1"/>
      </w:pPr>
      <w:r w:rsidRPr="002C1E70">
        <w:t>По результатам разработки Схемы теплоснабжения Реестр систем теплоснабжения для утверждения единых теплоснабжающих организаций Ермизино-Борисовского сельского поселения Тихорецкого района Краснодарского края включает две изолированные с</w:t>
      </w:r>
      <w:r w:rsidR="009D0606">
        <w:t xml:space="preserve">истемы теплоснабжения (таблица </w:t>
      </w:r>
      <w:r w:rsidR="009D0606">
        <w:fldChar w:fldCharType="begin"/>
      </w:r>
      <w:r w:rsidR="009D0606">
        <w:instrText xml:space="preserve"> REF _Ref531083399 \h </w:instrText>
      </w:r>
      <w:r w:rsidR="009D0606">
        <w:fldChar w:fldCharType="separate"/>
      </w:r>
      <w:r w:rsidR="00D01E94">
        <w:rPr>
          <w:noProof/>
        </w:rPr>
        <w:t>68</w:t>
      </w:r>
      <w:r w:rsidR="009D0606">
        <w:fldChar w:fldCharType="end"/>
      </w:r>
      <w:r w:rsidRPr="002C1E70">
        <w:t xml:space="preserve">). Границы систем теплоснабжения определены для источников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утверждения настоящей схемы (таблица </w:t>
      </w:r>
      <w:r w:rsidR="009D0606">
        <w:fldChar w:fldCharType="begin"/>
      </w:r>
      <w:r w:rsidR="009D0606">
        <w:instrText xml:space="preserve"> REF _Ref531083399 \h </w:instrText>
      </w:r>
      <w:r w:rsidR="009D0606">
        <w:fldChar w:fldCharType="separate"/>
      </w:r>
      <w:r w:rsidR="00D01E94">
        <w:rPr>
          <w:noProof/>
        </w:rPr>
        <w:t>68</w:t>
      </w:r>
      <w:r w:rsidR="009D0606">
        <w:fldChar w:fldCharType="end"/>
      </w:r>
      <w:r w:rsidRPr="002C1E70">
        <w:t>).</w:t>
      </w:r>
    </w:p>
    <w:p w14:paraId="1DAB2FB6" w14:textId="77777777" w:rsidR="002C1E70" w:rsidRPr="002C1E70" w:rsidRDefault="002C1E70" w:rsidP="002C1E70"/>
    <w:p w14:paraId="4B520C98" w14:textId="77777777" w:rsidR="002C1E70" w:rsidRPr="002C1E70" w:rsidRDefault="002C1E70" w:rsidP="002C1E70"/>
    <w:p w14:paraId="25B9F4E4" w14:textId="77777777" w:rsidR="002C1E70" w:rsidRPr="002C1E70" w:rsidRDefault="002C1E70" w:rsidP="002C1E70">
      <w:pPr>
        <w:sectPr w:rsidR="002C1E70" w:rsidRPr="002C1E70">
          <w:pgSz w:w="11906" w:h="16838"/>
          <w:pgMar w:top="1134" w:right="850" w:bottom="1134" w:left="1701" w:header="708" w:footer="708" w:gutter="0"/>
          <w:cols w:space="708"/>
          <w:docGrid w:linePitch="360"/>
        </w:sectPr>
      </w:pPr>
    </w:p>
    <w:p w14:paraId="69F4A837" w14:textId="45421076" w:rsidR="002C1E70" w:rsidRPr="002C1E70" w:rsidRDefault="009D0606" w:rsidP="002C1E70">
      <w:r w:rsidRPr="00ED5CAF">
        <w:lastRenderedPageBreak/>
        <w:t xml:space="preserve">Таблица </w:t>
      </w:r>
      <w:fldSimple w:instr=" SEQ Таблица \* ARABIC ">
        <w:bookmarkStart w:id="153" w:name="_Ref531083399"/>
        <w:r w:rsidR="00D01E94">
          <w:rPr>
            <w:noProof/>
          </w:rPr>
          <w:t>68</w:t>
        </w:r>
        <w:bookmarkEnd w:id="153"/>
      </w:fldSimple>
      <w:r w:rsidRPr="00ED5CAF">
        <w:t xml:space="preserve"> - </w:t>
      </w:r>
      <w:r w:rsidR="002C1E70" w:rsidRPr="002C1E70">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Ермизино-Борисовского сельского поселения. Информация о поданных теплоснабжающими организациями заявках на присвоение статуса единой теплоснабжающей организации</w:t>
      </w:r>
    </w:p>
    <w:tbl>
      <w:tblPr>
        <w:tblStyle w:val="TableGridReport1"/>
        <w:tblW w:w="0" w:type="auto"/>
        <w:tblLayout w:type="fixed"/>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2C1E70" w:rsidRPr="00A96F0D" w14:paraId="7B8B8264" w14:textId="77777777" w:rsidTr="00542E63">
        <w:trPr>
          <w:trHeight w:val="300"/>
          <w:tblHeader/>
        </w:trPr>
        <w:tc>
          <w:tcPr>
            <w:tcW w:w="446" w:type="dxa"/>
            <w:vMerge w:val="restart"/>
            <w:hideMark/>
          </w:tcPr>
          <w:p w14:paraId="69E63A91" w14:textId="77777777" w:rsidR="002C1E70" w:rsidRPr="002C1E70" w:rsidRDefault="002C1E70" w:rsidP="002C1E70">
            <w:pPr>
              <w:pStyle w:val="103"/>
            </w:pPr>
            <w:r w:rsidRPr="002C1E70">
              <w:t>№ п/п</w:t>
            </w:r>
          </w:p>
        </w:tc>
        <w:tc>
          <w:tcPr>
            <w:tcW w:w="1738" w:type="dxa"/>
            <w:vMerge w:val="restart"/>
            <w:hideMark/>
          </w:tcPr>
          <w:p w14:paraId="4061BECB" w14:textId="77777777" w:rsidR="002C1E70" w:rsidRPr="002C1E70" w:rsidRDefault="002C1E70" w:rsidP="002C1E70">
            <w:pPr>
              <w:pStyle w:val="103"/>
            </w:pPr>
            <w:r w:rsidRPr="002C1E70">
              <w:t>Населенный пункт, микрорайон</w:t>
            </w:r>
          </w:p>
        </w:tc>
        <w:tc>
          <w:tcPr>
            <w:tcW w:w="1497" w:type="dxa"/>
            <w:vMerge w:val="restart"/>
            <w:hideMark/>
          </w:tcPr>
          <w:p w14:paraId="00E13DBA" w14:textId="77777777" w:rsidR="002C1E70" w:rsidRPr="002C1E70" w:rsidRDefault="002C1E70" w:rsidP="002C1E70">
            <w:pPr>
              <w:pStyle w:val="103"/>
            </w:pPr>
            <w:r w:rsidRPr="002C1E70">
              <w:t>Система теплоснабжения (наименование)</w:t>
            </w:r>
          </w:p>
        </w:tc>
        <w:tc>
          <w:tcPr>
            <w:tcW w:w="1563" w:type="dxa"/>
            <w:vMerge w:val="restart"/>
            <w:hideMark/>
          </w:tcPr>
          <w:p w14:paraId="5C09C317" w14:textId="77777777" w:rsidR="002C1E70" w:rsidRPr="002C1E70" w:rsidRDefault="002C1E70" w:rsidP="002C1E70">
            <w:pPr>
              <w:pStyle w:val="103"/>
            </w:pPr>
            <w:r w:rsidRPr="002C1E70">
              <w:t>Границы систем теплоснабжения</w:t>
            </w:r>
          </w:p>
        </w:tc>
        <w:tc>
          <w:tcPr>
            <w:tcW w:w="3490" w:type="dxa"/>
            <w:gridSpan w:val="2"/>
            <w:hideMark/>
          </w:tcPr>
          <w:p w14:paraId="7D8E1DDF" w14:textId="77777777" w:rsidR="002C1E70" w:rsidRPr="002C1E70" w:rsidRDefault="002C1E70" w:rsidP="002C1E70">
            <w:pPr>
              <w:pStyle w:val="103"/>
            </w:pPr>
            <w:r w:rsidRPr="002C1E70">
              <w:t>Источники тепловой энергии</w:t>
            </w:r>
          </w:p>
        </w:tc>
        <w:tc>
          <w:tcPr>
            <w:tcW w:w="1598" w:type="dxa"/>
            <w:vMerge w:val="restart"/>
            <w:hideMark/>
          </w:tcPr>
          <w:p w14:paraId="501CFB7B" w14:textId="77777777" w:rsidR="002C1E70" w:rsidRPr="002C1E70" w:rsidRDefault="002C1E70" w:rsidP="002C1E70">
            <w:pPr>
              <w:pStyle w:val="103"/>
            </w:pPr>
            <w:r w:rsidRPr="002C1E70">
              <w:t>Тепловые сети (наименование теплосетевой организации)</w:t>
            </w:r>
          </w:p>
        </w:tc>
        <w:tc>
          <w:tcPr>
            <w:tcW w:w="1530" w:type="dxa"/>
            <w:vMerge w:val="restart"/>
            <w:hideMark/>
          </w:tcPr>
          <w:p w14:paraId="02E8871D" w14:textId="77777777" w:rsidR="002C1E70" w:rsidRPr="002C1E70" w:rsidRDefault="002C1E70" w:rsidP="002C1E70">
            <w:pPr>
              <w:pStyle w:val="103"/>
            </w:pPr>
            <w:r w:rsidRPr="002C1E70">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hideMark/>
          </w:tcPr>
          <w:p w14:paraId="2D940674" w14:textId="77777777" w:rsidR="002C1E70" w:rsidRPr="002C1E70" w:rsidRDefault="002C1E70" w:rsidP="002C1E70">
            <w:pPr>
              <w:pStyle w:val="103"/>
            </w:pPr>
            <w:r w:rsidRPr="002C1E70">
              <w:t>Сведения о поданных заявках</w:t>
            </w:r>
          </w:p>
        </w:tc>
        <w:tc>
          <w:tcPr>
            <w:tcW w:w="1524" w:type="dxa"/>
            <w:vMerge w:val="restart"/>
            <w:hideMark/>
          </w:tcPr>
          <w:p w14:paraId="22C85C59" w14:textId="77777777" w:rsidR="002C1E70" w:rsidRPr="002C1E70" w:rsidRDefault="002C1E70" w:rsidP="002C1E70">
            <w:pPr>
              <w:pStyle w:val="103"/>
            </w:pPr>
            <w:r w:rsidRPr="002C1E70">
              <w:t xml:space="preserve">Единая теплоснабжающая организация </w:t>
            </w:r>
          </w:p>
        </w:tc>
      </w:tr>
      <w:tr w:rsidR="002C1E70" w:rsidRPr="00A96F0D" w14:paraId="1A113D99" w14:textId="77777777" w:rsidTr="00542E63">
        <w:trPr>
          <w:trHeight w:val="1680"/>
          <w:tblHeader/>
        </w:trPr>
        <w:tc>
          <w:tcPr>
            <w:tcW w:w="446" w:type="dxa"/>
            <w:vMerge/>
            <w:hideMark/>
          </w:tcPr>
          <w:p w14:paraId="32164225" w14:textId="77777777" w:rsidR="002C1E70" w:rsidRPr="002C1E70" w:rsidRDefault="002C1E70" w:rsidP="002C1E70">
            <w:pPr>
              <w:pStyle w:val="103"/>
            </w:pPr>
          </w:p>
        </w:tc>
        <w:tc>
          <w:tcPr>
            <w:tcW w:w="1738" w:type="dxa"/>
            <w:vMerge/>
            <w:hideMark/>
          </w:tcPr>
          <w:p w14:paraId="1AF45D2F" w14:textId="77777777" w:rsidR="002C1E70" w:rsidRPr="002C1E70" w:rsidRDefault="002C1E70" w:rsidP="002C1E70">
            <w:pPr>
              <w:pStyle w:val="103"/>
            </w:pPr>
          </w:p>
        </w:tc>
        <w:tc>
          <w:tcPr>
            <w:tcW w:w="1497" w:type="dxa"/>
            <w:vMerge/>
            <w:hideMark/>
          </w:tcPr>
          <w:p w14:paraId="2BA7A273" w14:textId="77777777" w:rsidR="002C1E70" w:rsidRPr="002C1E70" w:rsidRDefault="002C1E70" w:rsidP="002C1E70">
            <w:pPr>
              <w:pStyle w:val="103"/>
            </w:pPr>
          </w:p>
        </w:tc>
        <w:tc>
          <w:tcPr>
            <w:tcW w:w="1563" w:type="dxa"/>
            <w:vMerge/>
            <w:hideMark/>
          </w:tcPr>
          <w:p w14:paraId="590FEF77" w14:textId="77777777" w:rsidR="002C1E70" w:rsidRPr="002C1E70" w:rsidRDefault="002C1E70" w:rsidP="002C1E70">
            <w:pPr>
              <w:pStyle w:val="103"/>
            </w:pPr>
          </w:p>
        </w:tc>
        <w:tc>
          <w:tcPr>
            <w:tcW w:w="1839" w:type="dxa"/>
            <w:hideMark/>
          </w:tcPr>
          <w:p w14:paraId="53629254" w14:textId="77777777" w:rsidR="002C1E70" w:rsidRPr="002C1E70" w:rsidRDefault="002C1E70" w:rsidP="002C1E70">
            <w:pPr>
              <w:pStyle w:val="103"/>
            </w:pPr>
            <w:r w:rsidRPr="002C1E70">
              <w:t>Наименование теплоснабжающей организации</w:t>
            </w:r>
          </w:p>
        </w:tc>
        <w:tc>
          <w:tcPr>
            <w:tcW w:w="1651" w:type="dxa"/>
            <w:hideMark/>
          </w:tcPr>
          <w:p w14:paraId="07948227" w14:textId="77777777" w:rsidR="002C1E70" w:rsidRPr="002C1E70" w:rsidRDefault="002C1E70" w:rsidP="002C1E70">
            <w:pPr>
              <w:pStyle w:val="103"/>
            </w:pPr>
            <w:r w:rsidRPr="002C1E70">
              <w:t>Наименование источника (группы источников)</w:t>
            </w:r>
          </w:p>
        </w:tc>
        <w:tc>
          <w:tcPr>
            <w:tcW w:w="1598" w:type="dxa"/>
            <w:vMerge/>
            <w:hideMark/>
          </w:tcPr>
          <w:p w14:paraId="6751B947" w14:textId="77777777" w:rsidR="002C1E70" w:rsidRPr="002C1E70" w:rsidRDefault="002C1E70" w:rsidP="002C1E70">
            <w:pPr>
              <w:pStyle w:val="103"/>
            </w:pPr>
          </w:p>
        </w:tc>
        <w:tc>
          <w:tcPr>
            <w:tcW w:w="1530" w:type="dxa"/>
            <w:vMerge/>
            <w:hideMark/>
          </w:tcPr>
          <w:p w14:paraId="453DD1F4" w14:textId="77777777" w:rsidR="002C1E70" w:rsidRPr="002C1E70" w:rsidRDefault="002C1E70" w:rsidP="002C1E70">
            <w:pPr>
              <w:pStyle w:val="103"/>
            </w:pPr>
          </w:p>
        </w:tc>
        <w:tc>
          <w:tcPr>
            <w:tcW w:w="1174" w:type="dxa"/>
            <w:vMerge/>
            <w:hideMark/>
          </w:tcPr>
          <w:p w14:paraId="6FAC4C76" w14:textId="77777777" w:rsidR="002C1E70" w:rsidRPr="002C1E70" w:rsidRDefault="002C1E70" w:rsidP="002C1E70">
            <w:pPr>
              <w:pStyle w:val="103"/>
            </w:pPr>
          </w:p>
        </w:tc>
        <w:tc>
          <w:tcPr>
            <w:tcW w:w="1524" w:type="dxa"/>
            <w:vMerge/>
            <w:hideMark/>
          </w:tcPr>
          <w:p w14:paraId="3FFE4E5E" w14:textId="77777777" w:rsidR="002C1E70" w:rsidRPr="002C1E70" w:rsidRDefault="002C1E70" w:rsidP="002C1E70">
            <w:pPr>
              <w:pStyle w:val="103"/>
            </w:pPr>
          </w:p>
        </w:tc>
      </w:tr>
      <w:tr w:rsidR="002C1E70" w:rsidRPr="00A96F0D" w14:paraId="0087C157" w14:textId="77777777" w:rsidTr="00542E63">
        <w:trPr>
          <w:trHeight w:val="1425"/>
        </w:trPr>
        <w:tc>
          <w:tcPr>
            <w:tcW w:w="446" w:type="dxa"/>
            <w:hideMark/>
          </w:tcPr>
          <w:p w14:paraId="2274DB12" w14:textId="77777777" w:rsidR="002C1E70" w:rsidRPr="002C1E70" w:rsidRDefault="002C1E70" w:rsidP="002C1E70">
            <w:pPr>
              <w:pStyle w:val="103"/>
            </w:pPr>
            <w:r w:rsidRPr="002C1E70">
              <w:t>1</w:t>
            </w:r>
          </w:p>
        </w:tc>
        <w:tc>
          <w:tcPr>
            <w:tcW w:w="1738" w:type="dxa"/>
            <w:hideMark/>
          </w:tcPr>
          <w:p w14:paraId="7804F5C3" w14:textId="77777777" w:rsidR="002C1E70" w:rsidRPr="002C1E70" w:rsidRDefault="002C1E70" w:rsidP="002C1E70">
            <w:pPr>
              <w:pStyle w:val="103"/>
            </w:pPr>
            <w:r w:rsidRPr="002C1E70">
              <w:t>ст. Еремизино-Борисовская</w:t>
            </w:r>
          </w:p>
        </w:tc>
        <w:tc>
          <w:tcPr>
            <w:tcW w:w="1497" w:type="dxa"/>
            <w:hideMark/>
          </w:tcPr>
          <w:p w14:paraId="71552AD4" w14:textId="77777777" w:rsidR="002C1E70" w:rsidRPr="002C1E70" w:rsidRDefault="002C1E70" w:rsidP="002C1E70">
            <w:pPr>
              <w:pStyle w:val="103"/>
            </w:pPr>
            <w:r w:rsidRPr="002C1E70">
              <w:t>Котельная № 107</w:t>
            </w:r>
          </w:p>
        </w:tc>
        <w:tc>
          <w:tcPr>
            <w:tcW w:w="1563" w:type="dxa"/>
            <w:hideMark/>
          </w:tcPr>
          <w:p w14:paraId="6B5903EB" w14:textId="77777777" w:rsidR="002C1E70" w:rsidRPr="002C1E70" w:rsidRDefault="002C1E70" w:rsidP="002C1E70">
            <w:pPr>
              <w:pStyle w:val="103"/>
            </w:pPr>
            <w:r w:rsidRPr="002C1E70">
              <w:t>Обеспечивает по ул. Школьной:  МБОУ СОШ 28, ДК, здание Администрации МО</w:t>
            </w:r>
          </w:p>
        </w:tc>
        <w:tc>
          <w:tcPr>
            <w:tcW w:w="1839" w:type="dxa"/>
            <w:hideMark/>
          </w:tcPr>
          <w:p w14:paraId="50F846C8" w14:textId="77777777" w:rsidR="002C1E70" w:rsidRPr="002C1E70" w:rsidRDefault="002C1E70" w:rsidP="002C1E70">
            <w:pPr>
              <w:pStyle w:val="103"/>
            </w:pPr>
            <w:r w:rsidRPr="002C1E70">
              <w:t>МУП ТГП ТР «Тихорецктепло»</w:t>
            </w:r>
          </w:p>
        </w:tc>
        <w:tc>
          <w:tcPr>
            <w:tcW w:w="1651" w:type="dxa"/>
            <w:hideMark/>
          </w:tcPr>
          <w:p w14:paraId="5FC03C99" w14:textId="77777777" w:rsidR="002C1E70" w:rsidRPr="002C1E70" w:rsidRDefault="002C1E70" w:rsidP="002C1E70">
            <w:pPr>
              <w:pStyle w:val="103"/>
            </w:pPr>
            <w:r w:rsidRPr="002C1E70">
              <w:t>Котельная № 107 ст. Еремизино-Борисовская , ул. Школьная, 35</w:t>
            </w:r>
          </w:p>
        </w:tc>
        <w:tc>
          <w:tcPr>
            <w:tcW w:w="1598" w:type="dxa"/>
            <w:hideMark/>
          </w:tcPr>
          <w:p w14:paraId="6CE1A088" w14:textId="77777777" w:rsidR="002C1E70" w:rsidRPr="002C1E70" w:rsidRDefault="002C1E70" w:rsidP="002C1E70">
            <w:pPr>
              <w:pStyle w:val="103"/>
            </w:pPr>
            <w:r w:rsidRPr="002C1E70">
              <w:t>МУП ТГП ТР «Тихорецктепло»</w:t>
            </w:r>
          </w:p>
        </w:tc>
        <w:tc>
          <w:tcPr>
            <w:tcW w:w="1530" w:type="dxa"/>
            <w:hideMark/>
          </w:tcPr>
          <w:p w14:paraId="26D87147" w14:textId="77777777" w:rsidR="002C1E70" w:rsidRPr="002C1E70" w:rsidRDefault="002C1E70" w:rsidP="002C1E70">
            <w:pPr>
              <w:pStyle w:val="103"/>
            </w:pPr>
            <w:r w:rsidRPr="002C1E70">
              <w:t>Пункт 11 Правил организации теплоснабжения в РФ*</w:t>
            </w:r>
          </w:p>
        </w:tc>
        <w:tc>
          <w:tcPr>
            <w:tcW w:w="1174" w:type="dxa"/>
            <w:hideMark/>
          </w:tcPr>
          <w:p w14:paraId="587E6B9C" w14:textId="77777777" w:rsidR="002C1E70" w:rsidRPr="002C1E70" w:rsidRDefault="002C1E70" w:rsidP="002C1E70">
            <w:pPr>
              <w:pStyle w:val="103"/>
            </w:pPr>
            <w:r w:rsidRPr="002C1E70">
              <w:t> </w:t>
            </w:r>
          </w:p>
        </w:tc>
        <w:tc>
          <w:tcPr>
            <w:tcW w:w="1524" w:type="dxa"/>
            <w:hideMark/>
          </w:tcPr>
          <w:p w14:paraId="04F33011" w14:textId="77777777" w:rsidR="002C1E70" w:rsidRPr="002C1E70" w:rsidRDefault="002C1E70" w:rsidP="002C1E70">
            <w:pPr>
              <w:pStyle w:val="103"/>
            </w:pPr>
            <w:r w:rsidRPr="002C1E70">
              <w:t>МУП ТГП ТР «Тихорецктепло»</w:t>
            </w:r>
          </w:p>
        </w:tc>
      </w:tr>
      <w:tr w:rsidR="002C1E70" w:rsidRPr="00A96F0D" w14:paraId="28EEC556" w14:textId="77777777" w:rsidTr="00542E63">
        <w:trPr>
          <w:trHeight w:val="1425"/>
        </w:trPr>
        <w:tc>
          <w:tcPr>
            <w:tcW w:w="446" w:type="dxa"/>
            <w:hideMark/>
          </w:tcPr>
          <w:p w14:paraId="7310CCD1" w14:textId="77777777" w:rsidR="002C1E70" w:rsidRPr="002C1E70" w:rsidRDefault="002C1E70" w:rsidP="002C1E70">
            <w:pPr>
              <w:pStyle w:val="103"/>
            </w:pPr>
            <w:r w:rsidRPr="002C1E70">
              <w:t>2</w:t>
            </w:r>
          </w:p>
        </w:tc>
        <w:tc>
          <w:tcPr>
            <w:tcW w:w="1738" w:type="dxa"/>
            <w:hideMark/>
          </w:tcPr>
          <w:p w14:paraId="668E6031" w14:textId="77777777" w:rsidR="002C1E70" w:rsidRPr="002C1E70" w:rsidRDefault="002C1E70" w:rsidP="002C1E70">
            <w:pPr>
              <w:pStyle w:val="103"/>
            </w:pPr>
            <w:r w:rsidRPr="002C1E70">
              <w:t>ст. Еремизино-Борисовская</w:t>
            </w:r>
          </w:p>
        </w:tc>
        <w:tc>
          <w:tcPr>
            <w:tcW w:w="1497" w:type="dxa"/>
            <w:hideMark/>
          </w:tcPr>
          <w:p w14:paraId="7F0D1D53" w14:textId="77777777" w:rsidR="002C1E70" w:rsidRPr="002C1E70" w:rsidRDefault="002C1E70" w:rsidP="002C1E70">
            <w:pPr>
              <w:pStyle w:val="103"/>
            </w:pPr>
            <w:r w:rsidRPr="002C1E70">
              <w:t>Котельная № 118</w:t>
            </w:r>
          </w:p>
        </w:tc>
        <w:tc>
          <w:tcPr>
            <w:tcW w:w="1563" w:type="dxa"/>
            <w:hideMark/>
          </w:tcPr>
          <w:p w14:paraId="352AFE13" w14:textId="77777777" w:rsidR="002C1E70" w:rsidRPr="002C1E70" w:rsidRDefault="002C1E70" w:rsidP="002C1E70">
            <w:pPr>
              <w:pStyle w:val="103"/>
            </w:pPr>
            <w:r w:rsidRPr="002C1E70">
              <w:t>Обеспечивает МБ ДОУ №26</w:t>
            </w:r>
          </w:p>
        </w:tc>
        <w:tc>
          <w:tcPr>
            <w:tcW w:w="1839" w:type="dxa"/>
            <w:hideMark/>
          </w:tcPr>
          <w:p w14:paraId="4D6201BB" w14:textId="77777777" w:rsidR="002C1E70" w:rsidRPr="002C1E70" w:rsidRDefault="002C1E70" w:rsidP="002C1E70">
            <w:pPr>
              <w:pStyle w:val="103"/>
            </w:pPr>
            <w:r w:rsidRPr="002C1E70">
              <w:t>МУП ТГП ТР «Тихорецктепло»</w:t>
            </w:r>
          </w:p>
        </w:tc>
        <w:tc>
          <w:tcPr>
            <w:tcW w:w="1651" w:type="dxa"/>
            <w:hideMark/>
          </w:tcPr>
          <w:p w14:paraId="43E9532D" w14:textId="77777777" w:rsidR="002C1E70" w:rsidRPr="002C1E70" w:rsidRDefault="002C1E70" w:rsidP="002C1E70">
            <w:pPr>
              <w:pStyle w:val="103"/>
            </w:pPr>
            <w:r w:rsidRPr="002C1E70">
              <w:t>Котельная № 118 ст. Еремизино-Борисовская, ул. Кубанская, 113</w:t>
            </w:r>
          </w:p>
        </w:tc>
        <w:tc>
          <w:tcPr>
            <w:tcW w:w="1598" w:type="dxa"/>
            <w:hideMark/>
          </w:tcPr>
          <w:p w14:paraId="6928C2EE" w14:textId="77777777" w:rsidR="002C1E70" w:rsidRPr="002C1E70" w:rsidRDefault="002C1E70" w:rsidP="002C1E70">
            <w:pPr>
              <w:pStyle w:val="103"/>
            </w:pPr>
            <w:r w:rsidRPr="002C1E70">
              <w:t>МУП ТГП ТР «Тихорецктепло»</w:t>
            </w:r>
          </w:p>
        </w:tc>
        <w:tc>
          <w:tcPr>
            <w:tcW w:w="1530" w:type="dxa"/>
            <w:hideMark/>
          </w:tcPr>
          <w:p w14:paraId="5BCB1FA4" w14:textId="77777777" w:rsidR="002C1E70" w:rsidRPr="002C1E70" w:rsidRDefault="002C1E70" w:rsidP="002C1E70">
            <w:pPr>
              <w:pStyle w:val="103"/>
            </w:pPr>
            <w:r w:rsidRPr="002C1E70">
              <w:t>Пункт 11 Правил организации теплоснабжения в РФ*</w:t>
            </w:r>
          </w:p>
        </w:tc>
        <w:tc>
          <w:tcPr>
            <w:tcW w:w="1174" w:type="dxa"/>
            <w:hideMark/>
          </w:tcPr>
          <w:p w14:paraId="1A89C819" w14:textId="77777777" w:rsidR="002C1E70" w:rsidRPr="002C1E70" w:rsidRDefault="002C1E70" w:rsidP="002C1E70">
            <w:pPr>
              <w:pStyle w:val="103"/>
            </w:pPr>
            <w:r w:rsidRPr="002C1E70">
              <w:t> </w:t>
            </w:r>
          </w:p>
        </w:tc>
        <w:tc>
          <w:tcPr>
            <w:tcW w:w="1524" w:type="dxa"/>
            <w:hideMark/>
          </w:tcPr>
          <w:p w14:paraId="32CE21AD" w14:textId="77777777" w:rsidR="002C1E70" w:rsidRPr="002C1E70" w:rsidRDefault="002C1E70" w:rsidP="002C1E70">
            <w:pPr>
              <w:pStyle w:val="103"/>
            </w:pPr>
            <w:r w:rsidRPr="002C1E70">
              <w:t>МУП ТГП ТР «Тихорецктепло»</w:t>
            </w:r>
          </w:p>
        </w:tc>
      </w:tr>
    </w:tbl>
    <w:p w14:paraId="6B1545C3" w14:textId="77777777" w:rsidR="002C1E70" w:rsidRPr="002C1E70" w:rsidRDefault="002C1E70" w:rsidP="002C1E70">
      <w:r w:rsidRPr="002C1E70">
        <w:t>*В случае отсутствия заявок от ТСО на установление статуса ЕТО. При наличии заявок от ТСО статус ЕТО устанавливается в соответствии с п.п. 6-10 Правил организации теплоснабжения в РФ</w:t>
      </w:r>
    </w:p>
    <w:p w14:paraId="2A223BA8" w14:textId="77777777" w:rsidR="002C1E70" w:rsidRPr="002C1E70" w:rsidRDefault="002C1E70" w:rsidP="002C1E70">
      <w:pPr>
        <w:sectPr w:rsidR="002C1E70" w:rsidRPr="002C1E70" w:rsidSect="00585E1D">
          <w:pgSz w:w="16838" w:h="11906" w:orient="landscape"/>
          <w:pgMar w:top="1701" w:right="1134" w:bottom="850" w:left="1134" w:header="708" w:footer="708" w:gutter="0"/>
          <w:cols w:space="708"/>
          <w:docGrid w:linePitch="360"/>
        </w:sectPr>
      </w:pPr>
    </w:p>
    <w:p w14:paraId="7BD3435F" w14:textId="77777777" w:rsidR="002C1E70" w:rsidRPr="002C1E70" w:rsidRDefault="002C1E70" w:rsidP="009D0606">
      <w:pPr>
        <w:pStyle w:val="a1"/>
      </w:pPr>
      <w:r w:rsidRPr="002C1E70">
        <w:lastRenderedPageBreak/>
        <w:t>Реестр единых теплоснабжающих организаций, содержащий перечень систем теплоснабжения, входящих в состав единой теплоснабжающей организации</w:t>
      </w:r>
    </w:p>
    <w:p w14:paraId="2BADB7DA" w14:textId="656862FC" w:rsidR="002C1E70" w:rsidRPr="002C1E70" w:rsidRDefault="002C1E70" w:rsidP="009D0606">
      <w:pPr>
        <w:pStyle w:val="a1"/>
      </w:pPr>
      <w:r w:rsidRPr="002C1E70">
        <w:t>Муниципальное унитарное предприятие Тихорецкого городского поселения Тихорецкого района «Тихорецктепло» (МУП ТГП ТР «Тихорецктепло») осуществляет производство тепловой энергии, передачу, распределение и сбыт тепловой энергии абонентам на всей территории централизованного теплоснабжения Ермизино-Борисовского сельского поселения Тихорецкого района Краснодарского края.</w:t>
      </w:r>
    </w:p>
    <w:p w14:paraId="4272F23F" w14:textId="77777777" w:rsidR="002C1E70" w:rsidRPr="002C1E70" w:rsidRDefault="002C1E70" w:rsidP="009D0606">
      <w:pPr>
        <w:pStyle w:val="a1"/>
      </w:pPr>
      <w:r w:rsidRPr="002C1E70">
        <w:t>Статус единой теплоснабжающей организации присваивается Муниципальному унитарному предприятию Тихорецкого городского поселения Тихорецкого района «Тихорецктепло» (МУП ТГП ТР «Тихорецктепло») - организации, владеющей в соответствующих зонах единой теплоснабжающей организации источниками тепловой энергии с наибольшей рабочей тепловой мощностью и тепловыми сетями с наибольшей тепловой емкостью, что соответствует критериям определения единой теплоснабжающей организации, установленным «Правилами организации теплоснабжения в Российской Федерации».</w:t>
      </w:r>
    </w:p>
    <w:p w14:paraId="4EC442BD" w14:textId="546FF074" w:rsidR="002C1E70" w:rsidRPr="002C1E70" w:rsidRDefault="002C1E70" w:rsidP="009D0606">
      <w:pPr>
        <w:pStyle w:val="a1"/>
      </w:pPr>
      <w:r w:rsidRPr="002C1E70">
        <w:t>Перечень систем теплоснабжения, входящих в состав единой теплоснабжающей орг</w:t>
      </w:r>
      <w:r w:rsidR="009D0606">
        <w:t xml:space="preserve">анизации представлен в таблице </w:t>
      </w:r>
      <w:r w:rsidR="009D0606">
        <w:fldChar w:fldCharType="begin"/>
      </w:r>
      <w:r w:rsidR="009D0606">
        <w:instrText xml:space="preserve"> REF _Ref531083399 \h </w:instrText>
      </w:r>
      <w:r w:rsidR="009D0606">
        <w:fldChar w:fldCharType="separate"/>
      </w:r>
      <w:r w:rsidR="00D01E94">
        <w:rPr>
          <w:noProof/>
        </w:rPr>
        <w:t>68</w:t>
      </w:r>
      <w:r w:rsidR="009D0606">
        <w:fldChar w:fldCharType="end"/>
      </w:r>
      <w:r w:rsidRPr="002C1E70">
        <w:t>.</w:t>
      </w:r>
    </w:p>
    <w:p w14:paraId="5A411D0F" w14:textId="77777777" w:rsidR="002C1E70" w:rsidRPr="002C1E70" w:rsidRDefault="002C1E70" w:rsidP="009D0606">
      <w:pPr>
        <w:pStyle w:val="a1"/>
      </w:pPr>
    </w:p>
    <w:p w14:paraId="0F049E78" w14:textId="77777777" w:rsidR="002C1E70" w:rsidRPr="002C1E70" w:rsidRDefault="002C1E70" w:rsidP="002C1E70">
      <w:pPr>
        <w:pStyle w:val="11"/>
      </w:pPr>
      <w:r w:rsidRPr="002C1E70">
        <w:t>Основания, в том числе критерии, в соответствии с которыми теплоснабжающая организация определена единой теплоснабжающей организацией</w:t>
      </w:r>
    </w:p>
    <w:p w14:paraId="1B77828E" w14:textId="07FCC9FA" w:rsidR="002C1E70" w:rsidRPr="002C1E70" w:rsidRDefault="002C1E70" w:rsidP="009D0606">
      <w:pPr>
        <w:pStyle w:val="a1"/>
      </w:pPr>
      <w:r w:rsidRPr="002C1E70">
        <w:t xml:space="preserve">Состав единых теплоснабжающих организаций определен в соответствии действующими нормами на основании данных Реестра систем теплоснабжения (таблица </w:t>
      </w:r>
      <w:r w:rsidR="009A1BEF">
        <w:fldChar w:fldCharType="begin"/>
      </w:r>
      <w:r w:rsidR="009A1BEF">
        <w:instrText xml:space="preserve"> REF _Ref531083399 \h </w:instrText>
      </w:r>
      <w:r w:rsidR="009A1BEF">
        <w:fldChar w:fldCharType="separate"/>
      </w:r>
      <w:r w:rsidR="00D01E94">
        <w:rPr>
          <w:noProof/>
        </w:rPr>
        <w:t>68</w:t>
      </w:r>
      <w:r w:rsidR="009A1BEF">
        <w:fldChar w:fldCharType="end"/>
      </w:r>
      <w:r w:rsidRPr="002C1E70">
        <w:t>) и будет уточнен с учетом заявок теплоснабжающих организаций, которые будут ими представлены после опубликования проекта актуализированной Схемы теплоснабжения</w:t>
      </w:r>
    </w:p>
    <w:p w14:paraId="52D83CB4" w14:textId="77777777" w:rsidR="002C1E70" w:rsidRPr="002C1E70" w:rsidRDefault="002C1E70" w:rsidP="009D0606">
      <w:pPr>
        <w:pStyle w:val="a1"/>
      </w:pPr>
      <w:r w:rsidRPr="002C1E70">
        <w:t>В случае отсутствия заявок от ТСО на установление статуса ЕТО статус ЕТО устанавливается в соответствии с п. 11 Правил организации теплоснабжения в РФ. При наличии заявок от ТСО статус ЕТО устанавливается в соответствии с п.п. 6-10 Правил организации теплоснабжения в РФ.</w:t>
      </w:r>
    </w:p>
    <w:p w14:paraId="57C13748" w14:textId="77777777" w:rsidR="002C1E70" w:rsidRPr="002C1E70" w:rsidRDefault="002C1E70" w:rsidP="009D0606">
      <w:pPr>
        <w:pStyle w:val="a1"/>
      </w:pPr>
    </w:p>
    <w:p w14:paraId="2A72B999" w14:textId="77777777" w:rsidR="002C1E70" w:rsidRPr="002C1E70" w:rsidRDefault="002C1E70" w:rsidP="002C1E70">
      <w:pPr>
        <w:pStyle w:val="11"/>
      </w:pPr>
      <w:r w:rsidRPr="002C1E70">
        <w:lastRenderedPageBreak/>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p w14:paraId="501B7D46" w14:textId="59674504" w:rsidR="002C1E70" w:rsidRPr="002C1E70" w:rsidRDefault="002C1E70" w:rsidP="003E7083">
      <w:pPr>
        <w:pStyle w:val="a1"/>
      </w:pPr>
      <w:r w:rsidRPr="002C1E70">
        <w:t xml:space="preserve">Информация о поданных теплоснабжающими организациями заявках на присвоение статуса единой теплоснабжающей организации представлена в таблице </w:t>
      </w:r>
      <w:r w:rsidR="003E7083">
        <w:fldChar w:fldCharType="begin"/>
      </w:r>
      <w:r w:rsidR="003E7083">
        <w:instrText xml:space="preserve"> REF _Ref531083399 \h </w:instrText>
      </w:r>
      <w:r w:rsidR="003E7083">
        <w:fldChar w:fldCharType="separate"/>
      </w:r>
      <w:r w:rsidR="00D01E94">
        <w:rPr>
          <w:noProof/>
        </w:rPr>
        <w:t>68</w:t>
      </w:r>
      <w:r w:rsidR="003E7083">
        <w:fldChar w:fldCharType="end"/>
      </w:r>
      <w:r w:rsidRPr="002C1E70">
        <w:t>.</w:t>
      </w:r>
    </w:p>
    <w:p w14:paraId="5E4B5DE0" w14:textId="77777777" w:rsidR="002C1E70" w:rsidRPr="002C1E70" w:rsidRDefault="002C1E70" w:rsidP="002C1E70">
      <w:pPr>
        <w:pStyle w:val="11"/>
      </w:pPr>
      <w:r w:rsidRPr="002C1E70">
        <w:t>Описание границ зон деятельности единой теплоснабжающей организации (организаций)</w:t>
      </w:r>
    </w:p>
    <w:p w14:paraId="0C5D32DE" w14:textId="01F9FEEA" w:rsidR="002C1E70" w:rsidRPr="002C1E70" w:rsidRDefault="002C1E70" w:rsidP="003E7083">
      <w:pPr>
        <w:pStyle w:val="a1"/>
      </w:pPr>
      <w:r w:rsidRPr="002C1E70">
        <w:t xml:space="preserve">Описание границ зон деятельности единой теплоснабжающей организации (организаций) представлено в таблице </w:t>
      </w:r>
      <w:r w:rsidR="003E7083">
        <w:fldChar w:fldCharType="begin"/>
      </w:r>
      <w:r w:rsidR="003E7083">
        <w:instrText xml:space="preserve"> REF _Ref531083399 \h </w:instrText>
      </w:r>
      <w:r w:rsidR="003E7083">
        <w:fldChar w:fldCharType="separate"/>
      </w:r>
      <w:r w:rsidR="00D01E94">
        <w:rPr>
          <w:noProof/>
        </w:rPr>
        <w:t>68</w:t>
      </w:r>
      <w:r w:rsidR="003E7083">
        <w:fldChar w:fldCharType="end"/>
      </w:r>
      <w:r w:rsidR="003E7083">
        <w:t>.</w:t>
      </w:r>
    </w:p>
    <w:p w14:paraId="6E7535FA" w14:textId="77777777" w:rsidR="002C1E70" w:rsidRPr="002C1E70" w:rsidRDefault="002C1E70" w:rsidP="003E7083">
      <w:pPr>
        <w:pStyle w:val="a1"/>
      </w:pPr>
    </w:p>
    <w:p w14:paraId="102AA272" w14:textId="77777777" w:rsidR="00686C28" w:rsidRPr="00686C28" w:rsidRDefault="00686C28" w:rsidP="003E7083">
      <w:pPr>
        <w:pStyle w:val="a1"/>
      </w:pPr>
    </w:p>
    <w:p w14:paraId="09DC3BEC" w14:textId="77777777" w:rsidR="0080215E" w:rsidRDefault="0080215E" w:rsidP="00B54E93">
      <w:pPr>
        <w:pStyle w:val="1"/>
      </w:pPr>
      <w:bookmarkStart w:id="154" w:name="_Toc531252657"/>
      <w:r>
        <w:lastRenderedPageBreak/>
        <w:t>Реест</w:t>
      </w:r>
      <w:r w:rsidR="00B54E93">
        <w:t>р проектов схемы теплоснабжения.</w:t>
      </w:r>
      <w:bookmarkEnd w:id="154"/>
    </w:p>
    <w:p w14:paraId="09DC3BED" w14:textId="77777777" w:rsidR="0080215E" w:rsidRDefault="0080215E" w:rsidP="00B54E93">
      <w:pPr>
        <w:pStyle w:val="11"/>
      </w:pPr>
      <w:r>
        <w:t>Перечень мероприятий по строительству, реконструкции или техническому перевооружению источников тепловой энергии (состав таблицы в ПП).</w:t>
      </w:r>
    </w:p>
    <w:p w14:paraId="4E1DA0AF" w14:textId="77777777" w:rsidR="00686C28" w:rsidRPr="00686C28" w:rsidRDefault="00686C28" w:rsidP="00686C28">
      <w:pPr>
        <w:pStyle w:val="a1"/>
      </w:pPr>
      <w:r w:rsidRPr="00686C28">
        <w:t xml:space="preserve">Мероприятия по осуществлению строительства, реконструкции и технического перевооружения источников тепловой энергии не предусмотрены. </w:t>
      </w:r>
    </w:p>
    <w:p w14:paraId="61AA2AB8" w14:textId="77777777" w:rsidR="00686C28" w:rsidRPr="00686C28" w:rsidRDefault="00686C28" w:rsidP="00686C28">
      <w:pPr>
        <w:pStyle w:val="a1"/>
      </w:pPr>
      <w:r w:rsidRPr="00686C28">
        <w:t>В этой связи, реестр мероприятий по строительству, реконструкции и техническому перевооружению источников тепловой энергии не приводится.</w:t>
      </w:r>
    </w:p>
    <w:p w14:paraId="54ADB548" w14:textId="77777777" w:rsidR="00686C28" w:rsidRPr="00686C28" w:rsidRDefault="00686C28" w:rsidP="00686C28">
      <w:pPr>
        <w:pStyle w:val="a1"/>
      </w:pPr>
    </w:p>
    <w:p w14:paraId="09DC3BEE" w14:textId="77777777" w:rsidR="0080215E" w:rsidRDefault="0080215E" w:rsidP="00B54E93">
      <w:pPr>
        <w:pStyle w:val="11"/>
      </w:pPr>
      <w:r>
        <w:t>Перечень мероприятий по строительству, реконструкции и техническому перевооружению тепловых сетей и сооружений на них (состав таблицы в ПП).</w:t>
      </w:r>
    </w:p>
    <w:p w14:paraId="319A7315" w14:textId="77777777" w:rsidR="00686C28" w:rsidRPr="00686C28" w:rsidRDefault="00686C28" w:rsidP="00686C28">
      <w:pPr>
        <w:pStyle w:val="a1"/>
      </w:pPr>
      <w:r w:rsidRPr="00686C28">
        <w:t xml:space="preserve">Мероприятия по осуществлению строительства, реконструкции и технического перевооружения тепловых сетей и сооружений на них не предусмотрены. </w:t>
      </w:r>
    </w:p>
    <w:p w14:paraId="0D3DBDB5" w14:textId="77777777" w:rsidR="00686C28" w:rsidRPr="00686C28" w:rsidRDefault="00686C28" w:rsidP="00686C28">
      <w:pPr>
        <w:pStyle w:val="a1"/>
      </w:pPr>
      <w:r w:rsidRPr="00686C28">
        <w:t>В этой связи, реестр мероприятий по осуществлению строительства, реконструкции и технического перевооружения тепловых сетей и сооружений на них не приводится.</w:t>
      </w:r>
    </w:p>
    <w:p w14:paraId="0EA9C006" w14:textId="77777777" w:rsidR="00686C28" w:rsidRPr="00686C28" w:rsidRDefault="00686C28" w:rsidP="00686C28">
      <w:pPr>
        <w:pStyle w:val="a1"/>
      </w:pPr>
    </w:p>
    <w:p w14:paraId="09DC3BEF" w14:textId="77777777" w:rsidR="0080215E" w:rsidRDefault="0080215E" w:rsidP="00B54E93">
      <w:pPr>
        <w:pStyle w:val="11"/>
      </w:pPr>
      <w:r>
        <w:t>Перечень мероприятий, обеспечивающих переход от открытых систем теплоснабжения (горячего водоснабжения) на закрытые системы горячего водоснабжения (состав таблицы в ПП).</w:t>
      </w:r>
    </w:p>
    <w:p w14:paraId="2994974A" w14:textId="77777777" w:rsidR="00686C28" w:rsidRPr="00686C28" w:rsidRDefault="00686C28" w:rsidP="00686C28">
      <w:pPr>
        <w:pStyle w:val="a1"/>
      </w:pPr>
      <w:r w:rsidRPr="00686C28">
        <w:t xml:space="preserve">Мероприятия, обеспечивающие переход от открытых систем теплоснабжения (горячего водоснабжения) на закрытые системы горячего водоснабжения не предусмотрены. </w:t>
      </w:r>
    </w:p>
    <w:p w14:paraId="447CB2D8" w14:textId="77777777" w:rsidR="00686C28" w:rsidRPr="00686C28" w:rsidRDefault="00686C28" w:rsidP="00686C28">
      <w:pPr>
        <w:pStyle w:val="a1"/>
      </w:pPr>
      <w:r w:rsidRPr="00686C28">
        <w:t xml:space="preserve">В этой связи, реестр мероприятий, обеспечивающих переход от открытых систем теплоснабжения (горячего водоснабжения) на закрытые системы горячего водоснабжения, не предусмотрен. </w:t>
      </w:r>
      <w:r w:rsidRPr="00686C28">
        <w:br w:type="page"/>
      </w:r>
    </w:p>
    <w:p w14:paraId="09DC3BF0" w14:textId="77777777" w:rsidR="0080215E" w:rsidRDefault="0080215E" w:rsidP="00B54E93">
      <w:pPr>
        <w:pStyle w:val="1"/>
      </w:pPr>
      <w:bookmarkStart w:id="155" w:name="_Toc531252658"/>
      <w:r>
        <w:lastRenderedPageBreak/>
        <w:t>Замечания и предложения</w:t>
      </w:r>
      <w:r w:rsidR="00B54E93">
        <w:t xml:space="preserve"> к проекту схемы теплоснабжения</w:t>
      </w:r>
      <w:bookmarkEnd w:id="155"/>
    </w:p>
    <w:p w14:paraId="09DC3BF1" w14:textId="77777777" w:rsidR="0080215E" w:rsidRDefault="0080215E" w:rsidP="00B54E93">
      <w:pPr>
        <w:pStyle w:val="11"/>
      </w:pPr>
      <w:r>
        <w:t>Перечень всех замечаний и предложений, поступивших при разработке, утверждении и актуализации схемы теплоснабжения.</w:t>
      </w:r>
    </w:p>
    <w:p w14:paraId="06DED75E" w14:textId="2DF8D890" w:rsidR="00694613" w:rsidRPr="00694613" w:rsidRDefault="00694613" w:rsidP="00694613">
      <w:pPr>
        <w:pStyle w:val="a1"/>
      </w:pPr>
      <w:r w:rsidRPr="00694613">
        <w:t>Замечаний и предложений к проекту актуализированной схемы теплоснабжения схемы не поступало.</w:t>
      </w:r>
    </w:p>
    <w:p w14:paraId="12B42D0B" w14:textId="77777777" w:rsidR="00694613" w:rsidRPr="00694613" w:rsidRDefault="00694613" w:rsidP="00694613">
      <w:pPr>
        <w:pStyle w:val="a1"/>
      </w:pPr>
    </w:p>
    <w:p w14:paraId="09DC3BF2" w14:textId="77777777" w:rsidR="0080215E" w:rsidRDefault="0080215E" w:rsidP="00B54E93">
      <w:pPr>
        <w:pStyle w:val="11"/>
      </w:pPr>
      <w:r>
        <w:t>Ответы разработчиков проекта схемы теплоснабжения на замечания и предложения.</w:t>
      </w:r>
    </w:p>
    <w:p w14:paraId="3E98D49E" w14:textId="48E1D90B" w:rsidR="00694613" w:rsidRPr="00694613" w:rsidRDefault="00694613" w:rsidP="00694613">
      <w:pPr>
        <w:pStyle w:val="a1"/>
      </w:pPr>
      <w:r w:rsidRPr="00694613">
        <w:t>Замечаний и предложений к проекту актуализированной схемы теплоснабжения схемы не поступало.</w:t>
      </w:r>
    </w:p>
    <w:p w14:paraId="5D8D222F" w14:textId="77777777" w:rsidR="00694613" w:rsidRDefault="00694613" w:rsidP="00694613">
      <w:pPr>
        <w:pStyle w:val="a1"/>
      </w:pPr>
    </w:p>
    <w:p w14:paraId="09DC3BF3" w14:textId="77777777" w:rsidR="0080215E" w:rsidRDefault="0080215E" w:rsidP="00B54E93">
      <w:pPr>
        <w:pStyle w:val="11"/>
      </w:pPr>
      <w: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p>
    <w:p w14:paraId="53E5204F" w14:textId="1B217B1D" w:rsidR="00694613" w:rsidRDefault="00694613" w:rsidP="000B68AD">
      <w:pPr>
        <w:pStyle w:val="a1"/>
      </w:pPr>
      <w:r w:rsidRPr="00694613">
        <w:t>Замечаний и предложений к проекту актуализированной схемы теплоснабжения схемы не поступало.</w:t>
      </w:r>
      <w:r>
        <w:br w:type="page"/>
      </w:r>
    </w:p>
    <w:p w14:paraId="09DC3BF4" w14:textId="77777777" w:rsidR="0080215E" w:rsidRDefault="0080215E" w:rsidP="00B54E93">
      <w:pPr>
        <w:pStyle w:val="1"/>
      </w:pPr>
      <w:bookmarkStart w:id="156" w:name="_Toc531252659"/>
      <w:r>
        <w:lastRenderedPageBreak/>
        <w:t>Сводный том изменений, выполненных в доработанной и (или) актуали</w:t>
      </w:r>
      <w:r w:rsidR="00B54E93">
        <w:t>зированной схеме теплоснабжения.</w:t>
      </w:r>
      <w:bookmarkEnd w:id="156"/>
    </w:p>
    <w:p w14:paraId="7D65A0D6" w14:textId="10CFEDD0" w:rsidR="00CB5866" w:rsidRDefault="006D7276" w:rsidP="006D7276">
      <w:pPr>
        <w:pStyle w:val="a1"/>
      </w:pPr>
      <w:r>
        <w:t>Реестр изменений по мероприятиям на источниках тепловой энергии, внесенных</w:t>
      </w:r>
      <w:r w:rsidRPr="00A81DED">
        <w:t xml:space="preserve"> в актуализированн</w:t>
      </w:r>
      <w:r>
        <w:t>ую</w:t>
      </w:r>
      <w:r w:rsidRPr="00A81DED">
        <w:t xml:space="preserve"> схем</w:t>
      </w:r>
      <w:r>
        <w:t>у</w:t>
      </w:r>
      <w:r w:rsidRPr="00A81DED">
        <w:t xml:space="preserve"> теплоснабжения</w:t>
      </w:r>
      <w:r>
        <w:t xml:space="preserve"> поселения, по отношению к утвержденной схеме представлен в таблице </w:t>
      </w:r>
      <w:r>
        <w:fldChar w:fldCharType="begin"/>
      </w:r>
      <w:r>
        <w:instrText xml:space="preserve"> REF _Ref530666563 \h </w:instrText>
      </w:r>
      <w:r>
        <w:fldChar w:fldCharType="separate"/>
      </w:r>
      <w:r w:rsidR="00D01E94">
        <w:rPr>
          <w:noProof/>
        </w:rPr>
        <w:t>69</w:t>
      </w:r>
      <w:r>
        <w:fldChar w:fldCharType="end"/>
      </w:r>
      <w:r>
        <w:t xml:space="preserve">. </w:t>
      </w:r>
      <w:r w:rsidR="00DF6790">
        <w:t>При актуализации схемы теплоснабжения принято решение не предусматривать мероприятия на источниках. Запланированные мероприятия в утверждённой схеме на период, прошедший с даты утверждения, отсутствуют.</w:t>
      </w:r>
    </w:p>
    <w:p w14:paraId="1752F754" w14:textId="68B8D813" w:rsidR="001B2F20" w:rsidRPr="001B2F20" w:rsidRDefault="001B2F20" w:rsidP="001B2F20">
      <w:pPr>
        <w:pStyle w:val="a1"/>
      </w:pPr>
      <w:r w:rsidRPr="001B2F20">
        <w:t xml:space="preserve">В таблице </w:t>
      </w:r>
      <w:r w:rsidRPr="001B2F20">
        <w:fldChar w:fldCharType="begin"/>
      </w:r>
      <w:r w:rsidRPr="001B2F20">
        <w:instrText xml:space="preserve"> REF _Ref529863426 \h  \* MERGEFORMAT </w:instrText>
      </w:r>
      <w:r w:rsidRPr="001B2F20">
        <w:fldChar w:fldCharType="separate"/>
      </w:r>
      <w:r w:rsidR="00D01E94">
        <w:t>70</w:t>
      </w:r>
      <w:r w:rsidRPr="001B2F20">
        <w:fldChar w:fldCharType="end"/>
      </w:r>
      <w:r w:rsidRPr="001B2F20">
        <w:t xml:space="preserve"> представлено сравнение мероприятий по строительству и реконструкции тепловых сетей утвержденной </w:t>
      </w:r>
      <w:r w:rsidRPr="00921B4D">
        <w:t xml:space="preserve">схемы теплоснабжения </w:t>
      </w:r>
      <w:r w:rsidR="00921B4D" w:rsidRPr="00921B4D">
        <w:t xml:space="preserve">Еремизино-Борисовского </w:t>
      </w:r>
      <w:r w:rsidRPr="00921B4D">
        <w:t xml:space="preserve">сельского поселения на </w:t>
      </w:r>
      <w:r w:rsidR="00921B4D" w:rsidRPr="00921B4D">
        <w:t>период 2015 по</w:t>
      </w:r>
      <w:r w:rsidRPr="00921B4D">
        <w:t xml:space="preserve"> </w:t>
      </w:r>
      <w:r w:rsidR="00921B4D" w:rsidRPr="00921B4D">
        <w:t>2030 годы</w:t>
      </w:r>
      <w:r w:rsidRPr="001B2F20">
        <w:t xml:space="preserve"> с актуализацией схемы теплоснабжения Еремизино-Борисовского сельского поселения на 2019 год.</w:t>
      </w:r>
      <w:r w:rsidR="00267C92">
        <w:t xml:space="preserve"> </w:t>
      </w:r>
      <w:r w:rsidR="00267C92" w:rsidRPr="00267C92">
        <w:t>При актуализации схемы теплоснабжения были пересмотрены запланированные мероприятия по тепловым сетям. Сведений о выполненных мероприятиях из утвержденной схемы теплоснабжения нет.</w:t>
      </w:r>
    </w:p>
    <w:p w14:paraId="64E7194C" w14:textId="77777777" w:rsidR="001B2F20" w:rsidRPr="001B2F20" w:rsidRDefault="001B2F20" w:rsidP="001B2F20">
      <w:pPr>
        <w:pStyle w:val="a1"/>
      </w:pPr>
    </w:p>
    <w:p w14:paraId="10C252E7" w14:textId="77777777" w:rsidR="001B2F20" w:rsidRPr="001B2F20" w:rsidRDefault="001B2F20" w:rsidP="001B2F20">
      <w:pPr>
        <w:pStyle w:val="a1"/>
      </w:pPr>
    </w:p>
    <w:p w14:paraId="09F316AD" w14:textId="77777777" w:rsidR="001B2F20" w:rsidRPr="001B2F20" w:rsidRDefault="001B2F20" w:rsidP="001B2F20">
      <w:pPr>
        <w:sectPr w:rsidR="001B2F20" w:rsidRPr="001B2F20">
          <w:pgSz w:w="11906" w:h="16838"/>
          <w:pgMar w:top="1134" w:right="850" w:bottom="1134" w:left="1701" w:header="708" w:footer="708" w:gutter="0"/>
          <w:cols w:space="708"/>
          <w:docGrid w:linePitch="360"/>
        </w:sectPr>
      </w:pPr>
    </w:p>
    <w:p w14:paraId="3D4D72F2" w14:textId="48294533" w:rsidR="00572CDF" w:rsidRPr="001B2F20" w:rsidRDefault="00572CDF" w:rsidP="00572CDF">
      <w:pPr>
        <w:pStyle w:val="af8"/>
      </w:pPr>
      <w:r w:rsidRPr="001B2F20">
        <w:lastRenderedPageBreak/>
        <w:t xml:space="preserve">Таблица </w:t>
      </w:r>
      <w:r w:rsidRPr="00572CDF">
        <w:fldChar w:fldCharType="begin"/>
      </w:r>
      <w:r>
        <w:instrText xml:space="preserve"> SEQ Таблица \* ARABIC </w:instrText>
      </w:r>
      <w:r w:rsidRPr="00572CDF">
        <w:fldChar w:fldCharType="separate"/>
      </w:r>
      <w:bookmarkStart w:id="157" w:name="_Ref530666563"/>
      <w:r w:rsidR="00D01E94">
        <w:rPr>
          <w:noProof/>
        </w:rPr>
        <w:t>69</w:t>
      </w:r>
      <w:bookmarkEnd w:id="157"/>
      <w:r w:rsidRPr="00572CDF">
        <w:fldChar w:fldCharType="end"/>
      </w:r>
      <w:r w:rsidRPr="001B2F20">
        <w:t xml:space="preserve"> - Сравнение мероприятий по строительству и реконструкции </w:t>
      </w:r>
      <w:r>
        <w:t>котельных</w:t>
      </w:r>
      <w:r w:rsidRPr="001B2F20">
        <w:t xml:space="preserve"> утвержденной </w:t>
      </w:r>
      <w:r w:rsidRPr="00921B4D">
        <w:t>схемы теплоснабжения Еремизино-Борисовского сельского поселения Тихорецкого района на период 2015 по 2030 годы</w:t>
      </w:r>
      <w:r w:rsidRPr="001B2F20">
        <w:t xml:space="preserve"> с актуализацией схемы теплоснабжения Еремизино-Борисовского сельского поселения Тихорецкого района Краснодарского края на 2019 год</w:t>
      </w:r>
    </w:p>
    <w:tbl>
      <w:tblPr>
        <w:tblStyle w:val="TableGridReport1"/>
        <w:tblW w:w="5000" w:type="pct"/>
        <w:tblLook w:val="04A0" w:firstRow="1" w:lastRow="0" w:firstColumn="1" w:lastColumn="0" w:noHBand="0" w:noVBand="1"/>
      </w:tblPr>
      <w:tblGrid>
        <w:gridCol w:w="2308"/>
        <w:gridCol w:w="2171"/>
        <w:gridCol w:w="4708"/>
        <w:gridCol w:w="1206"/>
        <w:gridCol w:w="1499"/>
        <w:gridCol w:w="3971"/>
        <w:gridCol w:w="1206"/>
        <w:gridCol w:w="1499"/>
        <w:gridCol w:w="2968"/>
      </w:tblGrid>
      <w:tr w:rsidR="00572CDF" w:rsidRPr="001B2F20" w14:paraId="4F975F61" w14:textId="77777777" w:rsidTr="00010DA0">
        <w:trPr>
          <w:tblHeader/>
        </w:trPr>
        <w:tc>
          <w:tcPr>
            <w:tcW w:w="536" w:type="pct"/>
            <w:vMerge w:val="restart"/>
            <w:hideMark/>
          </w:tcPr>
          <w:p w14:paraId="5F3F73F8" w14:textId="77777777" w:rsidR="00572CDF" w:rsidRPr="00572CDF" w:rsidRDefault="00572CDF" w:rsidP="00572CDF">
            <w:pPr>
              <w:pStyle w:val="103"/>
            </w:pPr>
            <w:r w:rsidRPr="001B2F20">
              <w:t>ТСО</w:t>
            </w:r>
          </w:p>
        </w:tc>
        <w:tc>
          <w:tcPr>
            <w:tcW w:w="504" w:type="pct"/>
            <w:vMerge w:val="restart"/>
            <w:hideMark/>
          </w:tcPr>
          <w:p w14:paraId="2050EAEE" w14:textId="77777777" w:rsidR="00572CDF" w:rsidRPr="00572CDF" w:rsidRDefault="00572CDF" w:rsidP="00572CDF">
            <w:pPr>
              <w:pStyle w:val="103"/>
            </w:pPr>
            <w:r w:rsidRPr="001B2F20">
              <w:t>Источник</w:t>
            </w:r>
          </w:p>
        </w:tc>
        <w:tc>
          <w:tcPr>
            <w:tcW w:w="1721" w:type="pct"/>
            <w:gridSpan w:val="3"/>
            <w:hideMark/>
          </w:tcPr>
          <w:p w14:paraId="5B516D46" w14:textId="77777777" w:rsidR="00572CDF" w:rsidRPr="00572CDF" w:rsidRDefault="00572CDF" w:rsidP="00572CDF">
            <w:pPr>
              <w:pStyle w:val="103"/>
            </w:pPr>
            <w:r w:rsidRPr="001B2F20">
              <w:t xml:space="preserve">Утвержденная схемы теплоснабжения Еремизино-Борисовского сельского поселения Тихорецкого района на </w:t>
            </w:r>
            <w:r w:rsidRPr="00572CDF">
              <w:t>период 2015 по 2030 годы</w:t>
            </w:r>
          </w:p>
        </w:tc>
        <w:tc>
          <w:tcPr>
            <w:tcW w:w="1550" w:type="pct"/>
            <w:gridSpan w:val="3"/>
            <w:hideMark/>
          </w:tcPr>
          <w:p w14:paraId="5DD9F4D6" w14:textId="77777777" w:rsidR="00572CDF" w:rsidRPr="00572CDF" w:rsidRDefault="00572CDF" w:rsidP="00572CDF">
            <w:pPr>
              <w:pStyle w:val="103"/>
            </w:pPr>
            <w:r w:rsidRPr="001B2F20">
              <w:t>Актуализация схемы теплоснабжения Еремизино-Борисовского сельского поселения Тихорецкого района</w:t>
            </w:r>
            <w:r w:rsidRPr="00572CDF">
              <w:t xml:space="preserve"> Краснодарского края на 2019 год</w:t>
            </w:r>
          </w:p>
        </w:tc>
        <w:tc>
          <w:tcPr>
            <w:tcW w:w="689" w:type="pct"/>
            <w:vMerge w:val="restart"/>
            <w:hideMark/>
          </w:tcPr>
          <w:p w14:paraId="0D92B0DA" w14:textId="77777777" w:rsidR="00572CDF" w:rsidRPr="00572CDF" w:rsidRDefault="00572CDF" w:rsidP="00572CDF">
            <w:pPr>
              <w:pStyle w:val="103"/>
            </w:pPr>
            <w:r w:rsidRPr="001B2F20">
              <w:t>Комментарий</w:t>
            </w:r>
          </w:p>
        </w:tc>
      </w:tr>
      <w:tr w:rsidR="00572CDF" w:rsidRPr="001B2F20" w14:paraId="713A5BC0" w14:textId="77777777" w:rsidTr="00010DA0">
        <w:trPr>
          <w:tblHeader/>
        </w:trPr>
        <w:tc>
          <w:tcPr>
            <w:tcW w:w="536" w:type="pct"/>
            <w:vMerge/>
            <w:hideMark/>
          </w:tcPr>
          <w:p w14:paraId="7D32F150" w14:textId="77777777" w:rsidR="00572CDF" w:rsidRPr="001B2F20" w:rsidRDefault="00572CDF" w:rsidP="00572CDF">
            <w:pPr>
              <w:pStyle w:val="103"/>
            </w:pPr>
          </w:p>
        </w:tc>
        <w:tc>
          <w:tcPr>
            <w:tcW w:w="504" w:type="pct"/>
            <w:vMerge/>
            <w:hideMark/>
          </w:tcPr>
          <w:p w14:paraId="26608B8A" w14:textId="77777777" w:rsidR="00572CDF" w:rsidRPr="001B2F20" w:rsidRDefault="00572CDF" w:rsidP="00572CDF">
            <w:pPr>
              <w:pStyle w:val="103"/>
            </w:pPr>
          </w:p>
        </w:tc>
        <w:tc>
          <w:tcPr>
            <w:tcW w:w="1093" w:type="pct"/>
            <w:hideMark/>
          </w:tcPr>
          <w:p w14:paraId="60D6022D" w14:textId="77777777" w:rsidR="00572CDF" w:rsidRPr="00572CDF" w:rsidRDefault="00572CDF" w:rsidP="00572CDF">
            <w:pPr>
              <w:pStyle w:val="103"/>
            </w:pPr>
            <w:r w:rsidRPr="001B2F20">
              <w:t>Наименование мероприятия</w:t>
            </w:r>
          </w:p>
        </w:tc>
        <w:tc>
          <w:tcPr>
            <w:tcW w:w="280" w:type="pct"/>
            <w:hideMark/>
          </w:tcPr>
          <w:p w14:paraId="0D1E5869" w14:textId="77777777" w:rsidR="00572CDF" w:rsidRPr="00572CDF" w:rsidRDefault="00572CDF" w:rsidP="00572CDF">
            <w:pPr>
              <w:pStyle w:val="103"/>
            </w:pPr>
            <w:r w:rsidRPr="001B2F20">
              <w:t>Годы начала и окончания работ</w:t>
            </w:r>
          </w:p>
        </w:tc>
        <w:tc>
          <w:tcPr>
            <w:tcW w:w="348" w:type="pct"/>
            <w:hideMark/>
          </w:tcPr>
          <w:p w14:paraId="60326260" w14:textId="77E718C8" w:rsidR="00572CDF" w:rsidRPr="00572CDF" w:rsidRDefault="00572CDF" w:rsidP="00CB5866">
            <w:pPr>
              <w:pStyle w:val="103"/>
            </w:pPr>
            <w:r>
              <w:t>О</w:t>
            </w:r>
            <w:r w:rsidRPr="00572CDF">
              <w:t xml:space="preserve">бъемный показатель, </w:t>
            </w:r>
            <w:r w:rsidR="00CB5866">
              <w:t>МВт</w:t>
            </w:r>
          </w:p>
        </w:tc>
        <w:tc>
          <w:tcPr>
            <w:tcW w:w="922" w:type="pct"/>
            <w:hideMark/>
          </w:tcPr>
          <w:p w14:paraId="07F4D97D" w14:textId="77777777" w:rsidR="00572CDF" w:rsidRPr="00572CDF" w:rsidRDefault="00572CDF" w:rsidP="00572CDF">
            <w:pPr>
              <w:pStyle w:val="103"/>
            </w:pPr>
            <w:r w:rsidRPr="001B2F20">
              <w:t>Наименование мероприятия</w:t>
            </w:r>
          </w:p>
        </w:tc>
        <w:tc>
          <w:tcPr>
            <w:tcW w:w="280" w:type="pct"/>
            <w:hideMark/>
          </w:tcPr>
          <w:p w14:paraId="5748575E" w14:textId="77777777" w:rsidR="00572CDF" w:rsidRPr="00572CDF" w:rsidRDefault="00572CDF" w:rsidP="00572CDF">
            <w:pPr>
              <w:pStyle w:val="103"/>
            </w:pPr>
            <w:r w:rsidRPr="001B2F20">
              <w:t>Годы начала и окончания работ</w:t>
            </w:r>
          </w:p>
        </w:tc>
        <w:tc>
          <w:tcPr>
            <w:tcW w:w="348" w:type="pct"/>
            <w:hideMark/>
          </w:tcPr>
          <w:p w14:paraId="0D4C8B84" w14:textId="2196AF8D" w:rsidR="00572CDF" w:rsidRPr="00572CDF" w:rsidRDefault="00572CDF" w:rsidP="00CB5866">
            <w:pPr>
              <w:pStyle w:val="103"/>
            </w:pPr>
            <w:r>
              <w:t>О</w:t>
            </w:r>
            <w:r w:rsidRPr="00572CDF">
              <w:t xml:space="preserve">бъемный показатель, </w:t>
            </w:r>
            <w:r w:rsidR="00CB5866">
              <w:t>МВт</w:t>
            </w:r>
          </w:p>
        </w:tc>
        <w:tc>
          <w:tcPr>
            <w:tcW w:w="689" w:type="pct"/>
            <w:vMerge/>
            <w:hideMark/>
          </w:tcPr>
          <w:p w14:paraId="4C90FCAD" w14:textId="77777777" w:rsidR="00572CDF" w:rsidRPr="001B2F20" w:rsidRDefault="00572CDF" w:rsidP="00572CDF">
            <w:pPr>
              <w:pStyle w:val="103"/>
            </w:pPr>
          </w:p>
        </w:tc>
      </w:tr>
      <w:tr w:rsidR="00572CDF" w:rsidRPr="001B2F20" w14:paraId="32311C70" w14:textId="77777777" w:rsidTr="00010DA0">
        <w:tc>
          <w:tcPr>
            <w:tcW w:w="536" w:type="pct"/>
          </w:tcPr>
          <w:p w14:paraId="66DECBF5" w14:textId="77777777" w:rsidR="00572CDF" w:rsidRPr="00572CDF" w:rsidRDefault="00572CDF" w:rsidP="00572CDF">
            <w:pPr>
              <w:pStyle w:val="103"/>
            </w:pPr>
            <w:r w:rsidRPr="001B2F20">
              <w:t>МУП</w:t>
            </w:r>
            <w:r w:rsidRPr="00572CDF">
              <w:t> ТГП ТР «Тихорецктепло»</w:t>
            </w:r>
          </w:p>
        </w:tc>
        <w:tc>
          <w:tcPr>
            <w:tcW w:w="504" w:type="pct"/>
          </w:tcPr>
          <w:p w14:paraId="0C4375E9" w14:textId="77777777" w:rsidR="00572CDF" w:rsidRPr="00572CDF" w:rsidRDefault="00572CDF" w:rsidP="00572CDF">
            <w:pPr>
              <w:pStyle w:val="103"/>
            </w:pPr>
            <w:r w:rsidRPr="00692A2A">
              <w:t>Котельная № 107</w:t>
            </w:r>
          </w:p>
        </w:tc>
        <w:tc>
          <w:tcPr>
            <w:tcW w:w="1093" w:type="pct"/>
          </w:tcPr>
          <w:p w14:paraId="130F2172" w14:textId="2CD983B9" w:rsidR="00572CDF" w:rsidRPr="00572CDF" w:rsidRDefault="00CB5866" w:rsidP="00572CDF">
            <w:pPr>
              <w:pStyle w:val="103"/>
            </w:pPr>
            <w:r>
              <w:t>Реконструкция котельной</w:t>
            </w:r>
          </w:p>
        </w:tc>
        <w:tc>
          <w:tcPr>
            <w:tcW w:w="280" w:type="pct"/>
          </w:tcPr>
          <w:p w14:paraId="4682D5ED" w14:textId="107AD637" w:rsidR="00572CDF" w:rsidRPr="00572CDF" w:rsidRDefault="00CB5866" w:rsidP="00572CDF">
            <w:pPr>
              <w:pStyle w:val="103"/>
            </w:pPr>
            <w:r>
              <w:t>2020-2025</w:t>
            </w:r>
          </w:p>
        </w:tc>
        <w:tc>
          <w:tcPr>
            <w:tcW w:w="348" w:type="pct"/>
          </w:tcPr>
          <w:p w14:paraId="2455B1D4" w14:textId="69F44829" w:rsidR="00572CDF" w:rsidRPr="00572CDF" w:rsidRDefault="00CB5866" w:rsidP="00572CDF">
            <w:pPr>
              <w:pStyle w:val="103"/>
            </w:pPr>
            <w:r>
              <w:t>0,8</w:t>
            </w:r>
          </w:p>
        </w:tc>
        <w:tc>
          <w:tcPr>
            <w:tcW w:w="922" w:type="pct"/>
            <w:vMerge w:val="restart"/>
          </w:tcPr>
          <w:p w14:paraId="0693C57F" w14:textId="77777777" w:rsidR="00572CDF" w:rsidRPr="00572CDF" w:rsidRDefault="00572CDF" w:rsidP="00572CDF">
            <w:pPr>
              <w:pStyle w:val="103"/>
            </w:pPr>
            <w:r w:rsidRPr="00974A23">
              <w:t>Не предусматриваются</w:t>
            </w:r>
          </w:p>
        </w:tc>
        <w:tc>
          <w:tcPr>
            <w:tcW w:w="280" w:type="pct"/>
          </w:tcPr>
          <w:p w14:paraId="6E0C4471" w14:textId="77777777" w:rsidR="00572CDF" w:rsidRPr="00572CDF" w:rsidRDefault="00572CDF" w:rsidP="00572CDF">
            <w:pPr>
              <w:pStyle w:val="103"/>
            </w:pPr>
            <w:r>
              <w:t>-</w:t>
            </w:r>
          </w:p>
        </w:tc>
        <w:tc>
          <w:tcPr>
            <w:tcW w:w="348" w:type="pct"/>
          </w:tcPr>
          <w:p w14:paraId="67AAA2CD" w14:textId="77777777" w:rsidR="00572CDF" w:rsidRPr="00572CDF" w:rsidRDefault="00572CDF" w:rsidP="00572CDF">
            <w:pPr>
              <w:pStyle w:val="103"/>
            </w:pPr>
            <w:r>
              <w:t>-</w:t>
            </w:r>
          </w:p>
        </w:tc>
        <w:tc>
          <w:tcPr>
            <w:tcW w:w="689" w:type="pct"/>
          </w:tcPr>
          <w:p w14:paraId="18348724" w14:textId="77777777" w:rsidR="00572CDF" w:rsidRPr="00572CDF" w:rsidRDefault="00572CDF" w:rsidP="00572CDF">
            <w:pPr>
              <w:pStyle w:val="103"/>
            </w:pPr>
            <w:r>
              <w:t>-</w:t>
            </w:r>
          </w:p>
        </w:tc>
      </w:tr>
      <w:tr w:rsidR="00572CDF" w:rsidRPr="001B2F20" w14:paraId="0CFA4DA6" w14:textId="77777777" w:rsidTr="00010DA0">
        <w:tc>
          <w:tcPr>
            <w:tcW w:w="536" w:type="pct"/>
          </w:tcPr>
          <w:p w14:paraId="211CBC8C" w14:textId="77777777" w:rsidR="00572CDF" w:rsidRPr="00572CDF" w:rsidRDefault="00572CDF" w:rsidP="00572CDF">
            <w:pPr>
              <w:pStyle w:val="103"/>
            </w:pPr>
            <w:r w:rsidRPr="001B2F20">
              <w:t>МУП</w:t>
            </w:r>
            <w:r w:rsidRPr="00572CDF">
              <w:t> ТГП ТР «Тихорецктепло»</w:t>
            </w:r>
          </w:p>
        </w:tc>
        <w:tc>
          <w:tcPr>
            <w:tcW w:w="504" w:type="pct"/>
          </w:tcPr>
          <w:p w14:paraId="667A01C0" w14:textId="77777777" w:rsidR="00572CDF" w:rsidRPr="00572CDF" w:rsidRDefault="00572CDF" w:rsidP="00572CDF">
            <w:pPr>
              <w:pStyle w:val="103"/>
            </w:pPr>
            <w:r w:rsidRPr="00692A2A">
              <w:t>Котельная № 118</w:t>
            </w:r>
          </w:p>
        </w:tc>
        <w:tc>
          <w:tcPr>
            <w:tcW w:w="1093" w:type="pct"/>
          </w:tcPr>
          <w:p w14:paraId="71A21A1C" w14:textId="1BBFB39E" w:rsidR="00572CDF" w:rsidRPr="001B2F20" w:rsidRDefault="00CB5866" w:rsidP="00572CDF">
            <w:pPr>
              <w:pStyle w:val="103"/>
            </w:pPr>
            <w:r>
              <w:t>-</w:t>
            </w:r>
          </w:p>
        </w:tc>
        <w:tc>
          <w:tcPr>
            <w:tcW w:w="280" w:type="pct"/>
          </w:tcPr>
          <w:p w14:paraId="72D08B92" w14:textId="1FA4A7C0" w:rsidR="00572CDF" w:rsidRPr="001B2F20" w:rsidRDefault="00CB5866" w:rsidP="00572CDF">
            <w:pPr>
              <w:pStyle w:val="103"/>
            </w:pPr>
            <w:r>
              <w:t>-</w:t>
            </w:r>
          </w:p>
        </w:tc>
        <w:tc>
          <w:tcPr>
            <w:tcW w:w="348" w:type="pct"/>
          </w:tcPr>
          <w:p w14:paraId="4587535B" w14:textId="77777777" w:rsidR="00572CDF" w:rsidRPr="00572CDF" w:rsidRDefault="00572CDF" w:rsidP="00572CDF">
            <w:pPr>
              <w:pStyle w:val="103"/>
            </w:pPr>
            <w:r>
              <w:t>-</w:t>
            </w:r>
          </w:p>
        </w:tc>
        <w:tc>
          <w:tcPr>
            <w:tcW w:w="922" w:type="pct"/>
            <w:vMerge/>
          </w:tcPr>
          <w:p w14:paraId="73959283" w14:textId="77777777" w:rsidR="00572CDF" w:rsidRPr="001B2F20" w:rsidRDefault="00572CDF" w:rsidP="00572CDF">
            <w:pPr>
              <w:pStyle w:val="103"/>
            </w:pPr>
          </w:p>
        </w:tc>
        <w:tc>
          <w:tcPr>
            <w:tcW w:w="280" w:type="pct"/>
          </w:tcPr>
          <w:p w14:paraId="4C229E3B" w14:textId="77777777" w:rsidR="00572CDF" w:rsidRPr="00572CDF" w:rsidRDefault="00572CDF" w:rsidP="00572CDF">
            <w:pPr>
              <w:pStyle w:val="103"/>
            </w:pPr>
            <w:r>
              <w:t>-</w:t>
            </w:r>
          </w:p>
        </w:tc>
        <w:tc>
          <w:tcPr>
            <w:tcW w:w="348" w:type="pct"/>
          </w:tcPr>
          <w:p w14:paraId="671D13F9" w14:textId="77777777" w:rsidR="00572CDF" w:rsidRPr="00572CDF" w:rsidRDefault="00572CDF" w:rsidP="00572CDF">
            <w:pPr>
              <w:pStyle w:val="103"/>
            </w:pPr>
            <w:r>
              <w:t>-</w:t>
            </w:r>
          </w:p>
        </w:tc>
        <w:tc>
          <w:tcPr>
            <w:tcW w:w="689" w:type="pct"/>
          </w:tcPr>
          <w:p w14:paraId="61942FCA" w14:textId="77777777" w:rsidR="00572CDF" w:rsidRPr="00572CDF" w:rsidRDefault="00572CDF" w:rsidP="00572CDF">
            <w:pPr>
              <w:pStyle w:val="103"/>
            </w:pPr>
            <w:r>
              <w:t>-</w:t>
            </w:r>
          </w:p>
        </w:tc>
      </w:tr>
    </w:tbl>
    <w:p w14:paraId="7981970B" w14:textId="77777777" w:rsidR="00572CDF" w:rsidRPr="001B2F20" w:rsidRDefault="00572CDF" w:rsidP="00572CDF">
      <w:pPr>
        <w:pStyle w:val="a1"/>
      </w:pPr>
    </w:p>
    <w:p w14:paraId="4DB9AB83" w14:textId="2A8326CA" w:rsidR="001B2F20" w:rsidRPr="001B2F20" w:rsidRDefault="001B2F20" w:rsidP="001B2F20">
      <w:pPr>
        <w:pStyle w:val="af8"/>
      </w:pPr>
      <w:r w:rsidRPr="001B2F20">
        <w:t xml:space="preserve">Таблица </w:t>
      </w:r>
      <w:fldSimple w:instr=" SEQ Таблица \* ARABIC ">
        <w:bookmarkStart w:id="158" w:name="_Ref529863426"/>
        <w:r w:rsidR="00D01E94">
          <w:rPr>
            <w:noProof/>
          </w:rPr>
          <w:t>70</w:t>
        </w:r>
        <w:bookmarkEnd w:id="158"/>
      </w:fldSimple>
      <w:r w:rsidRPr="001B2F20">
        <w:t xml:space="preserve"> - Сравнение мероприятий по строительству и реконструкции тепловых сетей утвержденной </w:t>
      </w:r>
      <w:r w:rsidRPr="00921B4D">
        <w:t xml:space="preserve">схемы теплоснабжения </w:t>
      </w:r>
      <w:r w:rsidR="00921B4D" w:rsidRPr="00921B4D">
        <w:t xml:space="preserve">Еремизино-Борисовского </w:t>
      </w:r>
      <w:r w:rsidRPr="00921B4D">
        <w:t xml:space="preserve">сельского поселения Тихорецкого района на </w:t>
      </w:r>
      <w:r w:rsidR="00921B4D" w:rsidRPr="00921B4D">
        <w:t>период 2015 по</w:t>
      </w:r>
      <w:r w:rsidRPr="00921B4D">
        <w:t xml:space="preserve"> </w:t>
      </w:r>
      <w:r w:rsidR="00921B4D" w:rsidRPr="00921B4D">
        <w:t>2030 годы</w:t>
      </w:r>
      <w:r w:rsidRPr="001B2F20">
        <w:t xml:space="preserve"> с актуализацией схемы теплоснабжения Еремизино-Борисовского сельского поселения Тихорецкого района Краснодарского края на 2019 год</w:t>
      </w:r>
    </w:p>
    <w:tbl>
      <w:tblPr>
        <w:tblStyle w:val="TableGridReport1"/>
        <w:tblW w:w="5000" w:type="pct"/>
        <w:tblLook w:val="04A0" w:firstRow="1" w:lastRow="0" w:firstColumn="1" w:lastColumn="0" w:noHBand="0" w:noVBand="1"/>
      </w:tblPr>
      <w:tblGrid>
        <w:gridCol w:w="2308"/>
        <w:gridCol w:w="2171"/>
        <w:gridCol w:w="4708"/>
        <w:gridCol w:w="1206"/>
        <w:gridCol w:w="1499"/>
        <w:gridCol w:w="3971"/>
        <w:gridCol w:w="1206"/>
        <w:gridCol w:w="1499"/>
        <w:gridCol w:w="2968"/>
      </w:tblGrid>
      <w:tr w:rsidR="001B2F20" w:rsidRPr="001B2F20" w14:paraId="16FA098A" w14:textId="77777777" w:rsidTr="001B2F20">
        <w:trPr>
          <w:tblHeader/>
        </w:trPr>
        <w:tc>
          <w:tcPr>
            <w:tcW w:w="536" w:type="pct"/>
            <w:vMerge w:val="restart"/>
            <w:hideMark/>
          </w:tcPr>
          <w:p w14:paraId="66F59110" w14:textId="77777777" w:rsidR="001B2F20" w:rsidRPr="001B2F20" w:rsidRDefault="001B2F20" w:rsidP="001B2F20">
            <w:pPr>
              <w:pStyle w:val="103"/>
            </w:pPr>
            <w:r w:rsidRPr="001B2F20">
              <w:t>ТСО</w:t>
            </w:r>
          </w:p>
        </w:tc>
        <w:tc>
          <w:tcPr>
            <w:tcW w:w="504" w:type="pct"/>
            <w:vMerge w:val="restart"/>
            <w:hideMark/>
          </w:tcPr>
          <w:p w14:paraId="75CAEFCC" w14:textId="77777777" w:rsidR="001B2F20" w:rsidRPr="001B2F20" w:rsidRDefault="001B2F20" w:rsidP="001B2F20">
            <w:pPr>
              <w:pStyle w:val="103"/>
            </w:pPr>
            <w:r w:rsidRPr="001B2F20">
              <w:t>Источник</w:t>
            </w:r>
          </w:p>
        </w:tc>
        <w:tc>
          <w:tcPr>
            <w:tcW w:w="1721" w:type="pct"/>
            <w:gridSpan w:val="3"/>
            <w:hideMark/>
          </w:tcPr>
          <w:p w14:paraId="055E4EE9" w14:textId="1B2CA0F1" w:rsidR="001B2F20" w:rsidRPr="001B2F20" w:rsidRDefault="001B2F20" w:rsidP="00921B4D">
            <w:pPr>
              <w:pStyle w:val="103"/>
            </w:pPr>
            <w:r w:rsidRPr="001B2F20">
              <w:t xml:space="preserve">Утвержденная схемы теплоснабжения Еремизино-Борисовского сельского поселения Тихорецкого района на </w:t>
            </w:r>
            <w:r w:rsidR="00921B4D">
              <w:t>период 2015 по</w:t>
            </w:r>
            <w:r w:rsidRPr="001B2F20">
              <w:t xml:space="preserve"> </w:t>
            </w:r>
            <w:r w:rsidR="00921B4D">
              <w:t>2030 годы</w:t>
            </w:r>
          </w:p>
        </w:tc>
        <w:tc>
          <w:tcPr>
            <w:tcW w:w="1550" w:type="pct"/>
            <w:gridSpan w:val="3"/>
            <w:hideMark/>
          </w:tcPr>
          <w:p w14:paraId="0E060668" w14:textId="75C60504" w:rsidR="001B2F20" w:rsidRPr="001B2F20" w:rsidRDefault="001B2F20" w:rsidP="001B2F20">
            <w:pPr>
              <w:pStyle w:val="103"/>
            </w:pPr>
            <w:r w:rsidRPr="001B2F20">
              <w:t>Актуализация схемы теплоснабжения Еремизино-Борисовского сельского поселения Тихорецкого района Краснодарского края на 2019 год</w:t>
            </w:r>
          </w:p>
        </w:tc>
        <w:tc>
          <w:tcPr>
            <w:tcW w:w="689" w:type="pct"/>
            <w:vMerge w:val="restart"/>
            <w:hideMark/>
          </w:tcPr>
          <w:p w14:paraId="18307B61" w14:textId="77777777" w:rsidR="001B2F20" w:rsidRPr="001B2F20" w:rsidRDefault="001B2F20" w:rsidP="001B2F20">
            <w:pPr>
              <w:pStyle w:val="103"/>
            </w:pPr>
            <w:r w:rsidRPr="001B2F20">
              <w:t>Комментарий</w:t>
            </w:r>
          </w:p>
        </w:tc>
      </w:tr>
      <w:tr w:rsidR="001B2F20" w:rsidRPr="001B2F20" w14:paraId="3B600E57" w14:textId="77777777" w:rsidTr="001B2F20">
        <w:trPr>
          <w:tblHeader/>
        </w:trPr>
        <w:tc>
          <w:tcPr>
            <w:tcW w:w="536" w:type="pct"/>
            <w:vMerge/>
            <w:hideMark/>
          </w:tcPr>
          <w:p w14:paraId="114CA9AF" w14:textId="77777777" w:rsidR="001B2F20" w:rsidRPr="001B2F20" w:rsidRDefault="001B2F20" w:rsidP="001B2F20">
            <w:pPr>
              <w:pStyle w:val="103"/>
            </w:pPr>
          </w:p>
        </w:tc>
        <w:tc>
          <w:tcPr>
            <w:tcW w:w="504" w:type="pct"/>
            <w:vMerge/>
            <w:hideMark/>
          </w:tcPr>
          <w:p w14:paraId="45165B0B" w14:textId="77777777" w:rsidR="001B2F20" w:rsidRPr="001B2F20" w:rsidRDefault="001B2F20" w:rsidP="001B2F20">
            <w:pPr>
              <w:pStyle w:val="103"/>
            </w:pPr>
          </w:p>
        </w:tc>
        <w:tc>
          <w:tcPr>
            <w:tcW w:w="1093" w:type="pct"/>
            <w:hideMark/>
          </w:tcPr>
          <w:p w14:paraId="05AF7EE1" w14:textId="77777777" w:rsidR="001B2F20" w:rsidRPr="001B2F20" w:rsidRDefault="001B2F20" w:rsidP="001B2F20">
            <w:pPr>
              <w:pStyle w:val="103"/>
            </w:pPr>
            <w:r w:rsidRPr="001B2F20">
              <w:t>Наименование мероприятия</w:t>
            </w:r>
          </w:p>
        </w:tc>
        <w:tc>
          <w:tcPr>
            <w:tcW w:w="280" w:type="pct"/>
            <w:hideMark/>
          </w:tcPr>
          <w:p w14:paraId="38A334F6" w14:textId="77777777" w:rsidR="001B2F20" w:rsidRPr="001B2F20" w:rsidRDefault="001B2F20" w:rsidP="001B2F20">
            <w:pPr>
              <w:pStyle w:val="103"/>
            </w:pPr>
            <w:r w:rsidRPr="001B2F20">
              <w:t>Годы начала и окончания работ</w:t>
            </w:r>
          </w:p>
        </w:tc>
        <w:tc>
          <w:tcPr>
            <w:tcW w:w="348" w:type="pct"/>
            <w:hideMark/>
          </w:tcPr>
          <w:p w14:paraId="6833962F" w14:textId="77777777" w:rsidR="001B2F20" w:rsidRPr="001B2F20" w:rsidRDefault="001B2F20" w:rsidP="001B2F20">
            <w:pPr>
              <w:pStyle w:val="103"/>
            </w:pPr>
            <w:r w:rsidRPr="001B2F20">
              <w:t>Протяженность (2-х тр.), м</w:t>
            </w:r>
          </w:p>
        </w:tc>
        <w:tc>
          <w:tcPr>
            <w:tcW w:w="922" w:type="pct"/>
            <w:hideMark/>
          </w:tcPr>
          <w:p w14:paraId="1E157A98" w14:textId="77777777" w:rsidR="001B2F20" w:rsidRPr="001B2F20" w:rsidRDefault="001B2F20" w:rsidP="001B2F20">
            <w:pPr>
              <w:pStyle w:val="103"/>
            </w:pPr>
            <w:r w:rsidRPr="001B2F20">
              <w:t>Наименование мероприятия</w:t>
            </w:r>
          </w:p>
        </w:tc>
        <w:tc>
          <w:tcPr>
            <w:tcW w:w="280" w:type="pct"/>
            <w:hideMark/>
          </w:tcPr>
          <w:p w14:paraId="390CD3D0" w14:textId="77777777" w:rsidR="001B2F20" w:rsidRPr="001B2F20" w:rsidRDefault="001B2F20" w:rsidP="001B2F20">
            <w:pPr>
              <w:pStyle w:val="103"/>
            </w:pPr>
            <w:r w:rsidRPr="001B2F20">
              <w:t>Годы начала и окончания работ</w:t>
            </w:r>
          </w:p>
        </w:tc>
        <w:tc>
          <w:tcPr>
            <w:tcW w:w="348" w:type="pct"/>
            <w:hideMark/>
          </w:tcPr>
          <w:p w14:paraId="3C26AE0D" w14:textId="77777777" w:rsidR="001B2F20" w:rsidRPr="001B2F20" w:rsidRDefault="001B2F20" w:rsidP="001B2F20">
            <w:pPr>
              <w:pStyle w:val="103"/>
            </w:pPr>
            <w:r w:rsidRPr="001B2F20">
              <w:t>Протяженность (2-х тр.), м</w:t>
            </w:r>
          </w:p>
        </w:tc>
        <w:tc>
          <w:tcPr>
            <w:tcW w:w="689" w:type="pct"/>
            <w:vMerge/>
            <w:hideMark/>
          </w:tcPr>
          <w:p w14:paraId="32EFFA3F" w14:textId="77777777" w:rsidR="001B2F20" w:rsidRPr="001B2F20" w:rsidRDefault="001B2F20" w:rsidP="001B2F20">
            <w:pPr>
              <w:pStyle w:val="103"/>
            </w:pPr>
          </w:p>
        </w:tc>
      </w:tr>
      <w:tr w:rsidR="00974A23" w:rsidRPr="001B2F20" w14:paraId="131B87EA" w14:textId="77777777" w:rsidTr="001B2F20">
        <w:tc>
          <w:tcPr>
            <w:tcW w:w="536" w:type="pct"/>
          </w:tcPr>
          <w:p w14:paraId="6F12F612" w14:textId="77777777" w:rsidR="00974A23" w:rsidRPr="004462B3" w:rsidRDefault="00974A23" w:rsidP="004462B3">
            <w:pPr>
              <w:pStyle w:val="103"/>
            </w:pPr>
            <w:r w:rsidRPr="001B2F20">
              <w:t>МУП</w:t>
            </w:r>
            <w:r w:rsidRPr="004462B3">
              <w:t> ТГП ТР «Тихорецктепло»</w:t>
            </w:r>
          </w:p>
        </w:tc>
        <w:tc>
          <w:tcPr>
            <w:tcW w:w="504" w:type="pct"/>
          </w:tcPr>
          <w:p w14:paraId="457701E8" w14:textId="29A41F29" w:rsidR="00974A23" w:rsidRPr="004462B3" w:rsidRDefault="00974A23" w:rsidP="004462B3">
            <w:pPr>
              <w:pStyle w:val="103"/>
            </w:pPr>
            <w:r w:rsidRPr="00692A2A">
              <w:t>Котельная № 107</w:t>
            </w:r>
          </w:p>
        </w:tc>
        <w:tc>
          <w:tcPr>
            <w:tcW w:w="1093" w:type="pct"/>
            <w:vMerge w:val="restart"/>
          </w:tcPr>
          <w:p w14:paraId="0190F462" w14:textId="6E786FA9" w:rsidR="00974A23" w:rsidRPr="001B2F20" w:rsidRDefault="00974A23" w:rsidP="009531BD">
            <w:pPr>
              <w:pStyle w:val="103"/>
            </w:pPr>
            <w:r w:rsidRPr="00974A23">
              <w:t>П</w:t>
            </w:r>
            <w:r>
              <w:t xml:space="preserve">редложена </w:t>
            </w:r>
            <w:r w:rsidRPr="00974A23">
              <w:t>реконструкци</w:t>
            </w:r>
            <w:r>
              <w:t>я</w:t>
            </w:r>
            <w:r w:rsidRPr="00974A23">
              <w:t xml:space="preserve"> тепловых сетей для обеспечения нормативной надежности безопасности теплоснабжения</w:t>
            </w:r>
            <w:r>
              <w:t xml:space="preserve">. </w:t>
            </w:r>
            <w:r w:rsidRPr="00974A23">
              <w:t xml:space="preserve">Однако нет точных данных о </w:t>
            </w:r>
            <w:r w:rsidR="009531BD">
              <w:t>наименовании</w:t>
            </w:r>
            <w:r w:rsidRPr="00974A23">
              <w:t xml:space="preserve"> и объемах участков тепловых сетей. В разделе 7 таблица </w:t>
            </w:r>
            <w:r>
              <w:t>19</w:t>
            </w:r>
            <w:r w:rsidRPr="00974A23">
              <w:t xml:space="preserve"> приведен только итоговый объем инвестиций в </w:t>
            </w:r>
            <w:r>
              <w:t>332,5</w:t>
            </w:r>
            <w:r w:rsidRPr="00974A23">
              <w:t xml:space="preserve"> тыс. руб. без уточнения с НДС это или нет.</w:t>
            </w:r>
          </w:p>
        </w:tc>
        <w:tc>
          <w:tcPr>
            <w:tcW w:w="280" w:type="pct"/>
            <w:vMerge w:val="restart"/>
          </w:tcPr>
          <w:p w14:paraId="30FBF193" w14:textId="21DDDF55" w:rsidR="00974A23" w:rsidRPr="001B2F20" w:rsidRDefault="00974A23" w:rsidP="001B2F20">
            <w:pPr>
              <w:pStyle w:val="103"/>
            </w:pPr>
            <w:r>
              <w:t>2017</w:t>
            </w:r>
          </w:p>
        </w:tc>
        <w:tc>
          <w:tcPr>
            <w:tcW w:w="348" w:type="pct"/>
          </w:tcPr>
          <w:p w14:paraId="4C6F610E" w14:textId="4B76FF75" w:rsidR="00974A23" w:rsidRPr="001B2F20" w:rsidRDefault="00974A23" w:rsidP="004462B3">
            <w:pPr>
              <w:pStyle w:val="103"/>
            </w:pPr>
            <w:r>
              <w:t>-</w:t>
            </w:r>
          </w:p>
        </w:tc>
        <w:tc>
          <w:tcPr>
            <w:tcW w:w="922" w:type="pct"/>
            <w:vMerge w:val="restart"/>
          </w:tcPr>
          <w:p w14:paraId="67EB3475" w14:textId="7BD4C790" w:rsidR="00974A23" w:rsidRPr="001B2F20" w:rsidRDefault="00974A23" w:rsidP="004462B3">
            <w:pPr>
              <w:pStyle w:val="103"/>
            </w:pPr>
            <w:r w:rsidRPr="00974A23">
              <w:t>Не предусматриваются</w:t>
            </w:r>
          </w:p>
        </w:tc>
        <w:tc>
          <w:tcPr>
            <w:tcW w:w="280" w:type="pct"/>
          </w:tcPr>
          <w:p w14:paraId="454850E8" w14:textId="3E96907C" w:rsidR="00974A23" w:rsidRPr="001B2F20" w:rsidRDefault="00974A23" w:rsidP="004462B3">
            <w:pPr>
              <w:pStyle w:val="103"/>
            </w:pPr>
            <w:r>
              <w:t>-</w:t>
            </w:r>
          </w:p>
        </w:tc>
        <w:tc>
          <w:tcPr>
            <w:tcW w:w="348" w:type="pct"/>
          </w:tcPr>
          <w:p w14:paraId="0254BD69" w14:textId="54614168" w:rsidR="00974A23" w:rsidRPr="001B2F20" w:rsidRDefault="00974A23" w:rsidP="004462B3">
            <w:pPr>
              <w:pStyle w:val="103"/>
            </w:pPr>
            <w:r>
              <w:t>-</w:t>
            </w:r>
          </w:p>
        </w:tc>
        <w:tc>
          <w:tcPr>
            <w:tcW w:w="689" w:type="pct"/>
          </w:tcPr>
          <w:p w14:paraId="07F3128E" w14:textId="73531C3A" w:rsidR="00974A23" w:rsidRPr="001B2F20" w:rsidRDefault="005476B9" w:rsidP="004462B3">
            <w:pPr>
              <w:pStyle w:val="103"/>
            </w:pPr>
            <w:r>
              <w:t>-</w:t>
            </w:r>
          </w:p>
        </w:tc>
      </w:tr>
      <w:tr w:rsidR="00974A23" w:rsidRPr="001B2F20" w14:paraId="68B3BF33" w14:textId="77777777" w:rsidTr="001B2F20">
        <w:tc>
          <w:tcPr>
            <w:tcW w:w="536" w:type="pct"/>
          </w:tcPr>
          <w:p w14:paraId="2239DA91" w14:textId="77777777" w:rsidR="00974A23" w:rsidRPr="004462B3" w:rsidRDefault="00974A23" w:rsidP="004462B3">
            <w:pPr>
              <w:pStyle w:val="103"/>
            </w:pPr>
            <w:r w:rsidRPr="001B2F20">
              <w:t>МУП</w:t>
            </w:r>
            <w:r w:rsidRPr="004462B3">
              <w:t> ТГП ТР «Тихорецктепло»</w:t>
            </w:r>
          </w:p>
        </w:tc>
        <w:tc>
          <w:tcPr>
            <w:tcW w:w="504" w:type="pct"/>
          </w:tcPr>
          <w:p w14:paraId="2082AA9B" w14:textId="184C324D" w:rsidR="00974A23" w:rsidRPr="004462B3" w:rsidRDefault="00974A23" w:rsidP="004462B3">
            <w:pPr>
              <w:pStyle w:val="103"/>
            </w:pPr>
            <w:r w:rsidRPr="00692A2A">
              <w:t>Котельная № 118</w:t>
            </w:r>
          </w:p>
        </w:tc>
        <w:tc>
          <w:tcPr>
            <w:tcW w:w="1093" w:type="pct"/>
            <w:vMerge/>
          </w:tcPr>
          <w:p w14:paraId="4FD7C7CC" w14:textId="31014147" w:rsidR="00974A23" w:rsidRPr="001B2F20" w:rsidRDefault="00974A23" w:rsidP="001B2F20">
            <w:pPr>
              <w:pStyle w:val="103"/>
            </w:pPr>
          </w:p>
        </w:tc>
        <w:tc>
          <w:tcPr>
            <w:tcW w:w="280" w:type="pct"/>
            <w:vMerge/>
          </w:tcPr>
          <w:p w14:paraId="2418CA3F" w14:textId="6C2466F6" w:rsidR="00974A23" w:rsidRPr="001B2F20" w:rsidRDefault="00974A23" w:rsidP="001B2F20">
            <w:pPr>
              <w:pStyle w:val="103"/>
            </w:pPr>
          </w:p>
        </w:tc>
        <w:tc>
          <w:tcPr>
            <w:tcW w:w="348" w:type="pct"/>
          </w:tcPr>
          <w:p w14:paraId="661388AF" w14:textId="2D0F74AB" w:rsidR="00974A23" w:rsidRPr="001B2F20" w:rsidRDefault="00974A23" w:rsidP="004462B3">
            <w:pPr>
              <w:pStyle w:val="103"/>
            </w:pPr>
            <w:r>
              <w:t>-</w:t>
            </w:r>
          </w:p>
        </w:tc>
        <w:tc>
          <w:tcPr>
            <w:tcW w:w="922" w:type="pct"/>
            <w:vMerge/>
          </w:tcPr>
          <w:p w14:paraId="166F8B73" w14:textId="69340E3E" w:rsidR="00974A23" w:rsidRPr="001B2F20" w:rsidRDefault="00974A23" w:rsidP="004462B3">
            <w:pPr>
              <w:pStyle w:val="103"/>
            </w:pPr>
          </w:p>
        </w:tc>
        <w:tc>
          <w:tcPr>
            <w:tcW w:w="280" w:type="pct"/>
          </w:tcPr>
          <w:p w14:paraId="50458781" w14:textId="01D9CCB4" w:rsidR="00974A23" w:rsidRPr="001B2F20" w:rsidRDefault="00974A23" w:rsidP="004462B3">
            <w:pPr>
              <w:pStyle w:val="103"/>
            </w:pPr>
            <w:r>
              <w:t>-</w:t>
            </w:r>
          </w:p>
        </w:tc>
        <w:tc>
          <w:tcPr>
            <w:tcW w:w="348" w:type="pct"/>
          </w:tcPr>
          <w:p w14:paraId="166C39B5" w14:textId="2A000D13" w:rsidR="00974A23" w:rsidRPr="001B2F20" w:rsidRDefault="00974A23" w:rsidP="004462B3">
            <w:pPr>
              <w:pStyle w:val="103"/>
            </w:pPr>
            <w:r>
              <w:t>-</w:t>
            </w:r>
          </w:p>
        </w:tc>
        <w:tc>
          <w:tcPr>
            <w:tcW w:w="689" w:type="pct"/>
          </w:tcPr>
          <w:p w14:paraId="50EE8010" w14:textId="13CEFE5A" w:rsidR="00974A23" w:rsidRPr="001B2F20" w:rsidRDefault="005476B9" w:rsidP="004462B3">
            <w:pPr>
              <w:pStyle w:val="103"/>
            </w:pPr>
            <w:r>
              <w:t>-</w:t>
            </w:r>
          </w:p>
        </w:tc>
      </w:tr>
    </w:tbl>
    <w:p w14:paraId="18F2DBF7" w14:textId="77777777" w:rsidR="001B2F20" w:rsidRPr="001B2F20" w:rsidRDefault="001B2F20" w:rsidP="001B2F20"/>
    <w:p w14:paraId="37ED4AED" w14:textId="77777777" w:rsidR="00B54E93" w:rsidRPr="00844D19" w:rsidRDefault="00B54E93" w:rsidP="001B2F20">
      <w:pPr>
        <w:sectPr w:rsidR="00B54E93" w:rsidRPr="00844D19" w:rsidSect="00095248">
          <w:pgSz w:w="23814" w:h="16840" w:orient="landscape" w:code="8"/>
          <w:pgMar w:top="1701" w:right="1134" w:bottom="851" w:left="1134" w:header="709" w:footer="709" w:gutter="0"/>
          <w:cols w:space="708"/>
          <w:docGrid w:linePitch="360"/>
        </w:sectPr>
      </w:pPr>
    </w:p>
    <w:p w14:paraId="09DC3BF7" w14:textId="77777777" w:rsidR="00B54E93" w:rsidRPr="00B54E93" w:rsidRDefault="001F1CDB" w:rsidP="00B54E93">
      <w:pPr>
        <w:pStyle w:val="0"/>
      </w:pPr>
      <w:bookmarkStart w:id="159" w:name="_Toc531252660"/>
      <w:r>
        <w:lastRenderedPageBreak/>
        <w:t>УТВЕРЖДАЕМАЯ ЧАСТЬ</w:t>
      </w:r>
      <w:bookmarkEnd w:id="159"/>
    </w:p>
    <w:p w14:paraId="09DC3BF8" w14:textId="77777777" w:rsidR="0080215E" w:rsidRDefault="0080215E" w:rsidP="00B54E93">
      <w:pPr>
        <w:pStyle w:val="1"/>
      </w:pPr>
      <w:bookmarkStart w:id="160" w:name="_Toc531252661"/>
      <w:r>
        <w:lastRenderedPageBreak/>
        <w:t>Показатели существующего и перспективного спроса на тепловую энергию (мощность) и теплоноситель в установленных границах территории поселения</w:t>
      </w:r>
      <w:r w:rsidR="00B54E93">
        <w:t>.</w:t>
      </w:r>
      <w:bookmarkEnd w:id="160"/>
    </w:p>
    <w:p w14:paraId="09DC3BFA" w14:textId="77777777" w:rsidR="0080215E" w:rsidRDefault="0080215E" w:rsidP="00B54E93">
      <w:pPr>
        <w:pStyle w:val="11"/>
      </w:pPr>
      <w: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w:t>
      </w:r>
      <w:r w:rsidR="00B54E93">
        <w:t xml:space="preserve"> </w:t>
      </w:r>
      <w:r>
        <w:t>на каждый год первого 5-летнего периода и на последующие 5-летние периоды (далее</w:t>
      </w:r>
      <w:r w:rsidR="00B54E93">
        <w:t xml:space="preserve"> </w:t>
      </w:r>
      <w:r>
        <w:t>этапы).</w:t>
      </w:r>
    </w:p>
    <w:p w14:paraId="09DC3BFB" w14:textId="77777777" w:rsidR="00282A22" w:rsidRPr="00282A22" w:rsidRDefault="00282A22" w:rsidP="00282A22">
      <w:pPr>
        <w:pStyle w:val="a1"/>
      </w:pPr>
    </w:p>
    <w:p w14:paraId="4DC1676C" w14:textId="432D0AAE" w:rsidR="00F568A6" w:rsidRDefault="00F568A6" w:rsidP="00282A22">
      <w:pPr>
        <w:pStyle w:val="a1"/>
      </w:pPr>
      <w:r w:rsidRPr="00F568A6">
        <w:t xml:space="preserve">Прогноз приростов площадей строительных фондов </w:t>
      </w:r>
      <w:r>
        <w:t>Еремизино-Борисовского</w:t>
      </w:r>
      <w:r w:rsidRPr="00F568A6">
        <w:t xml:space="preserve"> СП выполнен в соответствии с Генеральным планом, утвержден</w:t>
      </w:r>
      <w:r>
        <w:t>ным</w:t>
      </w:r>
      <w:r w:rsidRPr="00F568A6">
        <w:t xml:space="preserve"> решением Совета Еремизино-Борисовского СП Тихорецкого района от 20 апреля 2012 года №117 (с изменениями от 31 августа 2017 года №354). Расчетным сроком реализации Генерального плана является начало 2036 года.</w:t>
      </w:r>
    </w:p>
    <w:p w14:paraId="2FB4BA6A" w14:textId="6C43D7F6" w:rsidR="00F568A6" w:rsidRPr="00F568A6" w:rsidRDefault="00F568A6" w:rsidP="00F568A6">
      <w:pPr>
        <w:pStyle w:val="a1"/>
      </w:pPr>
      <w:r w:rsidRPr="00F568A6">
        <w:t xml:space="preserve">Одной из основных задач развития </w:t>
      </w:r>
      <w:r>
        <w:t>Еремизино-Борисовского</w:t>
      </w:r>
      <w:r w:rsidRPr="00F568A6">
        <w:t xml:space="preserve"> СП является повышение уровня жизни населения, улучшение условий его проживания. Документами территориального планирования предусмотрено увеличение жилищной обеспеченности населения, в связи с чем в населенных пунктах предусматривается формирование новых зон застройки индивидуальными жилыми домами. Объем нового жилищного строительства в период с 2018 - 2033 гг. составит </w:t>
      </w:r>
      <w:r w:rsidR="003314C1">
        <w:t>6,2</w:t>
      </w:r>
      <w:r w:rsidRPr="00F568A6">
        <w:t xml:space="preserve"> тыс. м</w:t>
      </w:r>
      <w:r w:rsidRPr="00F568A6">
        <w:rPr>
          <w:rStyle w:val="aff3"/>
        </w:rPr>
        <w:t>2</w:t>
      </w:r>
      <w:r w:rsidRPr="00F568A6">
        <w:t xml:space="preserve"> общей площади.</w:t>
      </w:r>
    </w:p>
    <w:p w14:paraId="038C707E" w14:textId="5977E189" w:rsidR="00F568A6" w:rsidRDefault="00F568A6" w:rsidP="00F568A6">
      <w:pPr>
        <w:pStyle w:val="a1"/>
      </w:pPr>
      <w:r w:rsidRPr="00F568A6">
        <w:t xml:space="preserve">Утвержденные проекты планировки территории (с информацией о перспективном строительстве объектов жилого, общественно-делового и промышленного назначения), </w:t>
      </w:r>
      <w:r w:rsidR="003314C1" w:rsidRPr="003314C1">
        <w:t>разрешения на строительство и технические условия на технологическое присоединение к системам теплоснабжения в Еремизино-Борисовском сельском поселении отсутствуют.</w:t>
      </w:r>
      <w:r w:rsidRPr="00F568A6">
        <w:t xml:space="preserve"> </w:t>
      </w:r>
      <w:r w:rsidR="003314C1" w:rsidRPr="003314C1">
        <w:t>Строительство многоквартирных домов, общественных и производственных зданий промышленных предприятий Генеральным планом не предусмотрено.</w:t>
      </w:r>
      <w:r w:rsidR="003314C1">
        <w:t xml:space="preserve"> </w:t>
      </w:r>
      <w:r w:rsidRPr="00F568A6">
        <w:t>Сводные показатели прогнозируемых значений приростов площадей нового строительства жилы</w:t>
      </w:r>
      <w:r w:rsidR="003314C1">
        <w:t>х</w:t>
      </w:r>
      <w:r w:rsidRPr="00F568A6">
        <w:t xml:space="preserve"> дом</w:t>
      </w:r>
      <w:r w:rsidR="003314C1">
        <w:t>ов</w:t>
      </w:r>
      <w:r w:rsidRPr="00F568A6">
        <w:t xml:space="preserve"> (ИЖС) на период до 2033 г. представлены в таблице </w:t>
      </w:r>
      <w:r w:rsidRPr="00F568A6">
        <w:fldChar w:fldCharType="begin"/>
      </w:r>
      <w:r w:rsidRPr="00F568A6">
        <w:instrText xml:space="preserve"> REF _Ref523740455 \h </w:instrText>
      </w:r>
      <w:r w:rsidRPr="00F568A6">
        <w:fldChar w:fldCharType="separate"/>
      </w:r>
      <w:r w:rsidR="00D01E94">
        <w:rPr>
          <w:noProof/>
        </w:rPr>
        <w:t>71</w:t>
      </w:r>
      <w:r w:rsidRPr="00F568A6">
        <w:fldChar w:fldCharType="end"/>
      </w:r>
      <w:r w:rsidRPr="00F568A6">
        <w:t>.</w:t>
      </w:r>
    </w:p>
    <w:p w14:paraId="0F3CD98F" w14:textId="2C72F321" w:rsidR="00F568A6" w:rsidRDefault="00F568A6">
      <w:pPr>
        <w:spacing w:after="160"/>
        <w:ind w:firstLine="709"/>
        <w:jc w:val="left"/>
      </w:pPr>
      <w:r>
        <w:br w:type="page"/>
      </w:r>
    </w:p>
    <w:p w14:paraId="286CF2E4" w14:textId="77777777" w:rsidR="00F568A6" w:rsidRDefault="00F568A6" w:rsidP="00F568A6">
      <w:pPr>
        <w:pStyle w:val="a1"/>
        <w:sectPr w:rsidR="00F568A6">
          <w:pgSz w:w="11906" w:h="16838"/>
          <w:pgMar w:top="1134" w:right="850" w:bottom="1134" w:left="1701" w:header="708" w:footer="708" w:gutter="0"/>
          <w:cols w:space="708"/>
          <w:docGrid w:linePitch="360"/>
        </w:sectPr>
      </w:pPr>
    </w:p>
    <w:p w14:paraId="7D247F84" w14:textId="4C5281BF" w:rsidR="00F568A6" w:rsidRPr="00F568A6" w:rsidRDefault="00F568A6" w:rsidP="00F568A6">
      <w:pPr>
        <w:pStyle w:val="a1"/>
      </w:pPr>
      <w:r w:rsidRPr="00F568A6">
        <w:lastRenderedPageBreak/>
        <w:t xml:space="preserve">Таблица </w:t>
      </w:r>
      <w:fldSimple w:instr=" SEQ Таблица \* ARABIC ">
        <w:bookmarkStart w:id="161" w:name="_Ref523740455"/>
        <w:r w:rsidR="00D01E94">
          <w:rPr>
            <w:noProof/>
          </w:rPr>
          <w:t>71</w:t>
        </w:r>
        <w:bookmarkEnd w:id="161"/>
      </w:fldSimple>
      <w:r w:rsidRPr="00F568A6">
        <w:t xml:space="preserve"> – Сводные показатели прогнозируемых значений приростов площадей нового строительства жилы</w:t>
      </w:r>
      <w:r w:rsidR="003314C1">
        <w:t>х домов</w:t>
      </w:r>
      <w:r w:rsidRPr="00F568A6">
        <w:t xml:space="preserve"> (ИЖС) на период до 2033 г., м</w:t>
      </w:r>
      <w:r w:rsidRPr="00F568A6">
        <w:rPr>
          <w:rStyle w:val="aff3"/>
        </w:rPr>
        <w:t>2</w:t>
      </w:r>
    </w:p>
    <w:tbl>
      <w:tblPr>
        <w:tblW w:w="4999" w:type="pct"/>
        <w:tblLook w:val="04A0" w:firstRow="1" w:lastRow="0" w:firstColumn="1" w:lastColumn="0" w:noHBand="0" w:noVBand="1"/>
      </w:tblPr>
      <w:tblGrid>
        <w:gridCol w:w="1878"/>
        <w:gridCol w:w="1409"/>
        <w:gridCol w:w="1409"/>
        <w:gridCol w:w="1645"/>
        <w:gridCol w:w="1648"/>
        <w:gridCol w:w="1645"/>
        <w:gridCol w:w="1645"/>
        <w:gridCol w:w="1645"/>
        <w:gridCol w:w="1633"/>
      </w:tblGrid>
      <w:tr w:rsidR="003314C1" w:rsidRPr="001F59F2" w14:paraId="07786CF6" w14:textId="77777777" w:rsidTr="003314C1">
        <w:trPr>
          <w:trHeight w:val="600"/>
          <w:tblHeader/>
        </w:trPr>
        <w:tc>
          <w:tcPr>
            <w:tcW w:w="6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2D59D4" w14:textId="424EC1F6" w:rsidR="003314C1" w:rsidRPr="003314C1" w:rsidRDefault="003314C1" w:rsidP="003314C1">
            <w:pPr>
              <w:pStyle w:val="103"/>
            </w:pPr>
            <w:r w:rsidRPr="003314C1">
              <w:t>Адрес</w:t>
            </w:r>
          </w:p>
        </w:tc>
        <w:tc>
          <w:tcPr>
            <w:tcW w:w="484" w:type="pct"/>
            <w:tcBorders>
              <w:top w:val="single" w:sz="4" w:space="0" w:color="auto"/>
              <w:left w:val="nil"/>
              <w:bottom w:val="single" w:sz="4" w:space="0" w:color="auto"/>
              <w:right w:val="single" w:sz="4" w:space="0" w:color="auto"/>
            </w:tcBorders>
            <w:vAlign w:val="center"/>
          </w:tcPr>
          <w:p w14:paraId="07E6C90A" w14:textId="4FF95E6E" w:rsidR="003314C1" w:rsidRPr="003314C1" w:rsidRDefault="003314C1" w:rsidP="003314C1">
            <w:pPr>
              <w:pStyle w:val="103"/>
            </w:pPr>
            <w:r w:rsidRPr="003314C1">
              <w:t>Всего 2018-2033 гг.</w:t>
            </w:r>
          </w:p>
        </w:tc>
        <w:tc>
          <w:tcPr>
            <w:tcW w:w="4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DBF5F4" w14:textId="4BE1E381" w:rsidR="003314C1" w:rsidRPr="003314C1" w:rsidRDefault="003314C1" w:rsidP="003314C1">
            <w:pPr>
              <w:pStyle w:val="103"/>
            </w:pPr>
            <w:r w:rsidRPr="003314C1">
              <w:t>2018 г.</w:t>
            </w:r>
          </w:p>
        </w:tc>
        <w:tc>
          <w:tcPr>
            <w:tcW w:w="565" w:type="pct"/>
            <w:tcBorders>
              <w:top w:val="single" w:sz="4" w:space="0" w:color="auto"/>
              <w:left w:val="nil"/>
              <w:bottom w:val="single" w:sz="4" w:space="0" w:color="auto"/>
              <w:right w:val="single" w:sz="4" w:space="0" w:color="auto"/>
            </w:tcBorders>
            <w:shd w:val="clear" w:color="auto" w:fill="auto"/>
            <w:noWrap/>
            <w:vAlign w:val="center"/>
            <w:hideMark/>
          </w:tcPr>
          <w:p w14:paraId="5E77669C" w14:textId="77777777" w:rsidR="003314C1" w:rsidRPr="003314C1" w:rsidRDefault="003314C1" w:rsidP="003314C1">
            <w:pPr>
              <w:pStyle w:val="103"/>
            </w:pPr>
            <w:r w:rsidRPr="003314C1">
              <w:t>2019 г.</w:t>
            </w:r>
          </w:p>
        </w:tc>
        <w:tc>
          <w:tcPr>
            <w:tcW w:w="566" w:type="pct"/>
            <w:tcBorders>
              <w:top w:val="single" w:sz="4" w:space="0" w:color="auto"/>
              <w:left w:val="nil"/>
              <w:bottom w:val="single" w:sz="4" w:space="0" w:color="auto"/>
              <w:right w:val="single" w:sz="4" w:space="0" w:color="auto"/>
            </w:tcBorders>
            <w:shd w:val="clear" w:color="auto" w:fill="auto"/>
            <w:noWrap/>
            <w:vAlign w:val="center"/>
            <w:hideMark/>
          </w:tcPr>
          <w:p w14:paraId="25A847C3" w14:textId="77777777" w:rsidR="003314C1" w:rsidRPr="003314C1" w:rsidRDefault="003314C1" w:rsidP="003314C1">
            <w:pPr>
              <w:pStyle w:val="103"/>
            </w:pPr>
            <w:r w:rsidRPr="003314C1">
              <w:t>2020 г.</w:t>
            </w:r>
          </w:p>
        </w:tc>
        <w:tc>
          <w:tcPr>
            <w:tcW w:w="565" w:type="pct"/>
            <w:tcBorders>
              <w:top w:val="single" w:sz="4" w:space="0" w:color="auto"/>
              <w:left w:val="nil"/>
              <w:bottom w:val="single" w:sz="4" w:space="0" w:color="auto"/>
              <w:right w:val="single" w:sz="4" w:space="0" w:color="auto"/>
            </w:tcBorders>
            <w:shd w:val="clear" w:color="auto" w:fill="auto"/>
            <w:noWrap/>
            <w:vAlign w:val="center"/>
            <w:hideMark/>
          </w:tcPr>
          <w:p w14:paraId="43D5DC8E" w14:textId="77777777" w:rsidR="003314C1" w:rsidRPr="003314C1" w:rsidRDefault="003314C1" w:rsidP="003314C1">
            <w:pPr>
              <w:pStyle w:val="103"/>
            </w:pPr>
            <w:r w:rsidRPr="003314C1">
              <w:t>2021 г.</w:t>
            </w:r>
          </w:p>
        </w:tc>
        <w:tc>
          <w:tcPr>
            <w:tcW w:w="565" w:type="pct"/>
            <w:tcBorders>
              <w:top w:val="single" w:sz="4" w:space="0" w:color="auto"/>
              <w:left w:val="nil"/>
              <w:bottom w:val="single" w:sz="4" w:space="0" w:color="auto"/>
              <w:right w:val="single" w:sz="4" w:space="0" w:color="auto"/>
            </w:tcBorders>
            <w:shd w:val="clear" w:color="auto" w:fill="auto"/>
            <w:noWrap/>
            <w:vAlign w:val="center"/>
            <w:hideMark/>
          </w:tcPr>
          <w:p w14:paraId="7E7B0FD2" w14:textId="77777777" w:rsidR="003314C1" w:rsidRPr="003314C1" w:rsidRDefault="003314C1" w:rsidP="003314C1">
            <w:pPr>
              <w:pStyle w:val="103"/>
            </w:pPr>
            <w:r w:rsidRPr="003314C1">
              <w:t>2022 г.</w:t>
            </w:r>
          </w:p>
        </w:tc>
        <w:tc>
          <w:tcPr>
            <w:tcW w:w="565" w:type="pct"/>
            <w:tcBorders>
              <w:top w:val="single" w:sz="4" w:space="0" w:color="auto"/>
              <w:left w:val="nil"/>
              <w:bottom w:val="single" w:sz="4" w:space="0" w:color="auto"/>
              <w:right w:val="single" w:sz="4" w:space="0" w:color="auto"/>
            </w:tcBorders>
            <w:shd w:val="clear" w:color="auto" w:fill="auto"/>
            <w:vAlign w:val="center"/>
            <w:hideMark/>
          </w:tcPr>
          <w:p w14:paraId="521ADC21" w14:textId="77777777" w:rsidR="003314C1" w:rsidRPr="003314C1" w:rsidRDefault="003314C1" w:rsidP="003314C1">
            <w:pPr>
              <w:pStyle w:val="103"/>
            </w:pPr>
            <w:r w:rsidRPr="003314C1">
              <w:t>2023-2027 гг.</w:t>
            </w:r>
          </w:p>
        </w:tc>
        <w:tc>
          <w:tcPr>
            <w:tcW w:w="561" w:type="pct"/>
            <w:tcBorders>
              <w:top w:val="single" w:sz="4" w:space="0" w:color="auto"/>
              <w:left w:val="nil"/>
              <w:bottom w:val="single" w:sz="4" w:space="0" w:color="auto"/>
              <w:right w:val="single" w:sz="4" w:space="0" w:color="auto"/>
            </w:tcBorders>
            <w:shd w:val="clear" w:color="auto" w:fill="auto"/>
            <w:vAlign w:val="center"/>
            <w:hideMark/>
          </w:tcPr>
          <w:p w14:paraId="6B7BCD1B" w14:textId="77777777" w:rsidR="003314C1" w:rsidRPr="003314C1" w:rsidRDefault="003314C1" w:rsidP="003314C1">
            <w:pPr>
              <w:pStyle w:val="103"/>
            </w:pPr>
            <w:r w:rsidRPr="003314C1">
              <w:t>2028-2033 гг.</w:t>
            </w:r>
          </w:p>
        </w:tc>
      </w:tr>
      <w:tr w:rsidR="003314C1" w:rsidRPr="001F59F2" w14:paraId="1270B020" w14:textId="77777777" w:rsidTr="003314C1">
        <w:trPr>
          <w:trHeight w:val="256"/>
          <w:tblHeader/>
        </w:trPr>
        <w:tc>
          <w:tcPr>
            <w:tcW w:w="645" w:type="pct"/>
            <w:tcBorders>
              <w:top w:val="single" w:sz="4" w:space="0" w:color="auto"/>
              <w:left w:val="single" w:sz="4" w:space="0" w:color="auto"/>
              <w:bottom w:val="single" w:sz="4" w:space="0" w:color="auto"/>
              <w:right w:val="single" w:sz="4" w:space="0" w:color="auto"/>
            </w:tcBorders>
            <w:shd w:val="clear" w:color="auto" w:fill="auto"/>
            <w:vAlign w:val="center"/>
          </w:tcPr>
          <w:p w14:paraId="33A02C12" w14:textId="22ACF8A8" w:rsidR="003314C1" w:rsidRPr="003314C1" w:rsidRDefault="003314C1" w:rsidP="003314C1">
            <w:pPr>
              <w:pStyle w:val="103"/>
            </w:pPr>
            <w:r w:rsidRPr="003314C1">
              <w:t>ст-ца Еремизино-Борисовская</w:t>
            </w:r>
          </w:p>
        </w:tc>
        <w:tc>
          <w:tcPr>
            <w:tcW w:w="484" w:type="pct"/>
            <w:tcBorders>
              <w:top w:val="single" w:sz="4" w:space="0" w:color="auto"/>
              <w:left w:val="nil"/>
              <w:bottom w:val="single" w:sz="4" w:space="0" w:color="auto"/>
              <w:right w:val="single" w:sz="4" w:space="0" w:color="auto"/>
            </w:tcBorders>
            <w:vAlign w:val="center"/>
          </w:tcPr>
          <w:p w14:paraId="161CD61A" w14:textId="057E7DE0" w:rsidR="003314C1" w:rsidRPr="003314C1" w:rsidRDefault="003314C1" w:rsidP="003314C1">
            <w:pPr>
              <w:pStyle w:val="103"/>
            </w:pPr>
            <w:r>
              <w:t>5757</w:t>
            </w:r>
          </w:p>
        </w:tc>
        <w:tc>
          <w:tcPr>
            <w:tcW w:w="48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2C76F5B" w14:textId="0C9B9BE5" w:rsidR="003314C1" w:rsidRPr="003314C1" w:rsidRDefault="003314C1" w:rsidP="003314C1">
            <w:pPr>
              <w:pStyle w:val="103"/>
            </w:pPr>
            <w:r w:rsidRPr="003314C1">
              <w:t> </w:t>
            </w:r>
            <w:r>
              <w:t>0</w:t>
            </w:r>
          </w:p>
        </w:tc>
        <w:tc>
          <w:tcPr>
            <w:tcW w:w="565" w:type="pct"/>
            <w:tcBorders>
              <w:top w:val="single" w:sz="4" w:space="0" w:color="auto"/>
              <w:left w:val="nil"/>
              <w:bottom w:val="single" w:sz="4" w:space="0" w:color="auto"/>
              <w:right w:val="single" w:sz="4" w:space="0" w:color="auto"/>
            </w:tcBorders>
            <w:shd w:val="clear" w:color="auto" w:fill="auto"/>
            <w:noWrap/>
            <w:vAlign w:val="center"/>
          </w:tcPr>
          <w:p w14:paraId="5807AE1B" w14:textId="5AD10C7C" w:rsidR="003314C1" w:rsidRPr="003314C1" w:rsidRDefault="003314C1" w:rsidP="003314C1">
            <w:pPr>
              <w:pStyle w:val="103"/>
            </w:pPr>
            <w:r w:rsidRPr="003314C1">
              <w:t>384</w:t>
            </w:r>
          </w:p>
        </w:tc>
        <w:tc>
          <w:tcPr>
            <w:tcW w:w="566" w:type="pct"/>
            <w:tcBorders>
              <w:top w:val="single" w:sz="4" w:space="0" w:color="auto"/>
              <w:left w:val="nil"/>
              <w:bottom w:val="single" w:sz="4" w:space="0" w:color="auto"/>
              <w:right w:val="single" w:sz="4" w:space="0" w:color="auto"/>
            </w:tcBorders>
            <w:shd w:val="clear" w:color="auto" w:fill="auto"/>
            <w:noWrap/>
            <w:vAlign w:val="center"/>
          </w:tcPr>
          <w:p w14:paraId="39AF168E" w14:textId="20D8D142" w:rsidR="003314C1" w:rsidRPr="003314C1" w:rsidRDefault="003314C1" w:rsidP="003314C1">
            <w:pPr>
              <w:pStyle w:val="103"/>
            </w:pPr>
            <w:r w:rsidRPr="003314C1">
              <w:t>384</w:t>
            </w:r>
          </w:p>
        </w:tc>
        <w:tc>
          <w:tcPr>
            <w:tcW w:w="565" w:type="pct"/>
            <w:tcBorders>
              <w:top w:val="single" w:sz="4" w:space="0" w:color="auto"/>
              <w:left w:val="nil"/>
              <w:bottom w:val="single" w:sz="4" w:space="0" w:color="auto"/>
              <w:right w:val="single" w:sz="4" w:space="0" w:color="auto"/>
            </w:tcBorders>
            <w:shd w:val="clear" w:color="auto" w:fill="auto"/>
            <w:noWrap/>
            <w:vAlign w:val="center"/>
          </w:tcPr>
          <w:p w14:paraId="0D0109C6" w14:textId="38E08D25" w:rsidR="003314C1" w:rsidRPr="003314C1" w:rsidRDefault="003314C1" w:rsidP="003314C1">
            <w:pPr>
              <w:pStyle w:val="103"/>
            </w:pPr>
            <w:r w:rsidRPr="003314C1">
              <w:t>384</w:t>
            </w:r>
          </w:p>
        </w:tc>
        <w:tc>
          <w:tcPr>
            <w:tcW w:w="565" w:type="pct"/>
            <w:tcBorders>
              <w:top w:val="single" w:sz="4" w:space="0" w:color="auto"/>
              <w:left w:val="nil"/>
              <w:bottom w:val="single" w:sz="4" w:space="0" w:color="auto"/>
              <w:right w:val="single" w:sz="4" w:space="0" w:color="auto"/>
            </w:tcBorders>
            <w:shd w:val="clear" w:color="auto" w:fill="auto"/>
            <w:noWrap/>
            <w:vAlign w:val="center"/>
          </w:tcPr>
          <w:p w14:paraId="7BE0AFA4" w14:textId="199398D0" w:rsidR="003314C1" w:rsidRPr="003314C1" w:rsidRDefault="003314C1" w:rsidP="003314C1">
            <w:pPr>
              <w:pStyle w:val="103"/>
            </w:pPr>
            <w:r w:rsidRPr="003314C1">
              <w:t>384</w:t>
            </w:r>
          </w:p>
        </w:tc>
        <w:tc>
          <w:tcPr>
            <w:tcW w:w="565" w:type="pct"/>
            <w:tcBorders>
              <w:top w:val="single" w:sz="4" w:space="0" w:color="auto"/>
              <w:left w:val="nil"/>
              <w:bottom w:val="single" w:sz="4" w:space="0" w:color="auto"/>
              <w:right w:val="single" w:sz="4" w:space="0" w:color="auto"/>
            </w:tcBorders>
            <w:shd w:val="clear" w:color="auto" w:fill="auto"/>
            <w:vAlign w:val="center"/>
          </w:tcPr>
          <w:p w14:paraId="75BF280D" w14:textId="399DED13" w:rsidR="003314C1" w:rsidRPr="003314C1" w:rsidRDefault="003314C1" w:rsidP="003314C1">
            <w:pPr>
              <w:pStyle w:val="103"/>
            </w:pPr>
            <w:r>
              <w:t>1919</w:t>
            </w:r>
          </w:p>
        </w:tc>
        <w:tc>
          <w:tcPr>
            <w:tcW w:w="561" w:type="pct"/>
            <w:tcBorders>
              <w:top w:val="single" w:sz="4" w:space="0" w:color="auto"/>
              <w:left w:val="nil"/>
              <w:bottom w:val="single" w:sz="4" w:space="0" w:color="auto"/>
              <w:right w:val="single" w:sz="4" w:space="0" w:color="auto"/>
            </w:tcBorders>
            <w:shd w:val="clear" w:color="auto" w:fill="auto"/>
            <w:vAlign w:val="center"/>
          </w:tcPr>
          <w:p w14:paraId="41707621" w14:textId="6BC84F20" w:rsidR="003314C1" w:rsidRPr="003314C1" w:rsidRDefault="003314C1" w:rsidP="003314C1">
            <w:pPr>
              <w:pStyle w:val="103"/>
            </w:pPr>
            <w:r>
              <w:t>2303</w:t>
            </w:r>
          </w:p>
        </w:tc>
      </w:tr>
      <w:tr w:rsidR="003314C1" w:rsidRPr="001F59F2" w14:paraId="1CC6634F" w14:textId="77777777" w:rsidTr="003314C1">
        <w:trPr>
          <w:trHeight w:val="300"/>
        </w:trPr>
        <w:tc>
          <w:tcPr>
            <w:tcW w:w="645" w:type="pct"/>
            <w:tcBorders>
              <w:top w:val="nil"/>
              <w:left w:val="single" w:sz="4" w:space="0" w:color="auto"/>
              <w:bottom w:val="single" w:sz="4" w:space="0" w:color="auto"/>
              <w:right w:val="single" w:sz="4" w:space="0" w:color="auto"/>
            </w:tcBorders>
            <w:shd w:val="clear" w:color="auto" w:fill="auto"/>
            <w:noWrap/>
            <w:vAlign w:val="center"/>
          </w:tcPr>
          <w:p w14:paraId="05F22726" w14:textId="1036B4CB" w:rsidR="003314C1" w:rsidRPr="003314C1" w:rsidRDefault="003314C1" w:rsidP="003314C1">
            <w:pPr>
              <w:pStyle w:val="103"/>
            </w:pPr>
            <w:r w:rsidRPr="003314C1">
              <w:t>х. Украинский</w:t>
            </w:r>
          </w:p>
        </w:tc>
        <w:tc>
          <w:tcPr>
            <w:tcW w:w="484" w:type="pct"/>
            <w:tcBorders>
              <w:top w:val="nil"/>
              <w:left w:val="nil"/>
              <w:bottom w:val="single" w:sz="4" w:space="0" w:color="auto"/>
              <w:right w:val="single" w:sz="4" w:space="0" w:color="auto"/>
            </w:tcBorders>
            <w:vAlign w:val="center"/>
          </w:tcPr>
          <w:p w14:paraId="363B9AFD" w14:textId="60AFA143" w:rsidR="003314C1" w:rsidRPr="003314C1" w:rsidRDefault="003314C1" w:rsidP="003314C1">
            <w:pPr>
              <w:pStyle w:val="103"/>
            </w:pPr>
            <w:r>
              <w:t>443</w:t>
            </w:r>
          </w:p>
        </w:tc>
        <w:tc>
          <w:tcPr>
            <w:tcW w:w="484" w:type="pct"/>
            <w:tcBorders>
              <w:top w:val="nil"/>
              <w:left w:val="single" w:sz="4" w:space="0" w:color="auto"/>
              <w:bottom w:val="single" w:sz="4" w:space="0" w:color="auto"/>
              <w:right w:val="single" w:sz="4" w:space="0" w:color="auto"/>
            </w:tcBorders>
            <w:shd w:val="clear" w:color="auto" w:fill="auto"/>
            <w:noWrap/>
            <w:vAlign w:val="center"/>
          </w:tcPr>
          <w:p w14:paraId="35D47DC6" w14:textId="48B86221" w:rsidR="003314C1" w:rsidRPr="003314C1" w:rsidRDefault="003314C1" w:rsidP="003314C1">
            <w:pPr>
              <w:pStyle w:val="103"/>
            </w:pPr>
            <w:r w:rsidRPr="003314C1">
              <w:t> </w:t>
            </w:r>
            <w:r>
              <w:t>0</w:t>
            </w:r>
          </w:p>
        </w:tc>
        <w:tc>
          <w:tcPr>
            <w:tcW w:w="565" w:type="pct"/>
            <w:tcBorders>
              <w:top w:val="nil"/>
              <w:left w:val="nil"/>
              <w:bottom w:val="single" w:sz="4" w:space="0" w:color="auto"/>
              <w:right w:val="single" w:sz="4" w:space="0" w:color="auto"/>
            </w:tcBorders>
            <w:shd w:val="clear" w:color="auto" w:fill="auto"/>
            <w:noWrap/>
            <w:vAlign w:val="center"/>
          </w:tcPr>
          <w:p w14:paraId="33E9EBC6" w14:textId="743AC962" w:rsidR="003314C1" w:rsidRPr="003314C1" w:rsidRDefault="003314C1" w:rsidP="003314C1">
            <w:pPr>
              <w:pStyle w:val="103"/>
            </w:pPr>
            <w:r w:rsidRPr="003314C1">
              <w:t>111</w:t>
            </w:r>
          </w:p>
        </w:tc>
        <w:tc>
          <w:tcPr>
            <w:tcW w:w="566" w:type="pct"/>
            <w:tcBorders>
              <w:top w:val="nil"/>
              <w:left w:val="nil"/>
              <w:bottom w:val="single" w:sz="4" w:space="0" w:color="auto"/>
              <w:right w:val="single" w:sz="4" w:space="0" w:color="auto"/>
            </w:tcBorders>
            <w:shd w:val="clear" w:color="auto" w:fill="auto"/>
            <w:noWrap/>
            <w:vAlign w:val="center"/>
          </w:tcPr>
          <w:p w14:paraId="3006D26A" w14:textId="64995FD5" w:rsidR="003314C1" w:rsidRPr="003314C1" w:rsidRDefault="003314C1" w:rsidP="003314C1">
            <w:pPr>
              <w:pStyle w:val="103"/>
            </w:pPr>
            <w:r>
              <w:t>0</w:t>
            </w:r>
            <w:r w:rsidRPr="003314C1">
              <w:t> </w:t>
            </w:r>
          </w:p>
        </w:tc>
        <w:tc>
          <w:tcPr>
            <w:tcW w:w="565" w:type="pct"/>
            <w:tcBorders>
              <w:top w:val="nil"/>
              <w:left w:val="nil"/>
              <w:bottom w:val="single" w:sz="4" w:space="0" w:color="auto"/>
              <w:right w:val="single" w:sz="4" w:space="0" w:color="auto"/>
            </w:tcBorders>
            <w:shd w:val="clear" w:color="auto" w:fill="auto"/>
            <w:noWrap/>
            <w:vAlign w:val="center"/>
          </w:tcPr>
          <w:p w14:paraId="10C2EAED" w14:textId="2FAA159E" w:rsidR="003314C1" w:rsidRPr="003314C1" w:rsidRDefault="003314C1" w:rsidP="003314C1">
            <w:pPr>
              <w:pStyle w:val="103"/>
            </w:pPr>
            <w:r w:rsidRPr="003314C1">
              <w:t>111</w:t>
            </w:r>
          </w:p>
        </w:tc>
        <w:tc>
          <w:tcPr>
            <w:tcW w:w="565" w:type="pct"/>
            <w:tcBorders>
              <w:top w:val="nil"/>
              <w:left w:val="nil"/>
              <w:bottom w:val="single" w:sz="4" w:space="0" w:color="auto"/>
              <w:right w:val="single" w:sz="4" w:space="0" w:color="auto"/>
            </w:tcBorders>
            <w:shd w:val="clear" w:color="auto" w:fill="auto"/>
            <w:noWrap/>
            <w:vAlign w:val="center"/>
          </w:tcPr>
          <w:p w14:paraId="20BB4557" w14:textId="6AFE5208" w:rsidR="003314C1" w:rsidRPr="003314C1" w:rsidRDefault="003314C1" w:rsidP="003314C1">
            <w:pPr>
              <w:pStyle w:val="103"/>
            </w:pPr>
            <w:r>
              <w:t>0</w:t>
            </w:r>
            <w:r w:rsidRPr="003314C1">
              <w:t> </w:t>
            </w:r>
          </w:p>
        </w:tc>
        <w:tc>
          <w:tcPr>
            <w:tcW w:w="565" w:type="pct"/>
            <w:tcBorders>
              <w:top w:val="nil"/>
              <w:left w:val="nil"/>
              <w:bottom w:val="single" w:sz="4" w:space="0" w:color="auto"/>
              <w:right w:val="single" w:sz="4" w:space="0" w:color="auto"/>
            </w:tcBorders>
            <w:shd w:val="clear" w:color="auto" w:fill="auto"/>
            <w:noWrap/>
            <w:vAlign w:val="center"/>
          </w:tcPr>
          <w:p w14:paraId="4B5FD9C5" w14:textId="7A9CC897" w:rsidR="003314C1" w:rsidRPr="003314C1" w:rsidRDefault="003314C1" w:rsidP="003314C1">
            <w:pPr>
              <w:pStyle w:val="103"/>
            </w:pPr>
            <w:r>
              <w:t>221</w:t>
            </w:r>
          </w:p>
        </w:tc>
        <w:tc>
          <w:tcPr>
            <w:tcW w:w="561" w:type="pct"/>
            <w:tcBorders>
              <w:top w:val="nil"/>
              <w:left w:val="nil"/>
              <w:bottom w:val="single" w:sz="4" w:space="0" w:color="auto"/>
              <w:right w:val="single" w:sz="4" w:space="0" w:color="auto"/>
            </w:tcBorders>
            <w:shd w:val="clear" w:color="auto" w:fill="auto"/>
            <w:noWrap/>
            <w:vAlign w:val="center"/>
          </w:tcPr>
          <w:p w14:paraId="37323920" w14:textId="7E906BA4" w:rsidR="003314C1" w:rsidRPr="003314C1" w:rsidRDefault="003314C1" w:rsidP="003314C1">
            <w:pPr>
              <w:pStyle w:val="103"/>
            </w:pPr>
            <w:r>
              <w:t>0</w:t>
            </w:r>
          </w:p>
        </w:tc>
      </w:tr>
      <w:tr w:rsidR="003314C1" w:rsidRPr="001F59F2" w14:paraId="7687338F" w14:textId="77777777" w:rsidTr="003314C1">
        <w:trPr>
          <w:trHeight w:val="300"/>
        </w:trPr>
        <w:tc>
          <w:tcPr>
            <w:tcW w:w="645" w:type="pct"/>
            <w:tcBorders>
              <w:top w:val="nil"/>
              <w:left w:val="single" w:sz="4" w:space="0" w:color="auto"/>
              <w:bottom w:val="single" w:sz="4" w:space="0" w:color="auto"/>
              <w:right w:val="single" w:sz="4" w:space="0" w:color="auto"/>
            </w:tcBorders>
            <w:shd w:val="clear" w:color="auto" w:fill="auto"/>
            <w:noWrap/>
            <w:vAlign w:val="center"/>
          </w:tcPr>
          <w:p w14:paraId="04993E69" w14:textId="15E5BD9B" w:rsidR="003314C1" w:rsidRPr="003314C1" w:rsidRDefault="00C464EC" w:rsidP="003314C1">
            <w:pPr>
              <w:pStyle w:val="103"/>
            </w:pPr>
            <w:r>
              <w:t>Всего</w:t>
            </w:r>
          </w:p>
        </w:tc>
        <w:tc>
          <w:tcPr>
            <w:tcW w:w="484" w:type="pct"/>
            <w:tcBorders>
              <w:top w:val="nil"/>
              <w:left w:val="nil"/>
              <w:bottom w:val="single" w:sz="4" w:space="0" w:color="auto"/>
              <w:right w:val="single" w:sz="4" w:space="0" w:color="auto"/>
            </w:tcBorders>
            <w:vAlign w:val="center"/>
          </w:tcPr>
          <w:p w14:paraId="7CD748C9" w14:textId="29A7A373" w:rsidR="003314C1" w:rsidRPr="003314C1" w:rsidRDefault="00C464EC" w:rsidP="003314C1">
            <w:pPr>
              <w:pStyle w:val="103"/>
            </w:pPr>
            <w:r>
              <w:t>6200</w:t>
            </w:r>
          </w:p>
        </w:tc>
        <w:tc>
          <w:tcPr>
            <w:tcW w:w="484" w:type="pct"/>
            <w:tcBorders>
              <w:top w:val="nil"/>
              <w:left w:val="single" w:sz="4" w:space="0" w:color="auto"/>
              <w:bottom w:val="single" w:sz="4" w:space="0" w:color="auto"/>
              <w:right w:val="single" w:sz="4" w:space="0" w:color="auto"/>
            </w:tcBorders>
            <w:shd w:val="clear" w:color="auto" w:fill="auto"/>
            <w:noWrap/>
            <w:vAlign w:val="center"/>
          </w:tcPr>
          <w:p w14:paraId="05FBEFDB" w14:textId="1F3638D6" w:rsidR="003314C1" w:rsidRPr="003314C1" w:rsidRDefault="00C464EC" w:rsidP="003314C1">
            <w:pPr>
              <w:pStyle w:val="103"/>
            </w:pPr>
            <w:r>
              <w:t>0</w:t>
            </w:r>
          </w:p>
        </w:tc>
        <w:tc>
          <w:tcPr>
            <w:tcW w:w="565" w:type="pct"/>
            <w:tcBorders>
              <w:top w:val="nil"/>
              <w:left w:val="nil"/>
              <w:bottom w:val="single" w:sz="4" w:space="0" w:color="auto"/>
              <w:right w:val="single" w:sz="4" w:space="0" w:color="auto"/>
            </w:tcBorders>
            <w:shd w:val="clear" w:color="auto" w:fill="auto"/>
            <w:noWrap/>
            <w:vAlign w:val="center"/>
          </w:tcPr>
          <w:p w14:paraId="2D2D6763" w14:textId="7E2F3D35" w:rsidR="003314C1" w:rsidRPr="003314C1" w:rsidRDefault="00C464EC" w:rsidP="003314C1">
            <w:pPr>
              <w:pStyle w:val="103"/>
            </w:pPr>
            <w:r>
              <w:t>495</w:t>
            </w:r>
          </w:p>
        </w:tc>
        <w:tc>
          <w:tcPr>
            <w:tcW w:w="566" w:type="pct"/>
            <w:tcBorders>
              <w:top w:val="nil"/>
              <w:left w:val="nil"/>
              <w:bottom w:val="single" w:sz="4" w:space="0" w:color="auto"/>
              <w:right w:val="single" w:sz="4" w:space="0" w:color="auto"/>
            </w:tcBorders>
            <w:shd w:val="clear" w:color="auto" w:fill="auto"/>
            <w:noWrap/>
            <w:vAlign w:val="center"/>
          </w:tcPr>
          <w:p w14:paraId="41E40C72" w14:textId="525C47C2" w:rsidR="003314C1" w:rsidRPr="003314C1" w:rsidRDefault="00293538" w:rsidP="003314C1">
            <w:pPr>
              <w:pStyle w:val="103"/>
            </w:pPr>
            <w:r>
              <w:t>384</w:t>
            </w:r>
          </w:p>
        </w:tc>
        <w:tc>
          <w:tcPr>
            <w:tcW w:w="565" w:type="pct"/>
            <w:tcBorders>
              <w:top w:val="nil"/>
              <w:left w:val="nil"/>
              <w:bottom w:val="single" w:sz="4" w:space="0" w:color="auto"/>
              <w:right w:val="single" w:sz="4" w:space="0" w:color="auto"/>
            </w:tcBorders>
            <w:shd w:val="clear" w:color="auto" w:fill="auto"/>
            <w:noWrap/>
            <w:vAlign w:val="center"/>
          </w:tcPr>
          <w:p w14:paraId="64BE4F4C" w14:textId="57116C0A" w:rsidR="003314C1" w:rsidRPr="003314C1" w:rsidRDefault="00B442B8" w:rsidP="003314C1">
            <w:pPr>
              <w:pStyle w:val="103"/>
            </w:pPr>
            <w:r>
              <w:t>495</w:t>
            </w:r>
          </w:p>
        </w:tc>
        <w:tc>
          <w:tcPr>
            <w:tcW w:w="565" w:type="pct"/>
            <w:tcBorders>
              <w:top w:val="nil"/>
              <w:left w:val="nil"/>
              <w:bottom w:val="single" w:sz="4" w:space="0" w:color="auto"/>
              <w:right w:val="single" w:sz="4" w:space="0" w:color="auto"/>
            </w:tcBorders>
            <w:shd w:val="clear" w:color="auto" w:fill="auto"/>
            <w:noWrap/>
            <w:vAlign w:val="center"/>
          </w:tcPr>
          <w:p w14:paraId="73F5074C" w14:textId="526AA3DB" w:rsidR="003314C1" w:rsidRPr="003314C1" w:rsidRDefault="00B442B8" w:rsidP="003314C1">
            <w:pPr>
              <w:pStyle w:val="103"/>
            </w:pPr>
            <w:r>
              <w:t>384</w:t>
            </w:r>
          </w:p>
        </w:tc>
        <w:tc>
          <w:tcPr>
            <w:tcW w:w="565" w:type="pct"/>
            <w:tcBorders>
              <w:top w:val="nil"/>
              <w:left w:val="nil"/>
              <w:bottom w:val="single" w:sz="4" w:space="0" w:color="auto"/>
              <w:right w:val="single" w:sz="4" w:space="0" w:color="auto"/>
            </w:tcBorders>
            <w:shd w:val="clear" w:color="auto" w:fill="auto"/>
            <w:noWrap/>
            <w:vAlign w:val="center"/>
          </w:tcPr>
          <w:p w14:paraId="1A25F602" w14:textId="601CFBCC" w:rsidR="003314C1" w:rsidRPr="003314C1" w:rsidRDefault="00B442B8" w:rsidP="003314C1">
            <w:pPr>
              <w:pStyle w:val="103"/>
            </w:pPr>
            <w:r>
              <w:t>2140</w:t>
            </w:r>
          </w:p>
        </w:tc>
        <w:tc>
          <w:tcPr>
            <w:tcW w:w="561" w:type="pct"/>
            <w:tcBorders>
              <w:top w:val="nil"/>
              <w:left w:val="nil"/>
              <w:bottom w:val="single" w:sz="4" w:space="0" w:color="auto"/>
              <w:right w:val="single" w:sz="4" w:space="0" w:color="auto"/>
            </w:tcBorders>
            <w:shd w:val="clear" w:color="auto" w:fill="auto"/>
            <w:noWrap/>
            <w:vAlign w:val="center"/>
          </w:tcPr>
          <w:p w14:paraId="3D5B66E5" w14:textId="52F4A8E2" w:rsidR="003314C1" w:rsidRPr="003314C1" w:rsidRDefault="00B442B8" w:rsidP="003314C1">
            <w:pPr>
              <w:pStyle w:val="103"/>
            </w:pPr>
            <w:r>
              <w:t>2303</w:t>
            </w:r>
          </w:p>
        </w:tc>
      </w:tr>
    </w:tbl>
    <w:p w14:paraId="50E60AF6" w14:textId="201A34EC" w:rsidR="00F568A6" w:rsidRDefault="00F568A6" w:rsidP="00F568A6">
      <w:pPr>
        <w:pStyle w:val="a1"/>
      </w:pPr>
    </w:p>
    <w:p w14:paraId="243F4E45" w14:textId="77777777" w:rsidR="00F568A6" w:rsidRDefault="00F568A6" w:rsidP="00F568A6">
      <w:pPr>
        <w:pStyle w:val="a1"/>
      </w:pPr>
    </w:p>
    <w:p w14:paraId="2B2D1FAA" w14:textId="77777777" w:rsidR="00F568A6" w:rsidRDefault="00F568A6">
      <w:pPr>
        <w:spacing w:after="160"/>
        <w:ind w:firstLine="709"/>
        <w:jc w:val="left"/>
        <w:sectPr w:rsidR="00F568A6" w:rsidSect="00F568A6">
          <w:pgSz w:w="16838" w:h="11906" w:orient="landscape" w:code="9"/>
          <w:pgMar w:top="1701" w:right="1134" w:bottom="851" w:left="1134" w:header="709" w:footer="709" w:gutter="0"/>
          <w:cols w:space="708"/>
          <w:docGrid w:linePitch="360"/>
        </w:sectPr>
      </w:pPr>
    </w:p>
    <w:p w14:paraId="1A0737F0" w14:textId="72F1D5C0" w:rsidR="00F568A6" w:rsidRDefault="00F568A6" w:rsidP="00282A22">
      <w:pPr>
        <w:pStyle w:val="a1"/>
      </w:pPr>
      <w:r w:rsidRPr="00F568A6">
        <w:lastRenderedPageBreak/>
        <w:t xml:space="preserve">Прирост площадей нового строительства жилых домов (ИЖС) в зонах действия централизованных источников тепловой энергии отсутствует. </w:t>
      </w:r>
    </w:p>
    <w:p w14:paraId="7B9735A4" w14:textId="77777777" w:rsidR="00B442B8" w:rsidRPr="00282A22" w:rsidRDefault="00B442B8" w:rsidP="00282A22">
      <w:pPr>
        <w:pStyle w:val="a1"/>
      </w:pPr>
    </w:p>
    <w:p w14:paraId="3EDC8C0F" w14:textId="77777777" w:rsidR="00F568A6" w:rsidRPr="00F568A6" w:rsidRDefault="00F568A6" w:rsidP="0029634F">
      <w:pPr>
        <w:pStyle w:val="11"/>
      </w:pPr>
      <w:r w:rsidRPr="00F568A6">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p>
    <w:p w14:paraId="4B31E1B6" w14:textId="77777777" w:rsidR="00B442B8" w:rsidRPr="00B442B8" w:rsidRDefault="00B442B8" w:rsidP="00B442B8">
      <w:pPr>
        <w:pStyle w:val="a1"/>
      </w:pPr>
      <w:r w:rsidRPr="00B442B8">
        <w:t xml:space="preserve">Сводные данные потребности в тепловой мощности на цели теплоснабжения по договорным обязательствам на 01.01.2018 г. при расчетных температурах наружного воздуха приведены в таблице </w:t>
      </w:r>
      <w:r w:rsidRPr="00B442B8">
        <w:fldChar w:fldCharType="begin"/>
      </w:r>
      <w:r w:rsidRPr="00B442B8">
        <w:instrText xml:space="preserve"> REF _Ref524595606 \h </w:instrText>
      </w:r>
      <w:r w:rsidRPr="00B442B8">
        <w:fldChar w:fldCharType="separate"/>
      </w:r>
      <w:r w:rsidR="00D01E94">
        <w:rPr>
          <w:noProof/>
        </w:rPr>
        <w:t>35</w:t>
      </w:r>
      <w:r w:rsidRPr="00B442B8">
        <w:fldChar w:fldCharType="end"/>
      </w:r>
      <w:r w:rsidRPr="00B442B8">
        <w:t>.</w:t>
      </w:r>
    </w:p>
    <w:p w14:paraId="53ACE127" w14:textId="77777777" w:rsidR="00B442B8" w:rsidRPr="00B442B8" w:rsidRDefault="00B442B8" w:rsidP="00B442B8"/>
    <w:p w14:paraId="2A466D6F" w14:textId="77777777" w:rsidR="00B442B8" w:rsidRPr="00B442B8" w:rsidRDefault="00B442B8" w:rsidP="00B442B8">
      <w:r w:rsidRPr="00B442B8">
        <w:t xml:space="preserve">Таблица </w:t>
      </w:r>
      <w:fldSimple w:instr=" SEQ Таблица \* ARABIC ">
        <w:r w:rsidR="00D01E94">
          <w:rPr>
            <w:noProof/>
          </w:rPr>
          <w:t>72</w:t>
        </w:r>
      </w:fldSimple>
      <w:r w:rsidRPr="00B442B8">
        <w:t xml:space="preserve"> – Сводные данные потребности в тепловой мощности на цели теплоснабжения по договорным обязательствам на 01.01.2018 г. при расчетных температурах наружного воздуха</w:t>
      </w:r>
    </w:p>
    <w:tbl>
      <w:tblPr>
        <w:tblStyle w:val="af0"/>
        <w:tblpPr w:leftFromText="180" w:rightFromText="180" w:vertAnchor="text" w:horzAnchor="margin" w:tblpY="-33"/>
        <w:tblW w:w="5000" w:type="pct"/>
        <w:tblLook w:val="04A0" w:firstRow="1" w:lastRow="0" w:firstColumn="1" w:lastColumn="0" w:noHBand="0" w:noVBand="1"/>
      </w:tblPr>
      <w:tblGrid>
        <w:gridCol w:w="2935"/>
        <w:gridCol w:w="1723"/>
        <w:gridCol w:w="2627"/>
        <w:gridCol w:w="2343"/>
      </w:tblGrid>
      <w:tr w:rsidR="00B442B8" w:rsidRPr="000D2B2F" w14:paraId="3F0EB4D3" w14:textId="77777777" w:rsidTr="008B5507">
        <w:trPr>
          <w:trHeight w:val="771"/>
          <w:tblHeader/>
        </w:trPr>
        <w:tc>
          <w:tcPr>
            <w:tcW w:w="1524" w:type="pct"/>
            <w:hideMark/>
          </w:tcPr>
          <w:p w14:paraId="6AE1141D" w14:textId="77777777" w:rsidR="00B442B8" w:rsidRPr="00B442B8" w:rsidRDefault="00B442B8" w:rsidP="00B442B8">
            <w:pPr>
              <w:pStyle w:val="103"/>
            </w:pPr>
            <w:r w:rsidRPr="00B442B8">
              <w:t>Перечень населенных пунктов в которых осуществляется централизованное теплоснабжение</w:t>
            </w:r>
          </w:p>
        </w:tc>
        <w:tc>
          <w:tcPr>
            <w:tcW w:w="895" w:type="pct"/>
            <w:hideMark/>
          </w:tcPr>
          <w:p w14:paraId="57CD7FBD" w14:textId="77777777" w:rsidR="00B442B8" w:rsidRPr="00B442B8" w:rsidRDefault="00B442B8" w:rsidP="00B442B8">
            <w:pPr>
              <w:pStyle w:val="103"/>
            </w:pPr>
            <w:r w:rsidRPr="00B442B8">
              <w:t>Количество источников тепловой энергии, ед.</w:t>
            </w:r>
          </w:p>
        </w:tc>
        <w:tc>
          <w:tcPr>
            <w:tcW w:w="1364" w:type="pct"/>
            <w:hideMark/>
          </w:tcPr>
          <w:p w14:paraId="01AA6263" w14:textId="77777777" w:rsidR="00B442B8" w:rsidRPr="00B442B8" w:rsidRDefault="00B442B8" w:rsidP="00B442B8">
            <w:pPr>
              <w:pStyle w:val="103"/>
            </w:pPr>
            <w:r w:rsidRPr="00B442B8">
              <w:t>Эксплуатационная ответственность</w:t>
            </w:r>
          </w:p>
        </w:tc>
        <w:tc>
          <w:tcPr>
            <w:tcW w:w="1217" w:type="pct"/>
            <w:hideMark/>
          </w:tcPr>
          <w:p w14:paraId="008D1296" w14:textId="77777777" w:rsidR="00B442B8" w:rsidRPr="00B442B8" w:rsidRDefault="00B442B8" w:rsidP="00B442B8">
            <w:pPr>
              <w:pStyle w:val="103"/>
            </w:pPr>
            <w:r w:rsidRPr="00B442B8">
              <w:t>Общая присоединенная мощность источников, Гкал/ч</w:t>
            </w:r>
          </w:p>
        </w:tc>
      </w:tr>
      <w:tr w:rsidR="00B442B8" w:rsidRPr="000D2B2F" w14:paraId="401D665D" w14:textId="77777777" w:rsidTr="008B5507">
        <w:trPr>
          <w:trHeight w:val="295"/>
        </w:trPr>
        <w:tc>
          <w:tcPr>
            <w:tcW w:w="1524" w:type="pct"/>
          </w:tcPr>
          <w:p w14:paraId="323BD332" w14:textId="77777777" w:rsidR="00B442B8" w:rsidRPr="00B442B8" w:rsidRDefault="00B442B8" w:rsidP="00B442B8">
            <w:pPr>
              <w:pStyle w:val="103"/>
            </w:pPr>
            <w:r w:rsidRPr="00B442B8">
              <w:t>ст. Еремизино-Борисовская</w:t>
            </w:r>
          </w:p>
        </w:tc>
        <w:tc>
          <w:tcPr>
            <w:tcW w:w="895" w:type="pct"/>
          </w:tcPr>
          <w:p w14:paraId="3C21F603" w14:textId="77777777" w:rsidR="00B442B8" w:rsidRPr="00B442B8" w:rsidRDefault="00B442B8" w:rsidP="00B442B8">
            <w:pPr>
              <w:pStyle w:val="103"/>
            </w:pPr>
            <w:r w:rsidRPr="00B442B8">
              <w:t>2</w:t>
            </w:r>
          </w:p>
        </w:tc>
        <w:tc>
          <w:tcPr>
            <w:tcW w:w="1364" w:type="pct"/>
          </w:tcPr>
          <w:p w14:paraId="7DE7AA8D" w14:textId="77777777" w:rsidR="00B442B8" w:rsidRPr="00B442B8" w:rsidRDefault="00B442B8" w:rsidP="00B442B8">
            <w:pPr>
              <w:pStyle w:val="103"/>
            </w:pPr>
            <w:r w:rsidRPr="00B442B8">
              <w:t>МУП ТГП ТР «Тихорецктепло»</w:t>
            </w:r>
          </w:p>
        </w:tc>
        <w:tc>
          <w:tcPr>
            <w:tcW w:w="1217" w:type="pct"/>
          </w:tcPr>
          <w:p w14:paraId="3B86DEC8" w14:textId="77777777" w:rsidR="00B442B8" w:rsidRPr="00B442B8" w:rsidRDefault="00B442B8" w:rsidP="00B442B8">
            <w:pPr>
              <w:pStyle w:val="103"/>
            </w:pPr>
            <w:r w:rsidRPr="00B442B8">
              <w:t>0,394</w:t>
            </w:r>
          </w:p>
        </w:tc>
      </w:tr>
    </w:tbl>
    <w:p w14:paraId="6D435572" w14:textId="77777777" w:rsidR="00B442B8" w:rsidRDefault="00B442B8" w:rsidP="00F568A6">
      <w:pPr>
        <w:pStyle w:val="a1"/>
      </w:pPr>
    </w:p>
    <w:p w14:paraId="460F32BE" w14:textId="77777777" w:rsidR="00F568A6" w:rsidRPr="00F568A6" w:rsidRDefault="00F568A6" w:rsidP="00F568A6">
      <w:pPr>
        <w:pStyle w:val="a1"/>
      </w:pPr>
      <w:r w:rsidRPr="00F568A6">
        <w:t>Для определения перспективного спроса на тепловую энергию (мощность) новыми потребителями, удельные расходы тепловой энергии на отопление и вентиляцию принимаются:</w:t>
      </w:r>
    </w:p>
    <w:p w14:paraId="501A7272" w14:textId="77777777" w:rsidR="00F568A6" w:rsidRPr="00F568A6" w:rsidRDefault="00F568A6" w:rsidP="0054424F">
      <w:pPr>
        <w:pStyle w:val="a"/>
        <w:numPr>
          <w:ilvl w:val="0"/>
          <w:numId w:val="1"/>
        </w:numPr>
      </w:pPr>
      <w:r w:rsidRPr="00F568A6">
        <w:t>для жилых домов в соответствии с данными СП 124.13330.2012 «Тепловые сети» Приложение В;</w:t>
      </w:r>
    </w:p>
    <w:p w14:paraId="21A56DEF" w14:textId="77777777" w:rsidR="00F568A6" w:rsidRPr="00F568A6" w:rsidRDefault="00F568A6" w:rsidP="0054424F">
      <w:pPr>
        <w:pStyle w:val="a"/>
        <w:numPr>
          <w:ilvl w:val="0"/>
          <w:numId w:val="1"/>
        </w:numPr>
      </w:pPr>
      <w:r w:rsidRPr="00F568A6">
        <w:t>для общественно-деловой застройки в соответствии с данными таблицы 14 СП 50.13330.2012 «Тепловая защита зданий»;</w:t>
      </w:r>
    </w:p>
    <w:p w14:paraId="62774097" w14:textId="77777777" w:rsidR="00F568A6" w:rsidRPr="00F568A6" w:rsidRDefault="00F568A6" w:rsidP="0054424F">
      <w:pPr>
        <w:pStyle w:val="a"/>
        <w:numPr>
          <w:ilvl w:val="0"/>
          <w:numId w:val="1"/>
        </w:numPr>
      </w:pPr>
      <w:r w:rsidRPr="00F568A6">
        <w:t>СП 131.13330.2012 Строительная климатология.</w:t>
      </w:r>
    </w:p>
    <w:p w14:paraId="13F5C7BC" w14:textId="77777777" w:rsidR="00F568A6" w:rsidRPr="00F568A6" w:rsidRDefault="00F568A6" w:rsidP="00F568A6">
      <w:pPr>
        <w:pStyle w:val="a1"/>
      </w:pPr>
      <w:r w:rsidRPr="00F568A6">
        <w:t>Удельные расходы тепловой энергии для нагрева холодной воды на нужды ГВС для перспективного строительства определяются в соответствии с данными СП 124.13330.2012 «Тепловые сети» Приложение Г.</w:t>
      </w:r>
    </w:p>
    <w:p w14:paraId="2A69745C" w14:textId="615AE44D" w:rsidR="00F568A6" w:rsidRPr="00F568A6" w:rsidRDefault="00B442B8" w:rsidP="00F568A6">
      <w:pPr>
        <w:pStyle w:val="a1"/>
      </w:pPr>
      <w:r w:rsidRPr="00B442B8">
        <w:t>Приросты площадей нового строительства в зонах действия существующих источников тепловой энергии в Еремизино-Борисовском СП отсутствуют. В этой связи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не рассчитываются.</w:t>
      </w:r>
    </w:p>
    <w:p w14:paraId="7D66296C" w14:textId="07F8609B" w:rsidR="00F568A6" w:rsidRPr="00F568A6" w:rsidRDefault="00F568A6" w:rsidP="00F568A6">
      <w:pPr>
        <w:pStyle w:val="a1"/>
      </w:pPr>
      <w:r w:rsidRPr="00F568A6">
        <w:lastRenderedPageBreak/>
        <w:t xml:space="preserve">Прогнозы приростов спроса на тепловую мощность для децентрализованного теплоснабжения с разделением по видам теплопотребления, сгруппированные по кадастровым кварталам </w:t>
      </w:r>
      <w:r>
        <w:t>Еремизино-Борисовского</w:t>
      </w:r>
      <w:r w:rsidRPr="00F568A6">
        <w:t xml:space="preserve"> СП на период до 2033 г., приведены в таблице </w:t>
      </w:r>
      <w:r w:rsidRPr="00F568A6">
        <w:fldChar w:fldCharType="begin"/>
      </w:r>
      <w:r w:rsidRPr="00F568A6">
        <w:instrText xml:space="preserve"> REF _Ref523750385 \h </w:instrText>
      </w:r>
      <w:r w:rsidRPr="00F568A6">
        <w:fldChar w:fldCharType="separate"/>
      </w:r>
      <w:r w:rsidR="00D01E94">
        <w:rPr>
          <w:noProof/>
        </w:rPr>
        <w:t>73</w:t>
      </w:r>
      <w:r w:rsidRPr="00F568A6">
        <w:fldChar w:fldCharType="end"/>
      </w:r>
      <w:r w:rsidRPr="00F568A6">
        <w:t xml:space="preserve">. Суммарный прирост спроса на тепловую мощность для децентрализованного теплоснабжения составит </w:t>
      </w:r>
      <w:r w:rsidR="00B442B8">
        <w:t>0,233</w:t>
      </w:r>
      <w:r w:rsidRPr="00F568A6">
        <w:t xml:space="preserve"> Гкал/ч, в т. ч. на отопление и вентиляцию – </w:t>
      </w:r>
      <w:r w:rsidR="00B442B8">
        <w:t>0,152</w:t>
      </w:r>
      <w:r w:rsidRPr="00F568A6">
        <w:t xml:space="preserve"> Гкал/ч, ГВСсрч. – </w:t>
      </w:r>
      <w:r w:rsidR="00B442B8">
        <w:t>0,082</w:t>
      </w:r>
      <w:r w:rsidRPr="00F568A6">
        <w:t xml:space="preserve"> Гкал/ч.</w:t>
      </w:r>
    </w:p>
    <w:p w14:paraId="53501DE0" w14:textId="72D70A93" w:rsidR="00F568A6" w:rsidRPr="00F568A6" w:rsidRDefault="00F568A6" w:rsidP="00F568A6">
      <w:pPr>
        <w:pStyle w:val="a1"/>
      </w:pPr>
      <w:r w:rsidRPr="00F568A6">
        <w:t xml:space="preserve">Прогнозы приростов спроса на тепловую энергию для децентрализованного теплоснабжения с разделением по видам теплопотребления, сгруппированные по кадастровым кварталам </w:t>
      </w:r>
      <w:r>
        <w:t>Еремизино-Борисовского</w:t>
      </w:r>
      <w:r w:rsidRPr="00F568A6">
        <w:t xml:space="preserve"> СП на период до 2033 г., приведены в таблице </w:t>
      </w:r>
      <w:r w:rsidRPr="00F568A6">
        <w:fldChar w:fldCharType="begin"/>
      </w:r>
      <w:r w:rsidRPr="00F568A6">
        <w:instrText xml:space="preserve"> REF _Ref523750396 \h </w:instrText>
      </w:r>
      <w:r w:rsidRPr="00F568A6">
        <w:fldChar w:fldCharType="separate"/>
      </w:r>
      <w:r w:rsidR="00D01E94">
        <w:rPr>
          <w:noProof/>
        </w:rPr>
        <w:t>74</w:t>
      </w:r>
      <w:r w:rsidRPr="00F568A6">
        <w:fldChar w:fldCharType="end"/>
      </w:r>
      <w:r w:rsidRPr="00F568A6">
        <w:t xml:space="preserve">. Суммарный прирост спроса на тепловую энергию составит </w:t>
      </w:r>
      <w:r w:rsidR="00B442B8">
        <w:t>856,3</w:t>
      </w:r>
      <w:r w:rsidRPr="00F568A6">
        <w:t xml:space="preserve"> Гкал/год, в т. ч. на отопление и вентиляцию – </w:t>
      </w:r>
      <w:r w:rsidR="00B442B8">
        <w:t>288,7</w:t>
      </w:r>
      <w:r w:rsidRPr="00F568A6">
        <w:t xml:space="preserve"> Гкал/год, ГВС – </w:t>
      </w:r>
      <w:r w:rsidR="00B442B8">
        <w:t>567,6</w:t>
      </w:r>
      <w:r w:rsidRPr="00F568A6">
        <w:t> Гкал/год.</w:t>
      </w:r>
    </w:p>
    <w:p w14:paraId="43970E24" w14:textId="77777777" w:rsidR="00F568A6" w:rsidRPr="00F568A6" w:rsidRDefault="00F568A6" w:rsidP="00F568A6">
      <w:pPr>
        <w:pStyle w:val="a1"/>
      </w:pPr>
    </w:p>
    <w:p w14:paraId="150646E9" w14:textId="77777777" w:rsidR="00F568A6" w:rsidRPr="00F568A6" w:rsidRDefault="00F568A6" w:rsidP="00F568A6">
      <w:pPr>
        <w:pStyle w:val="af8"/>
      </w:pPr>
    </w:p>
    <w:p w14:paraId="2CDB053A" w14:textId="77777777" w:rsidR="00F568A6" w:rsidRPr="00F568A6" w:rsidRDefault="00F568A6" w:rsidP="00F568A6">
      <w:pPr>
        <w:pStyle w:val="a1"/>
        <w:sectPr w:rsidR="00F568A6" w:rsidRPr="00F568A6" w:rsidSect="00F568A6">
          <w:pgSz w:w="11906" w:h="16838"/>
          <w:pgMar w:top="1134" w:right="567" w:bottom="1134" w:left="1701" w:header="708" w:footer="708" w:gutter="0"/>
          <w:cols w:space="708"/>
          <w:docGrid w:linePitch="360"/>
        </w:sectPr>
      </w:pPr>
    </w:p>
    <w:p w14:paraId="69645ED4" w14:textId="748B6AC4" w:rsidR="00F568A6" w:rsidRPr="00F568A6" w:rsidRDefault="00F568A6" w:rsidP="00F568A6">
      <w:pPr>
        <w:pStyle w:val="af8"/>
      </w:pPr>
      <w:r w:rsidRPr="00F568A6">
        <w:lastRenderedPageBreak/>
        <w:t xml:space="preserve">Таблица </w:t>
      </w:r>
      <w:fldSimple w:instr=" SEQ Таблица \* ARABIC ">
        <w:bookmarkStart w:id="162" w:name="_Ref523750385"/>
        <w:r w:rsidR="00D01E94">
          <w:rPr>
            <w:noProof/>
          </w:rPr>
          <w:t>73</w:t>
        </w:r>
        <w:bookmarkEnd w:id="162"/>
      </w:fldSimple>
      <w:r w:rsidRPr="00F568A6">
        <w:t xml:space="preserve"> – Прогнозы приростов спроса на тепловую мощность (нарастающим итогом) для децентрализованного теплоснабжения с разделением по видам теплопотребления, сгруппированные по кадастровым кварталам </w:t>
      </w:r>
      <w:r>
        <w:t>Еремизино-Борисовского</w:t>
      </w:r>
      <w:r w:rsidRPr="00F568A6">
        <w:t xml:space="preserve"> СП на период до 2033 г., Гкал/ч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9"/>
        <w:gridCol w:w="2331"/>
        <w:gridCol w:w="1241"/>
        <w:gridCol w:w="1241"/>
        <w:gridCol w:w="1241"/>
        <w:gridCol w:w="1241"/>
        <w:gridCol w:w="1415"/>
        <w:gridCol w:w="1415"/>
        <w:gridCol w:w="1406"/>
      </w:tblGrid>
      <w:tr w:rsidR="00F568A6" w:rsidRPr="007C26A6" w14:paraId="05023D76" w14:textId="77777777" w:rsidTr="00F568A6">
        <w:trPr>
          <w:trHeight w:val="76"/>
          <w:tblHeader/>
        </w:trPr>
        <w:tc>
          <w:tcPr>
            <w:tcW w:w="1040" w:type="pct"/>
            <w:shd w:val="clear" w:color="auto" w:fill="auto"/>
            <w:noWrap/>
            <w:vAlign w:val="center"/>
            <w:hideMark/>
          </w:tcPr>
          <w:p w14:paraId="4A96E646" w14:textId="77777777" w:rsidR="00F568A6" w:rsidRPr="00F568A6" w:rsidRDefault="00F568A6" w:rsidP="00F568A6">
            <w:pPr>
              <w:pStyle w:val="103"/>
            </w:pPr>
            <w:r w:rsidRPr="00F568A6">
              <w:t>Кадастровый квартал</w:t>
            </w:r>
          </w:p>
        </w:tc>
        <w:tc>
          <w:tcPr>
            <w:tcW w:w="800" w:type="pct"/>
            <w:shd w:val="clear" w:color="auto" w:fill="auto"/>
            <w:vAlign w:val="center"/>
            <w:hideMark/>
          </w:tcPr>
          <w:p w14:paraId="1A0CDD8E" w14:textId="77777777" w:rsidR="00F568A6" w:rsidRPr="00F568A6" w:rsidRDefault="00F568A6" w:rsidP="00F568A6">
            <w:pPr>
              <w:pStyle w:val="103"/>
            </w:pPr>
            <w:r w:rsidRPr="00F568A6">
              <w:t>Тип нагрузки</w:t>
            </w:r>
          </w:p>
        </w:tc>
        <w:tc>
          <w:tcPr>
            <w:tcW w:w="426" w:type="pct"/>
            <w:shd w:val="clear" w:color="auto" w:fill="auto"/>
            <w:vAlign w:val="center"/>
            <w:hideMark/>
          </w:tcPr>
          <w:p w14:paraId="7A9C470E" w14:textId="77777777" w:rsidR="00F568A6" w:rsidRPr="00F568A6" w:rsidRDefault="00F568A6" w:rsidP="00F568A6">
            <w:pPr>
              <w:pStyle w:val="103"/>
            </w:pPr>
            <w:r w:rsidRPr="00F568A6">
              <w:t>2018 г.</w:t>
            </w:r>
          </w:p>
        </w:tc>
        <w:tc>
          <w:tcPr>
            <w:tcW w:w="426" w:type="pct"/>
            <w:shd w:val="clear" w:color="auto" w:fill="auto"/>
            <w:vAlign w:val="center"/>
            <w:hideMark/>
          </w:tcPr>
          <w:p w14:paraId="585EE64F" w14:textId="77777777" w:rsidR="00F568A6" w:rsidRPr="00F568A6" w:rsidRDefault="00F568A6" w:rsidP="00F568A6">
            <w:pPr>
              <w:pStyle w:val="103"/>
            </w:pPr>
            <w:r w:rsidRPr="00F568A6">
              <w:t>2019 г.</w:t>
            </w:r>
          </w:p>
        </w:tc>
        <w:tc>
          <w:tcPr>
            <w:tcW w:w="426" w:type="pct"/>
            <w:shd w:val="clear" w:color="auto" w:fill="auto"/>
            <w:vAlign w:val="center"/>
            <w:hideMark/>
          </w:tcPr>
          <w:p w14:paraId="4BB65936" w14:textId="77777777" w:rsidR="00F568A6" w:rsidRPr="00F568A6" w:rsidRDefault="00F568A6" w:rsidP="00F568A6">
            <w:pPr>
              <w:pStyle w:val="103"/>
            </w:pPr>
            <w:r w:rsidRPr="00F568A6">
              <w:t>2020 г.</w:t>
            </w:r>
          </w:p>
        </w:tc>
        <w:tc>
          <w:tcPr>
            <w:tcW w:w="426" w:type="pct"/>
            <w:shd w:val="clear" w:color="auto" w:fill="auto"/>
            <w:vAlign w:val="center"/>
            <w:hideMark/>
          </w:tcPr>
          <w:p w14:paraId="2D8957C4" w14:textId="77777777" w:rsidR="00F568A6" w:rsidRPr="00F568A6" w:rsidRDefault="00F568A6" w:rsidP="00F568A6">
            <w:pPr>
              <w:pStyle w:val="103"/>
            </w:pPr>
            <w:r w:rsidRPr="00F568A6">
              <w:t>2021 г.</w:t>
            </w:r>
          </w:p>
        </w:tc>
        <w:tc>
          <w:tcPr>
            <w:tcW w:w="486" w:type="pct"/>
            <w:shd w:val="clear" w:color="auto" w:fill="auto"/>
            <w:vAlign w:val="center"/>
            <w:hideMark/>
          </w:tcPr>
          <w:p w14:paraId="08F8CA4E" w14:textId="77777777" w:rsidR="00F568A6" w:rsidRPr="00F568A6" w:rsidRDefault="00F568A6" w:rsidP="00F568A6">
            <w:pPr>
              <w:pStyle w:val="103"/>
            </w:pPr>
            <w:r w:rsidRPr="00F568A6">
              <w:t>2022 г.</w:t>
            </w:r>
          </w:p>
        </w:tc>
        <w:tc>
          <w:tcPr>
            <w:tcW w:w="486" w:type="pct"/>
            <w:shd w:val="clear" w:color="auto" w:fill="auto"/>
            <w:vAlign w:val="center"/>
            <w:hideMark/>
          </w:tcPr>
          <w:p w14:paraId="4B75CC7B" w14:textId="77777777" w:rsidR="00F568A6" w:rsidRPr="00F568A6" w:rsidRDefault="00F568A6" w:rsidP="00F568A6">
            <w:pPr>
              <w:pStyle w:val="103"/>
            </w:pPr>
            <w:r w:rsidRPr="00F568A6">
              <w:t>2027 г.</w:t>
            </w:r>
          </w:p>
        </w:tc>
        <w:tc>
          <w:tcPr>
            <w:tcW w:w="483" w:type="pct"/>
            <w:shd w:val="clear" w:color="auto" w:fill="auto"/>
            <w:vAlign w:val="center"/>
            <w:hideMark/>
          </w:tcPr>
          <w:p w14:paraId="013262BA" w14:textId="77777777" w:rsidR="00F568A6" w:rsidRPr="00F568A6" w:rsidRDefault="00F568A6" w:rsidP="00F568A6">
            <w:pPr>
              <w:pStyle w:val="103"/>
            </w:pPr>
            <w:r w:rsidRPr="00F568A6">
              <w:t>2033 г.</w:t>
            </w:r>
          </w:p>
        </w:tc>
      </w:tr>
      <w:tr w:rsidR="00B442B8" w:rsidRPr="007C26A6" w14:paraId="546CA70B" w14:textId="77777777" w:rsidTr="00B442B8">
        <w:trPr>
          <w:trHeight w:val="215"/>
        </w:trPr>
        <w:tc>
          <w:tcPr>
            <w:tcW w:w="1040" w:type="pct"/>
            <w:vMerge w:val="restart"/>
            <w:shd w:val="clear" w:color="auto" w:fill="auto"/>
            <w:noWrap/>
            <w:vAlign w:val="center"/>
            <w:hideMark/>
          </w:tcPr>
          <w:p w14:paraId="41FC7AB6" w14:textId="01EAA34D" w:rsidR="00B442B8" w:rsidRPr="00B442B8" w:rsidRDefault="00B442B8" w:rsidP="00B442B8">
            <w:pPr>
              <w:pStyle w:val="103"/>
            </w:pPr>
            <w:r w:rsidRPr="00B442B8">
              <w:t>23:32:1102005</w:t>
            </w:r>
          </w:p>
        </w:tc>
        <w:tc>
          <w:tcPr>
            <w:tcW w:w="800" w:type="pct"/>
            <w:shd w:val="clear" w:color="auto" w:fill="auto"/>
            <w:vAlign w:val="center"/>
            <w:hideMark/>
          </w:tcPr>
          <w:p w14:paraId="0DFC68DA" w14:textId="77777777" w:rsidR="00B442B8" w:rsidRPr="00B442B8" w:rsidRDefault="00B442B8" w:rsidP="00B442B8">
            <w:pPr>
              <w:pStyle w:val="103"/>
            </w:pPr>
            <w:r w:rsidRPr="00B442B8">
              <w:t>Всего, в т.ч.:</w:t>
            </w:r>
          </w:p>
        </w:tc>
        <w:tc>
          <w:tcPr>
            <w:tcW w:w="426" w:type="pct"/>
            <w:shd w:val="clear" w:color="auto" w:fill="auto"/>
            <w:noWrap/>
            <w:vAlign w:val="center"/>
          </w:tcPr>
          <w:p w14:paraId="274F276C" w14:textId="3D2F3E44" w:rsidR="00B442B8" w:rsidRPr="00B442B8" w:rsidRDefault="00B442B8" w:rsidP="00B442B8">
            <w:pPr>
              <w:pStyle w:val="103"/>
            </w:pPr>
            <w:r w:rsidRPr="00B442B8">
              <w:t>0,000</w:t>
            </w:r>
          </w:p>
        </w:tc>
        <w:tc>
          <w:tcPr>
            <w:tcW w:w="426" w:type="pct"/>
            <w:shd w:val="clear" w:color="auto" w:fill="auto"/>
            <w:noWrap/>
            <w:vAlign w:val="center"/>
          </w:tcPr>
          <w:p w14:paraId="22A824DD" w14:textId="58747B7C" w:rsidR="00B442B8" w:rsidRPr="00B442B8" w:rsidRDefault="00B442B8" w:rsidP="00B442B8">
            <w:pPr>
              <w:pStyle w:val="103"/>
            </w:pPr>
            <w:r w:rsidRPr="00B442B8">
              <w:t>0,017</w:t>
            </w:r>
          </w:p>
        </w:tc>
        <w:tc>
          <w:tcPr>
            <w:tcW w:w="426" w:type="pct"/>
            <w:shd w:val="clear" w:color="auto" w:fill="auto"/>
            <w:noWrap/>
            <w:vAlign w:val="center"/>
          </w:tcPr>
          <w:p w14:paraId="279B08D4" w14:textId="07B23A83" w:rsidR="00B442B8" w:rsidRPr="00B442B8" w:rsidRDefault="00B442B8" w:rsidP="00B442B8">
            <w:pPr>
              <w:pStyle w:val="103"/>
            </w:pPr>
            <w:r w:rsidRPr="00B442B8">
              <w:t>0,034</w:t>
            </w:r>
          </w:p>
        </w:tc>
        <w:tc>
          <w:tcPr>
            <w:tcW w:w="426" w:type="pct"/>
            <w:shd w:val="clear" w:color="auto" w:fill="auto"/>
            <w:noWrap/>
            <w:vAlign w:val="center"/>
          </w:tcPr>
          <w:p w14:paraId="01AE7EFE" w14:textId="5B7B6DBC" w:rsidR="00B442B8" w:rsidRPr="00B442B8" w:rsidRDefault="00B442B8" w:rsidP="00B442B8">
            <w:pPr>
              <w:pStyle w:val="103"/>
            </w:pPr>
            <w:r w:rsidRPr="00B442B8">
              <w:t>0,052</w:t>
            </w:r>
          </w:p>
        </w:tc>
        <w:tc>
          <w:tcPr>
            <w:tcW w:w="486" w:type="pct"/>
            <w:shd w:val="clear" w:color="auto" w:fill="auto"/>
            <w:noWrap/>
            <w:vAlign w:val="center"/>
          </w:tcPr>
          <w:p w14:paraId="1E4A7ED0" w14:textId="292D9D57" w:rsidR="00B442B8" w:rsidRPr="00B442B8" w:rsidRDefault="00B442B8" w:rsidP="00B442B8">
            <w:pPr>
              <w:pStyle w:val="103"/>
            </w:pPr>
            <w:r w:rsidRPr="00B442B8">
              <w:t>0,069</w:t>
            </w:r>
          </w:p>
        </w:tc>
        <w:tc>
          <w:tcPr>
            <w:tcW w:w="486" w:type="pct"/>
            <w:shd w:val="clear" w:color="auto" w:fill="auto"/>
            <w:noWrap/>
            <w:vAlign w:val="center"/>
          </w:tcPr>
          <w:p w14:paraId="2AEFAF4F" w14:textId="64C5887F" w:rsidR="00B442B8" w:rsidRPr="00B442B8" w:rsidRDefault="00B442B8" w:rsidP="00B442B8">
            <w:pPr>
              <w:pStyle w:val="103"/>
            </w:pPr>
            <w:r w:rsidRPr="00B442B8">
              <w:t>0,139</w:t>
            </w:r>
          </w:p>
        </w:tc>
        <w:tc>
          <w:tcPr>
            <w:tcW w:w="483" w:type="pct"/>
            <w:shd w:val="clear" w:color="auto" w:fill="auto"/>
            <w:noWrap/>
            <w:vAlign w:val="center"/>
          </w:tcPr>
          <w:p w14:paraId="48252797" w14:textId="5682A366" w:rsidR="00B442B8" w:rsidRPr="00B442B8" w:rsidRDefault="00B442B8" w:rsidP="00B442B8">
            <w:pPr>
              <w:pStyle w:val="103"/>
            </w:pPr>
            <w:r w:rsidRPr="00B442B8">
              <w:t>0,215</w:t>
            </w:r>
          </w:p>
        </w:tc>
      </w:tr>
      <w:tr w:rsidR="00B442B8" w:rsidRPr="007C26A6" w14:paraId="794D7679" w14:textId="77777777" w:rsidTr="00B442B8">
        <w:trPr>
          <w:trHeight w:val="118"/>
        </w:trPr>
        <w:tc>
          <w:tcPr>
            <w:tcW w:w="1040" w:type="pct"/>
            <w:vMerge/>
            <w:vAlign w:val="center"/>
            <w:hideMark/>
          </w:tcPr>
          <w:p w14:paraId="67512D02" w14:textId="77777777" w:rsidR="00B442B8" w:rsidRPr="00B442B8" w:rsidRDefault="00B442B8" w:rsidP="00B442B8">
            <w:pPr>
              <w:pStyle w:val="103"/>
            </w:pPr>
          </w:p>
        </w:tc>
        <w:tc>
          <w:tcPr>
            <w:tcW w:w="800" w:type="pct"/>
            <w:shd w:val="clear" w:color="auto" w:fill="auto"/>
            <w:vAlign w:val="center"/>
            <w:hideMark/>
          </w:tcPr>
          <w:p w14:paraId="303881AA" w14:textId="77777777" w:rsidR="00B442B8" w:rsidRPr="00B442B8" w:rsidRDefault="00B442B8" w:rsidP="00B442B8">
            <w:pPr>
              <w:pStyle w:val="103"/>
            </w:pPr>
            <w:r w:rsidRPr="00B442B8">
              <w:t>ОВ</w:t>
            </w:r>
          </w:p>
        </w:tc>
        <w:tc>
          <w:tcPr>
            <w:tcW w:w="426" w:type="pct"/>
            <w:shd w:val="clear" w:color="auto" w:fill="auto"/>
            <w:noWrap/>
            <w:vAlign w:val="center"/>
          </w:tcPr>
          <w:p w14:paraId="02D32BBB" w14:textId="55F9D67D" w:rsidR="00B442B8" w:rsidRPr="00B442B8" w:rsidRDefault="00B442B8" w:rsidP="00B442B8">
            <w:pPr>
              <w:pStyle w:val="103"/>
            </w:pPr>
            <w:r w:rsidRPr="00B442B8">
              <w:t>0,000</w:t>
            </w:r>
          </w:p>
        </w:tc>
        <w:tc>
          <w:tcPr>
            <w:tcW w:w="426" w:type="pct"/>
            <w:shd w:val="clear" w:color="auto" w:fill="auto"/>
            <w:noWrap/>
            <w:vAlign w:val="center"/>
          </w:tcPr>
          <w:p w14:paraId="7A4157A8" w14:textId="6CA668FA" w:rsidR="00B442B8" w:rsidRPr="00B442B8" w:rsidRDefault="00B442B8" w:rsidP="00B442B8">
            <w:pPr>
              <w:pStyle w:val="103"/>
            </w:pPr>
            <w:r w:rsidRPr="00B442B8">
              <w:t>0,012</w:t>
            </w:r>
          </w:p>
        </w:tc>
        <w:tc>
          <w:tcPr>
            <w:tcW w:w="426" w:type="pct"/>
            <w:shd w:val="clear" w:color="auto" w:fill="auto"/>
            <w:noWrap/>
            <w:vAlign w:val="center"/>
          </w:tcPr>
          <w:p w14:paraId="37CCC71D" w14:textId="47162A6B" w:rsidR="00B442B8" w:rsidRPr="00B442B8" w:rsidRDefault="00B442B8" w:rsidP="00B442B8">
            <w:pPr>
              <w:pStyle w:val="103"/>
            </w:pPr>
            <w:r w:rsidRPr="00B442B8">
              <w:t>0,024</w:t>
            </w:r>
          </w:p>
        </w:tc>
        <w:tc>
          <w:tcPr>
            <w:tcW w:w="426" w:type="pct"/>
            <w:shd w:val="clear" w:color="auto" w:fill="auto"/>
            <w:noWrap/>
            <w:vAlign w:val="center"/>
          </w:tcPr>
          <w:p w14:paraId="45FF707D" w14:textId="38661E6B" w:rsidR="00B442B8" w:rsidRPr="00B442B8" w:rsidRDefault="00B442B8" w:rsidP="00B442B8">
            <w:pPr>
              <w:pStyle w:val="103"/>
            </w:pPr>
            <w:r w:rsidRPr="00B442B8">
              <w:t>0,036</w:t>
            </w:r>
          </w:p>
        </w:tc>
        <w:tc>
          <w:tcPr>
            <w:tcW w:w="486" w:type="pct"/>
            <w:shd w:val="clear" w:color="auto" w:fill="auto"/>
            <w:noWrap/>
            <w:vAlign w:val="center"/>
          </w:tcPr>
          <w:p w14:paraId="738B33CA" w14:textId="40A9B6A7" w:rsidR="00B442B8" w:rsidRPr="00B442B8" w:rsidRDefault="00B442B8" w:rsidP="00B442B8">
            <w:pPr>
              <w:pStyle w:val="103"/>
            </w:pPr>
            <w:r w:rsidRPr="00B442B8">
              <w:t>0,049</w:t>
            </w:r>
          </w:p>
        </w:tc>
        <w:tc>
          <w:tcPr>
            <w:tcW w:w="486" w:type="pct"/>
            <w:shd w:val="clear" w:color="auto" w:fill="auto"/>
            <w:noWrap/>
            <w:vAlign w:val="center"/>
          </w:tcPr>
          <w:p w14:paraId="3E4EB80E" w14:textId="09125B37" w:rsidR="00B442B8" w:rsidRPr="00B442B8" w:rsidRDefault="00B442B8" w:rsidP="00B442B8">
            <w:pPr>
              <w:pStyle w:val="103"/>
            </w:pPr>
            <w:r w:rsidRPr="00B442B8">
              <w:t>0,094</w:t>
            </w:r>
          </w:p>
        </w:tc>
        <w:tc>
          <w:tcPr>
            <w:tcW w:w="483" w:type="pct"/>
            <w:shd w:val="clear" w:color="auto" w:fill="auto"/>
            <w:noWrap/>
            <w:vAlign w:val="center"/>
          </w:tcPr>
          <w:p w14:paraId="6CF7CBAC" w14:textId="6CC35146" w:rsidR="00B442B8" w:rsidRPr="00B442B8" w:rsidRDefault="00B442B8" w:rsidP="00B442B8">
            <w:pPr>
              <w:pStyle w:val="103"/>
            </w:pPr>
            <w:r w:rsidRPr="00B442B8">
              <w:t>0,140</w:t>
            </w:r>
          </w:p>
        </w:tc>
      </w:tr>
      <w:tr w:rsidR="00B442B8" w:rsidRPr="007C26A6" w14:paraId="667A8193" w14:textId="77777777" w:rsidTr="00B442B8">
        <w:trPr>
          <w:trHeight w:val="164"/>
        </w:trPr>
        <w:tc>
          <w:tcPr>
            <w:tcW w:w="1040" w:type="pct"/>
            <w:vMerge/>
            <w:vAlign w:val="center"/>
            <w:hideMark/>
          </w:tcPr>
          <w:p w14:paraId="2BC6FCDD" w14:textId="77777777" w:rsidR="00B442B8" w:rsidRPr="00B442B8" w:rsidRDefault="00B442B8" w:rsidP="00B442B8">
            <w:pPr>
              <w:pStyle w:val="103"/>
            </w:pPr>
          </w:p>
        </w:tc>
        <w:tc>
          <w:tcPr>
            <w:tcW w:w="800" w:type="pct"/>
            <w:shd w:val="clear" w:color="auto" w:fill="auto"/>
            <w:vAlign w:val="center"/>
            <w:hideMark/>
          </w:tcPr>
          <w:p w14:paraId="0BDF7C56" w14:textId="77777777" w:rsidR="00B442B8" w:rsidRPr="00B442B8" w:rsidRDefault="00B442B8" w:rsidP="00B442B8">
            <w:pPr>
              <w:pStyle w:val="103"/>
            </w:pPr>
            <w:r w:rsidRPr="00B442B8">
              <w:t>ГВСсрч.</w:t>
            </w:r>
          </w:p>
        </w:tc>
        <w:tc>
          <w:tcPr>
            <w:tcW w:w="426" w:type="pct"/>
            <w:shd w:val="clear" w:color="auto" w:fill="auto"/>
            <w:noWrap/>
            <w:vAlign w:val="center"/>
          </w:tcPr>
          <w:p w14:paraId="17B19EC0" w14:textId="49D0FEF5" w:rsidR="00B442B8" w:rsidRPr="00B442B8" w:rsidRDefault="00B442B8" w:rsidP="00B442B8">
            <w:pPr>
              <w:pStyle w:val="103"/>
            </w:pPr>
            <w:r w:rsidRPr="00B442B8">
              <w:t>0,000</w:t>
            </w:r>
          </w:p>
        </w:tc>
        <w:tc>
          <w:tcPr>
            <w:tcW w:w="426" w:type="pct"/>
            <w:shd w:val="clear" w:color="auto" w:fill="auto"/>
            <w:noWrap/>
            <w:vAlign w:val="center"/>
          </w:tcPr>
          <w:p w14:paraId="1423E55F" w14:textId="71D1D21F" w:rsidR="00B442B8" w:rsidRPr="00B442B8" w:rsidRDefault="00B442B8" w:rsidP="00B442B8">
            <w:pPr>
              <w:pStyle w:val="103"/>
            </w:pPr>
            <w:r w:rsidRPr="00B442B8">
              <w:t>0,005</w:t>
            </w:r>
          </w:p>
        </w:tc>
        <w:tc>
          <w:tcPr>
            <w:tcW w:w="426" w:type="pct"/>
            <w:shd w:val="clear" w:color="auto" w:fill="auto"/>
            <w:noWrap/>
            <w:vAlign w:val="center"/>
          </w:tcPr>
          <w:p w14:paraId="40233B23" w14:textId="1976D64A" w:rsidR="00B442B8" w:rsidRPr="00B442B8" w:rsidRDefault="00B442B8" w:rsidP="00B442B8">
            <w:pPr>
              <w:pStyle w:val="103"/>
            </w:pPr>
            <w:r w:rsidRPr="00B442B8">
              <w:t>0,010</w:t>
            </w:r>
          </w:p>
        </w:tc>
        <w:tc>
          <w:tcPr>
            <w:tcW w:w="426" w:type="pct"/>
            <w:shd w:val="clear" w:color="auto" w:fill="auto"/>
            <w:noWrap/>
            <w:vAlign w:val="center"/>
          </w:tcPr>
          <w:p w14:paraId="22A08E73" w14:textId="7F07A56D" w:rsidR="00B442B8" w:rsidRPr="00B442B8" w:rsidRDefault="00B442B8" w:rsidP="00B442B8">
            <w:pPr>
              <w:pStyle w:val="103"/>
            </w:pPr>
            <w:r w:rsidRPr="00B442B8">
              <w:t>0,015</w:t>
            </w:r>
          </w:p>
        </w:tc>
        <w:tc>
          <w:tcPr>
            <w:tcW w:w="486" w:type="pct"/>
            <w:shd w:val="clear" w:color="auto" w:fill="auto"/>
            <w:noWrap/>
            <w:vAlign w:val="center"/>
          </w:tcPr>
          <w:p w14:paraId="0485985D" w14:textId="636250EA" w:rsidR="00B442B8" w:rsidRPr="00B442B8" w:rsidRDefault="00B442B8" w:rsidP="00B442B8">
            <w:pPr>
              <w:pStyle w:val="103"/>
            </w:pPr>
            <w:r w:rsidRPr="00B442B8">
              <w:t>0,020</w:t>
            </w:r>
          </w:p>
        </w:tc>
        <w:tc>
          <w:tcPr>
            <w:tcW w:w="486" w:type="pct"/>
            <w:shd w:val="clear" w:color="auto" w:fill="auto"/>
            <w:noWrap/>
            <w:vAlign w:val="center"/>
          </w:tcPr>
          <w:p w14:paraId="1432DF4F" w14:textId="2041EFC0" w:rsidR="00B442B8" w:rsidRPr="00B442B8" w:rsidRDefault="00B442B8" w:rsidP="00B442B8">
            <w:pPr>
              <w:pStyle w:val="103"/>
            </w:pPr>
            <w:r w:rsidRPr="00B442B8">
              <w:t>0,045</w:t>
            </w:r>
          </w:p>
        </w:tc>
        <w:tc>
          <w:tcPr>
            <w:tcW w:w="483" w:type="pct"/>
            <w:shd w:val="clear" w:color="auto" w:fill="auto"/>
            <w:noWrap/>
            <w:vAlign w:val="center"/>
          </w:tcPr>
          <w:p w14:paraId="7EADA406" w14:textId="1C11E6BD" w:rsidR="00B442B8" w:rsidRPr="00B442B8" w:rsidRDefault="00B442B8" w:rsidP="00B442B8">
            <w:pPr>
              <w:pStyle w:val="103"/>
            </w:pPr>
            <w:r w:rsidRPr="00B442B8">
              <w:t>0,076</w:t>
            </w:r>
          </w:p>
        </w:tc>
      </w:tr>
      <w:tr w:rsidR="00B442B8" w:rsidRPr="007C26A6" w14:paraId="3CF05081" w14:textId="77777777" w:rsidTr="00B442B8">
        <w:trPr>
          <w:trHeight w:val="195"/>
        </w:trPr>
        <w:tc>
          <w:tcPr>
            <w:tcW w:w="1040" w:type="pct"/>
            <w:vMerge w:val="restart"/>
            <w:shd w:val="clear" w:color="auto" w:fill="auto"/>
            <w:noWrap/>
            <w:vAlign w:val="center"/>
            <w:hideMark/>
          </w:tcPr>
          <w:p w14:paraId="04C9C6F0" w14:textId="66F81584" w:rsidR="00B442B8" w:rsidRPr="00B442B8" w:rsidRDefault="00B442B8" w:rsidP="00B442B8">
            <w:pPr>
              <w:pStyle w:val="103"/>
            </w:pPr>
            <w:r w:rsidRPr="00B442B8">
              <w:t>23:32:1101003</w:t>
            </w:r>
          </w:p>
        </w:tc>
        <w:tc>
          <w:tcPr>
            <w:tcW w:w="800" w:type="pct"/>
            <w:shd w:val="clear" w:color="auto" w:fill="auto"/>
            <w:vAlign w:val="center"/>
            <w:hideMark/>
          </w:tcPr>
          <w:p w14:paraId="4BE19331" w14:textId="77777777" w:rsidR="00B442B8" w:rsidRPr="00B442B8" w:rsidRDefault="00B442B8" w:rsidP="00B442B8">
            <w:pPr>
              <w:pStyle w:val="103"/>
            </w:pPr>
            <w:r w:rsidRPr="00B442B8">
              <w:t>Всего, в т.ч.:</w:t>
            </w:r>
          </w:p>
        </w:tc>
        <w:tc>
          <w:tcPr>
            <w:tcW w:w="426" w:type="pct"/>
            <w:shd w:val="clear" w:color="auto" w:fill="auto"/>
            <w:noWrap/>
            <w:vAlign w:val="center"/>
          </w:tcPr>
          <w:p w14:paraId="27D8ACDF" w14:textId="4DC706D6" w:rsidR="00B442B8" w:rsidRPr="00B442B8" w:rsidRDefault="00B442B8" w:rsidP="00B442B8">
            <w:pPr>
              <w:pStyle w:val="103"/>
            </w:pPr>
            <w:r w:rsidRPr="00B442B8">
              <w:t>0,000</w:t>
            </w:r>
          </w:p>
        </w:tc>
        <w:tc>
          <w:tcPr>
            <w:tcW w:w="426" w:type="pct"/>
            <w:shd w:val="clear" w:color="auto" w:fill="auto"/>
            <w:noWrap/>
            <w:vAlign w:val="center"/>
          </w:tcPr>
          <w:p w14:paraId="3E6CBA55" w14:textId="675E13CF" w:rsidR="00B442B8" w:rsidRPr="00B442B8" w:rsidRDefault="00B442B8" w:rsidP="00B442B8">
            <w:pPr>
              <w:pStyle w:val="103"/>
            </w:pPr>
            <w:r w:rsidRPr="00B442B8">
              <w:t>0,005</w:t>
            </w:r>
          </w:p>
        </w:tc>
        <w:tc>
          <w:tcPr>
            <w:tcW w:w="426" w:type="pct"/>
            <w:shd w:val="clear" w:color="auto" w:fill="auto"/>
            <w:noWrap/>
            <w:vAlign w:val="center"/>
          </w:tcPr>
          <w:p w14:paraId="6C35281E" w14:textId="1F2AE4C3" w:rsidR="00B442B8" w:rsidRPr="00B442B8" w:rsidRDefault="00B442B8" w:rsidP="00B442B8">
            <w:pPr>
              <w:pStyle w:val="103"/>
            </w:pPr>
            <w:r w:rsidRPr="00B442B8">
              <w:t>0,005</w:t>
            </w:r>
          </w:p>
        </w:tc>
        <w:tc>
          <w:tcPr>
            <w:tcW w:w="426" w:type="pct"/>
            <w:shd w:val="clear" w:color="auto" w:fill="auto"/>
            <w:noWrap/>
            <w:vAlign w:val="center"/>
          </w:tcPr>
          <w:p w14:paraId="4E50ED8D" w14:textId="4B96CA48" w:rsidR="00B442B8" w:rsidRPr="00B442B8" w:rsidRDefault="00B442B8" w:rsidP="00B442B8">
            <w:pPr>
              <w:pStyle w:val="103"/>
            </w:pPr>
            <w:r w:rsidRPr="00B442B8">
              <w:t>0,010</w:t>
            </w:r>
          </w:p>
        </w:tc>
        <w:tc>
          <w:tcPr>
            <w:tcW w:w="486" w:type="pct"/>
            <w:shd w:val="clear" w:color="auto" w:fill="auto"/>
            <w:noWrap/>
            <w:vAlign w:val="center"/>
          </w:tcPr>
          <w:p w14:paraId="11B60E5F" w14:textId="72DB03E5" w:rsidR="00B442B8" w:rsidRPr="00B442B8" w:rsidRDefault="00B442B8" w:rsidP="00B442B8">
            <w:pPr>
              <w:pStyle w:val="103"/>
            </w:pPr>
            <w:r w:rsidRPr="00B442B8">
              <w:t>0,010</w:t>
            </w:r>
          </w:p>
        </w:tc>
        <w:tc>
          <w:tcPr>
            <w:tcW w:w="486" w:type="pct"/>
            <w:shd w:val="clear" w:color="auto" w:fill="auto"/>
            <w:noWrap/>
            <w:vAlign w:val="center"/>
          </w:tcPr>
          <w:p w14:paraId="10520551" w14:textId="1C975705" w:rsidR="00B442B8" w:rsidRPr="00B442B8" w:rsidRDefault="00B442B8" w:rsidP="00B442B8">
            <w:pPr>
              <w:pStyle w:val="103"/>
            </w:pPr>
            <w:r w:rsidRPr="00B442B8">
              <w:t>0,018</w:t>
            </w:r>
          </w:p>
        </w:tc>
        <w:tc>
          <w:tcPr>
            <w:tcW w:w="483" w:type="pct"/>
            <w:shd w:val="clear" w:color="auto" w:fill="auto"/>
            <w:noWrap/>
            <w:vAlign w:val="center"/>
          </w:tcPr>
          <w:p w14:paraId="35A2ADBF" w14:textId="75CDA152" w:rsidR="00B442B8" w:rsidRPr="00B442B8" w:rsidRDefault="00B442B8" w:rsidP="00B442B8">
            <w:pPr>
              <w:pStyle w:val="103"/>
            </w:pPr>
            <w:r w:rsidRPr="00B442B8">
              <w:t>0,018</w:t>
            </w:r>
          </w:p>
        </w:tc>
      </w:tr>
      <w:tr w:rsidR="00B442B8" w:rsidRPr="007C26A6" w14:paraId="3C15138F" w14:textId="77777777" w:rsidTr="00B442B8">
        <w:trPr>
          <w:trHeight w:val="100"/>
        </w:trPr>
        <w:tc>
          <w:tcPr>
            <w:tcW w:w="1040" w:type="pct"/>
            <w:vMerge/>
            <w:vAlign w:val="center"/>
            <w:hideMark/>
          </w:tcPr>
          <w:p w14:paraId="6A4D2FB7" w14:textId="77777777" w:rsidR="00B442B8" w:rsidRPr="00B442B8" w:rsidRDefault="00B442B8" w:rsidP="00B442B8">
            <w:pPr>
              <w:pStyle w:val="103"/>
            </w:pPr>
          </w:p>
        </w:tc>
        <w:tc>
          <w:tcPr>
            <w:tcW w:w="800" w:type="pct"/>
            <w:shd w:val="clear" w:color="auto" w:fill="auto"/>
            <w:vAlign w:val="center"/>
            <w:hideMark/>
          </w:tcPr>
          <w:p w14:paraId="2E2C6AEE" w14:textId="77777777" w:rsidR="00B442B8" w:rsidRPr="00B442B8" w:rsidRDefault="00B442B8" w:rsidP="00B442B8">
            <w:pPr>
              <w:pStyle w:val="103"/>
            </w:pPr>
            <w:r w:rsidRPr="00B442B8">
              <w:t>ОВ</w:t>
            </w:r>
          </w:p>
        </w:tc>
        <w:tc>
          <w:tcPr>
            <w:tcW w:w="426" w:type="pct"/>
            <w:shd w:val="clear" w:color="auto" w:fill="auto"/>
            <w:noWrap/>
            <w:vAlign w:val="center"/>
          </w:tcPr>
          <w:p w14:paraId="790EF211" w14:textId="57315CEE" w:rsidR="00B442B8" w:rsidRPr="00B442B8" w:rsidRDefault="00B442B8" w:rsidP="00B442B8">
            <w:pPr>
              <w:pStyle w:val="103"/>
            </w:pPr>
            <w:r w:rsidRPr="00B442B8">
              <w:t>0,000</w:t>
            </w:r>
          </w:p>
        </w:tc>
        <w:tc>
          <w:tcPr>
            <w:tcW w:w="426" w:type="pct"/>
            <w:shd w:val="clear" w:color="auto" w:fill="auto"/>
            <w:noWrap/>
            <w:vAlign w:val="center"/>
          </w:tcPr>
          <w:p w14:paraId="4D696C90" w14:textId="1BC6F04D" w:rsidR="00B442B8" w:rsidRPr="00B442B8" w:rsidRDefault="00B442B8" w:rsidP="00B442B8">
            <w:pPr>
              <w:pStyle w:val="103"/>
            </w:pPr>
            <w:r w:rsidRPr="00B442B8">
              <w:t>0,004</w:t>
            </w:r>
          </w:p>
        </w:tc>
        <w:tc>
          <w:tcPr>
            <w:tcW w:w="426" w:type="pct"/>
            <w:shd w:val="clear" w:color="auto" w:fill="auto"/>
            <w:noWrap/>
            <w:vAlign w:val="center"/>
          </w:tcPr>
          <w:p w14:paraId="6076A9DA" w14:textId="39FD8BA5" w:rsidR="00B442B8" w:rsidRPr="00B442B8" w:rsidRDefault="00B442B8" w:rsidP="00B442B8">
            <w:pPr>
              <w:pStyle w:val="103"/>
            </w:pPr>
            <w:r w:rsidRPr="00B442B8">
              <w:t>0,004</w:t>
            </w:r>
          </w:p>
        </w:tc>
        <w:tc>
          <w:tcPr>
            <w:tcW w:w="426" w:type="pct"/>
            <w:shd w:val="clear" w:color="auto" w:fill="auto"/>
            <w:noWrap/>
            <w:vAlign w:val="center"/>
          </w:tcPr>
          <w:p w14:paraId="435EEC5B" w14:textId="4EE31255" w:rsidR="00B442B8" w:rsidRPr="00B442B8" w:rsidRDefault="00B442B8" w:rsidP="00B442B8">
            <w:pPr>
              <w:pStyle w:val="103"/>
            </w:pPr>
            <w:r w:rsidRPr="00B442B8">
              <w:t>0,007</w:t>
            </w:r>
          </w:p>
        </w:tc>
        <w:tc>
          <w:tcPr>
            <w:tcW w:w="486" w:type="pct"/>
            <w:shd w:val="clear" w:color="auto" w:fill="auto"/>
            <w:noWrap/>
            <w:vAlign w:val="center"/>
          </w:tcPr>
          <w:p w14:paraId="2B9E48EF" w14:textId="7843151A" w:rsidR="00B442B8" w:rsidRPr="00B442B8" w:rsidRDefault="00B442B8" w:rsidP="00B442B8">
            <w:pPr>
              <w:pStyle w:val="103"/>
            </w:pPr>
            <w:r w:rsidRPr="00B442B8">
              <w:t>0,007</w:t>
            </w:r>
          </w:p>
        </w:tc>
        <w:tc>
          <w:tcPr>
            <w:tcW w:w="486" w:type="pct"/>
            <w:shd w:val="clear" w:color="auto" w:fill="auto"/>
            <w:noWrap/>
            <w:vAlign w:val="center"/>
          </w:tcPr>
          <w:p w14:paraId="7260C58C" w14:textId="74F20C1E" w:rsidR="00B442B8" w:rsidRPr="00B442B8" w:rsidRDefault="00B442B8" w:rsidP="00B442B8">
            <w:pPr>
              <w:pStyle w:val="103"/>
            </w:pPr>
            <w:r w:rsidRPr="00B442B8">
              <w:t>0,012</w:t>
            </w:r>
          </w:p>
        </w:tc>
        <w:tc>
          <w:tcPr>
            <w:tcW w:w="483" w:type="pct"/>
            <w:shd w:val="clear" w:color="auto" w:fill="auto"/>
            <w:noWrap/>
            <w:vAlign w:val="center"/>
          </w:tcPr>
          <w:p w14:paraId="05878C11" w14:textId="6CB2BD9F" w:rsidR="00B442B8" w:rsidRPr="00B442B8" w:rsidRDefault="00B442B8" w:rsidP="00B442B8">
            <w:pPr>
              <w:pStyle w:val="103"/>
            </w:pPr>
            <w:r w:rsidRPr="00B442B8">
              <w:t>0,012</w:t>
            </w:r>
          </w:p>
        </w:tc>
      </w:tr>
      <w:tr w:rsidR="00B442B8" w:rsidRPr="007C26A6" w14:paraId="4D099AAB" w14:textId="77777777" w:rsidTr="00B442B8">
        <w:trPr>
          <w:trHeight w:val="145"/>
        </w:trPr>
        <w:tc>
          <w:tcPr>
            <w:tcW w:w="1040" w:type="pct"/>
            <w:vMerge/>
            <w:vAlign w:val="center"/>
            <w:hideMark/>
          </w:tcPr>
          <w:p w14:paraId="0F9C354F" w14:textId="77777777" w:rsidR="00B442B8" w:rsidRPr="00B442B8" w:rsidRDefault="00B442B8" w:rsidP="00B442B8">
            <w:pPr>
              <w:pStyle w:val="103"/>
            </w:pPr>
          </w:p>
        </w:tc>
        <w:tc>
          <w:tcPr>
            <w:tcW w:w="800" w:type="pct"/>
            <w:shd w:val="clear" w:color="auto" w:fill="auto"/>
            <w:vAlign w:val="center"/>
            <w:hideMark/>
          </w:tcPr>
          <w:p w14:paraId="76B5E1CD" w14:textId="77777777" w:rsidR="00B442B8" w:rsidRPr="00B442B8" w:rsidRDefault="00B442B8" w:rsidP="00B442B8">
            <w:pPr>
              <w:pStyle w:val="103"/>
            </w:pPr>
            <w:r w:rsidRPr="00B442B8">
              <w:t>ГВСсрч.</w:t>
            </w:r>
          </w:p>
        </w:tc>
        <w:tc>
          <w:tcPr>
            <w:tcW w:w="426" w:type="pct"/>
            <w:shd w:val="clear" w:color="auto" w:fill="auto"/>
            <w:noWrap/>
            <w:vAlign w:val="center"/>
          </w:tcPr>
          <w:p w14:paraId="3AA467F7" w14:textId="408D7890" w:rsidR="00B442B8" w:rsidRPr="00B442B8" w:rsidRDefault="00B442B8" w:rsidP="00B442B8">
            <w:pPr>
              <w:pStyle w:val="103"/>
            </w:pPr>
            <w:r w:rsidRPr="00B442B8">
              <w:t>0,000</w:t>
            </w:r>
          </w:p>
        </w:tc>
        <w:tc>
          <w:tcPr>
            <w:tcW w:w="426" w:type="pct"/>
            <w:shd w:val="clear" w:color="auto" w:fill="auto"/>
            <w:noWrap/>
            <w:vAlign w:val="center"/>
          </w:tcPr>
          <w:p w14:paraId="5035372F" w14:textId="0E56F85E" w:rsidR="00B442B8" w:rsidRPr="00B442B8" w:rsidRDefault="00B442B8" w:rsidP="00B442B8">
            <w:pPr>
              <w:pStyle w:val="103"/>
            </w:pPr>
            <w:r w:rsidRPr="00B442B8">
              <w:t>0,001</w:t>
            </w:r>
          </w:p>
        </w:tc>
        <w:tc>
          <w:tcPr>
            <w:tcW w:w="426" w:type="pct"/>
            <w:shd w:val="clear" w:color="auto" w:fill="auto"/>
            <w:noWrap/>
            <w:vAlign w:val="center"/>
          </w:tcPr>
          <w:p w14:paraId="2492F8B7" w14:textId="3982EFA3" w:rsidR="00B442B8" w:rsidRPr="00B442B8" w:rsidRDefault="00B442B8" w:rsidP="00B442B8">
            <w:pPr>
              <w:pStyle w:val="103"/>
            </w:pPr>
            <w:r w:rsidRPr="00B442B8">
              <w:t>0,001</w:t>
            </w:r>
          </w:p>
        </w:tc>
        <w:tc>
          <w:tcPr>
            <w:tcW w:w="426" w:type="pct"/>
            <w:shd w:val="clear" w:color="auto" w:fill="auto"/>
            <w:noWrap/>
            <w:vAlign w:val="center"/>
          </w:tcPr>
          <w:p w14:paraId="355C5AE0" w14:textId="6F30109C" w:rsidR="00B442B8" w:rsidRPr="00B442B8" w:rsidRDefault="00B442B8" w:rsidP="00B442B8">
            <w:pPr>
              <w:pStyle w:val="103"/>
            </w:pPr>
            <w:r w:rsidRPr="00B442B8">
              <w:t>0,003</w:t>
            </w:r>
          </w:p>
        </w:tc>
        <w:tc>
          <w:tcPr>
            <w:tcW w:w="486" w:type="pct"/>
            <w:shd w:val="clear" w:color="auto" w:fill="auto"/>
            <w:noWrap/>
            <w:vAlign w:val="center"/>
          </w:tcPr>
          <w:p w14:paraId="33170769" w14:textId="21FA2D0E" w:rsidR="00B442B8" w:rsidRPr="00B442B8" w:rsidRDefault="00B442B8" w:rsidP="00B442B8">
            <w:pPr>
              <w:pStyle w:val="103"/>
            </w:pPr>
            <w:r w:rsidRPr="00B442B8">
              <w:t>0,003</w:t>
            </w:r>
          </w:p>
        </w:tc>
        <w:tc>
          <w:tcPr>
            <w:tcW w:w="486" w:type="pct"/>
            <w:shd w:val="clear" w:color="auto" w:fill="auto"/>
            <w:noWrap/>
            <w:vAlign w:val="center"/>
          </w:tcPr>
          <w:p w14:paraId="15841E4A" w14:textId="04C7C8AC" w:rsidR="00B442B8" w:rsidRPr="00B442B8" w:rsidRDefault="00B442B8" w:rsidP="00B442B8">
            <w:pPr>
              <w:pStyle w:val="103"/>
            </w:pPr>
            <w:r w:rsidRPr="00B442B8">
              <w:t>0,006</w:t>
            </w:r>
          </w:p>
        </w:tc>
        <w:tc>
          <w:tcPr>
            <w:tcW w:w="483" w:type="pct"/>
            <w:shd w:val="clear" w:color="auto" w:fill="auto"/>
            <w:noWrap/>
            <w:vAlign w:val="center"/>
          </w:tcPr>
          <w:p w14:paraId="088AB9E1" w14:textId="20218043" w:rsidR="00B442B8" w:rsidRPr="00B442B8" w:rsidRDefault="00B442B8" w:rsidP="00B442B8">
            <w:pPr>
              <w:pStyle w:val="103"/>
            </w:pPr>
            <w:r w:rsidRPr="00B442B8">
              <w:t>0,006</w:t>
            </w:r>
          </w:p>
        </w:tc>
      </w:tr>
      <w:tr w:rsidR="00B442B8" w:rsidRPr="007C26A6" w14:paraId="37324828" w14:textId="77777777" w:rsidTr="00F568A6">
        <w:trPr>
          <w:trHeight w:val="285"/>
        </w:trPr>
        <w:tc>
          <w:tcPr>
            <w:tcW w:w="1040" w:type="pct"/>
            <w:vMerge w:val="restart"/>
            <w:vAlign w:val="center"/>
          </w:tcPr>
          <w:p w14:paraId="047F793A" w14:textId="7B6B7DF0" w:rsidR="00B442B8" w:rsidRPr="00B442B8" w:rsidRDefault="00B442B8" w:rsidP="00B442B8">
            <w:pPr>
              <w:pStyle w:val="103"/>
            </w:pPr>
            <w:r w:rsidRPr="00B442B8">
              <w:t>Всего</w:t>
            </w:r>
          </w:p>
        </w:tc>
        <w:tc>
          <w:tcPr>
            <w:tcW w:w="800" w:type="pct"/>
            <w:shd w:val="clear" w:color="auto" w:fill="auto"/>
            <w:vAlign w:val="center"/>
          </w:tcPr>
          <w:p w14:paraId="295A5726" w14:textId="77777777" w:rsidR="00B442B8" w:rsidRPr="00B442B8" w:rsidRDefault="00B442B8" w:rsidP="00B442B8">
            <w:pPr>
              <w:pStyle w:val="103"/>
            </w:pPr>
            <w:r w:rsidRPr="00B442B8">
              <w:t>Всего, в т.ч.:</w:t>
            </w:r>
          </w:p>
        </w:tc>
        <w:tc>
          <w:tcPr>
            <w:tcW w:w="426" w:type="pct"/>
            <w:shd w:val="clear" w:color="auto" w:fill="auto"/>
            <w:noWrap/>
            <w:vAlign w:val="center"/>
          </w:tcPr>
          <w:p w14:paraId="09CE25AC" w14:textId="159F39A5" w:rsidR="00B442B8" w:rsidRPr="00B442B8" w:rsidRDefault="00B442B8" w:rsidP="00B442B8">
            <w:pPr>
              <w:pStyle w:val="103"/>
            </w:pPr>
            <w:r w:rsidRPr="00B442B8">
              <w:t>0,000</w:t>
            </w:r>
          </w:p>
        </w:tc>
        <w:tc>
          <w:tcPr>
            <w:tcW w:w="426" w:type="pct"/>
            <w:shd w:val="clear" w:color="auto" w:fill="auto"/>
            <w:noWrap/>
            <w:vAlign w:val="center"/>
          </w:tcPr>
          <w:p w14:paraId="4487FB4B" w14:textId="18733454" w:rsidR="00B442B8" w:rsidRPr="00B442B8" w:rsidRDefault="00B442B8" w:rsidP="00B442B8">
            <w:pPr>
              <w:pStyle w:val="103"/>
            </w:pPr>
            <w:r w:rsidRPr="00B442B8">
              <w:t>0,022</w:t>
            </w:r>
          </w:p>
        </w:tc>
        <w:tc>
          <w:tcPr>
            <w:tcW w:w="426" w:type="pct"/>
            <w:shd w:val="clear" w:color="auto" w:fill="auto"/>
            <w:noWrap/>
            <w:vAlign w:val="center"/>
          </w:tcPr>
          <w:p w14:paraId="2FC054D9" w14:textId="16AB35A3" w:rsidR="00B442B8" w:rsidRPr="00B442B8" w:rsidRDefault="00B442B8" w:rsidP="00B442B8">
            <w:pPr>
              <w:pStyle w:val="103"/>
            </w:pPr>
            <w:r w:rsidRPr="00B442B8">
              <w:t>0,039</w:t>
            </w:r>
          </w:p>
        </w:tc>
        <w:tc>
          <w:tcPr>
            <w:tcW w:w="426" w:type="pct"/>
            <w:shd w:val="clear" w:color="auto" w:fill="auto"/>
            <w:noWrap/>
            <w:vAlign w:val="center"/>
          </w:tcPr>
          <w:p w14:paraId="0083D231" w14:textId="41356DC1" w:rsidR="00B442B8" w:rsidRPr="00B442B8" w:rsidRDefault="00B442B8" w:rsidP="00B442B8">
            <w:pPr>
              <w:pStyle w:val="103"/>
            </w:pPr>
            <w:r w:rsidRPr="00B442B8">
              <w:t>0,061</w:t>
            </w:r>
          </w:p>
        </w:tc>
        <w:tc>
          <w:tcPr>
            <w:tcW w:w="486" w:type="pct"/>
            <w:shd w:val="clear" w:color="auto" w:fill="auto"/>
            <w:noWrap/>
            <w:vAlign w:val="center"/>
          </w:tcPr>
          <w:p w14:paraId="5C234E9B" w14:textId="39C06027" w:rsidR="00B442B8" w:rsidRPr="00B442B8" w:rsidRDefault="00B442B8" w:rsidP="00B442B8">
            <w:pPr>
              <w:pStyle w:val="103"/>
            </w:pPr>
            <w:r w:rsidRPr="00B442B8">
              <w:t>0,079</w:t>
            </w:r>
          </w:p>
        </w:tc>
        <w:tc>
          <w:tcPr>
            <w:tcW w:w="486" w:type="pct"/>
            <w:shd w:val="clear" w:color="auto" w:fill="auto"/>
            <w:noWrap/>
            <w:vAlign w:val="center"/>
          </w:tcPr>
          <w:p w14:paraId="518B81FA" w14:textId="7F6A2601" w:rsidR="00B442B8" w:rsidRPr="00B442B8" w:rsidRDefault="00B442B8" w:rsidP="00B442B8">
            <w:pPr>
              <w:pStyle w:val="103"/>
            </w:pPr>
            <w:r w:rsidRPr="00B442B8">
              <w:t>0,158</w:t>
            </w:r>
          </w:p>
        </w:tc>
        <w:tc>
          <w:tcPr>
            <w:tcW w:w="483" w:type="pct"/>
            <w:shd w:val="clear" w:color="auto" w:fill="auto"/>
            <w:noWrap/>
            <w:vAlign w:val="center"/>
          </w:tcPr>
          <w:p w14:paraId="700627D0" w14:textId="40425BCA" w:rsidR="00B442B8" w:rsidRPr="00B442B8" w:rsidRDefault="00B442B8" w:rsidP="00B442B8">
            <w:pPr>
              <w:pStyle w:val="103"/>
            </w:pPr>
            <w:r w:rsidRPr="00B442B8">
              <w:t>0,233</w:t>
            </w:r>
          </w:p>
        </w:tc>
      </w:tr>
      <w:tr w:rsidR="00B442B8" w:rsidRPr="007C26A6" w14:paraId="7015E32E" w14:textId="77777777" w:rsidTr="00F568A6">
        <w:trPr>
          <w:trHeight w:val="285"/>
        </w:trPr>
        <w:tc>
          <w:tcPr>
            <w:tcW w:w="1040" w:type="pct"/>
            <w:vMerge/>
            <w:vAlign w:val="center"/>
          </w:tcPr>
          <w:p w14:paraId="1F06E819" w14:textId="77777777" w:rsidR="00B442B8" w:rsidRPr="00B442B8" w:rsidRDefault="00B442B8" w:rsidP="00B442B8">
            <w:pPr>
              <w:pStyle w:val="103"/>
            </w:pPr>
          </w:p>
        </w:tc>
        <w:tc>
          <w:tcPr>
            <w:tcW w:w="800" w:type="pct"/>
            <w:shd w:val="clear" w:color="auto" w:fill="auto"/>
            <w:vAlign w:val="center"/>
          </w:tcPr>
          <w:p w14:paraId="6702B815" w14:textId="77777777" w:rsidR="00B442B8" w:rsidRPr="00B442B8" w:rsidRDefault="00B442B8" w:rsidP="00B442B8">
            <w:pPr>
              <w:pStyle w:val="103"/>
            </w:pPr>
            <w:r w:rsidRPr="00B442B8">
              <w:t>ОВ</w:t>
            </w:r>
          </w:p>
        </w:tc>
        <w:tc>
          <w:tcPr>
            <w:tcW w:w="426" w:type="pct"/>
            <w:shd w:val="clear" w:color="auto" w:fill="auto"/>
            <w:noWrap/>
            <w:vAlign w:val="center"/>
          </w:tcPr>
          <w:p w14:paraId="6E5CF5E3" w14:textId="2435863F" w:rsidR="00B442B8" w:rsidRPr="00B442B8" w:rsidRDefault="00B442B8" w:rsidP="00B442B8">
            <w:pPr>
              <w:pStyle w:val="103"/>
            </w:pPr>
            <w:r w:rsidRPr="00B442B8">
              <w:t>0,000</w:t>
            </w:r>
          </w:p>
        </w:tc>
        <w:tc>
          <w:tcPr>
            <w:tcW w:w="426" w:type="pct"/>
            <w:shd w:val="clear" w:color="auto" w:fill="auto"/>
            <w:noWrap/>
            <w:vAlign w:val="center"/>
          </w:tcPr>
          <w:p w14:paraId="7F51F3C1" w14:textId="346BDCB4" w:rsidR="00B442B8" w:rsidRPr="00B442B8" w:rsidRDefault="00B442B8" w:rsidP="00B442B8">
            <w:pPr>
              <w:pStyle w:val="103"/>
            </w:pPr>
            <w:r w:rsidRPr="00B442B8">
              <w:t>0,016</w:t>
            </w:r>
          </w:p>
        </w:tc>
        <w:tc>
          <w:tcPr>
            <w:tcW w:w="426" w:type="pct"/>
            <w:shd w:val="clear" w:color="auto" w:fill="auto"/>
            <w:noWrap/>
            <w:vAlign w:val="center"/>
          </w:tcPr>
          <w:p w14:paraId="060141B5" w14:textId="28FEB99D" w:rsidR="00B442B8" w:rsidRPr="00B442B8" w:rsidRDefault="00B442B8" w:rsidP="00B442B8">
            <w:pPr>
              <w:pStyle w:val="103"/>
            </w:pPr>
            <w:r w:rsidRPr="00B442B8">
              <w:t>0,028</w:t>
            </w:r>
          </w:p>
        </w:tc>
        <w:tc>
          <w:tcPr>
            <w:tcW w:w="426" w:type="pct"/>
            <w:shd w:val="clear" w:color="auto" w:fill="auto"/>
            <w:noWrap/>
            <w:vAlign w:val="center"/>
          </w:tcPr>
          <w:p w14:paraId="79426357" w14:textId="4F2375CE" w:rsidR="00B442B8" w:rsidRPr="00B442B8" w:rsidRDefault="00B442B8" w:rsidP="00B442B8">
            <w:pPr>
              <w:pStyle w:val="103"/>
            </w:pPr>
            <w:r w:rsidRPr="00B442B8">
              <w:t>0,043</w:t>
            </w:r>
          </w:p>
        </w:tc>
        <w:tc>
          <w:tcPr>
            <w:tcW w:w="486" w:type="pct"/>
            <w:shd w:val="clear" w:color="auto" w:fill="auto"/>
            <w:noWrap/>
            <w:vAlign w:val="center"/>
          </w:tcPr>
          <w:p w14:paraId="02E9EF5B" w14:textId="1E6B3B67" w:rsidR="00B442B8" w:rsidRPr="00B442B8" w:rsidRDefault="00B442B8" w:rsidP="00B442B8">
            <w:pPr>
              <w:pStyle w:val="103"/>
            </w:pPr>
            <w:r w:rsidRPr="00B442B8">
              <w:t>0,056</w:t>
            </w:r>
          </w:p>
        </w:tc>
        <w:tc>
          <w:tcPr>
            <w:tcW w:w="486" w:type="pct"/>
            <w:shd w:val="clear" w:color="auto" w:fill="auto"/>
            <w:noWrap/>
            <w:vAlign w:val="center"/>
          </w:tcPr>
          <w:p w14:paraId="63901527" w14:textId="2640E50F" w:rsidR="00B442B8" w:rsidRPr="00B442B8" w:rsidRDefault="00B442B8" w:rsidP="00B442B8">
            <w:pPr>
              <w:pStyle w:val="103"/>
            </w:pPr>
            <w:r w:rsidRPr="00B442B8">
              <w:t>0,106</w:t>
            </w:r>
          </w:p>
        </w:tc>
        <w:tc>
          <w:tcPr>
            <w:tcW w:w="483" w:type="pct"/>
            <w:shd w:val="clear" w:color="auto" w:fill="auto"/>
            <w:noWrap/>
            <w:vAlign w:val="center"/>
          </w:tcPr>
          <w:p w14:paraId="2988619F" w14:textId="4CC818DE" w:rsidR="00B442B8" w:rsidRPr="00B442B8" w:rsidRDefault="00B442B8" w:rsidP="00B442B8">
            <w:pPr>
              <w:pStyle w:val="103"/>
            </w:pPr>
            <w:r w:rsidRPr="00B442B8">
              <w:t>0,152</w:t>
            </w:r>
          </w:p>
        </w:tc>
      </w:tr>
      <w:tr w:rsidR="00B442B8" w:rsidRPr="007C26A6" w14:paraId="32D1EF68" w14:textId="77777777" w:rsidTr="00F568A6">
        <w:trPr>
          <w:trHeight w:val="285"/>
        </w:trPr>
        <w:tc>
          <w:tcPr>
            <w:tcW w:w="1040" w:type="pct"/>
            <w:vMerge/>
            <w:vAlign w:val="center"/>
          </w:tcPr>
          <w:p w14:paraId="12B9546C" w14:textId="77777777" w:rsidR="00B442B8" w:rsidRPr="00B442B8" w:rsidRDefault="00B442B8" w:rsidP="00B442B8">
            <w:pPr>
              <w:pStyle w:val="103"/>
            </w:pPr>
          </w:p>
        </w:tc>
        <w:tc>
          <w:tcPr>
            <w:tcW w:w="800" w:type="pct"/>
            <w:shd w:val="clear" w:color="auto" w:fill="auto"/>
            <w:vAlign w:val="center"/>
          </w:tcPr>
          <w:p w14:paraId="6AE87EAF" w14:textId="77777777" w:rsidR="00B442B8" w:rsidRPr="00B442B8" w:rsidRDefault="00B442B8" w:rsidP="00B442B8">
            <w:pPr>
              <w:pStyle w:val="103"/>
            </w:pPr>
            <w:r w:rsidRPr="00B442B8">
              <w:t>ГВСсрч.</w:t>
            </w:r>
          </w:p>
        </w:tc>
        <w:tc>
          <w:tcPr>
            <w:tcW w:w="426" w:type="pct"/>
            <w:shd w:val="clear" w:color="auto" w:fill="auto"/>
            <w:noWrap/>
            <w:vAlign w:val="center"/>
          </w:tcPr>
          <w:p w14:paraId="7450FC67" w14:textId="12D2908C" w:rsidR="00B442B8" w:rsidRPr="00B442B8" w:rsidRDefault="00B442B8" w:rsidP="00B442B8">
            <w:pPr>
              <w:pStyle w:val="103"/>
            </w:pPr>
            <w:r w:rsidRPr="00B442B8">
              <w:t>0,000</w:t>
            </w:r>
          </w:p>
        </w:tc>
        <w:tc>
          <w:tcPr>
            <w:tcW w:w="426" w:type="pct"/>
            <w:shd w:val="clear" w:color="auto" w:fill="auto"/>
            <w:noWrap/>
            <w:vAlign w:val="center"/>
          </w:tcPr>
          <w:p w14:paraId="61EFECEF" w14:textId="33001231" w:rsidR="00B442B8" w:rsidRPr="00B442B8" w:rsidRDefault="00B442B8" w:rsidP="00B442B8">
            <w:pPr>
              <w:pStyle w:val="103"/>
            </w:pPr>
            <w:r w:rsidRPr="00B442B8">
              <w:t>0,007</w:t>
            </w:r>
          </w:p>
        </w:tc>
        <w:tc>
          <w:tcPr>
            <w:tcW w:w="426" w:type="pct"/>
            <w:shd w:val="clear" w:color="auto" w:fill="auto"/>
            <w:noWrap/>
            <w:vAlign w:val="center"/>
          </w:tcPr>
          <w:p w14:paraId="4C616DDB" w14:textId="24C6B8A5" w:rsidR="00B442B8" w:rsidRPr="00B442B8" w:rsidRDefault="00B442B8" w:rsidP="00B442B8">
            <w:pPr>
              <w:pStyle w:val="103"/>
            </w:pPr>
            <w:r w:rsidRPr="00B442B8">
              <w:t>0,012</w:t>
            </w:r>
          </w:p>
        </w:tc>
        <w:tc>
          <w:tcPr>
            <w:tcW w:w="426" w:type="pct"/>
            <w:shd w:val="clear" w:color="auto" w:fill="auto"/>
            <w:noWrap/>
            <w:vAlign w:val="center"/>
          </w:tcPr>
          <w:p w14:paraId="50C04D03" w14:textId="76A6596C" w:rsidR="00B442B8" w:rsidRPr="00B442B8" w:rsidRDefault="00B442B8" w:rsidP="00B442B8">
            <w:pPr>
              <w:pStyle w:val="103"/>
            </w:pPr>
            <w:r w:rsidRPr="00B442B8">
              <w:t>0,018</w:t>
            </w:r>
          </w:p>
        </w:tc>
        <w:tc>
          <w:tcPr>
            <w:tcW w:w="486" w:type="pct"/>
            <w:shd w:val="clear" w:color="auto" w:fill="auto"/>
            <w:noWrap/>
            <w:vAlign w:val="center"/>
          </w:tcPr>
          <w:p w14:paraId="7C575FDA" w14:textId="66C16903" w:rsidR="00B442B8" w:rsidRPr="00B442B8" w:rsidRDefault="00B442B8" w:rsidP="00B442B8">
            <w:pPr>
              <w:pStyle w:val="103"/>
            </w:pPr>
            <w:r w:rsidRPr="00B442B8">
              <w:t>0,023</w:t>
            </w:r>
          </w:p>
        </w:tc>
        <w:tc>
          <w:tcPr>
            <w:tcW w:w="486" w:type="pct"/>
            <w:shd w:val="clear" w:color="auto" w:fill="auto"/>
            <w:noWrap/>
            <w:vAlign w:val="center"/>
          </w:tcPr>
          <w:p w14:paraId="3F052063" w14:textId="22A02B1F" w:rsidR="00B442B8" w:rsidRPr="00B442B8" w:rsidRDefault="00B442B8" w:rsidP="00B442B8">
            <w:pPr>
              <w:pStyle w:val="103"/>
            </w:pPr>
            <w:r w:rsidRPr="00B442B8">
              <w:t>0,051</w:t>
            </w:r>
          </w:p>
        </w:tc>
        <w:tc>
          <w:tcPr>
            <w:tcW w:w="483" w:type="pct"/>
            <w:shd w:val="clear" w:color="auto" w:fill="auto"/>
            <w:noWrap/>
            <w:vAlign w:val="center"/>
          </w:tcPr>
          <w:p w14:paraId="42B848E9" w14:textId="336ED73D" w:rsidR="00B442B8" w:rsidRPr="00B442B8" w:rsidRDefault="00B442B8" w:rsidP="00B442B8">
            <w:pPr>
              <w:pStyle w:val="103"/>
            </w:pPr>
            <w:r w:rsidRPr="00B442B8">
              <w:t>0,082</w:t>
            </w:r>
          </w:p>
        </w:tc>
      </w:tr>
    </w:tbl>
    <w:p w14:paraId="3ADA3DAD" w14:textId="77777777" w:rsidR="00F568A6" w:rsidRPr="00F568A6" w:rsidRDefault="00F568A6" w:rsidP="00F568A6">
      <w:pPr>
        <w:pStyle w:val="a1"/>
      </w:pPr>
    </w:p>
    <w:p w14:paraId="617CE7F8" w14:textId="492ABAE7" w:rsidR="00F568A6" w:rsidRPr="00F568A6" w:rsidRDefault="00F568A6" w:rsidP="00F568A6">
      <w:r w:rsidRPr="00F568A6">
        <w:t xml:space="preserve">Таблица </w:t>
      </w:r>
      <w:fldSimple w:instr=" SEQ Таблица \* ARABIC ">
        <w:bookmarkStart w:id="163" w:name="_Ref523750396"/>
        <w:r w:rsidR="00D01E94">
          <w:rPr>
            <w:noProof/>
          </w:rPr>
          <w:t>74</w:t>
        </w:r>
        <w:bookmarkEnd w:id="163"/>
      </w:fldSimple>
      <w:r w:rsidRPr="00F568A6">
        <w:t xml:space="preserve"> – Прогнозы приростов спроса на тепловую энергию (нарастающим итогом) для децентрализованного теплоснабжения с разделением по видам теплопотребления, сгруппированные по кадастровым кварталам </w:t>
      </w:r>
      <w:r>
        <w:t>Еремизино-Борисовского</w:t>
      </w:r>
      <w:r w:rsidRPr="00F568A6">
        <w:t xml:space="preserve"> СП на период до 2033 г., Гкал/год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9"/>
        <w:gridCol w:w="2331"/>
        <w:gridCol w:w="1241"/>
        <w:gridCol w:w="1241"/>
        <w:gridCol w:w="1241"/>
        <w:gridCol w:w="1241"/>
        <w:gridCol w:w="1415"/>
        <w:gridCol w:w="1415"/>
        <w:gridCol w:w="1406"/>
      </w:tblGrid>
      <w:tr w:rsidR="00F568A6" w:rsidRPr="007C26A6" w14:paraId="39834448" w14:textId="77777777" w:rsidTr="00F568A6">
        <w:trPr>
          <w:trHeight w:val="76"/>
          <w:tblHeader/>
        </w:trPr>
        <w:tc>
          <w:tcPr>
            <w:tcW w:w="1040" w:type="pct"/>
            <w:shd w:val="clear" w:color="auto" w:fill="auto"/>
            <w:noWrap/>
            <w:vAlign w:val="center"/>
            <w:hideMark/>
          </w:tcPr>
          <w:p w14:paraId="0FDBF1EF" w14:textId="77777777" w:rsidR="00F568A6" w:rsidRPr="00F568A6" w:rsidRDefault="00F568A6" w:rsidP="00F568A6">
            <w:pPr>
              <w:pStyle w:val="103"/>
            </w:pPr>
            <w:r w:rsidRPr="00F568A6">
              <w:t>Кадастровый квартал</w:t>
            </w:r>
          </w:p>
        </w:tc>
        <w:tc>
          <w:tcPr>
            <w:tcW w:w="800" w:type="pct"/>
            <w:shd w:val="clear" w:color="auto" w:fill="auto"/>
            <w:vAlign w:val="center"/>
            <w:hideMark/>
          </w:tcPr>
          <w:p w14:paraId="03DD1354" w14:textId="77777777" w:rsidR="00F568A6" w:rsidRPr="00F568A6" w:rsidRDefault="00F568A6" w:rsidP="00F568A6">
            <w:pPr>
              <w:pStyle w:val="103"/>
            </w:pPr>
            <w:r w:rsidRPr="00F568A6">
              <w:t>Тип нагрузки</w:t>
            </w:r>
          </w:p>
        </w:tc>
        <w:tc>
          <w:tcPr>
            <w:tcW w:w="426" w:type="pct"/>
            <w:shd w:val="clear" w:color="auto" w:fill="auto"/>
            <w:vAlign w:val="center"/>
            <w:hideMark/>
          </w:tcPr>
          <w:p w14:paraId="533B2527" w14:textId="77777777" w:rsidR="00F568A6" w:rsidRPr="00F568A6" w:rsidRDefault="00F568A6" w:rsidP="00F568A6">
            <w:pPr>
              <w:pStyle w:val="103"/>
            </w:pPr>
            <w:r w:rsidRPr="00F568A6">
              <w:t>2018 г.</w:t>
            </w:r>
          </w:p>
        </w:tc>
        <w:tc>
          <w:tcPr>
            <w:tcW w:w="426" w:type="pct"/>
            <w:shd w:val="clear" w:color="auto" w:fill="auto"/>
            <w:vAlign w:val="center"/>
            <w:hideMark/>
          </w:tcPr>
          <w:p w14:paraId="1F0D2662" w14:textId="77777777" w:rsidR="00F568A6" w:rsidRPr="00F568A6" w:rsidRDefault="00F568A6" w:rsidP="00F568A6">
            <w:pPr>
              <w:pStyle w:val="103"/>
            </w:pPr>
            <w:r w:rsidRPr="00F568A6">
              <w:t>2019 г.</w:t>
            </w:r>
          </w:p>
        </w:tc>
        <w:tc>
          <w:tcPr>
            <w:tcW w:w="426" w:type="pct"/>
            <w:shd w:val="clear" w:color="auto" w:fill="auto"/>
            <w:vAlign w:val="center"/>
            <w:hideMark/>
          </w:tcPr>
          <w:p w14:paraId="56862F94" w14:textId="77777777" w:rsidR="00F568A6" w:rsidRPr="00F568A6" w:rsidRDefault="00F568A6" w:rsidP="00F568A6">
            <w:pPr>
              <w:pStyle w:val="103"/>
            </w:pPr>
            <w:r w:rsidRPr="00F568A6">
              <w:t>2020 г.</w:t>
            </w:r>
          </w:p>
        </w:tc>
        <w:tc>
          <w:tcPr>
            <w:tcW w:w="426" w:type="pct"/>
            <w:shd w:val="clear" w:color="auto" w:fill="auto"/>
            <w:vAlign w:val="center"/>
            <w:hideMark/>
          </w:tcPr>
          <w:p w14:paraId="74DC2085" w14:textId="77777777" w:rsidR="00F568A6" w:rsidRPr="00F568A6" w:rsidRDefault="00F568A6" w:rsidP="00F568A6">
            <w:pPr>
              <w:pStyle w:val="103"/>
            </w:pPr>
            <w:r w:rsidRPr="00F568A6">
              <w:t>2021 г.</w:t>
            </w:r>
          </w:p>
        </w:tc>
        <w:tc>
          <w:tcPr>
            <w:tcW w:w="486" w:type="pct"/>
            <w:shd w:val="clear" w:color="auto" w:fill="auto"/>
            <w:vAlign w:val="center"/>
            <w:hideMark/>
          </w:tcPr>
          <w:p w14:paraId="3BD893C4" w14:textId="77777777" w:rsidR="00F568A6" w:rsidRPr="00F568A6" w:rsidRDefault="00F568A6" w:rsidP="00F568A6">
            <w:pPr>
              <w:pStyle w:val="103"/>
            </w:pPr>
            <w:r w:rsidRPr="00F568A6">
              <w:t>2022 г.</w:t>
            </w:r>
          </w:p>
        </w:tc>
        <w:tc>
          <w:tcPr>
            <w:tcW w:w="486" w:type="pct"/>
            <w:shd w:val="clear" w:color="auto" w:fill="auto"/>
            <w:vAlign w:val="center"/>
            <w:hideMark/>
          </w:tcPr>
          <w:p w14:paraId="7EA98D02" w14:textId="77777777" w:rsidR="00F568A6" w:rsidRPr="00F568A6" w:rsidRDefault="00F568A6" w:rsidP="00F568A6">
            <w:pPr>
              <w:pStyle w:val="103"/>
            </w:pPr>
            <w:r w:rsidRPr="00F568A6">
              <w:t>2027 г.</w:t>
            </w:r>
          </w:p>
        </w:tc>
        <w:tc>
          <w:tcPr>
            <w:tcW w:w="483" w:type="pct"/>
            <w:shd w:val="clear" w:color="auto" w:fill="auto"/>
            <w:vAlign w:val="center"/>
            <w:hideMark/>
          </w:tcPr>
          <w:p w14:paraId="49937884" w14:textId="77777777" w:rsidR="00F568A6" w:rsidRPr="00F568A6" w:rsidRDefault="00F568A6" w:rsidP="00F568A6">
            <w:pPr>
              <w:pStyle w:val="103"/>
            </w:pPr>
            <w:r w:rsidRPr="00F568A6">
              <w:t>2033 г.</w:t>
            </w:r>
          </w:p>
        </w:tc>
      </w:tr>
      <w:tr w:rsidR="00B442B8" w:rsidRPr="007C26A6" w14:paraId="2BFE09E2" w14:textId="77777777" w:rsidTr="00F568A6">
        <w:trPr>
          <w:trHeight w:val="215"/>
        </w:trPr>
        <w:tc>
          <w:tcPr>
            <w:tcW w:w="1040" w:type="pct"/>
            <w:vMerge w:val="restart"/>
            <w:shd w:val="clear" w:color="auto" w:fill="auto"/>
            <w:noWrap/>
            <w:vAlign w:val="center"/>
            <w:hideMark/>
          </w:tcPr>
          <w:p w14:paraId="7BDF604F" w14:textId="25620E60" w:rsidR="00B442B8" w:rsidRPr="00B442B8" w:rsidRDefault="00B442B8" w:rsidP="00B442B8">
            <w:pPr>
              <w:pStyle w:val="103"/>
            </w:pPr>
            <w:r w:rsidRPr="00B442B8">
              <w:t>23:32:1102005</w:t>
            </w:r>
          </w:p>
        </w:tc>
        <w:tc>
          <w:tcPr>
            <w:tcW w:w="800" w:type="pct"/>
            <w:shd w:val="clear" w:color="auto" w:fill="auto"/>
            <w:vAlign w:val="center"/>
            <w:hideMark/>
          </w:tcPr>
          <w:p w14:paraId="437EB4F4" w14:textId="77777777" w:rsidR="00B442B8" w:rsidRPr="00B442B8" w:rsidRDefault="00B442B8" w:rsidP="00B442B8">
            <w:pPr>
              <w:pStyle w:val="103"/>
            </w:pPr>
            <w:r w:rsidRPr="00B442B8">
              <w:t>Всего, в т.ч.:</w:t>
            </w:r>
          </w:p>
        </w:tc>
        <w:tc>
          <w:tcPr>
            <w:tcW w:w="426" w:type="pct"/>
            <w:shd w:val="clear" w:color="auto" w:fill="auto"/>
            <w:noWrap/>
            <w:vAlign w:val="center"/>
          </w:tcPr>
          <w:p w14:paraId="6EF0D106" w14:textId="5CFAF9E2" w:rsidR="00B442B8" w:rsidRPr="00B442B8" w:rsidRDefault="00B442B8" w:rsidP="00B442B8">
            <w:pPr>
              <w:pStyle w:val="103"/>
            </w:pPr>
            <w:r w:rsidRPr="00B442B8">
              <w:t>0,0</w:t>
            </w:r>
          </w:p>
        </w:tc>
        <w:tc>
          <w:tcPr>
            <w:tcW w:w="426" w:type="pct"/>
            <w:shd w:val="clear" w:color="auto" w:fill="auto"/>
            <w:noWrap/>
            <w:vAlign w:val="center"/>
          </w:tcPr>
          <w:p w14:paraId="278FD1F6" w14:textId="235130C4" w:rsidR="00B442B8" w:rsidRPr="00B442B8" w:rsidRDefault="00B442B8" w:rsidP="00B442B8">
            <w:pPr>
              <w:pStyle w:val="103"/>
            </w:pPr>
            <w:r w:rsidRPr="00B442B8">
              <w:t>58,2</w:t>
            </w:r>
          </w:p>
        </w:tc>
        <w:tc>
          <w:tcPr>
            <w:tcW w:w="426" w:type="pct"/>
            <w:shd w:val="clear" w:color="auto" w:fill="auto"/>
            <w:noWrap/>
            <w:vAlign w:val="center"/>
          </w:tcPr>
          <w:p w14:paraId="53768ABB" w14:textId="7CC884A0" w:rsidR="00B442B8" w:rsidRPr="00B442B8" w:rsidRDefault="00B442B8" w:rsidP="00B442B8">
            <w:pPr>
              <w:pStyle w:val="103"/>
            </w:pPr>
            <w:r w:rsidRPr="00B442B8">
              <w:t>116,4</w:t>
            </w:r>
          </w:p>
        </w:tc>
        <w:tc>
          <w:tcPr>
            <w:tcW w:w="426" w:type="pct"/>
            <w:shd w:val="clear" w:color="auto" w:fill="auto"/>
            <w:noWrap/>
            <w:vAlign w:val="center"/>
          </w:tcPr>
          <w:p w14:paraId="05B502E7" w14:textId="3394DB85" w:rsidR="00B442B8" w:rsidRPr="00B442B8" w:rsidRDefault="00B442B8" w:rsidP="00B442B8">
            <w:pPr>
              <w:pStyle w:val="103"/>
            </w:pPr>
            <w:r w:rsidRPr="00B442B8">
              <w:t>174,6</w:t>
            </w:r>
          </w:p>
        </w:tc>
        <w:tc>
          <w:tcPr>
            <w:tcW w:w="486" w:type="pct"/>
            <w:shd w:val="clear" w:color="auto" w:fill="auto"/>
            <w:noWrap/>
            <w:vAlign w:val="center"/>
          </w:tcPr>
          <w:p w14:paraId="0C3CF8AA" w14:textId="70B65EA5" w:rsidR="00B442B8" w:rsidRPr="00B442B8" w:rsidRDefault="00B442B8" w:rsidP="00B442B8">
            <w:pPr>
              <w:pStyle w:val="103"/>
            </w:pPr>
            <w:r w:rsidRPr="00B442B8">
              <w:t>232,9</w:t>
            </w:r>
          </w:p>
        </w:tc>
        <w:tc>
          <w:tcPr>
            <w:tcW w:w="486" w:type="pct"/>
            <w:shd w:val="clear" w:color="auto" w:fill="auto"/>
            <w:noWrap/>
            <w:vAlign w:val="center"/>
          </w:tcPr>
          <w:p w14:paraId="1A1C53B3" w14:textId="12F62B11" w:rsidR="00B442B8" w:rsidRPr="00B442B8" w:rsidRDefault="00B442B8" w:rsidP="00B442B8">
            <w:pPr>
              <w:pStyle w:val="103"/>
            </w:pPr>
            <w:r w:rsidRPr="00B442B8">
              <w:t>495,1</w:t>
            </w:r>
          </w:p>
        </w:tc>
        <w:tc>
          <w:tcPr>
            <w:tcW w:w="483" w:type="pct"/>
            <w:shd w:val="clear" w:color="auto" w:fill="auto"/>
            <w:noWrap/>
            <w:vAlign w:val="center"/>
          </w:tcPr>
          <w:p w14:paraId="4BC3A782" w14:textId="55AB7C1D" w:rsidR="00B442B8" w:rsidRPr="00B442B8" w:rsidRDefault="00B442B8" w:rsidP="00B442B8">
            <w:pPr>
              <w:pStyle w:val="103"/>
            </w:pPr>
            <w:r w:rsidRPr="00B442B8">
              <w:t>792,4</w:t>
            </w:r>
          </w:p>
        </w:tc>
      </w:tr>
      <w:tr w:rsidR="00B442B8" w:rsidRPr="007C26A6" w14:paraId="4240179E" w14:textId="77777777" w:rsidTr="00F568A6">
        <w:trPr>
          <w:trHeight w:val="118"/>
        </w:trPr>
        <w:tc>
          <w:tcPr>
            <w:tcW w:w="1040" w:type="pct"/>
            <w:vMerge/>
            <w:vAlign w:val="center"/>
            <w:hideMark/>
          </w:tcPr>
          <w:p w14:paraId="4BCDECE8" w14:textId="77777777" w:rsidR="00B442B8" w:rsidRPr="00B442B8" w:rsidRDefault="00B442B8" w:rsidP="00B442B8">
            <w:pPr>
              <w:pStyle w:val="103"/>
            </w:pPr>
          </w:p>
        </w:tc>
        <w:tc>
          <w:tcPr>
            <w:tcW w:w="800" w:type="pct"/>
            <w:shd w:val="clear" w:color="auto" w:fill="auto"/>
            <w:vAlign w:val="center"/>
            <w:hideMark/>
          </w:tcPr>
          <w:p w14:paraId="360656E6" w14:textId="77777777" w:rsidR="00B442B8" w:rsidRPr="00B442B8" w:rsidRDefault="00B442B8" w:rsidP="00B442B8">
            <w:pPr>
              <w:pStyle w:val="103"/>
            </w:pPr>
            <w:r w:rsidRPr="00B442B8">
              <w:t>ОВ</w:t>
            </w:r>
          </w:p>
        </w:tc>
        <w:tc>
          <w:tcPr>
            <w:tcW w:w="426" w:type="pct"/>
            <w:shd w:val="clear" w:color="auto" w:fill="auto"/>
            <w:noWrap/>
            <w:vAlign w:val="center"/>
          </w:tcPr>
          <w:p w14:paraId="2C408E7F" w14:textId="1F59DE46" w:rsidR="00B442B8" w:rsidRPr="00B442B8" w:rsidRDefault="00B442B8" w:rsidP="00B442B8">
            <w:pPr>
              <w:pStyle w:val="103"/>
            </w:pPr>
            <w:r w:rsidRPr="00B442B8">
              <w:t>0,0</w:t>
            </w:r>
          </w:p>
        </w:tc>
        <w:tc>
          <w:tcPr>
            <w:tcW w:w="426" w:type="pct"/>
            <w:shd w:val="clear" w:color="auto" w:fill="auto"/>
            <w:noWrap/>
            <w:vAlign w:val="center"/>
          </w:tcPr>
          <w:p w14:paraId="43A768EA" w14:textId="55B0E07F" w:rsidR="00B442B8" w:rsidRPr="00B442B8" w:rsidRDefault="00B442B8" w:rsidP="00B442B8">
            <w:pPr>
              <w:pStyle w:val="103"/>
            </w:pPr>
            <w:r w:rsidRPr="00B442B8">
              <w:t>23,1</w:t>
            </w:r>
          </w:p>
        </w:tc>
        <w:tc>
          <w:tcPr>
            <w:tcW w:w="426" w:type="pct"/>
            <w:shd w:val="clear" w:color="auto" w:fill="auto"/>
            <w:noWrap/>
            <w:vAlign w:val="center"/>
          </w:tcPr>
          <w:p w14:paraId="0870BD7E" w14:textId="7DA14365" w:rsidR="00B442B8" w:rsidRPr="00B442B8" w:rsidRDefault="00B442B8" w:rsidP="00B442B8">
            <w:pPr>
              <w:pStyle w:val="103"/>
            </w:pPr>
            <w:r w:rsidRPr="00B442B8">
              <w:t>46,2</w:t>
            </w:r>
          </w:p>
        </w:tc>
        <w:tc>
          <w:tcPr>
            <w:tcW w:w="426" w:type="pct"/>
            <w:shd w:val="clear" w:color="auto" w:fill="auto"/>
            <w:noWrap/>
            <w:vAlign w:val="center"/>
          </w:tcPr>
          <w:p w14:paraId="68222E23" w14:textId="2EA38309" w:rsidR="00B442B8" w:rsidRPr="00B442B8" w:rsidRDefault="00B442B8" w:rsidP="00B442B8">
            <w:pPr>
              <w:pStyle w:val="103"/>
            </w:pPr>
            <w:r w:rsidRPr="00B442B8">
              <w:t>69,2</w:t>
            </w:r>
          </w:p>
        </w:tc>
        <w:tc>
          <w:tcPr>
            <w:tcW w:w="486" w:type="pct"/>
            <w:shd w:val="clear" w:color="auto" w:fill="auto"/>
            <w:noWrap/>
            <w:vAlign w:val="center"/>
          </w:tcPr>
          <w:p w14:paraId="0250EABB" w14:textId="51E6C829" w:rsidR="00B442B8" w:rsidRPr="00B442B8" w:rsidRDefault="00B442B8" w:rsidP="00B442B8">
            <w:pPr>
              <w:pStyle w:val="103"/>
            </w:pPr>
            <w:r w:rsidRPr="00B442B8">
              <w:t>92,3</w:t>
            </w:r>
          </w:p>
        </w:tc>
        <w:tc>
          <w:tcPr>
            <w:tcW w:w="486" w:type="pct"/>
            <w:shd w:val="clear" w:color="auto" w:fill="auto"/>
            <w:noWrap/>
            <w:vAlign w:val="center"/>
          </w:tcPr>
          <w:p w14:paraId="7549BEA1" w14:textId="08DEDD4E" w:rsidR="00B442B8" w:rsidRPr="00B442B8" w:rsidRDefault="00B442B8" w:rsidP="00B442B8">
            <w:pPr>
              <w:pStyle w:val="103"/>
            </w:pPr>
            <w:r w:rsidRPr="00B442B8">
              <w:t>178,8</w:t>
            </w:r>
          </w:p>
        </w:tc>
        <w:tc>
          <w:tcPr>
            <w:tcW w:w="483" w:type="pct"/>
            <w:shd w:val="clear" w:color="auto" w:fill="auto"/>
            <w:noWrap/>
            <w:vAlign w:val="center"/>
          </w:tcPr>
          <w:p w14:paraId="29231742" w14:textId="2EC53CF4" w:rsidR="00B442B8" w:rsidRPr="00B442B8" w:rsidRDefault="00B442B8" w:rsidP="00B442B8">
            <w:pPr>
              <w:pStyle w:val="103"/>
            </w:pPr>
            <w:r w:rsidRPr="00B442B8">
              <w:t>265,4</w:t>
            </w:r>
          </w:p>
        </w:tc>
      </w:tr>
      <w:tr w:rsidR="00B442B8" w:rsidRPr="007C26A6" w14:paraId="105E4B77" w14:textId="77777777" w:rsidTr="00F568A6">
        <w:trPr>
          <w:trHeight w:val="164"/>
        </w:trPr>
        <w:tc>
          <w:tcPr>
            <w:tcW w:w="1040" w:type="pct"/>
            <w:vMerge/>
            <w:vAlign w:val="center"/>
            <w:hideMark/>
          </w:tcPr>
          <w:p w14:paraId="2FD6DDAB" w14:textId="77777777" w:rsidR="00B442B8" w:rsidRPr="00B442B8" w:rsidRDefault="00B442B8" w:rsidP="00B442B8">
            <w:pPr>
              <w:pStyle w:val="103"/>
            </w:pPr>
          </w:p>
        </w:tc>
        <w:tc>
          <w:tcPr>
            <w:tcW w:w="800" w:type="pct"/>
            <w:shd w:val="clear" w:color="auto" w:fill="auto"/>
            <w:vAlign w:val="center"/>
            <w:hideMark/>
          </w:tcPr>
          <w:p w14:paraId="6102B7B8" w14:textId="77777777" w:rsidR="00B442B8" w:rsidRPr="00B442B8" w:rsidRDefault="00B442B8" w:rsidP="00B442B8">
            <w:pPr>
              <w:pStyle w:val="103"/>
            </w:pPr>
            <w:r w:rsidRPr="00B442B8">
              <w:t>ГВС</w:t>
            </w:r>
          </w:p>
        </w:tc>
        <w:tc>
          <w:tcPr>
            <w:tcW w:w="426" w:type="pct"/>
            <w:shd w:val="clear" w:color="auto" w:fill="auto"/>
            <w:noWrap/>
            <w:vAlign w:val="center"/>
          </w:tcPr>
          <w:p w14:paraId="404EFC70" w14:textId="1D99A935" w:rsidR="00B442B8" w:rsidRPr="00B442B8" w:rsidRDefault="00B442B8" w:rsidP="00B442B8">
            <w:pPr>
              <w:pStyle w:val="103"/>
            </w:pPr>
            <w:r w:rsidRPr="00B442B8">
              <w:t>0,0</w:t>
            </w:r>
          </w:p>
        </w:tc>
        <w:tc>
          <w:tcPr>
            <w:tcW w:w="426" w:type="pct"/>
            <w:shd w:val="clear" w:color="auto" w:fill="auto"/>
            <w:noWrap/>
            <w:vAlign w:val="center"/>
          </w:tcPr>
          <w:p w14:paraId="3137326D" w14:textId="2AFD27B4" w:rsidR="00B442B8" w:rsidRPr="00B442B8" w:rsidRDefault="00B442B8" w:rsidP="00B442B8">
            <w:pPr>
              <w:pStyle w:val="103"/>
            </w:pPr>
            <w:r w:rsidRPr="00B442B8">
              <w:t>35,1</w:t>
            </w:r>
          </w:p>
        </w:tc>
        <w:tc>
          <w:tcPr>
            <w:tcW w:w="426" w:type="pct"/>
            <w:shd w:val="clear" w:color="auto" w:fill="auto"/>
            <w:noWrap/>
            <w:vAlign w:val="center"/>
          </w:tcPr>
          <w:p w14:paraId="2D963BFE" w14:textId="4CE8E8E0" w:rsidR="00B442B8" w:rsidRPr="00B442B8" w:rsidRDefault="00B442B8" w:rsidP="00B442B8">
            <w:pPr>
              <w:pStyle w:val="103"/>
            </w:pPr>
            <w:r w:rsidRPr="00B442B8">
              <w:t>70,3</w:t>
            </w:r>
          </w:p>
        </w:tc>
        <w:tc>
          <w:tcPr>
            <w:tcW w:w="426" w:type="pct"/>
            <w:shd w:val="clear" w:color="auto" w:fill="auto"/>
            <w:noWrap/>
            <w:vAlign w:val="center"/>
          </w:tcPr>
          <w:p w14:paraId="7788422E" w14:textId="1E3AB3F7" w:rsidR="00B442B8" w:rsidRPr="00B442B8" w:rsidRDefault="00B442B8" w:rsidP="00B442B8">
            <w:pPr>
              <w:pStyle w:val="103"/>
            </w:pPr>
            <w:r w:rsidRPr="00B442B8">
              <w:t>105,4</w:t>
            </w:r>
          </w:p>
        </w:tc>
        <w:tc>
          <w:tcPr>
            <w:tcW w:w="486" w:type="pct"/>
            <w:shd w:val="clear" w:color="auto" w:fill="auto"/>
            <w:noWrap/>
            <w:vAlign w:val="center"/>
          </w:tcPr>
          <w:p w14:paraId="415FE6C8" w14:textId="4D16D55C" w:rsidR="00B442B8" w:rsidRPr="00B442B8" w:rsidRDefault="00B442B8" w:rsidP="00B442B8">
            <w:pPr>
              <w:pStyle w:val="103"/>
            </w:pPr>
            <w:r w:rsidRPr="00B442B8">
              <w:t>140,5</w:t>
            </w:r>
          </w:p>
        </w:tc>
        <w:tc>
          <w:tcPr>
            <w:tcW w:w="486" w:type="pct"/>
            <w:shd w:val="clear" w:color="auto" w:fill="auto"/>
            <w:noWrap/>
            <w:vAlign w:val="center"/>
          </w:tcPr>
          <w:p w14:paraId="17255B1A" w14:textId="68DCC0AA" w:rsidR="00B442B8" w:rsidRPr="00B442B8" w:rsidRDefault="00B442B8" w:rsidP="00B442B8">
            <w:pPr>
              <w:pStyle w:val="103"/>
            </w:pPr>
            <w:r w:rsidRPr="00B442B8">
              <w:t>316,2</w:t>
            </w:r>
          </w:p>
        </w:tc>
        <w:tc>
          <w:tcPr>
            <w:tcW w:w="483" w:type="pct"/>
            <w:shd w:val="clear" w:color="auto" w:fill="auto"/>
            <w:noWrap/>
            <w:vAlign w:val="center"/>
          </w:tcPr>
          <w:p w14:paraId="0F24C320" w14:textId="5FC01D01" w:rsidR="00B442B8" w:rsidRPr="00B442B8" w:rsidRDefault="00B442B8" w:rsidP="00B442B8">
            <w:pPr>
              <w:pStyle w:val="103"/>
            </w:pPr>
            <w:r w:rsidRPr="00B442B8">
              <w:t>527,0</w:t>
            </w:r>
          </w:p>
        </w:tc>
      </w:tr>
      <w:tr w:rsidR="00B442B8" w:rsidRPr="007C26A6" w14:paraId="1603EAA2" w14:textId="77777777" w:rsidTr="00F568A6">
        <w:trPr>
          <w:trHeight w:val="195"/>
        </w:trPr>
        <w:tc>
          <w:tcPr>
            <w:tcW w:w="1040" w:type="pct"/>
            <w:vMerge w:val="restart"/>
            <w:shd w:val="clear" w:color="auto" w:fill="auto"/>
            <w:noWrap/>
            <w:vAlign w:val="center"/>
            <w:hideMark/>
          </w:tcPr>
          <w:p w14:paraId="0C81C77C" w14:textId="2BC450A2" w:rsidR="00B442B8" w:rsidRPr="00B442B8" w:rsidRDefault="00B442B8" w:rsidP="00B442B8">
            <w:pPr>
              <w:pStyle w:val="103"/>
            </w:pPr>
            <w:r w:rsidRPr="00B442B8">
              <w:t>23:32:1101003</w:t>
            </w:r>
          </w:p>
        </w:tc>
        <w:tc>
          <w:tcPr>
            <w:tcW w:w="800" w:type="pct"/>
            <w:shd w:val="clear" w:color="auto" w:fill="auto"/>
            <w:vAlign w:val="center"/>
            <w:hideMark/>
          </w:tcPr>
          <w:p w14:paraId="69CE9CD0" w14:textId="77777777" w:rsidR="00B442B8" w:rsidRPr="00B442B8" w:rsidRDefault="00B442B8" w:rsidP="00B442B8">
            <w:pPr>
              <w:pStyle w:val="103"/>
            </w:pPr>
            <w:r w:rsidRPr="00B442B8">
              <w:t>Всего, в т.ч.:</w:t>
            </w:r>
          </w:p>
        </w:tc>
        <w:tc>
          <w:tcPr>
            <w:tcW w:w="426" w:type="pct"/>
            <w:shd w:val="clear" w:color="auto" w:fill="auto"/>
            <w:noWrap/>
            <w:vAlign w:val="center"/>
          </w:tcPr>
          <w:p w14:paraId="3662BD51" w14:textId="000400F8" w:rsidR="00B442B8" w:rsidRPr="00B442B8" w:rsidRDefault="00B442B8" w:rsidP="00B442B8">
            <w:pPr>
              <w:pStyle w:val="103"/>
            </w:pPr>
            <w:r w:rsidRPr="00B442B8">
              <w:t>0,0</w:t>
            </w:r>
          </w:p>
        </w:tc>
        <w:tc>
          <w:tcPr>
            <w:tcW w:w="426" w:type="pct"/>
            <w:shd w:val="clear" w:color="auto" w:fill="auto"/>
            <w:noWrap/>
            <w:vAlign w:val="center"/>
          </w:tcPr>
          <w:p w14:paraId="05059988" w14:textId="34A5D5B4" w:rsidR="00B442B8" w:rsidRPr="00B442B8" w:rsidRDefault="00B442B8" w:rsidP="00B442B8">
            <w:pPr>
              <w:pStyle w:val="103"/>
            </w:pPr>
            <w:r w:rsidRPr="00B442B8">
              <w:t>16,8</w:t>
            </w:r>
          </w:p>
        </w:tc>
        <w:tc>
          <w:tcPr>
            <w:tcW w:w="426" w:type="pct"/>
            <w:shd w:val="clear" w:color="auto" w:fill="auto"/>
            <w:noWrap/>
            <w:vAlign w:val="center"/>
          </w:tcPr>
          <w:p w14:paraId="42DFA65C" w14:textId="5904294A" w:rsidR="00B442B8" w:rsidRPr="00B442B8" w:rsidRDefault="00B442B8" w:rsidP="00B442B8">
            <w:pPr>
              <w:pStyle w:val="103"/>
            </w:pPr>
            <w:r w:rsidRPr="00B442B8">
              <w:t>16,8</w:t>
            </w:r>
          </w:p>
        </w:tc>
        <w:tc>
          <w:tcPr>
            <w:tcW w:w="426" w:type="pct"/>
            <w:shd w:val="clear" w:color="auto" w:fill="auto"/>
            <w:noWrap/>
            <w:vAlign w:val="center"/>
          </w:tcPr>
          <w:p w14:paraId="18FDFADB" w14:textId="0FB0EDD1" w:rsidR="00B442B8" w:rsidRPr="00B442B8" w:rsidRDefault="00B442B8" w:rsidP="00B442B8">
            <w:pPr>
              <w:pStyle w:val="103"/>
            </w:pPr>
            <w:r w:rsidRPr="00B442B8">
              <w:t>33,6</w:t>
            </w:r>
          </w:p>
        </w:tc>
        <w:tc>
          <w:tcPr>
            <w:tcW w:w="486" w:type="pct"/>
            <w:shd w:val="clear" w:color="auto" w:fill="auto"/>
            <w:noWrap/>
            <w:vAlign w:val="center"/>
          </w:tcPr>
          <w:p w14:paraId="628D5875" w14:textId="11A01257" w:rsidR="00B442B8" w:rsidRPr="00B442B8" w:rsidRDefault="00B442B8" w:rsidP="00B442B8">
            <w:pPr>
              <w:pStyle w:val="103"/>
            </w:pPr>
            <w:r w:rsidRPr="00B442B8">
              <w:t>33,6</w:t>
            </w:r>
          </w:p>
        </w:tc>
        <w:tc>
          <w:tcPr>
            <w:tcW w:w="486" w:type="pct"/>
            <w:shd w:val="clear" w:color="auto" w:fill="auto"/>
            <w:noWrap/>
            <w:vAlign w:val="center"/>
          </w:tcPr>
          <w:p w14:paraId="6387637B" w14:textId="77D836F6" w:rsidR="00B442B8" w:rsidRPr="00B442B8" w:rsidRDefault="00B442B8" w:rsidP="00B442B8">
            <w:pPr>
              <w:pStyle w:val="103"/>
            </w:pPr>
            <w:r w:rsidRPr="00B442B8">
              <w:t>63,9</w:t>
            </w:r>
          </w:p>
        </w:tc>
        <w:tc>
          <w:tcPr>
            <w:tcW w:w="483" w:type="pct"/>
            <w:shd w:val="clear" w:color="auto" w:fill="auto"/>
            <w:noWrap/>
            <w:vAlign w:val="center"/>
          </w:tcPr>
          <w:p w14:paraId="5C0063DD" w14:textId="68258A53" w:rsidR="00B442B8" w:rsidRPr="00B442B8" w:rsidRDefault="00B442B8" w:rsidP="00B442B8">
            <w:pPr>
              <w:pStyle w:val="103"/>
            </w:pPr>
            <w:r w:rsidRPr="00B442B8">
              <w:t>63,9</w:t>
            </w:r>
          </w:p>
        </w:tc>
      </w:tr>
      <w:tr w:rsidR="00B442B8" w:rsidRPr="007C26A6" w14:paraId="4B35C277" w14:textId="77777777" w:rsidTr="00F568A6">
        <w:trPr>
          <w:trHeight w:val="100"/>
        </w:trPr>
        <w:tc>
          <w:tcPr>
            <w:tcW w:w="1040" w:type="pct"/>
            <w:vMerge/>
            <w:vAlign w:val="center"/>
            <w:hideMark/>
          </w:tcPr>
          <w:p w14:paraId="2F4CF80F" w14:textId="77777777" w:rsidR="00B442B8" w:rsidRPr="00B442B8" w:rsidRDefault="00B442B8" w:rsidP="00B442B8">
            <w:pPr>
              <w:pStyle w:val="103"/>
            </w:pPr>
          </w:p>
        </w:tc>
        <w:tc>
          <w:tcPr>
            <w:tcW w:w="800" w:type="pct"/>
            <w:shd w:val="clear" w:color="auto" w:fill="auto"/>
            <w:vAlign w:val="center"/>
            <w:hideMark/>
          </w:tcPr>
          <w:p w14:paraId="36D51B8F" w14:textId="77777777" w:rsidR="00B442B8" w:rsidRPr="00B442B8" w:rsidRDefault="00B442B8" w:rsidP="00B442B8">
            <w:pPr>
              <w:pStyle w:val="103"/>
            </w:pPr>
            <w:r w:rsidRPr="00B442B8">
              <w:t>ОВ</w:t>
            </w:r>
          </w:p>
        </w:tc>
        <w:tc>
          <w:tcPr>
            <w:tcW w:w="426" w:type="pct"/>
            <w:shd w:val="clear" w:color="auto" w:fill="auto"/>
            <w:noWrap/>
            <w:vAlign w:val="center"/>
          </w:tcPr>
          <w:p w14:paraId="288F1B10" w14:textId="44EC5BE9" w:rsidR="00B442B8" w:rsidRPr="00B442B8" w:rsidRDefault="00B442B8" w:rsidP="00B442B8">
            <w:pPr>
              <w:pStyle w:val="103"/>
            </w:pPr>
            <w:r w:rsidRPr="00B442B8">
              <w:t>0,0</w:t>
            </w:r>
          </w:p>
        </w:tc>
        <w:tc>
          <w:tcPr>
            <w:tcW w:w="426" w:type="pct"/>
            <w:shd w:val="clear" w:color="auto" w:fill="auto"/>
            <w:noWrap/>
            <w:vAlign w:val="center"/>
          </w:tcPr>
          <w:p w14:paraId="150DEDB0" w14:textId="3A8EDE59" w:rsidR="00B442B8" w:rsidRPr="00B442B8" w:rsidRDefault="00B442B8" w:rsidP="00B442B8">
            <w:pPr>
              <w:pStyle w:val="103"/>
            </w:pPr>
            <w:r w:rsidRPr="00B442B8">
              <w:t>6,7</w:t>
            </w:r>
          </w:p>
        </w:tc>
        <w:tc>
          <w:tcPr>
            <w:tcW w:w="426" w:type="pct"/>
            <w:shd w:val="clear" w:color="auto" w:fill="auto"/>
            <w:noWrap/>
            <w:vAlign w:val="center"/>
          </w:tcPr>
          <w:p w14:paraId="5264273E" w14:textId="15F4DAF8" w:rsidR="00B442B8" w:rsidRPr="00B442B8" w:rsidRDefault="00B442B8" w:rsidP="00B442B8">
            <w:pPr>
              <w:pStyle w:val="103"/>
            </w:pPr>
            <w:r w:rsidRPr="00B442B8">
              <w:t>6,7</w:t>
            </w:r>
          </w:p>
        </w:tc>
        <w:tc>
          <w:tcPr>
            <w:tcW w:w="426" w:type="pct"/>
            <w:shd w:val="clear" w:color="auto" w:fill="auto"/>
            <w:noWrap/>
            <w:vAlign w:val="center"/>
          </w:tcPr>
          <w:p w14:paraId="6742591A" w14:textId="6D811F60" w:rsidR="00B442B8" w:rsidRPr="00B442B8" w:rsidRDefault="00B442B8" w:rsidP="00B442B8">
            <w:pPr>
              <w:pStyle w:val="103"/>
            </w:pPr>
            <w:r w:rsidRPr="00B442B8">
              <w:t>13,3</w:t>
            </w:r>
          </w:p>
        </w:tc>
        <w:tc>
          <w:tcPr>
            <w:tcW w:w="486" w:type="pct"/>
            <w:shd w:val="clear" w:color="auto" w:fill="auto"/>
            <w:noWrap/>
            <w:vAlign w:val="center"/>
          </w:tcPr>
          <w:p w14:paraId="776123A4" w14:textId="0D9DAA6D" w:rsidR="00B442B8" w:rsidRPr="00B442B8" w:rsidRDefault="00B442B8" w:rsidP="00B442B8">
            <w:pPr>
              <w:pStyle w:val="103"/>
            </w:pPr>
            <w:r w:rsidRPr="00B442B8">
              <w:t>13,3</w:t>
            </w:r>
          </w:p>
        </w:tc>
        <w:tc>
          <w:tcPr>
            <w:tcW w:w="486" w:type="pct"/>
            <w:shd w:val="clear" w:color="auto" w:fill="auto"/>
            <w:noWrap/>
            <w:vAlign w:val="center"/>
          </w:tcPr>
          <w:p w14:paraId="64A14BAD" w14:textId="3CC16936" w:rsidR="00B442B8" w:rsidRPr="00B442B8" w:rsidRDefault="00B442B8" w:rsidP="00B442B8">
            <w:pPr>
              <w:pStyle w:val="103"/>
            </w:pPr>
            <w:r w:rsidRPr="00B442B8">
              <w:t>23,3</w:t>
            </w:r>
          </w:p>
        </w:tc>
        <w:tc>
          <w:tcPr>
            <w:tcW w:w="483" w:type="pct"/>
            <w:shd w:val="clear" w:color="auto" w:fill="auto"/>
            <w:noWrap/>
            <w:vAlign w:val="center"/>
          </w:tcPr>
          <w:p w14:paraId="1AE12ADB" w14:textId="03387FA0" w:rsidR="00B442B8" w:rsidRPr="00B442B8" w:rsidRDefault="00B442B8" w:rsidP="00B442B8">
            <w:pPr>
              <w:pStyle w:val="103"/>
            </w:pPr>
            <w:r w:rsidRPr="00B442B8">
              <w:t>23,3</w:t>
            </w:r>
          </w:p>
        </w:tc>
      </w:tr>
      <w:tr w:rsidR="00B442B8" w:rsidRPr="007C26A6" w14:paraId="77F0BAC3" w14:textId="77777777" w:rsidTr="00F568A6">
        <w:trPr>
          <w:trHeight w:val="145"/>
        </w:trPr>
        <w:tc>
          <w:tcPr>
            <w:tcW w:w="1040" w:type="pct"/>
            <w:vMerge/>
            <w:vAlign w:val="center"/>
            <w:hideMark/>
          </w:tcPr>
          <w:p w14:paraId="68721DD4" w14:textId="77777777" w:rsidR="00B442B8" w:rsidRPr="00B442B8" w:rsidRDefault="00B442B8" w:rsidP="00B442B8">
            <w:pPr>
              <w:pStyle w:val="103"/>
            </w:pPr>
          </w:p>
        </w:tc>
        <w:tc>
          <w:tcPr>
            <w:tcW w:w="800" w:type="pct"/>
            <w:shd w:val="clear" w:color="auto" w:fill="auto"/>
            <w:vAlign w:val="center"/>
            <w:hideMark/>
          </w:tcPr>
          <w:p w14:paraId="7CEF3C9B" w14:textId="77777777" w:rsidR="00B442B8" w:rsidRPr="00B442B8" w:rsidRDefault="00B442B8" w:rsidP="00B442B8">
            <w:pPr>
              <w:pStyle w:val="103"/>
            </w:pPr>
            <w:r w:rsidRPr="00B442B8">
              <w:t>ГВС</w:t>
            </w:r>
          </w:p>
        </w:tc>
        <w:tc>
          <w:tcPr>
            <w:tcW w:w="426" w:type="pct"/>
            <w:shd w:val="clear" w:color="auto" w:fill="auto"/>
            <w:noWrap/>
            <w:vAlign w:val="center"/>
          </w:tcPr>
          <w:p w14:paraId="00F50A69" w14:textId="749FD782" w:rsidR="00B442B8" w:rsidRPr="00B442B8" w:rsidRDefault="00B442B8" w:rsidP="00B442B8">
            <w:pPr>
              <w:pStyle w:val="103"/>
            </w:pPr>
            <w:r w:rsidRPr="00B442B8">
              <w:t>0,0</w:t>
            </w:r>
          </w:p>
        </w:tc>
        <w:tc>
          <w:tcPr>
            <w:tcW w:w="426" w:type="pct"/>
            <w:shd w:val="clear" w:color="auto" w:fill="auto"/>
            <w:noWrap/>
            <w:vAlign w:val="center"/>
          </w:tcPr>
          <w:p w14:paraId="539D1A9C" w14:textId="331B941B" w:rsidR="00B442B8" w:rsidRPr="00B442B8" w:rsidRDefault="00B442B8" w:rsidP="00B442B8">
            <w:pPr>
              <w:pStyle w:val="103"/>
            </w:pPr>
            <w:r w:rsidRPr="00B442B8">
              <w:t>10,1</w:t>
            </w:r>
          </w:p>
        </w:tc>
        <w:tc>
          <w:tcPr>
            <w:tcW w:w="426" w:type="pct"/>
            <w:shd w:val="clear" w:color="auto" w:fill="auto"/>
            <w:noWrap/>
            <w:vAlign w:val="center"/>
          </w:tcPr>
          <w:p w14:paraId="4D12C2EA" w14:textId="440DAFA4" w:rsidR="00B442B8" w:rsidRPr="00B442B8" w:rsidRDefault="00B442B8" w:rsidP="00B442B8">
            <w:pPr>
              <w:pStyle w:val="103"/>
            </w:pPr>
            <w:r w:rsidRPr="00B442B8">
              <w:t>10,1</w:t>
            </w:r>
          </w:p>
        </w:tc>
        <w:tc>
          <w:tcPr>
            <w:tcW w:w="426" w:type="pct"/>
            <w:shd w:val="clear" w:color="auto" w:fill="auto"/>
            <w:noWrap/>
            <w:vAlign w:val="center"/>
          </w:tcPr>
          <w:p w14:paraId="63CC740E" w14:textId="5C180CA1" w:rsidR="00B442B8" w:rsidRPr="00B442B8" w:rsidRDefault="00B442B8" w:rsidP="00B442B8">
            <w:pPr>
              <w:pStyle w:val="103"/>
            </w:pPr>
            <w:r w:rsidRPr="00B442B8">
              <w:t>20,3</w:t>
            </w:r>
          </w:p>
        </w:tc>
        <w:tc>
          <w:tcPr>
            <w:tcW w:w="486" w:type="pct"/>
            <w:shd w:val="clear" w:color="auto" w:fill="auto"/>
            <w:noWrap/>
            <w:vAlign w:val="center"/>
          </w:tcPr>
          <w:p w14:paraId="358D3040" w14:textId="21A96577" w:rsidR="00B442B8" w:rsidRPr="00B442B8" w:rsidRDefault="00B442B8" w:rsidP="00B442B8">
            <w:pPr>
              <w:pStyle w:val="103"/>
            </w:pPr>
            <w:r w:rsidRPr="00B442B8">
              <w:t>20,3</w:t>
            </w:r>
          </w:p>
        </w:tc>
        <w:tc>
          <w:tcPr>
            <w:tcW w:w="486" w:type="pct"/>
            <w:shd w:val="clear" w:color="auto" w:fill="auto"/>
            <w:noWrap/>
            <w:vAlign w:val="center"/>
          </w:tcPr>
          <w:p w14:paraId="0480E810" w14:textId="62EE218B" w:rsidR="00B442B8" w:rsidRPr="00B442B8" w:rsidRDefault="00B442B8" w:rsidP="00B442B8">
            <w:pPr>
              <w:pStyle w:val="103"/>
            </w:pPr>
            <w:r w:rsidRPr="00B442B8">
              <w:t>40,6</w:t>
            </w:r>
          </w:p>
        </w:tc>
        <w:tc>
          <w:tcPr>
            <w:tcW w:w="483" w:type="pct"/>
            <w:shd w:val="clear" w:color="auto" w:fill="auto"/>
            <w:noWrap/>
            <w:vAlign w:val="center"/>
          </w:tcPr>
          <w:p w14:paraId="60535500" w14:textId="2984DF10" w:rsidR="00B442B8" w:rsidRPr="00B442B8" w:rsidRDefault="00B442B8" w:rsidP="00B442B8">
            <w:pPr>
              <w:pStyle w:val="103"/>
            </w:pPr>
            <w:r w:rsidRPr="00B442B8">
              <w:t>40,6</w:t>
            </w:r>
          </w:p>
        </w:tc>
      </w:tr>
      <w:tr w:rsidR="00B442B8" w:rsidRPr="007C26A6" w14:paraId="77E741F9" w14:textId="77777777" w:rsidTr="00F568A6">
        <w:trPr>
          <w:trHeight w:val="285"/>
        </w:trPr>
        <w:tc>
          <w:tcPr>
            <w:tcW w:w="1040" w:type="pct"/>
            <w:vMerge w:val="restart"/>
            <w:vAlign w:val="center"/>
          </w:tcPr>
          <w:p w14:paraId="6939BBE8" w14:textId="745AC1B5" w:rsidR="00B442B8" w:rsidRPr="00B442B8" w:rsidRDefault="00B442B8" w:rsidP="00B442B8">
            <w:pPr>
              <w:pStyle w:val="103"/>
            </w:pPr>
            <w:r w:rsidRPr="00B442B8">
              <w:t>Всего</w:t>
            </w:r>
          </w:p>
        </w:tc>
        <w:tc>
          <w:tcPr>
            <w:tcW w:w="800" w:type="pct"/>
            <w:shd w:val="clear" w:color="auto" w:fill="auto"/>
            <w:vAlign w:val="center"/>
          </w:tcPr>
          <w:p w14:paraId="66EA90DD" w14:textId="77777777" w:rsidR="00B442B8" w:rsidRPr="00B442B8" w:rsidRDefault="00B442B8" w:rsidP="00B442B8">
            <w:pPr>
              <w:pStyle w:val="103"/>
            </w:pPr>
            <w:r w:rsidRPr="00B442B8">
              <w:t>Всего, в т.ч.:</w:t>
            </w:r>
          </w:p>
        </w:tc>
        <w:tc>
          <w:tcPr>
            <w:tcW w:w="426" w:type="pct"/>
            <w:shd w:val="clear" w:color="auto" w:fill="auto"/>
            <w:noWrap/>
            <w:vAlign w:val="center"/>
          </w:tcPr>
          <w:p w14:paraId="4FC46977" w14:textId="7AA64C0F" w:rsidR="00B442B8" w:rsidRPr="00B442B8" w:rsidRDefault="00B442B8" w:rsidP="00B442B8">
            <w:pPr>
              <w:pStyle w:val="103"/>
            </w:pPr>
            <w:r w:rsidRPr="00B442B8">
              <w:t>0,0</w:t>
            </w:r>
          </w:p>
        </w:tc>
        <w:tc>
          <w:tcPr>
            <w:tcW w:w="426" w:type="pct"/>
            <w:shd w:val="clear" w:color="auto" w:fill="auto"/>
            <w:noWrap/>
            <w:vAlign w:val="center"/>
          </w:tcPr>
          <w:p w14:paraId="3D0EEBBF" w14:textId="58C0E6BD" w:rsidR="00B442B8" w:rsidRPr="00B442B8" w:rsidRDefault="00B442B8" w:rsidP="00B442B8">
            <w:pPr>
              <w:pStyle w:val="103"/>
            </w:pPr>
            <w:r w:rsidRPr="00B442B8">
              <w:t>75,0</w:t>
            </w:r>
          </w:p>
        </w:tc>
        <w:tc>
          <w:tcPr>
            <w:tcW w:w="426" w:type="pct"/>
            <w:shd w:val="clear" w:color="auto" w:fill="auto"/>
            <w:noWrap/>
            <w:vAlign w:val="center"/>
          </w:tcPr>
          <w:p w14:paraId="0076DF59" w14:textId="7B60D445" w:rsidR="00B442B8" w:rsidRPr="00B442B8" w:rsidRDefault="00B442B8" w:rsidP="00B442B8">
            <w:pPr>
              <w:pStyle w:val="103"/>
            </w:pPr>
            <w:r w:rsidRPr="00B442B8">
              <w:t>133,2</w:t>
            </w:r>
          </w:p>
        </w:tc>
        <w:tc>
          <w:tcPr>
            <w:tcW w:w="426" w:type="pct"/>
            <w:shd w:val="clear" w:color="auto" w:fill="auto"/>
            <w:noWrap/>
            <w:vAlign w:val="center"/>
          </w:tcPr>
          <w:p w14:paraId="6B630E74" w14:textId="4CBC65AF" w:rsidR="00B442B8" w:rsidRPr="00B442B8" w:rsidRDefault="00B442B8" w:rsidP="00B442B8">
            <w:pPr>
              <w:pStyle w:val="103"/>
            </w:pPr>
            <w:r w:rsidRPr="00B442B8">
              <w:t>208,2</w:t>
            </w:r>
          </w:p>
        </w:tc>
        <w:tc>
          <w:tcPr>
            <w:tcW w:w="486" w:type="pct"/>
            <w:shd w:val="clear" w:color="auto" w:fill="auto"/>
            <w:noWrap/>
            <w:vAlign w:val="center"/>
          </w:tcPr>
          <w:p w14:paraId="522E7007" w14:textId="7295C5E9" w:rsidR="00B442B8" w:rsidRPr="00B442B8" w:rsidRDefault="00B442B8" w:rsidP="00B442B8">
            <w:pPr>
              <w:pStyle w:val="103"/>
            </w:pPr>
            <w:r w:rsidRPr="00B442B8">
              <w:t>266,4</w:t>
            </w:r>
          </w:p>
        </w:tc>
        <w:tc>
          <w:tcPr>
            <w:tcW w:w="486" w:type="pct"/>
            <w:shd w:val="clear" w:color="auto" w:fill="auto"/>
            <w:noWrap/>
            <w:vAlign w:val="center"/>
          </w:tcPr>
          <w:p w14:paraId="5A8C9389" w14:textId="6489C509" w:rsidR="00B442B8" w:rsidRPr="00B442B8" w:rsidRDefault="00B442B8" w:rsidP="00B442B8">
            <w:pPr>
              <w:pStyle w:val="103"/>
            </w:pPr>
            <w:r w:rsidRPr="00B442B8">
              <w:t>558,9</w:t>
            </w:r>
          </w:p>
        </w:tc>
        <w:tc>
          <w:tcPr>
            <w:tcW w:w="483" w:type="pct"/>
            <w:shd w:val="clear" w:color="auto" w:fill="auto"/>
            <w:noWrap/>
            <w:vAlign w:val="center"/>
          </w:tcPr>
          <w:p w14:paraId="5E04C430" w14:textId="696E3CA8" w:rsidR="00B442B8" w:rsidRPr="00B442B8" w:rsidRDefault="00B442B8" w:rsidP="00B442B8">
            <w:pPr>
              <w:pStyle w:val="103"/>
            </w:pPr>
            <w:r w:rsidRPr="00B442B8">
              <w:t>856,3</w:t>
            </w:r>
          </w:p>
        </w:tc>
      </w:tr>
      <w:tr w:rsidR="00B442B8" w:rsidRPr="007C26A6" w14:paraId="5DB6A0B2" w14:textId="77777777" w:rsidTr="00F568A6">
        <w:trPr>
          <w:trHeight w:val="285"/>
        </w:trPr>
        <w:tc>
          <w:tcPr>
            <w:tcW w:w="1040" w:type="pct"/>
            <w:vMerge/>
            <w:vAlign w:val="center"/>
          </w:tcPr>
          <w:p w14:paraId="7DDAD3CE" w14:textId="77777777" w:rsidR="00B442B8" w:rsidRPr="00B442B8" w:rsidRDefault="00B442B8" w:rsidP="00B442B8">
            <w:pPr>
              <w:pStyle w:val="103"/>
            </w:pPr>
          </w:p>
        </w:tc>
        <w:tc>
          <w:tcPr>
            <w:tcW w:w="800" w:type="pct"/>
            <w:shd w:val="clear" w:color="auto" w:fill="auto"/>
            <w:vAlign w:val="center"/>
          </w:tcPr>
          <w:p w14:paraId="4EFC8AD5" w14:textId="77777777" w:rsidR="00B442B8" w:rsidRPr="00B442B8" w:rsidRDefault="00B442B8" w:rsidP="00B442B8">
            <w:pPr>
              <w:pStyle w:val="103"/>
            </w:pPr>
            <w:r w:rsidRPr="00B442B8">
              <w:t>ОВ</w:t>
            </w:r>
          </w:p>
        </w:tc>
        <w:tc>
          <w:tcPr>
            <w:tcW w:w="426" w:type="pct"/>
            <w:shd w:val="clear" w:color="auto" w:fill="auto"/>
            <w:noWrap/>
            <w:vAlign w:val="center"/>
          </w:tcPr>
          <w:p w14:paraId="4966F71A" w14:textId="76D66597" w:rsidR="00B442B8" w:rsidRPr="00B442B8" w:rsidRDefault="00B442B8" w:rsidP="00B442B8">
            <w:pPr>
              <w:pStyle w:val="103"/>
            </w:pPr>
            <w:r w:rsidRPr="00B442B8">
              <w:t>0,0</w:t>
            </w:r>
          </w:p>
        </w:tc>
        <w:tc>
          <w:tcPr>
            <w:tcW w:w="426" w:type="pct"/>
            <w:shd w:val="clear" w:color="auto" w:fill="auto"/>
            <w:noWrap/>
            <w:vAlign w:val="center"/>
          </w:tcPr>
          <w:p w14:paraId="0E22859A" w14:textId="1A044C11" w:rsidR="00B442B8" w:rsidRPr="00B442B8" w:rsidRDefault="00B442B8" w:rsidP="00B442B8">
            <w:pPr>
              <w:pStyle w:val="103"/>
            </w:pPr>
            <w:r w:rsidRPr="00B442B8">
              <w:t>29,7</w:t>
            </w:r>
          </w:p>
        </w:tc>
        <w:tc>
          <w:tcPr>
            <w:tcW w:w="426" w:type="pct"/>
            <w:shd w:val="clear" w:color="auto" w:fill="auto"/>
            <w:noWrap/>
            <w:vAlign w:val="center"/>
          </w:tcPr>
          <w:p w14:paraId="5D6C20A9" w14:textId="31E6E58B" w:rsidR="00B442B8" w:rsidRPr="00B442B8" w:rsidRDefault="00B442B8" w:rsidP="00B442B8">
            <w:pPr>
              <w:pStyle w:val="103"/>
            </w:pPr>
            <w:r w:rsidRPr="00B442B8">
              <w:t>52,8</w:t>
            </w:r>
          </w:p>
        </w:tc>
        <w:tc>
          <w:tcPr>
            <w:tcW w:w="426" w:type="pct"/>
            <w:shd w:val="clear" w:color="auto" w:fill="auto"/>
            <w:noWrap/>
            <w:vAlign w:val="center"/>
          </w:tcPr>
          <w:p w14:paraId="182DEAAF" w14:textId="0200D646" w:rsidR="00B442B8" w:rsidRPr="00B442B8" w:rsidRDefault="00B442B8" w:rsidP="00B442B8">
            <w:pPr>
              <w:pStyle w:val="103"/>
            </w:pPr>
            <w:r w:rsidRPr="00B442B8">
              <w:t>82,5</w:t>
            </w:r>
          </w:p>
        </w:tc>
        <w:tc>
          <w:tcPr>
            <w:tcW w:w="486" w:type="pct"/>
            <w:shd w:val="clear" w:color="auto" w:fill="auto"/>
            <w:noWrap/>
            <w:vAlign w:val="center"/>
          </w:tcPr>
          <w:p w14:paraId="3490F5A5" w14:textId="7528E78F" w:rsidR="00B442B8" w:rsidRPr="00B442B8" w:rsidRDefault="00B442B8" w:rsidP="00B442B8">
            <w:pPr>
              <w:pStyle w:val="103"/>
            </w:pPr>
            <w:r w:rsidRPr="00B442B8">
              <w:t>105,6</w:t>
            </w:r>
          </w:p>
        </w:tc>
        <w:tc>
          <w:tcPr>
            <w:tcW w:w="486" w:type="pct"/>
            <w:shd w:val="clear" w:color="auto" w:fill="auto"/>
            <w:noWrap/>
            <w:vAlign w:val="center"/>
          </w:tcPr>
          <w:p w14:paraId="382C8C04" w14:textId="1458C78F" w:rsidR="00B442B8" w:rsidRPr="00B442B8" w:rsidRDefault="00B442B8" w:rsidP="00B442B8">
            <w:pPr>
              <w:pStyle w:val="103"/>
            </w:pPr>
            <w:r w:rsidRPr="00B442B8">
              <w:t>202,1</w:t>
            </w:r>
          </w:p>
        </w:tc>
        <w:tc>
          <w:tcPr>
            <w:tcW w:w="483" w:type="pct"/>
            <w:shd w:val="clear" w:color="auto" w:fill="auto"/>
            <w:noWrap/>
            <w:vAlign w:val="center"/>
          </w:tcPr>
          <w:p w14:paraId="20043D76" w14:textId="4519F3B0" w:rsidR="00B442B8" w:rsidRPr="00B442B8" w:rsidRDefault="00B442B8" w:rsidP="00B442B8">
            <w:pPr>
              <w:pStyle w:val="103"/>
            </w:pPr>
            <w:r w:rsidRPr="00B442B8">
              <w:t>288,7</w:t>
            </w:r>
          </w:p>
        </w:tc>
      </w:tr>
      <w:tr w:rsidR="00B442B8" w:rsidRPr="007C26A6" w14:paraId="5B3110AE" w14:textId="77777777" w:rsidTr="00F568A6">
        <w:trPr>
          <w:trHeight w:val="285"/>
        </w:trPr>
        <w:tc>
          <w:tcPr>
            <w:tcW w:w="1040" w:type="pct"/>
            <w:vMerge/>
            <w:vAlign w:val="center"/>
          </w:tcPr>
          <w:p w14:paraId="423FBBC8" w14:textId="77777777" w:rsidR="00B442B8" w:rsidRPr="00B442B8" w:rsidRDefault="00B442B8" w:rsidP="00B442B8">
            <w:pPr>
              <w:pStyle w:val="103"/>
            </w:pPr>
          </w:p>
        </w:tc>
        <w:tc>
          <w:tcPr>
            <w:tcW w:w="800" w:type="pct"/>
            <w:shd w:val="clear" w:color="auto" w:fill="auto"/>
            <w:vAlign w:val="center"/>
          </w:tcPr>
          <w:p w14:paraId="2213CFCF" w14:textId="77777777" w:rsidR="00B442B8" w:rsidRPr="00B442B8" w:rsidRDefault="00B442B8" w:rsidP="00B442B8">
            <w:pPr>
              <w:pStyle w:val="103"/>
            </w:pPr>
            <w:r w:rsidRPr="00B442B8">
              <w:t>ГВС</w:t>
            </w:r>
          </w:p>
        </w:tc>
        <w:tc>
          <w:tcPr>
            <w:tcW w:w="426" w:type="pct"/>
            <w:shd w:val="clear" w:color="auto" w:fill="auto"/>
            <w:noWrap/>
            <w:vAlign w:val="center"/>
          </w:tcPr>
          <w:p w14:paraId="6D17FE1B" w14:textId="3D4858A1" w:rsidR="00B442B8" w:rsidRPr="00B442B8" w:rsidRDefault="00B442B8" w:rsidP="00B442B8">
            <w:pPr>
              <w:pStyle w:val="103"/>
            </w:pPr>
            <w:r w:rsidRPr="00B442B8">
              <w:t>0,0</w:t>
            </w:r>
          </w:p>
        </w:tc>
        <w:tc>
          <w:tcPr>
            <w:tcW w:w="426" w:type="pct"/>
            <w:shd w:val="clear" w:color="auto" w:fill="auto"/>
            <w:noWrap/>
            <w:vAlign w:val="center"/>
          </w:tcPr>
          <w:p w14:paraId="4C7C3DB4" w14:textId="1B7CF6D3" w:rsidR="00B442B8" w:rsidRPr="00B442B8" w:rsidRDefault="00B442B8" w:rsidP="00B442B8">
            <w:pPr>
              <w:pStyle w:val="103"/>
            </w:pPr>
            <w:r w:rsidRPr="00B442B8">
              <w:t>45,3</w:t>
            </w:r>
          </w:p>
        </w:tc>
        <w:tc>
          <w:tcPr>
            <w:tcW w:w="426" w:type="pct"/>
            <w:shd w:val="clear" w:color="auto" w:fill="auto"/>
            <w:noWrap/>
            <w:vAlign w:val="center"/>
          </w:tcPr>
          <w:p w14:paraId="555811CF" w14:textId="2415CA6E" w:rsidR="00B442B8" w:rsidRPr="00B442B8" w:rsidRDefault="00B442B8" w:rsidP="00B442B8">
            <w:pPr>
              <w:pStyle w:val="103"/>
            </w:pPr>
            <w:r w:rsidRPr="00B442B8">
              <w:t>80,4</w:t>
            </w:r>
          </w:p>
        </w:tc>
        <w:tc>
          <w:tcPr>
            <w:tcW w:w="426" w:type="pct"/>
            <w:shd w:val="clear" w:color="auto" w:fill="auto"/>
            <w:noWrap/>
            <w:vAlign w:val="center"/>
          </w:tcPr>
          <w:p w14:paraId="2EB00FDC" w14:textId="7303A644" w:rsidR="00B442B8" w:rsidRPr="00B442B8" w:rsidRDefault="00B442B8" w:rsidP="00B442B8">
            <w:pPr>
              <w:pStyle w:val="103"/>
            </w:pPr>
            <w:r w:rsidRPr="00B442B8">
              <w:t>125,7</w:t>
            </w:r>
          </w:p>
        </w:tc>
        <w:tc>
          <w:tcPr>
            <w:tcW w:w="486" w:type="pct"/>
            <w:shd w:val="clear" w:color="auto" w:fill="auto"/>
            <w:noWrap/>
            <w:vAlign w:val="center"/>
          </w:tcPr>
          <w:p w14:paraId="335D46B6" w14:textId="6E0E6367" w:rsidR="00B442B8" w:rsidRPr="00B442B8" w:rsidRDefault="00B442B8" w:rsidP="00B442B8">
            <w:pPr>
              <w:pStyle w:val="103"/>
            </w:pPr>
            <w:r w:rsidRPr="00B442B8">
              <w:t>160,8</w:t>
            </w:r>
          </w:p>
        </w:tc>
        <w:tc>
          <w:tcPr>
            <w:tcW w:w="486" w:type="pct"/>
            <w:shd w:val="clear" w:color="auto" w:fill="auto"/>
            <w:noWrap/>
            <w:vAlign w:val="center"/>
          </w:tcPr>
          <w:p w14:paraId="1C6E7B27" w14:textId="2CEC71E5" w:rsidR="00B442B8" w:rsidRPr="00B442B8" w:rsidRDefault="00B442B8" w:rsidP="00B442B8">
            <w:pPr>
              <w:pStyle w:val="103"/>
            </w:pPr>
            <w:r w:rsidRPr="00B442B8">
              <w:t>356,8</w:t>
            </w:r>
          </w:p>
        </w:tc>
        <w:tc>
          <w:tcPr>
            <w:tcW w:w="483" w:type="pct"/>
            <w:shd w:val="clear" w:color="auto" w:fill="auto"/>
            <w:noWrap/>
            <w:vAlign w:val="center"/>
          </w:tcPr>
          <w:p w14:paraId="55774223" w14:textId="0FA68E0B" w:rsidR="00B442B8" w:rsidRPr="00B442B8" w:rsidRDefault="00B442B8" w:rsidP="00B442B8">
            <w:pPr>
              <w:pStyle w:val="103"/>
            </w:pPr>
            <w:r w:rsidRPr="00B442B8">
              <w:t>567,6</w:t>
            </w:r>
          </w:p>
        </w:tc>
      </w:tr>
    </w:tbl>
    <w:p w14:paraId="4A6641BB" w14:textId="77777777" w:rsidR="00F568A6" w:rsidRPr="00F568A6" w:rsidRDefault="00F568A6" w:rsidP="00F568A6">
      <w:pPr>
        <w:sectPr w:rsidR="00F568A6" w:rsidRPr="00F568A6" w:rsidSect="00F568A6">
          <w:pgSz w:w="16838" w:h="11906" w:orient="landscape"/>
          <w:pgMar w:top="1701" w:right="1134" w:bottom="851" w:left="1134" w:header="709" w:footer="709" w:gutter="0"/>
          <w:cols w:space="708"/>
          <w:docGrid w:linePitch="360"/>
        </w:sectPr>
      </w:pPr>
    </w:p>
    <w:p w14:paraId="09DC3BFE" w14:textId="77777777" w:rsidR="0080215E" w:rsidRDefault="0080215E" w:rsidP="00B54E93">
      <w:pPr>
        <w:pStyle w:val="11"/>
      </w:pPr>
      <w:r>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p>
    <w:p w14:paraId="09DC3BFF" w14:textId="77777777" w:rsidR="00282A22" w:rsidRPr="00282A22" w:rsidRDefault="00282A22" w:rsidP="00282A22">
      <w:pPr>
        <w:pStyle w:val="a1"/>
      </w:pPr>
    </w:p>
    <w:p w14:paraId="720D3831" w14:textId="303CE794" w:rsidR="00F568A6" w:rsidRDefault="00F568A6" w:rsidP="00282A22">
      <w:pPr>
        <w:pStyle w:val="a1"/>
      </w:pPr>
      <w:r w:rsidRPr="00F568A6">
        <w:t xml:space="preserve">В </w:t>
      </w:r>
      <w:r>
        <w:t>Еремизино-Борисовском</w:t>
      </w:r>
      <w:r w:rsidRPr="00F568A6">
        <w:t xml:space="preserve"> СП приростов площадей производственных зданий промышленных предприятий на период до 2033 г. не выявлено, в связи с этим приросты объемов потребления тепловой энергии (мощности) и теплоносителя объектами, расположенными в производственных зонах, отсутствуют.</w:t>
      </w:r>
    </w:p>
    <w:p w14:paraId="040FB001" w14:textId="77777777" w:rsidR="00F568A6" w:rsidRPr="00282A22" w:rsidRDefault="00F568A6" w:rsidP="00282A22">
      <w:pPr>
        <w:pStyle w:val="a1"/>
      </w:pPr>
    </w:p>
    <w:p w14:paraId="539FE7FA" w14:textId="77777777" w:rsidR="00264912" w:rsidRDefault="00264912">
      <w:pPr>
        <w:spacing w:after="160"/>
        <w:ind w:firstLine="709"/>
        <w:jc w:val="left"/>
        <w:rPr>
          <w:rFonts w:eastAsiaTheme="majorEastAsia"/>
          <w:b/>
          <w:bCs/>
          <w:snapToGrid w:val="0"/>
          <w:sz w:val="28"/>
        </w:rPr>
      </w:pPr>
      <w:r>
        <w:br w:type="page"/>
      </w:r>
    </w:p>
    <w:p w14:paraId="09DC3C00" w14:textId="64921797" w:rsidR="0080215E" w:rsidRDefault="0080215E" w:rsidP="00B54E93">
      <w:pPr>
        <w:pStyle w:val="1"/>
      </w:pPr>
      <w:bookmarkStart w:id="164" w:name="_Toc531252662"/>
      <w:r>
        <w:lastRenderedPageBreak/>
        <w:t>Существующие и перспективные балансы тепловой мощности источников тепловой энергии и</w:t>
      </w:r>
      <w:r w:rsidR="00B54E93">
        <w:t xml:space="preserve"> тепловой нагрузки потребителей.</w:t>
      </w:r>
      <w:bookmarkEnd w:id="164"/>
    </w:p>
    <w:p w14:paraId="09DC3C02" w14:textId="77777777" w:rsidR="0080215E" w:rsidRDefault="0080215E" w:rsidP="00B54E93">
      <w:pPr>
        <w:pStyle w:val="11"/>
      </w:pPr>
      <w:r>
        <w:t>Описание существующих и перспективных зон действия систем теплоснабжения и источников тепловой энергии.</w:t>
      </w:r>
    </w:p>
    <w:p w14:paraId="047D08E0" w14:textId="1B5AA767" w:rsidR="00CD24E7" w:rsidRDefault="00CD24E7" w:rsidP="00CD24E7">
      <w:pPr>
        <w:pStyle w:val="a1"/>
      </w:pPr>
      <w:r>
        <w:t>Существующие зоны действия источников тепловой энергии приведены в разделе 1.4 (Зоны действия источников тепловой энергии) Обосновывающих материалов настоящей схемы теплоснабжения.</w:t>
      </w:r>
    </w:p>
    <w:p w14:paraId="14060CAA" w14:textId="4BCA1C4B" w:rsidR="00CD24E7" w:rsidRPr="00282A22" w:rsidRDefault="00CD24E7" w:rsidP="00CD24E7">
      <w:pPr>
        <w:pStyle w:val="a1"/>
      </w:pPr>
      <w:r>
        <w:t>В перспективе существенных изменений зон действия не планируется.</w:t>
      </w:r>
    </w:p>
    <w:p w14:paraId="082FD772" w14:textId="77777777" w:rsidR="00F568A6" w:rsidRPr="00F568A6" w:rsidRDefault="00F568A6" w:rsidP="00282A22">
      <w:pPr>
        <w:pStyle w:val="a1"/>
      </w:pPr>
    </w:p>
    <w:p w14:paraId="09DC3C04" w14:textId="77777777" w:rsidR="0080215E" w:rsidRDefault="0080215E" w:rsidP="00B54E93">
      <w:pPr>
        <w:pStyle w:val="11"/>
      </w:pPr>
      <w:r>
        <w:t>Описание существующих и перспективных зон действия индивидуальных источников тепловой энергии.</w:t>
      </w:r>
    </w:p>
    <w:p w14:paraId="59925524" w14:textId="77777777" w:rsidR="00CD24E7" w:rsidRDefault="00CD24E7" w:rsidP="00CD24E7">
      <w:pPr>
        <w:pStyle w:val="a1"/>
      </w:pPr>
      <w:r>
        <w:t>Существующие зоны действия индивидуального теплоснабжения имеют место на территориях застройки индивидуальными жилыми домами в соответствии с функциональным зонированием поселения.</w:t>
      </w:r>
    </w:p>
    <w:p w14:paraId="2E29F4E7" w14:textId="5DD93545" w:rsidR="00CD24E7" w:rsidRDefault="00CD24E7" w:rsidP="00CD24E7">
      <w:pPr>
        <w:pStyle w:val="a1"/>
      </w:pPr>
      <w:r>
        <w:t>В перспективе зоны действия индивидуальных источников тепловой энергии будут развиваться, преимущественно, на территориях малоэтажной застройки.</w:t>
      </w:r>
    </w:p>
    <w:p w14:paraId="15DD938C" w14:textId="77777777" w:rsidR="00264912" w:rsidRPr="00264912" w:rsidRDefault="00264912" w:rsidP="00264912">
      <w:pPr>
        <w:pStyle w:val="a1"/>
      </w:pPr>
    </w:p>
    <w:p w14:paraId="09DC3C05" w14:textId="77777777" w:rsidR="0080215E" w:rsidRDefault="0080215E" w:rsidP="00B54E93">
      <w:pPr>
        <w:pStyle w:val="11"/>
      </w:pPr>
      <w: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p>
    <w:p w14:paraId="0F69894E" w14:textId="4EEDF3CC" w:rsidR="00264912" w:rsidRPr="006E269D" w:rsidRDefault="00955FDA" w:rsidP="00264912">
      <w:pPr>
        <w:pStyle w:val="a1"/>
      </w:pPr>
      <w:r w:rsidRPr="00955FDA">
        <w:t xml:space="preserve">Существующие и перспективные </w:t>
      </w:r>
      <w:r w:rsidR="00264912" w:rsidRPr="006E269D">
        <w:t>балансы установленной тепловой мощности и тепловой нагрузки в зонах действия источников до 2033 года приведены в таблице</w:t>
      </w:r>
      <w:r w:rsidR="00264912">
        <w:t xml:space="preserve"> </w:t>
      </w:r>
      <w:r w:rsidR="00264912">
        <w:fldChar w:fldCharType="begin"/>
      </w:r>
      <w:r w:rsidR="00264912">
        <w:instrText xml:space="preserve"> REF _Ref529873955 \h </w:instrText>
      </w:r>
      <w:r w:rsidR="00264912">
        <w:fldChar w:fldCharType="separate"/>
      </w:r>
      <w:r w:rsidR="00D01E94">
        <w:rPr>
          <w:noProof/>
        </w:rPr>
        <w:t>75</w:t>
      </w:r>
      <w:r w:rsidR="00264912">
        <w:fldChar w:fldCharType="end"/>
      </w:r>
      <w:r w:rsidR="00264912" w:rsidRPr="006E269D">
        <w:t>.</w:t>
      </w:r>
    </w:p>
    <w:p w14:paraId="5EC51C26" w14:textId="77777777" w:rsidR="00264912" w:rsidRPr="006E269D" w:rsidRDefault="00264912" w:rsidP="00264912">
      <w:pPr>
        <w:sectPr w:rsidR="00264912" w:rsidRPr="006E269D">
          <w:pgSz w:w="11906" w:h="16838"/>
          <w:pgMar w:top="1134" w:right="567" w:bottom="1134" w:left="1701" w:header="708" w:footer="708" w:gutter="0"/>
          <w:cols w:space="720"/>
        </w:sectPr>
      </w:pPr>
    </w:p>
    <w:p w14:paraId="4AD5BB17" w14:textId="19A71BAF" w:rsidR="00264912" w:rsidRPr="006E269D" w:rsidRDefault="00264912" w:rsidP="00264912">
      <w:pPr>
        <w:pStyle w:val="af8"/>
      </w:pPr>
      <w:r w:rsidRPr="006E269D">
        <w:lastRenderedPageBreak/>
        <w:t xml:space="preserve">Таблица </w:t>
      </w:r>
      <w:fldSimple w:instr=" SEQ Таблица \* ARABIC ">
        <w:bookmarkStart w:id="165" w:name="_Ref529873955"/>
        <w:r w:rsidR="00D01E94">
          <w:rPr>
            <w:noProof/>
          </w:rPr>
          <w:t>75</w:t>
        </w:r>
        <w:bookmarkEnd w:id="165"/>
      </w:fldSimple>
      <w:r w:rsidRPr="006E269D">
        <w:t xml:space="preserve"> – Перспективные балансы тепловой мощности и тепловой нагрузки в зонах действия источников, Гкал/ч</w:t>
      </w:r>
    </w:p>
    <w:tbl>
      <w:tblPr>
        <w:tblStyle w:val="af0"/>
        <w:tblW w:w="5000" w:type="pct"/>
        <w:tblLook w:val="04A0" w:firstRow="1" w:lastRow="0" w:firstColumn="1" w:lastColumn="0" w:noHBand="0" w:noVBand="1"/>
      </w:tblPr>
      <w:tblGrid>
        <w:gridCol w:w="1777"/>
        <w:gridCol w:w="2065"/>
        <w:gridCol w:w="5181"/>
        <w:gridCol w:w="693"/>
        <w:gridCol w:w="693"/>
        <w:gridCol w:w="693"/>
        <w:gridCol w:w="693"/>
        <w:gridCol w:w="693"/>
        <w:gridCol w:w="693"/>
        <w:gridCol w:w="693"/>
        <w:gridCol w:w="687"/>
      </w:tblGrid>
      <w:tr w:rsidR="00364929" w14:paraId="6BAC5865" w14:textId="77777777" w:rsidTr="00364929">
        <w:trPr>
          <w:trHeight w:val="320"/>
          <w:tblHeader/>
        </w:trPr>
        <w:tc>
          <w:tcPr>
            <w:tcW w:w="610" w:type="pct"/>
            <w:tcBorders>
              <w:top w:val="single" w:sz="4" w:space="0" w:color="auto"/>
              <w:left w:val="single" w:sz="4" w:space="0" w:color="auto"/>
              <w:bottom w:val="single" w:sz="4" w:space="0" w:color="auto"/>
              <w:right w:val="single" w:sz="4" w:space="0" w:color="auto"/>
            </w:tcBorders>
            <w:hideMark/>
          </w:tcPr>
          <w:p w14:paraId="047740AB" w14:textId="77777777" w:rsidR="00364929" w:rsidRPr="00264912" w:rsidRDefault="00364929" w:rsidP="00264912">
            <w:pPr>
              <w:pStyle w:val="103"/>
            </w:pPr>
            <w:r w:rsidRPr="006E269D">
              <w:t>Источник</w:t>
            </w:r>
          </w:p>
        </w:tc>
        <w:tc>
          <w:tcPr>
            <w:tcW w:w="709" w:type="pct"/>
            <w:tcBorders>
              <w:top w:val="single" w:sz="4" w:space="0" w:color="auto"/>
              <w:left w:val="single" w:sz="4" w:space="0" w:color="auto"/>
              <w:bottom w:val="single" w:sz="4" w:space="0" w:color="auto"/>
              <w:right w:val="single" w:sz="4" w:space="0" w:color="auto"/>
            </w:tcBorders>
            <w:hideMark/>
          </w:tcPr>
          <w:p w14:paraId="6DF89565" w14:textId="77777777" w:rsidR="00364929" w:rsidRPr="00264912" w:rsidRDefault="00364929" w:rsidP="00264912">
            <w:pPr>
              <w:pStyle w:val="103"/>
            </w:pPr>
            <w:r w:rsidRPr="006E269D">
              <w:t>Адрес</w:t>
            </w:r>
          </w:p>
        </w:tc>
        <w:tc>
          <w:tcPr>
            <w:tcW w:w="1779" w:type="pct"/>
            <w:tcBorders>
              <w:top w:val="single" w:sz="4" w:space="0" w:color="auto"/>
              <w:left w:val="single" w:sz="4" w:space="0" w:color="auto"/>
              <w:bottom w:val="single" w:sz="4" w:space="0" w:color="auto"/>
              <w:right w:val="single" w:sz="4" w:space="0" w:color="auto"/>
            </w:tcBorders>
            <w:hideMark/>
          </w:tcPr>
          <w:p w14:paraId="74882326" w14:textId="77777777" w:rsidR="00364929" w:rsidRPr="00264912" w:rsidRDefault="00364929" w:rsidP="00264912">
            <w:pPr>
              <w:pStyle w:val="103"/>
            </w:pPr>
            <w:r w:rsidRPr="006E269D">
              <w:t>Наименование</w:t>
            </w:r>
          </w:p>
        </w:tc>
        <w:tc>
          <w:tcPr>
            <w:tcW w:w="238" w:type="pct"/>
            <w:tcBorders>
              <w:top w:val="single" w:sz="4" w:space="0" w:color="auto"/>
              <w:left w:val="single" w:sz="4" w:space="0" w:color="auto"/>
              <w:bottom w:val="single" w:sz="4" w:space="0" w:color="auto"/>
              <w:right w:val="single" w:sz="4" w:space="0" w:color="auto"/>
            </w:tcBorders>
            <w:hideMark/>
          </w:tcPr>
          <w:p w14:paraId="25B95288" w14:textId="77777777" w:rsidR="00364929" w:rsidRPr="00264912" w:rsidRDefault="00364929" w:rsidP="00264912">
            <w:pPr>
              <w:pStyle w:val="103"/>
            </w:pPr>
            <w:r w:rsidRPr="006E269D">
              <w:t>2017</w:t>
            </w:r>
          </w:p>
        </w:tc>
        <w:tc>
          <w:tcPr>
            <w:tcW w:w="238" w:type="pct"/>
            <w:tcBorders>
              <w:top w:val="single" w:sz="4" w:space="0" w:color="auto"/>
              <w:left w:val="single" w:sz="4" w:space="0" w:color="auto"/>
              <w:bottom w:val="single" w:sz="4" w:space="0" w:color="auto"/>
              <w:right w:val="single" w:sz="4" w:space="0" w:color="auto"/>
            </w:tcBorders>
            <w:hideMark/>
          </w:tcPr>
          <w:p w14:paraId="519FEA45" w14:textId="77777777" w:rsidR="00364929" w:rsidRPr="00264912" w:rsidRDefault="00364929" w:rsidP="00264912">
            <w:pPr>
              <w:pStyle w:val="103"/>
            </w:pPr>
            <w:r w:rsidRPr="006E269D">
              <w:t>2018</w:t>
            </w:r>
          </w:p>
        </w:tc>
        <w:tc>
          <w:tcPr>
            <w:tcW w:w="238" w:type="pct"/>
            <w:tcBorders>
              <w:top w:val="single" w:sz="4" w:space="0" w:color="auto"/>
              <w:left w:val="single" w:sz="4" w:space="0" w:color="auto"/>
              <w:bottom w:val="single" w:sz="4" w:space="0" w:color="auto"/>
              <w:right w:val="single" w:sz="4" w:space="0" w:color="auto"/>
            </w:tcBorders>
            <w:hideMark/>
          </w:tcPr>
          <w:p w14:paraId="7EEB421D" w14:textId="77777777" w:rsidR="00364929" w:rsidRPr="00264912" w:rsidRDefault="00364929" w:rsidP="00264912">
            <w:pPr>
              <w:pStyle w:val="103"/>
            </w:pPr>
            <w:r w:rsidRPr="006E269D">
              <w:t>2019</w:t>
            </w:r>
          </w:p>
        </w:tc>
        <w:tc>
          <w:tcPr>
            <w:tcW w:w="238" w:type="pct"/>
            <w:tcBorders>
              <w:top w:val="single" w:sz="4" w:space="0" w:color="auto"/>
              <w:left w:val="single" w:sz="4" w:space="0" w:color="auto"/>
              <w:bottom w:val="single" w:sz="4" w:space="0" w:color="auto"/>
              <w:right w:val="single" w:sz="4" w:space="0" w:color="auto"/>
            </w:tcBorders>
            <w:hideMark/>
          </w:tcPr>
          <w:p w14:paraId="225445B4" w14:textId="77777777" w:rsidR="00364929" w:rsidRPr="00264912" w:rsidRDefault="00364929" w:rsidP="00264912">
            <w:pPr>
              <w:pStyle w:val="103"/>
            </w:pPr>
            <w:r w:rsidRPr="006E269D">
              <w:t>2020</w:t>
            </w:r>
          </w:p>
        </w:tc>
        <w:tc>
          <w:tcPr>
            <w:tcW w:w="238" w:type="pct"/>
            <w:tcBorders>
              <w:top w:val="single" w:sz="4" w:space="0" w:color="auto"/>
              <w:left w:val="single" w:sz="4" w:space="0" w:color="auto"/>
              <w:bottom w:val="single" w:sz="4" w:space="0" w:color="auto"/>
              <w:right w:val="single" w:sz="4" w:space="0" w:color="auto"/>
            </w:tcBorders>
            <w:hideMark/>
          </w:tcPr>
          <w:p w14:paraId="1602C4EA" w14:textId="77777777" w:rsidR="00364929" w:rsidRPr="00264912" w:rsidRDefault="00364929" w:rsidP="00264912">
            <w:pPr>
              <w:pStyle w:val="103"/>
            </w:pPr>
            <w:r w:rsidRPr="006E269D">
              <w:t>2021</w:t>
            </w:r>
          </w:p>
        </w:tc>
        <w:tc>
          <w:tcPr>
            <w:tcW w:w="238" w:type="pct"/>
            <w:tcBorders>
              <w:top w:val="single" w:sz="4" w:space="0" w:color="auto"/>
              <w:left w:val="single" w:sz="4" w:space="0" w:color="auto"/>
              <w:bottom w:val="single" w:sz="4" w:space="0" w:color="auto"/>
              <w:right w:val="single" w:sz="4" w:space="0" w:color="auto"/>
            </w:tcBorders>
            <w:hideMark/>
          </w:tcPr>
          <w:p w14:paraId="0348F32B" w14:textId="77777777" w:rsidR="00364929" w:rsidRPr="00264912" w:rsidRDefault="00364929" w:rsidP="00264912">
            <w:pPr>
              <w:pStyle w:val="103"/>
            </w:pPr>
            <w:r w:rsidRPr="006E269D">
              <w:t>2022</w:t>
            </w:r>
          </w:p>
        </w:tc>
        <w:tc>
          <w:tcPr>
            <w:tcW w:w="238" w:type="pct"/>
            <w:tcBorders>
              <w:top w:val="single" w:sz="4" w:space="0" w:color="auto"/>
              <w:left w:val="single" w:sz="4" w:space="0" w:color="auto"/>
              <w:bottom w:val="single" w:sz="4" w:space="0" w:color="auto"/>
              <w:right w:val="single" w:sz="4" w:space="0" w:color="auto"/>
            </w:tcBorders>
            <w:hideMark/>
          </w:tcPr>
          <w:p w14:paraId="08C17DE2" w14:textId="77777777" w:rsidR="00364929" w:rsidRPr="00264912" w:rsidRDefault="00364929" w:rsidP="00264912">
            <w:pPr>
              <w:pStyle w:val="103"/>
            </w:pPr>
            <w:r w:rsidRPr="006E269D">
              <w:t>2027</w:t>
            </w:r>
          </w:p>
        </w:tc>
        <w:tc>
          <w:tcPr>
            <w:tcW w:w="238" w:type="pct"/>
            <w:tcBorders>
              <w:top w:val="single" w:sz="4" w:space="0" w:color="auto"/>
              <w:left w:val="single" w:sz="4" w:space="0" w:color="auto"/>
              <w:bottom w:val="single" w:sz="4" w:space="0" w:color="auto"/>
              <w:right w:val="single" w:sz="4" w:space="0" w:color="auto"/>
            </w:tcBorders>
            <w:hideMark/>
          </w:tcPr>
          <w:p w14:paraId="368D741D" w14:textId="77777777" w:rsidR="00364929" w:rsidRPr="00264912" w:rsidRDefault="00364929" w:rsidP="00264912">
            <w:pPr>
              <w:pStyle w:val="103"/>
            </w:pPr>
            <w:r w:rsidRPr="006E269D">
              <w:t>2033</w:t>
            </w:r>
          </w:p>
        </w:tc>
      </w:tr>
      <w:tr w:rsidR="00364929" w14:paraId="4AD9D61F" w14:textId="77777777" w:rsidTr="00364929">
        <w:trPr>
          <w:trHeight w:val="300"/>
        </w:trPr>
        <w:tc>
          <w:tcPr>
            <w:tcW w:w="610" w:type="pct"/>
            <w:vMerge w:val="restart"/>
            <w:tcBorders>
              <w:top w:val="single" w:sz="4" w:space="0" w:color="auto"/>
              <w:left w:val="single" w:sz="4" w:space="0" w:color="auto"/>
              <w:bottom w:val="single" w:sz="4" w:space="0" w:color="auto"/>
              <w:right w:val="single" w:sz="4" w:space="0" w:color="auto"/>
            </w:tcBorders>
            <w:hideMark/>
          </w:tcPr>
          <w:p w14:paraId="4DC80F0E" w14:textId="77777777" w:rsidR="00364929" w:rsidRPr="00264912" w:rsidRDefault="00364929" w:rsidP="00264912">
            <w:pPr>
              <w:pStyle w:val="103"/>
            </w:pPr>
            <w:r w:rsidRPr="006E269D">
              <w:t>Котельная №107</w:t>
            </w:r>
          </w:p>
        </w:tc>
        <w:tc>
          <w:tcPr>
            <w:tcW w:w="709" w:type="pct"/>
            <w:vMerge w:val="restart"/>
            <w:tcBorders>
              <w:top w:val="single" w:sz="4" w:space="0" w:color="auto"/>
              <w:left w:val="single" w:sz="4" w:space="0" w:color="auto"/>
              <w:bottom w:val="single" w:sz="4" w:space="0" w:color="auto"/>
              <w:right w:val="single" w:sz="4" w:space="0" w:color="auto"/>
            </w:tcBorders>
            <w:hideMark/>
          </w:tcPr>
          <w:p w14:paraId="0EF66960" w14:textId="77777777" w:rsidR="00364929" w:rsidRPr="00264912" w:rsidRDefault="00364929" w:rsidP="00264912">
            <w:pPr>
              <w:pStyle w:val="103"/>
            </w:pPr>
            <w:r w:rsidRPr="006E269D">
              <w:t xml:space="preserve">ст. </w:t>
            </w:r>
            <w:r w:rsidRPr="00264912">
              <w:t>Еремизино-Борисовская, ул. Школьная, 35</w:t>
            </w:r>
          </w:p>
        </w:tc>
        <w:tc>
          <w:tcPr>
            <w:tcW w:w="1779" w:type="pct"/>
            <w:tcBorders>
              <w:top w:val="single" w:sz="4" w:space="0" w:color="auto"/>
              <w:left w:val="single" w:sz="4" w:space="0" w:color="auto"/>
              <w:bottom w:val="single" w:sz="4" w:space="0" w:color="auto"/>
              <w:right w:val="single" w:sz="4" w:space="0" w:color="auto"/>
            </w:tcBorders>
            <w:hideMark/>
          </w:tcPr>
          <w:p w14:paraId="1E3540D3" w14:textId="77777777" w:rsidR="00364929" w:rsidRPr="00264912" w:rsidRDefault="00364929" w:rsidP="00264912">
            <w:pPr>
              <w:pStyle w:val="103"/>
            </w:pPr>
            <w:r w:rsidRPr="006E269D">
              <w:t>Установленная 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7C0493EC" w14:textId="77777777" w:rsidR="00364929" w:rsidRPr="00264912" w:rsidRDefault="00364929" w:rsidP="00264912">
            <w:pPr>
              <w:pStyle w:val="103"/>
            </w:pPr>
            <w:r w:rsidRPr="006E269D">
              <w:t>2,58</w:t>
            </w:r>
          </w:p>
        </w:tc>
        <w:tc>
          <w:tcPr>
            <w:tcW w:w="238" w:type="pct"/>
            <w:tcBorders>
              <w:top w:val="single" w:sz="4" w:space="0" w:color="auto"/>
              <w:left w:val="single" w:sz="4" w:space="0" w:color="auto"/>
              <w:bottom w:val="single" w:sz="4" w:space="0" w:color="auto"/>
              <w:right w:val="single" w:sz="4" w:space="0" w:color="auto"/>
            </w:tcBorders>
            <w:hideMark/>
          </w:tcPr>
          <w:p w14:paraId="56ABCA8E" w14:textId="77777777" w:rsidR="00364929" w:rsidRPr="00264912" w:rsidRDefault="00364929" w:rsidP="00264912">
            <w:pPr>
              <w:pStyle w:val="103"/>
            </w:pPr>
            <w:r w:rsidRPr="006E269D">
              <w:t>2,58</w:t>
            </w:r>
          </w:p>
        </w:tc>
        <w:tc>
          <w:tcPr>
            <w:tcW w:w="238" w:type="pct"/>
            <w:tcBorders>
              <w:top w:val="single" w:sz="4" w:space="0" w:color="auto"/>
              <w:left w:val="single" w:sz="4" w:space="0" w:color="auto"/>
              <w:bottom w:val="single" w:sz="4" w:space="0" w:color="auto"/>
              <w:right w:val="single" w:sz="4" w:space="0" w:color="auto"/>
            </w:tcBorders>
            <w:hideMark/>
          </w:tcPr>
          <w:p w14:paraId="17869350" w14:textId="77777777" w:rsidR="00364929" w:rsidRPr="00264912" w:rsidRDefault="00364929" w:rsidP="00264912">
            <w:pPr>
              <w:pStyle w:val="103"/>
            </w:pPr>
            <w:r w:rsidRPr="006E269D">
              <w:t>2,58</w:t>
            </w:r>
          </w:p>
        </w:tc>
        <w:tc>
          <w:tcPr>
            <w:tcW w:w="238" w:type="pct"/>
            <w:tcBorders>
              <w:top w:val="single" w:sz="4" w:space="0" w:color="auto"/>
              <w:left w:val="single" w:sz="4" w:space="0" w:color="auto"/>
              <w:bottom w:val="single" w:sz="4" w:space="0" w:color="auto"/>
              <w:right w:val="single" w:sz="4" w:space="0" w:color="auto"/>
            </w:tcBorders>
            <w:hideMark/>
          </w:tcPr>
          <w:p w14:paraId="20CE22DB" w14:textId="77777777" w:rsidR="00364929" w:rsidRPr="00264912" w:rsidRDefault="00364929" w:rsidP="00264912">
            <w:pPr>
              <w:pStyle w:val="103"/>
            </w:pPr>
            <w:r w:rsidRPr="006E269D">
              <w:t>2,58</w:t>
            </w:r>
          </w:p>
        </w:tc>
        <w:tc>
          <w:tcPr>
            <w:tcW w:w="238" w:type="pct"/>
            <w:tcBorders>
              <w:top w:val="single" w:sz="4" w:space="0" w:color="auto"/>
              <w:left w:val="single" w:sz="4" w:space="0" w:color="auto"/>
              <w:bottom w:val="single" w:sz="4" w:space="0" w:color="auto"/>
              <w:right w:val="single" w:sz="4" w:space="0" w:color="auto"/>
            </w:tcBorders>
            <w:hideMark/>
          </w:tcPr>
          <w:p w14:paraId="1F1BE747" w14:textId="77777777" w:rsidR="00364929" w:rsidRPr="00264912" w:rsidRDefault="00364929" w:rsidP="00264912">
            <w:pPr>
              <w:pStyle w:val="103"/>
            </w:pPr>
            <w:r w:rsidRPr="006E269D">
              <w:t>2,58</w:t>
            </w:r>
          </w:p>
        </w:tc>
        <w:tc>
          <w:tcPr>
            <w:tcW w:w="238" w:type="pct"/>
            <w:tcBorders>
              <w:top w:val="single" w:sz="4" w:space="0" w:color="auto"/>
              <w:left w:val="single" w:sz="4" w:space="0" w:color="auto"/>
              <w:bottom w:val="single" w:sz="4" w:space="0" w:color="auto"/>
              <w:right w:val="single" w:sz="4" w:space="0" w:color="auto"/>
            </w:tcBorders>
            <w:hideMark/>
          </w:tcPr>
          <w:p w14:paraId="0C845FB8" w14:textId="77777777" w:rsidR="00364929" w:rsidRPr="00264912" w:rsidRDefault="00364929" w:rsidP="00264912">
            <w:pPr>
              <w:pStyle w:val="103"/>
            </w:pPr>
            <w:r w:rsidRPr="006E269D">
              <w:t>2,58</w:t>
            </w:r>
          </w:p>
        </w:tc>
        <w:tc>
          <w:tcPr>
            <w:tcW w:w="238" w:type="pct"/>
            <w:tcBorders>
              <w:top w:val="single" w:sz="4" w:space="0" w:color="auto"/>
              <w:left w:val="single" w:sz="4" w:space="0" w:color="auto"/>
              <w:bottom w:val="single" w:sz="4" w:space="0" w:color="auto"/>
              <w:right w:val="single" w:sz="4" w:space="0" w:color="auto"/>
            </w:tcBorders>
            <w:hideMark/>
          </w:tcPr>
          <w:p w14:paraId="495AB11D" w14:textId="77777777" w:rsidR="00364929" w:rsidRPr="00264912" w:rsidRDefault="00364929" w:rsidP="00264912">
            <w:pPr>
              <w:pStyle w:val="103"/>
            </w:pPr>
            <w:r w:rsidRPr="006E269D">
              <w:t>2,58</w:t>
            </w:r>
          </w:p>
        </w:tc>
        <w:tc>
          <w:tcPr>
            <w:tcW w:w="238" w:type="pct"/>
            <w:tcBorders>
              <w:top w:val="single" w:sz="4" w:space="0" w:color="auto"/>
              <w:left w:val="single" w:sz="4" w:space="0" w:color="auto"/>
              <w:bottom w:val="single" w:sz="4" w:space="0" w:color="auto"/>
              <w:right w:val="single" w:sz="4" w:space="0" w:color="auto"/>
            </w:tcBorders>
            <w:hideMark/>
          </w:tcPr>
          <w:p w14:paraId="7D7D4C02" w14:textId="77777777" w:rsidR="00364929" w:rsidRPr="00264912" w:rsidRDefault="00364929" w:rsidP="00264912">
            <w:pPr>
              <w:pStyle w:val="103"/>
            </w:pPr>
            <w:r w:rsidRPr="006E269D">
              <w:t>2,58</w:t>
            </w:r>
          </w:p>
        </w:tc>
      </w:tr>
      <w:tr w:rsidR="00364929" w14:paraId="391786DE"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1F84499"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C6C532F"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2C0155A" w14:textId="77777777" w:rsidR="00364929" w:rsidRPr="00264912" w:rsidRDefault="00364929" w:rsidP="00264912">
            <w:pPr>
              <w:pStyle w:val="103"/>
            </w:pPr>
            <w:r w:rsidRPr="006E269D">
              <w:t xml:space="preserve">Располагаемая </w:t>
            </w:r>
            <w:r w:rsidRPr="00264912">
              <w:t>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4E001162" w14:textId="77777777" w:rsidR="00364929" w:rsidRPr="00264912" w:rsidRDefault="00364929" w:rsidP="00264912">
            <w:pPr>
              <w:pStyle w:val="103"/>
            </w:pPr>
            <w:r w:rsidRPr="006E269D">
              <w:t>2,48</w:t>
            </w:r>
          </w:p>
        </w:tc>
        <w:tc>
          <w:tcPr>
            <w:tcW w:w="238" w:type="pct"/>
            <w:tcBorders>
              <w:top w:val="single" w:sz="4" w:space="0" w:color="auto"/>
              <w:left w:val="single" w:sz="4" w:space="0" w:color="auto"/>
              <w:bottom w:val="single" w:sz="4" w:space="0" w:color="auto"/>
              <w:right w:val="single" w:sz="4" w:space="0" w:color="auto"/>
            </w:tcBorders>
            <w:hideMark/>
          </w:tcPr>
          <w:p w14:paraId="73A7C7D2" w14:textId="77777777" w:rsidR="00364929" w:rsidRPr="00264912" w:rsidRDefault="00364929" w:rsidP="00264912">
            <w:pPr>
              <w:pStyle w:val="103"/>
            </w:pPr>
            <w:r w:rsidRPr="006E269D">
              <w:t>2,48</w:t>
            </w:r>
          </w:p>
        </w:tc>
        <w:tc>
          <w:tcPr>
            <w:tcW w:w="238" w:type="pct"/>
            <w:tcBorders>
              <w:top w:val="single" w:sz="4" w:space="0" w:color="auto"/>
              <w:left w:val="single" w:sz="4" w:space="0" w:color="auto"/>
              <w:bottom w:val="single" w:sz="4" w:space="0" w:color="auto"/>
              <w:right w:val="single" w:sz="4" w:space="0" w:color="auto"/>
            </w:tcBorders>
            <w:hideMark/>
          </w:tcPr>
          <w:p w14:paraId="06A9C0B9" w14:textId="77777777" w:rsidR="00364929" w:rsidRPr="00264912" w:rsidRDefault="00364929" w:rsidP="00264912">
            <w:pPr>
              <w:pStyle w:val="103"/>
            </w:pPr>
            <w:r w:rsidRPr="006E269D">
              <w:t>2,48</w:t>
            </w:r>
          </w:p>
        </w:tc>
        <w:tc>
          <w:tcPr>
            <w:tcW w:w="238" w:type="pct"/>
            <w:tcBorders>
              <w:top w:val="single" w:sz="4" w:space="0" w:color="auto"/>
              <w:left w:val="single" w:sz="4" w:space="0" w:color="auto"/>
              <w:bottom w:val="single" w:sz="4" w:space="0" w:color="auto"/>
              <w:right w:val="single" w:sz="4" w:space="0" w:color="auto"/>
            </w:tcBorders>
            <w:hideMark/>
          </w:tcPr>
          <w:p w14:paraId="39532F62" w14:textId="77777777" w:rsidR="00364929" w:rsidRPr="00264912" w:rsidRDefault="00364929" w:rsidP="00264912">
            <w:pPr>
              <w:pStyle w:val="103"/>
            </w:pPr>
            <w:r w:rsidRPr="006E269D">
              <w:t>2,48</w:t>
            </w:r>
          </w:p>
        </w:tc>
        <w:tc>
          <w:tcPr>
            <w:tcW w:w="238" w:type="pct"/>
            <w:tcBorders>
              <w:top w:val="single" w:sz="4" w:space="0" w:color="auto"/>
              <w:left w:val="single" w:sz="4" w:space="0" w:color="auto"/>
              <w:bottom w:val="single" w:sz="4" w:space="0" w:color="auto"/>
              <w:right w:val="single" w:sz="4" w:space="0" w:color="auto"/>
            </w:tcBorders>
            <w:hideMark/>
          </w:tcPr>
          <w:p w14:paraId="474D8297" w14:textId="77777777" w:rsidR="00364929" w:rsidRPr="00264912" w:rsidRDefault="00364929" w:rsidP="00264912">
            <w:pPr>
              <w:pStyle w:val="103"/>
            </w:pPr>
            <w:r w:rsidRPr="006E269D">
              <w:t>2,48</w:t>
            </w:r>
          </w:p>
        </w:tc>
        <w:tc>
          <w:tcPr>
            <w:tcW w:w="238" w:type="pct"/>
            <w:tcBorders>
              <w:top w:val="single" w:sz="4" w:space="0" w:color="auto"/>
              <w:left w:val="single" w:sz="4" w:space="0" w:color="auto"/>
              <w:bottom w:val="single" w:sz="4" w:space="0" w:color="auto"/>
              <w:right w:val="single" w:sz="4" w:space="0" w:color="auto"/>
            </w:tcBorders>
            <w:hideMark/>
          </w:tcPr>
          <w:p w14:paraId="0397B958" w14:textId="77777777" w:rsidR="00364929" w:rsidRPr="00264912" w:rsidRDefault="00364929" w:rsidP="00264912">
            <w:pPr>
              <w:pStyle w:val="103"/>
            </w:pPr>
            <w:r w:rsidRPr="006E269D">
              <w:t>2,48</w:t>
            </w:r>
          </w:p>
        </w:tc>
        <w:tc>
          <w:tcPr>
            <w:tcW w:w="238" w:type="pct"/>
            <w:tcBorders>
              <w:top w:val="single" w:sz="4" w:space="0" w:color="auto"/>
              <w:left w:val="single" w:sz="4" w:space="0" w:color="auto"/>
              <w:bottom w:val="single" w:sz="4" w:space="0" w:color="auto"/>
              <w:right w:val="single" w:sz="4" w:space="0" w:color="auto"/>
            </w:tcBorders>
            <w:hideMark/>
          </w:tcPr>
          <w:p w14:paraId="138793E3" w14:textId="77777777" w:rsidR="00364929" w:rsidRPr="00264912" w:rsidRDefault="00364929" w:rsidP="00264912">
            <w:pPr>
              <w:pStyle w:val="103"/>
            </w:pPr>
            <w:r w:rsidRPr="006E269D">
              <w:t>2,48</w:t>
            </w:r>
          </w:p>
        </w:tc>
        <w:tc>
          <w:tcPr>
            <w:tcW w:w="238" w:type="pct"/>
            <w:tcBorders>
              <w:top w:val="single" w:sz="4" w:space="0" w:color="auto"/>
              <w:left w:val="single" w:sz="4" w:space="0" w:color="auto"/>
              <w:bottom w:val="single" w:sz="4" w:space="0" w:color="auto"/>
              <w:right w:val="single" w:sz="4" w:space="0" w:color="auto"/>
            </w:tcBorders>
            <w:hideMark/>
          </w:tcPr>
          <w:p w14:paraId="366E1B3B" w14:textId="77777777" w:rsidR="00364929" w:rsidRPr="00264912" w:rsidRDefault="00364929" w:rsidP="00264912">
            <w:pPr>
              <w:pStyle w:val="103"/>
            </w:pPr>
            <w:r w:rsidRPr="006E269D">
              <w:t>2,48</w:t>
            </w:r>
          </w:p>
        </w:tc>
      </w:tr>
      <w:tr w:rsidR="00364929" w14:paraId="3465E232"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69DC3B8"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D6A5836"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3C6FECF" w14:textId="77777777" w:rsidR="00364929" w:rsidRPr="00264912" w:rsidRDefault="00364929" w:rsidP="00264912">
            <w:pPr>
              <w:pStyle w:val="103"/>
            </w:pPr>
            <w:r w:rsidRPr="006E269D">
              <w:t>Ограничения</w:t>
            </w:r>
          </w:p>
        </w:tc>
        <w:tc>
          <w:tcPr>
            <w:tcW w:w="238" w:type="pct"/>
            <w:tcBorders>
              <w:top w:val="single" w:sz="4" w:space="0" w:color="auto"/>
              <w:left w:val="single" w:sz="4" w:space="0" w:color="auto"/>
              <w:bottom w:val="single" w:sz="4" w:space="0" w:color="auto"/>
              <w:right w:val="single" w:sz="4" w:space="0" w:color="auto"/>
            </w:tcBorders>
            <w:hideMark/>
          </w:tcPr>
          <w:p w14:paraId="342A3A52"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530C1DA6"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12DA5C8C"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5E1D2845"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1F9ECEDD"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2A72A810"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07D79B2A"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623F607F" w14:textId="77777777" w:rsidR="00364929" w:rsidRPr="00264912" w:rsidRDefault="00364929" w:rsidP="00264912">
            <w:pPr>
              <w:pStyle w:val="103"/>
            </w:pPr>
            <w:r w:rsidRPr="006E269D">
              <w:t>0,10</w:t>
            </w:r>
          </w:p>
        </w:tc>
      </w:tr>
      <w:tr w:rsidR="00364929" w14:paraId="7371FA14"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3A36DE2"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FBB4925"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EF20CAB" w14:textId="77777777" w:rsidR="00364929" w:rsidRPr="00264912" w:rsidRDefault="00364929" w:rsidP="00264912">
            <w:pPr>
              <w:pStyle w:val="103"/>
            </w:pPr>
            <w:r w:rsidRPr="006E269D">
              <w:t>Собственные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26DD029F"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07BA430A"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0FAA8FBB"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1D58BC26"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7036AEA8"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7CD74D5A"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41B3BA71"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451C8DA0" w14:textId="77777777" w:rsidR="00364929" w:rsidRPr="00264912" w:rsidRDefault="00364929" w:rsidP="00264912">
            <w:pPr>
              <w:pStyle w:val="103"/>
            </w:pPr>
            <w:r w:rsidRPr="006E269D">
              <w:t>0,10</w:t>
            </w:r>
          </w:p>
        </w:tc>
      </w:tr>
      <w:tr w:rsidR="00364929" w14:paraId="36F4B73C"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693D1FD"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FEBD983"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6044125" w14:textId="77777777" w:rsidR="00364929" w:rsidRPr="00264912" w:rsidRDefault="00364929" w:rsidP="00264912">
            <w:pPr>
              <w:pStyle w:val="103"/>
            </w:pPr>
            <w:r w:rsidRPr="006E269D">
              <w:t>Тепловая мощность "нетто"</w:t>
            </w:r>
          </w:p>
        </w:tc>
        <w:tc>
          <w:tcPr>
            <w:tcW w:w="238" w:type="pct"/>
            <w:tcBorders>
              <w:top w:val="single" w:sz="4" w:space="0" w:color="auto"/>
              <w:left w:val="single" w:sz="4" w:space="0" w:color="auto"/>
              <w:bottom w:val="single" w:sz="4" w:space="0" w:color="auto"/>
              <w:right w:val="single" w:sz="4" w:space="0" w:color="auto"/>
            </w:tcBorders>
            <w:hideMark/>
          </w:tcPr>
          <w:p w14:paraId="5C43F804" w14:textId="77777777" w:rsidR="00364929" w:rsidRPr="00264912" w:rsidRDefault="00364929" w:rsidP="00264912">
            <w:pPr>
              <w:pStyle w:val="103"/>
            </w:pPr>
            <w:r w:rsidRPr="006E269D">
              <w:t>2,38</w:t>
            </w:r>
          </w:p>
        </w:tc>
        <w:tc>
          <w:tcPr>
            <w:tcW w:w="238" w:type="pct"/>
            <w:tcBorders>
              <w:top w:val="single" w:sz="4" w:space="0" w:color="auto"/>
              <w:left w:val="single" w:sz="4" w:space="0" w:color="auto"/>
              <w:bottom w:val="single" w:sz="4" w:space="0" w:color="auto"/>
              <w:right w:val="single" w:sz="4" w:space="0" w:color="auto"/>
            </w:tcBorders>
            <w:hideMark/>
          </w:tcPr>
          <w:p w14:paraId="368E878C" w14:textId="77777777" w:rsidR="00364929" w:rsidRPr="00264912" w:rsidRDefault="00364929" w:rsidP="00264912">
            <w:pPr>
              <w:pStyle w:val="103"/>
            </w:pPr>
            <w:r w:rsidRPr="006E269D">
              <w:t>2,38</w:t>
            </w:r>
          </w:p>
        </w:tc>
        <w:tc>
          <w:tcPr>
            <w:tcW w:w="238" w:type="pct"/>
            <w:tcBorders>
              <w:top w:val="single" w:sz="4" w:space="0" w:color="auto"/>
              <w:left w:val="single" w:sz="4" w:space="0" w:color="auto"/>
              <w:bottom w:val="single" w:sz="4" w:space="0" w:color="auto"/>
              <w:right w:val="single" w:sz="4" w:space="0" w:color="auto"/>
            </w:tcBorders>
            <w:hideMark/>
          </w:tcPr>
          <w:p w14:paraId="14F2D463" w14:textId="77777777" w:rsidR="00364929" w:rsidRPr="00264912" w:rsidRDefault="00364929" w:rsidP="00264912">
            <w:pPr>
              <w:pStyle w:val="103"/>
            </w:pPr>
            <w:r w:rsidRPr="006E269D">
              <w:t>2,38</w:t>
            </w:r>
          </w:p>
        </w:tc>
        <w:tc>
          <w:tcPr>
            <w:tcW w:w="238" w:type="pct"/>
            <w:tcBorders>
              <w:top w:val="single" w:sz="4" w:space="0" w:color="auto"/>
              <w:left w:val="single" w:sz="4" w:space="0" w:color="auto"/>
              <w:bottom w:val="single" w:sz="4" w:space="0" w:color="auto"/>
              <w:right w:val="single" w:sz="4" w:space="0" w:color="auto"/>
            </w:tcBorders>
            <w:hideMark/>
          </w:tcPr>
          <w:p w14:paraId="42CA9B3A" w14:textId="77777777" w:rsidR="00364929" w:rsidRPr="00264912" w:rsidRDefault="00364929" w:rsidP="00264912">
            <w:pPr>
              <w:pStyle w:val="103"/>
            </w:pPr>
            <w:r w:rsidRPr="006E269D">
              <w:t>2,38</w:t>
            </w:r>
          </w:p>
        </w:tc>
        <w:tc>
          <w:tcPr>
            <w:tcW w:w="238" w:type="pct"/>
            <w:tcBorders>
              <w:top w:val="single" w:sz="4" w:space="0" w:color="auto"/>
              <w:left w:val="single" w:sz="4" w:space="0" w:color="auto"/>
              <w:bottom w:val="single" w:sz="4" w:space="0" w:color="auto"/>
              <w:right w:val="single" w:sz="4" w:space="0" w:color="auto"/>
            </w:tcBorders>
            <w:hideMark/>
          </w:tcPr>
          <w:p w14:paraId="71B1E1ED" w14:textId="77777777" w:rsidR="00364929" w:rsidRPr="00264912" w:rsidRDefault="00364929" w:rsidP="00264912">
            <w:pPr>
              <w:pStyle w:val="103"/>
            </w:pPr>
            <w:r w:rsidRPr="006E269D">
              <w:t>2,38</w:t>
            </w:r>
          </w:p>
        </w:tc>
        <w:tc>
          <w:tcPr>
            <w:tcW w:w="238" w:type="pct"/>
            <w:tcBorders>
              <w:top w:val="single" w:sz="4" w:space="0" w:color="auto"/>
              <w:left w:val="single" w:sz="4" w:space="0" w:color="auto"/>
              <w:bottom w:val="single" w:sz="4" w:space="0" w:color="auto"/>
              <w:right w:val="single" w:sz="4" w:space="0" w:color="auto"/>
            </w:tcBorders>
            <w:hideMark/>
          </w:tcPr>
          <w:p w14:paraId="5035237A" w14:textId="77777777" w:rsidR="00364929" w:rsidRPr="00264912" w:rsidRDefault="00364929" w:rsidP="00264912">
            <w:pPr>
              <w:pStyle w:val="103"/>
            </w:pPr>
            <w:r w:rsidRPr="006E269D">
              <w:t>2,38</w:t>
            </w:r>
          </w:p>
        </w:tc>
        <w:tc>
          <w:tcPr>
            <w:tcW w:w="238" w:type="pct"/>
            <w:tcBorders>
              <w:top w:val="single" w:sz="4" w:space="0" w:color="auto"/>
              <w:left w:val="single" w:sz="4" w:space="0" w:color="auto"/>
              <w:bottom w:val="single" w:sz="4" w:space="0" w:color="auto"/>
              <w:right w:val="single" w:sz="4" w:space="0" w:color="auto"/>
            </w:tcBorders>
            <w:hideMark/>
          </w:tcPr>
          <w:p w14:paraId="2198C7E6" w14:textId="77777777" w:rsidR="00364929" w:rsidRPr="00264912" w:rsidRDefault="00364929" w:rsidP="00264912">
            <w:pPr>
              <w:pStyle w:val="103"/>
            </w:pPr>
            <w:r w:rsidRPr="006E269D">
              <w:t>2,38</w:t>
            </w:r>
          </w:p>
        </w:tc>
        <w:tc>
          <w:tcPr>
            <w:tcW w:w="238" w:type="pct"/>
            <w:tcBorders>
              <w:top w:val="single" w:sz="4" w:space="0" w:color="auto"/>
              <w:left w:val="single" w:sz="4" w:space="0" w:color="auto"/>
              <w:bottom w:val="single" w:sz="4" w:space="0" w:color="auto"/>
              <w:right w:val="single" w:sz="4" w:space="0" w:color="auto"/>
            </w:tcBorders>
            <w:hideMark/>
          </w:tcPr>
          <w:p w14:paraId="1682E76B" w14:textId="77777777" w:rsidR="00364929" w:rsidRPr="00264912" w:rsidRDefault="00364929" w:rsidP="00264912">
            <w:pPr>
              <w:pStyle w:val="103"/>
            </w:pPr>
            <w:r w:rsidRPr="006E269D">
              <w:t>2,38</w:t>
            </w:r>
          </w:p>
        </w:tc>
      </w:tr>
      <w:tr w:rsidR="00364929" w14:paraId="61A633B4"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65263796"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62F5794"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13F7353" w14:textId="77777777" w:rsidR="00364929" w:rsidRPr="00264912" w:rsidRDefault="00364929" w:rsidP="00264912">
            <w:pPr>
              <w:pStyle w:val="103"/>
            </w:pPr>
            <w:r w:rsidRPr="006E269D">
              <w:t>Потери при передаче всего, в т.ч.:</w:t>
            </w:r>
          </w:p>
        </w:tc>
        <w:tc>
          <w:tcPr>
            <w:tcW w:w="238" w:type="pct"/>
            <w:tcBorders>
              <w:top w:val="single" w:sz="4" w:space="0" w:color="auto"/>
              <w:left w:val="single" w:sz="4" w:space="0" w:color="auto"/>
              <w:bottom w:val="single" w:sz="4" w:space="0" w:color="auto"/>
              <w:right w:val="single" w:sz="4" w:space="0" w:color="auto"/>
            </w:tcBorders>
            <w:hideMark/>
          </w:tcPr>
          <w:p w14:paraId="5A381795" w14:textId="77777777" w:rsidR="00364929" w:rsidRPr="00264912" w:rsidRDefault="00364929" w:rsidP="00264912">
            <w:pPr>
              <w:pStyle w:val="103"/>
            </w:pPr>
            <w:r w:rsidRPr="006E269D">
              <w:t>0,34</w:t>
            </w:r>
          </w:p>
        </w:tc>
        <w:tc>
          <w:tcPr>
            <w:tcW w:w="238" w:type="pct"/>
            <w:tcBorders>
              <w:top w:val="single" w:sz="4" w:space="0" w:color="auto"/>
              <w:left w:val="single" w:sz="4" w:space="0" w:color="auto"/>
              <w:bottom w:val="single" w:sz="4" w:space="0" w:color="auto"/>
              <w:right w:val="single" w:sz="4" w:space="0" w:color="auto"/>
            </w:tcBorders>
            <w:hideMark/>
          </w:tcPr>
          <w:p w14:paraId="34EDA691" w14:textId="77777777" w:rsidR="00364929" w:rsidRPr="00264912" w:rsidRDefault="00364929" w:rsidP="00264912">
            <w:pPr>
              <w:pStyle w:val="103"/>
            </w:pPr>
            <w:r w:rsidRPr="006E269D">
              <w:t>0,34</w:t>
            </w:r>
          </w:p>
        </w:tc>
        <w:tc>
          <w:tcPr>
            <w:tcW w:w="238" w:type="pct"/>
            <w:tcBorders>
              <w:top w:val="single" w:sz="4" w:space="0" w:color="auto"/>
              <w:left w:val="single" w:sz="4" w:space="0" w:color="auto"/>
              <w:bottom w:val="single" w:sz="4" w:space="0" w:color="auto"/>
              <w:right w:val="single" w:sz="4" w:space="0" w:color="auto"/>
            </w:tcBorders>
            <w:hideMark/>
          </w:tcPr>
          <w:p w14:paraId="1C1BD0AF" w14:textId="77777777" w:rsidR="00364929" w:rsidRPr="00264912" w:rsidRDefault="00364929" w:rsidP="00264912">
            <w:pPr>
              <w:pStyle w:val="103"/>
            </w:pPr>
            <w:r w:rsidRPr="006E269D">
              <w:t>0,34</w:t>
            </w:r>
          </w:p>
        </w:tc>
        <w:tc>
          <w:tcPr>
            <w:tcW w:w="238" w:type="pct"/>
            <w:tcBorders>
              <w:top w:val="single" w:sz="4" w:space="0" w:color="auto"/>
              <w:left w:val="single" w:sz="4" w:space="0" w:color="auto"/>
              <w:bottom w:val="single" w:sz="4" w:space="0" w:color="auto"/>
              <w:right w:val="single" w:sz="4" w:space="0" w:color="auto"/>
            </w:tcBorders>
            <w:hideMark/>
          </w:tcPr>
          <w:p w14:paraId="72219267" w14:textId="77777777" w:rsidR="00364929" w:rsidRPr="00264912" w:rsidRDefault="00364929" w:rsidP="00264912">
            <w:pPr>
              <w:pStyle w:val="103"/>
            </w:pPr>
            <w:r w:rsidRPr="006E269D">
              <w:t>0,34</w:t>
            </w:r>
          </w:p>
        </w:tc>
        <w:tc>
          <w:tcPr>
            <w:tcW w:w="238" w:type="pct"/>
            <w:tcBorders>
              <w:top w:val="single" w:sz="4" w:space="0" w:color="auto"/>
              <w:left w:val="single" w:sz="4" w:space="0" w:color="auto"/>
              <w:bottom w:val="single" w:sz="4" w:space="0" w:color="auto"/>
              <w:right w:val="single" w:sz="4" w:space="0" w:color="auto"/>
            </w:tcBorders>
            <w:hideMark/>
          </w:tcPr>
          <w:p w14:paraId="0CFA688A" w14:textId="77777777" w:rsidR="00364929" w:rsidRPr="00264912" w:rsidRDefault="00364929" w:rsidP="00264912">
            <w:pPr>
              <w:pStyle w:val="103"/>
            </w:pPr>
            <w:r w:rsidRPr="006E269D">
              <w:t>0,34</w:t>
            </w:r>
          </w:p>
        </w:tc>
        <w:tc>
          <w:tcPr>
            <w:tcW w:w="238" w:type="pct"/>
            <w:tcBorders>
              <w:top w:val="single" w:sz="4" w:space="0" w:color="auto"/>
              <w:left w:val="single" w:sz="4" w:space="0" w:color="auto"/>
              <w:bottom w:val="single" w:sz="4" w:space="0" w:color="auto"/>
              <w:right w:val="single" w:sz="4" w:space="0" w:color="auto"/>
            </w:tcBorders>
            <w:hideMark/>
          </w:tcPr>
          <w:p w14:paraId="7D8937FE" w14:textId="77777777" w:rsidR="00364929" w:rsidRPr="00264912" w:rsidRDefault="00364929" w:rsidP="00264912">
            <w:pPr>
              <w:pStyle w:val="103"/>
            </w:pPr>
            <w:r w:rsidRPr="006E269D">
              <w:t>0,34</w:t>
            </w:r>
          </w:p>
        </w:tc>
        <w:tc>
          <w:tcPr>
            <w:tcW w:w="238" w:type="pct"/>
            <w:tcBorders>
              <w:top w:val="single" w:sz="4" w:space="0" w:color="auto"/>
              <w:left w:val="single" w:sz="4" w:space="0" w:color="auto"/>
              <w:bottom w:val="single" w:sz="4" w:space="0" w:color="auto"/>
              <w:right w:val="single" w:sz="4" w:space="0" w:color="auto"/>
            </w:tcBorders>
            <w:hideMark/>
          </w:tcPr>
          <w:p w14:paraId="073E989D" w14:textId="77777777" w:rsidR="00364929" w:rsidRPr="00264912" w:rsidRDefault="00364929" w:rsidP="00264912">
            <w:pPr>
              <w:pStyle w:val="103"/>
            </w:pPr>
            <w:r w:rsidRPr="006E269D">
              <w:t>0,34</w:t>
            </w:r>
          </w:p>
        </w:tc>
        <w:tc>
          <w:tcPr>
            <w:tcW w:w="238" w:type="pct"/>
            <w:tcBorders>
              <w:top w:val="single" w:sz="4" w:space="0" w:color="auto"/>
              <w:left w:val="single" w:sz="4" w:space="0" w:color="auto"/>
              <w:bottom w:val="single" w:sz="4" w:space="0" w:color="auto"/>
              <w:right w:val="single" w:sz="4" w:space="0" w:color="auto"/>
            </w:tcBorders>
            <w:hideMark/>
          </w:tcPr>
          <w:p w14:paraId="5A469A9C" w14:textId="77777777" w:rsidR="00364929" w:rsidRPr="00264912" w:rsidRDefault="00364929" w:rsidP="00264912">
            <w:pPr>
              <w:pStyle w:val="103"/>
            </w:pPr>
            <w:r w:rsidRPr="006E269D">
              <w:t>0,34</w:t>
            </w:r>
          </w:p>
        </w:tc>
      </w:tr>
      <w:tr w:rsidR="00364929" w14:paraId="7E437A25"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01A62D9"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F4EEC3B"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1C985A0" w14:textId="77777777" w:rsidR="00364929" w:rsidRPr="00264912" w:rsidRDefault="00364929" w:rsidP="00264912">
            <w:pPr>
              <w:pStyle w:val="103"/>
            </w:pPr>
            <w:r w:rsidRPr="006E269D">
              <w:t xml:space="preserve">   через изоляционные конструкции</w:t>
            </w:r>
          </w:p>
        </w:tc>
        <w:tc>
          <w:tcPr>
            <w:tcW w:w="238" w:type="pct"/>
            <w:tcBorders>
              <w:top w:val="single" w:sz="4" w:space="0" w:color="auto"/>
              <w:left w:val="single" w:sz="4" w:space="0" w:color="auto"/>
              <w:bottom w:val="single" w:sz="4" w:space="0" w:color="auto"/>
              <w:right w:val="single" w:sz="4" w:space="0" w:color="auto"/>
            </w:tcBorders>
            <w:hideMark/>
          </w:tcPr>
          <w:p w14:paraId="4B181E12" w14:textId="77777777" w:rsidR="00364929" w:rsidRPr="00264912" w:rsidRDefault="00364929" w:rsidP="00264912">
            <w:pPr>
              <w:pStyle w:val="103"/>
            </w:pPr>
            <w:r w:rsidRPr="006E269D">
              <w:t>0,27</w:t>
            </w:r>
          </w:p>
        </w:tc>
        <w:tc>
          <w:tcPr>
            <w:tcW w:w="238" w:type="pct"/>
            <w:tcBorders>
              <w:top w:val="single" w:sz="4" w:space="0" w:color="auto"/>
              <w:left w:val="single" w:sz="4" w:space="0" w:color="auto"/>
              <w:bottom w:val="single" w:sz="4" w:space="0" w:color="auto"/>
              <w:right w:val="single" w:sz="4" w:space="0" w:color="auto"/>
            </w:tcBorders>
            <w:hideMark/>
          </w:tcPr>
          <w:p w14:paraId="7746754C" w14:textId="77777777" w:rsidR="00364929" w:rsidRPr="00264912" w:rsidRDefault="00364929" w:rsidP="00264912">
            <w:pPr>
              <w:pStyle w:val="103"/>
            </w:pPr>
            <w:r w:rsidRPr="006E269D">
              <w:t>0,27</w:t>
            </w:r>
          </w:p>
        </w:tc>
        <w:tc>
          <w:tcPr>
            <w:tcW w:w="238" w:type="pct"/>
            <w:tcBorders>
              <w:top w:val="single" w:sz="4" w:space="0" w:color="auto"/>
              <w:left w:val="single" w:sz="4" w:space="0" w:color="auto"/>
              <w:bottom w:val="single" w:sz="4" w:space="0" w:color="auto"/>
              <w:right w:val="single" w:sz="4" w:space="0" w:color="auto"/>
            </w:tcBorders>
            <w:hideMark/>
          </w:tcPr>
          <w:p w14:paraId="650EDFDD" w14:textId="77777777" w:rsidR="00364929" w:rsidRPr="00264912" w:rsidRDefault="00364929" w:rsidP="00264912">
            <w:pPr>
              <w:pStyle w:val="103"/>
            </w:pPr>
            <w:r w:rsidRPr="006E269D">
              <w:t>0,27</w:t>
            </w:r>
          </w:p>
        </w:tc>
        <w:tc>
          <w:tcPr>
            <w:tcW w:w="238" w:type="pct"/>
            <w:tcBorders>
              <w:top w:val="single" w:sz="4" w:space="0" w:color="auto"/>
              <w:left w:val="single" w:sz="4" w:space="0" w:color="auto"/>
              <w:bottom w:val="single" w:sz="4" w:space="0" w:color="auto"/>
              <w:right w:val="single" w:sz="4" w:space="0" w:color="auto"/>
            </w:tcBorders>
            <w:hideMark/>
          </w:tcPr>
          <w:p w14:paraId="06AF19D9" w14:textId="77777777" w:rsidR="00364929" w:rsidRPr="00264912" w:rsidRDefault="00364929" w:rsidP="00264912">
            <w:pPr>
              <w:pStyle w:val="103"/>
            </w:pPr>
            <w:r w:rsidRPr="006E269D">
              <w:t>0,27</w:t>
            </w:r>
          </w:p>
        </w:tc>
        <w:tc>
          <w:tcPr>
            <w:tcW w:w="238" w:type="pct"/>
            <w:tcBorders>
              <w:top w:val="single" w:sz="4" w:space="0" w:color="auto"/>
              <w:left w:val="single" w:sz="4" w:space="0" w:color="auto"/>
              <w:bottom w:val="single" w:sz="4" w:space="0" w:color="auto"/>
              <w:right w:val="single" w:sz="4" w:space="0" w:color="auto"/>
            </w:tcBorders>
            <w:hideMark/>
          </w:tcPr>
          <w:p w14:paraId="067F5747" w14:textId="77777777" w:rsidR="00364929" w:rsidRPr="00264912" w:rsidRDefault="00364929" w:rsidP="00264912">
            <w:pPr>
              <w:pStyle w:val="103"/>
            </w:pPr>
            <w:r w:rsidRPr="006E269D">
              <w:t>0,27</w:t>
            </w:r>
          </w:p>
        </w:tc>
        <w:tc>
          <w:tcPr>
            <w:tcW w:w="238" w:type="pct"/>
            <w:tcBorders>
              <w:top w:val="single" w:sz="4" w:space="0" w:color="auto"/>
              <w:left w:val="single" w:sz="4" w:space="0" w:color="auto"/>
              <w:bottom w:val="single" w:sz="4" w:space="0" w:color="auto"/>
              <w:right w:val="single" w:sz="4" w:space="0" w:color="auto"/>
            </w:tcBorders>
            <w:hideMark/>
          </w:tcPr>
          <w:p w14:paraId="5E43F02B" w14:textId="77777777" w:rsidR="00364929" w:rsidRPr="00264912" w:rsidRDefault="00364929" w:rsidP="00264912">
            <w:pPr>
              <w:pStyle w:val="103"/>
            </w:pPr>
            <w:r w:rsidRPr="006E269D">
              <w:t>0,27</w:t>
            </w:r>
          </w:p>
        </w:tc>
        <w:tc>
          <w:tcPr>
            <w:tcW w:w="238" w:type="pct"/>
            <w:tcBorders>
              <w:top w:val="single" w:sz="4" w:space="0" w:color="auto"/>
              <w:left w:val="single" w:sz="4" w:space="0" w:color="auto"/>
              <w:bottom w:val="single" w:sz="4" w:space="0" w:color="auto"/>
              <w:right w:val="single" w:sz="4" w:space="0" w:color="auto"/>
            </w:tcBorders>
            <w:hideMark/>
          </w:tcPr>
          <w:p w14:paraId="3B2B0365" w14:textId="77777777" w:rsidR="00364929" w:rsidRPr="00264912" w:rsidRDefault="00364929" w:rsidP="00264912">
            <w:pPr>
              <w:pStyle w:val="103"/>
            </w:pPr>
            <w:r w:rsidRPr="006E269D">
              <w:t>0,27</w:t>
            </w:r>
          </w:p>
        </w:tc>
        <w:tc>
          <w:tcPr>
            <w:tcW w:w="238" w:type="pct"/>
            <w:tcBorders>
              <w:top w:val="single" w:sz="4" w:space="0" w:color="auto"/>
              <w:left w:val="single" w:sz="4" w:space="0" w:color="auto"/>
              <w:bottom w:val="single" w:sz="4" w:space="0" w:color="auto"/>
              <w:right w:val="single" w:sz="4" w:space="0" w:color="auto"/>
            </w:tcBorders>
            <w:hideMark/>
          </w:tcPr>
          <w:p w14:paraId="508AF771" w14:textId="77777777" w:rsidR="00364929" w:rsidRPr="00264912" w:rsidRDefault="00364929" w:rsidP="00264912">
            <w:pPr>
              <w:pStyle w:val="103"/>
            </w:pPr>
            <w:r w:rsidRPr="006E269D">
              <w:t>0,27</w:t>
            </w:r>
          </w:p>
        </w:tc>
      </w:tr>
      <w:tr w:rsidR="00364929" w14:paraId="1EE5D682"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DB1E44F"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C90A91B"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4B434C5" w14:textId="77777777" w:rsidR="00364929" w:rsidRPr="00264912" w:rsidRDefault="00364929" w:rsidP="00264912">
            <w:pPr>
              <w:pStyle w:val="103"/>
            </w:pPr>
            <w:r w:rsidRPr="006E269D">
              <w:t xml:space="preserve">   с утечками теплоносителя</w:t>
            </w:r>
          </w:p>
        </w:tc>
        <w:tc>
          <w:tcPr>
            <w:tcW w:w="238" w:type="pct"/>
            <w:tcBorders>
              <w:top w:val="single" w:sz="4" w:space="0" w:color="auto"/>
              <w:left w:val="single" w:sz="4" w:space="0" w:color="auto"/>
              <w:bottom w:val="single" w:sz="4" w:space="0" w:color="auto"/>
              <w:right w:val="single" w:sz="4" w:space="0" w:color="auto"/>
            </w:tcBorders>
            <w:hideMark/>
          </w:tcPr>
          <w:p w14:paraId="505939BD"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0A08EF24"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13CAE5A3"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69D86279"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2D46A801"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0AA8055C"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17623898"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05E43585" w14:textId="77777777" w:rsidR="00364929" w:rsidRPr="00264912" w:rsidRDefault="00364929" w:rsidP="00264912">
            <w:pPr>
              <w:pStyle w:val="103"/>
            </w:pPr>
            <w:r w:rsidRPr="006E269D">
              <w:t>0,07</w:t>
            </w:r>
          </w:p>
        </w:tc>
      </w:tr>
      <w:tr w:rsidR="00364929" w14:paraId="6797ECB3"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262ECA0"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81CA731"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E46E062" w14:textId="77777777" w:rsidR="00364929" w:rsidRPr="00264912" w:rsidRDefault="00364929" w:rsidP="00264912">
            <w:pPr>
              <w:pStyle w:val="103"/>
            </w:pPr>
            <w:r w:rsidRPr="006E269D">
              <w:t>Хозяйственные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601B0AC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8798C2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A0354F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CDE7D0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E6FBA2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F455BF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03DDC4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5D6AC2D" w14:textId="77777777" w:rsidR="00364929" w:rsidRPr="00264912" w:rsidRDefault="00364929" w:rsidP="00264912">
            <w:pPr>
              <w:pStyle w:val="103"/>
            </w:pPr>
            <w:r w:rsidRPr="006E269D">
              <w:t>0,00</w:t>
            </w:r>
          </w:p>
        </w:tc>
      </w:tr>
      <w:tr w:rsidR="00364929" w14:paraId="1DE483B1"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A606B44"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FFFDA2E"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56205AE" w14:textId="77777777" w:rsidR="00364929" w:rsidRPr="00264912" w:rsidRDefault="00364929" w:rsidP="00264912">
            <w:pPr>
              <w:pStyle w:val="103"/>
            </w:pPr>
            <w:r w:rsidRPr="006E269D">
              <w:t>Подключенная нагрузка (договорная), в т. ч.:</w:t>
            </w:r>
          </w:p>
        </w:tc>
        <w:tc>
          <w:tcPr>
            <w:tcW w:w="238" w:type="pct"/>
            <w:tcBorders>
              <w:top w:val="single" w:sz="4" w:space="0" w:color="auto"/>
              <w:left w:val="single" w:sz="4" w:space="0" w:color="auto"/>
              <w:bottom w:val="single" w:sz="4" w:space="0" w:color="auto"/>
              <w:right w:val="single" w:sz="4" w:space="0" w:color="auto"/>
            </w:tcBorders>
            <w:hideMark/>
          </w:tcPr>
          <w:p w14:paraId="5C80BE80"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5219099E"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2592D96D"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0DABFB13"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19CBBE87"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3859047B"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0FC3AB35"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7607A226" w14:textId="77777777" w:rsidR="00364929" w:rsidRPr="00264912" w:rsidRDefault="00364929" w:rsidP="00264912">
            <w:pPr>
              <w:pStyle w:val="103"/>
            </w:pPr>
            <w:r w:rsidRPr="006E269D">
              <w:t>0,33</w:t>
            </w:r>
          </w:p>
        </w:tc>
      </w:tr>
      <w:tr w:rsidR="00364929" w14:paraId="7964C60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629CE8C0"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89A0A95"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0894C123" w14:textId="77777777" w:rsidR="00364929" w:rsidRPr="00264912" w:rsidRDefault="00364929" w:rsidP="00264912">
            <w:pPr>
              <w:pStyle w:val="103"/>
            </w:pPr>
            <w:r w:rsidRPr="006E269D">
              <w:t>Отопление и вентиляция</w:t>
            </w:r>
          </w:p>
        </w:tc>
        <w:tc>
          <w:tcPr>
            <w:tcW w:w="238" w:type="pct"/>
            <w:tcBorders>
              <w:top w:val="single" w:sz="4" w:space="0" w:color="auto"/>
              <w:left w:val="single" w:sz="4" w:space="0" w:color="auto"/>
              <w:bottom w:val="single" w:sz="4" w:space="0" w:color="auto"/>
              <w:right w:val="single" w:sz="4" w:space="0" w:color="auto"/>
            </w:tcBorders>
            <w:hideMark/>
          </w:tcPr>
          <w:p w14:paraId="4DC2085F"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27C8083E"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3FF1034C"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1C184D1C"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6B52DE1F"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652038E1"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191F3CBF"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1154B307" w14:textId="77777777" w:rsidR="00364929" w:rsidRPr="00264912" w:rsidRDefault="00364929" w:rsidP="00264912">
            <w:pPr>
              <w:pStyle w:val="103"/>
            </w:pPr>
            <w:r w:rsidRPr="006E269D">
              <w:t>0,33</w:t>
            </w:r>
          </w:p>
        </w:tc>
      </w:tr>
      <w:tr w:rsidR="00364929" w14:paraId="31313848"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A0E7E2C"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90B204D"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0AE2D3F0" w14:textId="77777777" w:rsidR="00364929" w:rsidRPr="00264912" w:rsidRDefault="00364929" w:rsidP="00264912">
            <w:pPr>
              <w:pStyle w:val="103"/>
            </w:pPr>
            <w:r w:rsidRPr="006E269D">
              <w:t>ГВС</w:t>
            </w:r>
          </w:p>
        </w:tc>
        <w:tc>
          <w:tcPr>
            <w:tcW w:w="238" w:type="pct"/>
            <w:tcBorders>
              <w:top w:val="single" w:sz="4" w:space="0" w:color="auto"/>
              <w:left w:val="single" w:sz="4" w:space="0" w:color="auto"/>
              <w:bottom w:val="single" w:sz="4" w:space="0" w:color="auto"/>
              <w:right w:val="single" w:sz="4" w:space="0" w:color="auto"/>
            </w:tcBorders>
            <w:hideMark/>
          </w:tcPr>
          <w:p w14:paraId="3AE946E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250CB0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08A9D1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0B986B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8723B5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15BC4D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4E816A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086DF4B" w14:textId="77777777" w:rsidR="00364929" w:rsidRPr="00264912" w:rsidRDefault="00364929" w:rsidP="00264912">
            <w:pPr>
              <w:pStyle w:val="103"/>
            </w:pPr>
            <w:r w:rsidRPr="006E269D">
              <w:t>0,00</w:t>
            </w:r>
          </w:p>
        </w:tc>
      </w:tr>
      <w:tr w:rsidR="00364929" w14:paraId="18F1B0AA"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848FB8C"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2E6F816"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1C82FBE" w14:textId="77777777" w:rsidR="00364929" w:rsidRPr="00264912" w:rsidRDefault="00364929" w:rsidP="00264912">
            <w:pPr>
              <w:pStyle w:val="103"/>
            </w:pPr>
            <w:r w:rsidRPr="006E269D">
              <w:t>Пар</w:t>
            </w:r>
          </w:p>
        </w:tc>
        <w:tc>
          <w:tcPr>
            <w:tcW w:w="238" w:type="pct"/>
            <w:tcBorders>
              <w:top w:val="single" w:sz="4" w:space="0" w:color="auto"/>
              <w:left w:val="single" w:sz="4" w:space="0" w:color="auto"/>
              <w:bottom w:val="single" w:sz="4" w:space="0" w:color="auto"/>
              <w:right w:val="single" w:sz="4" w:space="0" w:color="auto"/>
            </w:tcBorders>
            <w:hideMark/>
          </w:tcPr>
          <w:p w14:paraId="57DC7E5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0E896A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5E8F2A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4B1533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1D27CC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30A050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3888A9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BC3FDF0" w14:textId="77777777" w:rsidR="00364929" w:rsidRPr="00264912" w:rsidRDefault="00364929" w:rsidP="00264912">
            <w:pPr>
              <w:pStyle w:val="103"/>
            </w:pPr>
            <w:r w:rsidRPr="006E269D">
              <w:t>0,00</w:t>
            </w:r>
          </w:p>
        </w:tc>
      </w:tr>
      <w:tr w:rsidR="00364929" w14:paraId="22241C2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B132062"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7CE1309"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7BD2C64" w14:textId="77777777" w:rsidR="00364929" w:rsidRPr="00264912" w:rsidRDefault="00364929" w:rsidP="00264912">
            <w:pPr>
              <w:pStyle w:val="103"/>
            </w:pPr>
            <w:r w:rsidRPr="006E269D">
              <w:t xml:space="preserve">Подключенная тепловая нагрузка </w:t>
            </w:r>
            <w:r w:rsidRPr="00264912">
              <w:t>(договорная) на коллекторах</w:t>
            </w:r>
          </w:p>
        </w:tc>
        <w:tc>
          <w:tcPr>
            <w:tcW w:w="238" w:type="pct"/>
            <w:tcBorders>
              <w:top w:val="single" w:sz="4" w:space="0" w:color="auto"/>
              <w:left w:val="single" w:sz="4" w:space="0" w:color="auto"/>
              <w:bottom w:val="single" w:sz="4" w:space="0" w:color="auto"/>
              <w:right w:val="single" w:sz="4" w:space="0" w:color="auto"/>
            </w:tcBorders>
            <w:hideMark/>
          </w:tcPr>
          <w:p w14:paraId="6F5CD65C" w14:textId="77777777" w:rsidR="00364929" w:rsidRPr="00264912" w:rsidRDefault="00364929" w:rsidP="00264912">
            <w:pPr>
              <w:pStyle w:val="103"/>
            </w:pPr>
            <w:r w:rsidRPr="006E269D">
              <w:t>0,67</w:t>
            </w:r>
          </w:p>
        </w:tc>
        <w:tc>
          <w:tcPr>
            <w:tcW w:w="238" w:type="pct"/>
            <w:tcBorders>
              <w:top w:val="single" w:sz="4" w:space="0" w:color="auto"/>
              <w:left w:val="single" w:sz="4" w:space="0" w:color="auto"/>
              <w:bottom w:val="single" w:sz="4" w:space="0" w:color="auto"/>
              <w:right w:val="single" w:sz="4" w:space="0" w:color="auto"/>
            </w:tcBorders>
            <w:hideMark/>
          </w:tcPr>
          <w:p w14:paraId="5798860D" w14:textId="77777777" w:rsidR="00364929" w:rsidRPr="00264912" w:rsidRDefault="00364929" w:rsidP="00264912">
            <w:pPr>
              <w:pStyle w:val="103"/>
            </w:pPr>
            <w:r w:rsidRPr="006E269D">
              <w:t>0,67</w:t>
            </w:r>
          </w:p>
        </w:tc>
        <w:tc>
          <w:tcPr>
            <w:tcW w:w="238" w:type="pct"/>
            <w:tcBorders>
              <w:top w:val="single" w:sz="4" w:space="0" w:color="auto"/>
              <w:left w:val="single" w:sz="4" w:space="0" w:color="auto"/>
              <w:bottom w:val="single" w:sz="4" w:space="0" w:color="auto"/>
              <w:right w:val="single" w:sz="4" w:space="0" w:color="auto"/>
            </w:tcBorders>
            <w:hideMark/>
          </w:tcPr>
          <w:p w14:paraId="115B79AA" w14:textId="77777777" w:rsidR="00364929" w:rsidRPr="00264912" w:rsidRDefault="00364929" w:rsidP="00264912">
            <w:pPr>
              <w:pStyle w:val="103"/>
            </w:pPr>
            <w:r w:rsidRPr="006E269D">
              <w:t>0,67</w:t>
            </w:r>
          </w:p>
        </w:tc>
        <w:tc>
          <w:tcPr>
            <w:tcW w:w="238" w:type="pct"/>
            <w:tcBorders>
              <w:top w:val="single" w:sz="4" w:space="0" w:color="auto"/>
              <w:left w:val="single" w:sz="4" w:space="0" w:color="auto"/>
              <w:bottom w:val="single" w:sz="4" w:space="0" w:color="auto"/>
              <w:right w:val="single" w:sz="4" w:space="0" w:color="auto"/>
            </w:tcBorders>
            <w:hideMark/>
          </w:tcPr>
          <w:p w14:paraId="7D573988" w14:textId="77777777" w:rsidR="00364929" w:rsidRPr="00264912" w:rsidRDefault="00364929" w:rsidP="00264912">
            <w:pPr>
              <w:pStyle w:val="103"/>
            </w:pPr>
            <w:r w:rsidRPr="006E269D">
              <w:t>0,67</w:t>
            </w:r>
          </w:p>
        </w:tc>
        <w:tc>
          <w:tcPr>
            <w:tcW w:w="238" w:type="pct"/>
            <w:tcBorders>
              <w:top w:val="single" w:sz="4" w:space="0" w:color="auto"/>
              <w:left w:val="single" w:sz="4" w:space="0" w:color="auto"/>
              <w:bottom w:val="single" w:sz="4" w:space="0" w:color="auto"/>
              <w:right w:val="single" w:sz="4" w:space="0" w:color="auto"/>
            </w:tcBorders>
            <w:hideMark/>
          </w:tcPr>
          <w:p w14:paraId="16472140" w14:textId="77777777" w:rsidR="00364929" w:rsidRPr="00264912" w:rsidRDefault="00364929" w:rsidP="00264912">
            <w:pPr>
              <w:pStyle w:val="103"/>
            </w:pPr>
            <w:r w:rsidRPr="006E269D">
              <w:t>0,67</w:t>
            </w:r>
          </w:p>
        </w:tc>
        <w:tc>
          <w:tcPr>
            <w:tcW w:w="238" w:type="pct"/>
            <w:tcBorders>
              <w:top w:val="single" w:sz="4" w:space="0" w:color="auto"/>
              <w:left w:val="single" w:sz="4" w:space="0" w:color="auto"/>
              <w:bottom w:val="single" w:sz="4" w:space="0" w:color="auto"/>
              <w:right w:val="single" w:sz="4" w:space="0" w:color="auto"/>
            </w:tcBorders>
            <w:hideMark/>
          </w:tcPr>
          <w:p w14:paraId="41D35E0E" w14:textId="77777777" w:rsidR="00364929" w:rsidRPr="00264912" w:rsidRDefault="00364929" w:rsidP="00264912">
            <w:pPr>
              <w:pStyle w:val="103"/>
            </w:pPr>
            <w:r w:rsidRPr="006E269D">
              <w:t>0,67</w:t>
            </w:r>
          </w:p>
        </w:tc>
        <w:tc>
          <w:tcPr>
            <w:tcW w:w="238" w:type="pct"/>
            <w:tcBorders>
              <w:top w:val="single" w:sz="4" w:space="0" w:color="auto"/>
              <w:left w:val="single" w:sz="4" w:space="0" w:color="auto"/>
              <w:bottom w:val="single" w:sz="4" w:space="0" w:color="auto"/>
              <w:right w:val="single" w:sz="4" w:space="0" w:color="auto"/>
            </w:tcBorders>
            <w:hideMark/>
          </w:tcPr>
          <w:p w14:paraId="3817D652" w14:textId="77777777" w:rsidR="00364929" w:rsidRPr="00264912" w:rsidRDefault="00364929" w:rsidP="00264912">
            <w:pPr>
              <w:pStyle w:val="103"/>
            </w:pPr>
            <w:r w:rsidRPr="006E269D">
              <w:t>0,67</w:t>
            </w:r>
          </w:p>
        </w:tc>
        <w:tc>
          <w:tcPr>
            <w:tcW w:w="238" w:type="pct"/>
            <w:tcBorders>
              <w:top w:val="single" w:sz="4" w:space="0" w:color="auto"/>
              <w:left w:val="single" w:sz="4" w:space="0" w:color="auto"/>
              <w:bottom w:val="single" w:sz="4" w:space="0" w:color="auto"/>
              <w:right w:val="single" w:sz="4" w:space="0" w:color="auto"/>
            </w:tcBorders>
            <w:hideMark/>
          </w:tcPr>
          <w:p w14:paraId="0060F1AD" w14:textId="77777777" w:rsidR="00364929" w:rsidRPr="00264912" w:rsidRDefault="00364929" w:rsidP="00264912">
            <w:pPr>
              <w:pStyle w:val="103"/>
            </w:pPr>
            <w:r w:rsidRPr="006E269D">
              <w:t>0,67</w:t>
            </w:r>
          </w:p>
        </w:tc>
      </w:tr>
      <w:tr w:rsidR="00364929" w14:paraId="0F924089"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E595871"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4A2BF78"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2981EF6" w14:textId="77777777" w:rsidR="00364929" w:rsidRPr="00264912" w:rsidRDefault="00364929" w:rsidP="00264912">
            <w:pPr>
              <w:pStyle w:val="103"/>
            </w:pPr>
            <w:r w:rsidRPr="006E269D">
              <w:t xml:space="preserve">Резерв (+)/дефицит(-) тепловой мощности (по </w:t>
            </w:r>
            <w:r w:rsidRPr="00264912">
              <w:t>договору)</w:t>
            </w:r>
          </w:p>
        </w:tc>
        <w:tc>
          <w:tcPr>
            <w:tcW w:w="238" w:type="pct"/>
            <w:tcBorders>
              <w:top w:val="single" w:sz="4" w:space="0" w:color="auto"/>
              <w:left w:val="single" w:sz="4" w:space="0" w:color="auto"/>
              <w:bottom w:val="single" w:sz="4" w:space="0" w:color="auto"/>
              <w:right w:val="single" w:sz="4" w:space="0" w:color="auto"/>
            </w:tcBorders>
            <w:hideMark/>
          </w:tcPr>
          <w:p w14:paraId="70E877F7" w14:textId="77777777" w:rsidR="00364929" w:rsidRPr="00264912" w:rsidRDefault="00364929" w:rsidP="00264912">
            <w:pPr>
              <w:pStyle w:val="103"/>
            </w:pPr>
            <w:r w:rsidRPr="006E269D">
              <w:t>1,71</w:t>
            </w:r>
          </w:p>
        </w:tc>
        <w:tc>
          <w:tcPr>
            <w:tcW w:w="238" w:type="pct"/>
            <w:tcBorders>
              <w:top w:val="single" w:sz="4" w:space="0" w:color="auto"/>
              <w:left w:val="single" w:sz="4" w:space="0" w:color="auto"/>
              <w:bottom w:val="single" w:sz="4" w:space="0" w:color="auto"/>
              <w:right w:val="single" w:sz="4" w:space="0" w:color="auto"/>
            </w:tcBorders>
            <w:hideMark/>
          </w:tcPr>
          <w:p w14:paraId="214F2C34" w14:textId="77777777" w:rsidR="00364929" w:rsidRPr="00264912" w:rsidRDefault="00364929" w:rsidP="00264912">
            <w:pPr>
              <w:pStyle w:val="103"/>
            </w:pPr>
            <w:r w:rsidRPr="006E269D">
              <w:t>1,71</w:t>
            </w:r>
          </w:p>
        </w:tc>
        <w:tc>
          <w:tcPr>
            <w:tcW w:w="238" w:type="pct"/>
            <w:tcBorders>
              <w:top w:val="single" w:sz="4" w:space="0" w:color="auto"/>
              <w:left w:val="single" w:sz="4" w:space="0" w:color="auto"/>
              <w:bottom w:val="single" w:sz="4" w:space="0" w:color="auto"/>
              <w:right w:val="single" w:sz="4" w:space="0" w:color="auto"/>
            </w:tcBorders>
            <w:hideMark/>
          </w:tcPr>
          <w:p w14:paraId="755F88E6" w14:textId="77777777" w:rsidR="00364929" w:rsidRPr="00264912" w:rsidRDefault="00364929" w:rsidP="00264912">
            <w:pPr>
              <w:pStyle w:val="103"/>
            </w:pPr>
            <w:r w:rsidRPr="006E269D">
              <w:t>1,71</w:t>
            </w:r>
          </w:p>
        </w:tc>
        <w:tc>
          <w:tcPr>
            <w:tcW w:w="238" w:type="pct"/>
            <w:tcBorders>
              <w:top w:val="single" w:sz="4" w:space="0" w:color="auto"/>
              <w:left w:val="single" w:sz="4" w:space="0" w:color="auto"/>
              <w:bottom w:val="single" w:sz="4" w:space="0" w:color="auto"/>
              <w:right w:val="single" w:sz="4" w:space="0" w:color="auto"/>
            </w:tcBorders>
            <w:hideMark/>
          </w:tcPr>
          <w:p w14:paraId="6D13E0BB" w14:textId="77777777" w:rsidR="00364929" w:rsidRPr="00264912" w:rsidRDefault="00364929" w:rsidP="00264912">
            <w:pPr>
              <w:pStyle w:val="103"/>
            </w:pPr>
            <w:r w:rsidRPr="006E269D">
              <w:t>1,71</w:t>
            </w:r>
          </w:p>
        </w:tc>
        <w:tc>
          <w:tcPr>
            <w:tcW w:w="238" w:type="pct"/>
            <w:tcBorders>
              <w:top w:val="single" w:sz="4" w:space="0" w:color="auto"/>
              <w:left w:val="single" w:sz="4" w:space="0" w:color="auto"/>
              <w:bottom w:val="single" w:sz="4" w:space="0" w:color="auto"/>
              <w:right w:val="single" w:sz="4" w:space="0" w:color="auto"/>
            </w:tcBorders>
            <w:hideMark/>
          </w:tcPr>
          <w:p w14:paraId="2EA14578" w14:textId="77777777" w:rsidR="00364929" w:rsidRPr="00264912" w:rsidRDefault="00364929" w:rsidP="00264912">
            <w:pPr>
              <w:pStyle w:val="103"/>
            </w:pPr>
            <w:r w:rsidRPr="006E269D">
              <w:t>1,71</w:t>
            </w:r>
          </w:p>
        </w:tc>
        <w:tc>
          <w:tcPr>
            <w:tcW w:w="238" w:type="pct"/>
            <w:tcBorders>
              <w:top w:val="single" w:sz="4" w:space="0" w:color="auto"/>
              <w:left w:val="single" w:sz="4" w:space="0" w:color="auto"/>
              <w:bottom w:val="single" w:sz="4" w:space="0" w:color="auto"/>
              <w:right w:val="single" w:sz="4" w:space="0" w:color="auto"/>
            </w:tcBorders>
            <w:hideMark/>
          </w:tcPr>
          <w:p w14:paraId="7BF2D6D8" w14:textId="77777777" w:rsidR="00364929" w:rsidRPr="00264912" w:rsidRDefault="00364929" w:rsidP="00264912">
            <w:pPr>
              <w:pStyle w:val="103"/>
            </w:pPr>
            <w:r w:rsidRPr="006E269D">
              <w:t>1,71</w:t>
            </w:r>
          </w:p>
        </w:tc>
        <w:tc>
          <w:tcPr>
            <w:tcW w:w="238" w:type="pct"/>
            <w:tcBorders>
              <w:top w:val="single" w:sz="4" w:space="0" w:color="auto"/>
              <w:left w:val="single" w:sz="4" w:space="0" w:color="auto"/>
              <w:bottom w:val="single" w:sz="4" w:space="0" w:color="auto"/>
              <w:right w:val="single" w:sz="4" w:space="0" w:color="auto"/>
            </w:tcBorders>
            <w:hideMark/>
          </w:tcPr>
          <w:p w14:paraId="006ED174" w14:textId="77777777" w:rsidR="00364929" w:rsidRPr="00264912" w:rsidRDefault="00364929" w:rsidP="00264912">
            <w:pPr>
              <w:pStyle w:val="103"/>
            </w:pPr>
            <w:r w:rsidRPr="006E269D">
              <w:t>1,71</w:t>
            </w:r>
          </w:p>
        </w:tc>
        <w:tc>
          <w:tcPr>
            <w:tcW w:w="238" w:type="pct"/>
            <w:tcBorders>
              <w:top w:val="single" w:sz="4" w:space="0" w:color="auto"/>
              <w:left w:val="single" w:sz="4" w:space="0" w:color="auto"/>
              <w:bottom w:val="single" w:sz="4" w:space="0" w:color="auto"/>
              <w:right w:val="single" w:sz="4" w:space="0" w:color="auto"/>
            </w:tcBorders>
            <w:hideMark/>
          </w:tcPr>
          <w:p w14:paraId="5D187D78" w14:textId="77777777" w:rsidR="00364929" w:rsidRPr="00264912" w:rsidRDefault="00364929" w:rsidP="00264912">
            <w:pPr>
              <w:pStyle w:val="103"/>
            </w:pPr>
            <w:r w:rsidRPr="006E269D">
              <w:t>1,71</w:t>
            </w:r>
          </w:p>
        </w:tc>
      </w:tr>
      <w:tr w:rsidR="00364929" w14:paraId="3E5170C6" w14:textId="77777777" w:rsidTr="00364929">
        <w:trPr>
          <w:trHeight w:val="300"/>
        </w:trPr>
        <w:tc>
          <w:tcPr>
            <w:tcW w:w="610" w:type="pct"/>
            <w:vMerge w:val="restart"/>
            <w:tcBorders>
              <w:top w:val="single" w:sz="4" w:space="0" w:color="auto"/>
              <w:left w:val="single" w:sz="4" w:space="0" w:color="auto"/>
              <w:bottom w:val="single" w:sz="4" w:space="0" w:color="auto"/>
              <w:right w:val="single" w:sz="4" w:space="0" w:color="auto"/>
            </w:tcBorders>
            <w:hideMark/>
          </w:tcPr>
          <w:p w14:paraId="78C2765F" w14:textId="77777777" w:rsidR="00364929" w:rsidRPr="00264912" w:rsidRDefault="00364929" w:rsidP="00264912">
            <w:pPr>
              <w:pStyle w:val="103"/>
            </w:pPr>
            <w:r w:rsidRPr="006E269D">
              <w:t>Котельная №118</w:t>
            </w:r>
          </w:p>
        </w:tc>
        <w:tc>
          <w:tcPr>
            <w:tcW w:w="709" w:type="pct"/>
            <w:vMerge w:val="restart"/>
            <w:tcBorders>
              <w:top w:val="single" w:sz="4" w:space="0" w:color="auto"/>
              <w:left w:val="single" w:sz="4" w:space="0" w:color="auto"/>
              <w:bottom w:val="single" w:sz="4" w:space="0" w:color="auto"/>
              <w:right w:val="single" w:sz="4" w:space="0" w:color="auto"/>
            </w:tcBorders>
            <w:hideMark/>
          </w:tcPr>
          <w:p w14:paraId="574419F7" w14:textId="77777777" w:rsidR="00364929" w:rsidRPr="00264912" w:rsidRDefault="00364929" w:rsidP="00264912">
            <w:pPr>
              <w:pStyle w:val="103"/>
            </w:pPr>
            <w:r w:rsidRPr="006E269D">
              <w:t>ст. Еремизино-Борисовская, ул. Кубанская, 113</w:t>
            </w:r>
          </w:p>
        </w:tc>
        <w:tc>
          <w:tcPr>
            <w:tcW w:w="1779" w:type="pct"/>
            <w:tcBorders>
              <w:top w:val="single" w:sz="4" w:space="0" w:color="auto"/>
              <w:left w:val="single" w:sz="4" w:space="0" w:color="auto"/>
              <w:bottom w:val="single" w:sz="4" w:space="0" w:color="auto"/>
              <w:right w:val="single" w:sz="4" w:space="0" w:color="auto"/>
            </w:tcBorders>
            <w:hideMark/>
          </w:tcPr>
          <w:p w14:paraId="6AA4F185" w14:textId="77777777" w:rsidR="00364929" w:rsidRPr="00264912" w:rsidRDefault="00364929" w:rsidP="00264912">
            <w:pPr>
              <w:pStyle w:val="103"/>
            </w:pPr>
            <w:r w:rsidRPr="006E269D">
              <w:t>Установленная 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54D25E85" w14:textId="77777777" w:rsidR="00364929" w:rsidRPr="00264912" w:rsidRDefault="00364929" w:rsidP="00264912">
            <w:pPr>
              <w:pStyle w:val="103"/>
            </w:pPr>
            <w:r w:rsidRPr="006E269D">
              <w:t>0,12</w:t>
            </w:r>
          </w:p>
        </w:tc>
        <w:tc>
          <w:tcPr>
            <w:tcW w:w="238" w:type="pct"/>
            <w:tcBorders>
              <w:top w:val="single" w:sz="4" w:space="0" w:color="auto"/>
              <w:left w:val="single" w:sz="4" w:space="0" w:color="auto"/>
              <w:bottom w:val="single" w:sz="4" w:space="0" w:color="auto"/>
              <w:right w:val="single" w:sz="4" w:space="0" w:color="auto"/>
            </w:tcBorders>
            <w:hideMark/>
          </w:tcPr>
          <w:p w14:paraId="2581010A" w14:textId="77777777" w:rsidR="00364929" w:rsidRPr="00264912" w:rsidRDefault="00364929" w:rsidP="00264912">
            <w:pPr>
              <w:pStyle w:val="103"/>
            </w:pPr>
            <w:r w:rsidRPr="006E269D">
              <w:t>0,12</w:t>
            </w:r>
          </w:p>
        </w:tc>
        <w:tc>
          <w:tcPr>
            <w:tcW w:w="238" w:type="pct"/>
            <w:tcBorders>
              <w:top w:val="single" w:sz="4" w:space="0" w:color="auto"/>
              <w:left w:val="single" w:sz="4" w:space="0" w:color="auto"/>
              <w:bottom w:val="single" w:sz="4" w:space="0" w:color="auto"/>
              <w:right w:val="single" w:sz="4" w:space="0" w:color="auto"/>
            </w:tcBorders>
            <w:hideMark/>
          </w:tcPr>
          <w:p w14:paraId="6111A59C" w14:textId="77777777" w:rsidR="00364929" w:rsidRPr="00264912" w:rsidRDefault="00364929" w:rsidP="00264912">
            <w:pPr>
              <w:pStyle w:val="103"/>
            </w:pPr>
            <w:r w:rsidRPr="006E269D">
              <w:t>0,12</w:t>
            </w:r>
          </w:p>
        </w:tc>
        <w:tc>
          <w:tcPr>
            <w:tcW w:w="238" w:type="pct"/>
            <w:tcBorders>
              <w:top w:val="single" w:sz="4" w:space="0" w:color="auto"/>
              <w:left w:val="single" w:sz="4" w:space="0" w:color="auto"/>
              <w:bottom w:val="single" w:sz="4" w:space="0" w:color="auto"/>
              <w:right w:val="single" w:sz="4" w:space="0" w:color="auto"/>
            </w:tcBorders>
            <w:hideMark/>
          </w:tcPr>
          <w:p w14:paraId="7D0B4EB9" w14:textId="77777777" w:rsidR="00364929" w:rsidRPr="00264912" w:rsidRDefault="00364929" w:rsidP="00264912">
            <w:pPr>
              <w:pStyle w:val="103"/>
            </w:pPr>
            <w:r w:rsidRPr="006E269D">
              <w:t>0,12</w:t>
            </w:r>
          </w:p>
        </w:tc>
        <w:tc>
          <w:tcPr>
            <w:tcW w:w="238" w:type="pct"/>
            <w:tcBorders>
              <w:top w:val="single" w:sz="4" w:space="0" w:color="auto"/>
              <w:left w:val="single" w:sz="4" w:space="0" w:color="auto"/>
              <w:bottom w:val="single" w:sz="4" w:space="0" w:color="auto"/>
              <w:right w:val="single" w:sz="4" w:space="0" w:color="auto"/>
            </w:tcBorders>
            <w:hideMark/>
          </w:tcPr>
          <w:p w14:paraId="35D8157B" w14:textId="77777777" w:rsidR="00364929" w:rsidRPr="00264912" w:rsidRDefault="00364929" w:rsidP="00264912">
            <w:pPr>
              <w:pStyle w:val="103"/>
            </w:pPr>
            <w:r w:rsidRPr="006E269D">
              <w:t>0,12</w:t>
            </w:r>
          </w:p>
        </w:tc>
        <w:tc>
          <w:tcPr>
            <w:tcW w:w="238" w:type="pct"/>
            <w:tcBorders>
              <w:top w:val="single" w:sz="4" w:space="0" w:color="auto"/>
              <w:left w:val="single" w:sz="4" w:space="0" w:color="auto"/>
              <w:bottom w:val="single" w:sz="4" w:space="0" w:color="auto"/>
              <w:right w:val="single" w:sz="4" w:space="0" w:color="auto"/>
            </w:tcBorders>
            <w:hideMark/>
          </w:tcPr>
          <w:p w14:paraId="3DBCD657" w14:textId="77777777" w:rsidR="00364929" w:rsidRPr="00264912" w:rsidRDefault="00364929" w:rsidP="00264912">
            <w:pPr>
              <w:pStyle w:val="103"/>
            </w:pPr>
            <w:r w:rsidRPr="006E269D">
              <w:t>0,12</w:t>
            </w:r>
          </w:p>
        </w:tc>
        <w:tc>
          <w:tcPr>
            <w:tcW w:w="238" w:type="pct"/>
            <w:tcBorders>
              <w:top w:val="single" w:sz="4" w:space="0" w:color="auto"/>
              <w:left w:val="single" w:sz="4" w:space="0" w:color="auto"/>
              <w:bottom w:val="single" w:sz="4" w:space="0" w:color="auto"/>
              <w:right w:val="single" w:sz="4" w:space="0" w:color="auto"/>
            </w:tcBorders>
            <w:hideMark/>
          </w:tcPr>
          <w:p w14:paraId="198FA603" w14:textId="77777777" w:rsidR="00364929" w:rsidRPr="00264912" w:rsidRDefault="00364929" w:rsidP="00264912">
            <w:pPr>
              <w:pStyle w:val="103"/>
            </w:pPr>
            <w:r w:rsidRPr="006E269D">
              <w:t>0,12</w:t>
            </w:r>
          </w:p>
        </w:tc>
        <w:tc>
          <w:tcPr>
            <w:tcW w:w="238" w:type="pct"/>
            <w:tcBorders>
              <w:top w:val="single" w:sz="4" w:space="0" w:color="auto"/>
              <w:left w:val="single" w:sz="4" w:space="0" w:color="auto"/>
              <w:bottom w:val="single" w:sz="4" w:space="0" w:color="auto"/>
              <w:right w:val="single" w:sz="4" w:space="0" w:color="auto"/>
            </w:tcBorders>
            <w:hideMark/>
          </w:tcPr>
          <w:p w14:paraId="18EC5A50" w14:textId="77777777" w:rsidR="00364929" w:rsidRPr="00264912" w:rsidRDefault="00364929" w:rsidP="00264912">
            <w:pPr>
              <w:pStyle w:val="103"/>
            </w:pPr>
            <w:r w:rsidRPr="006E269D">
              <w:t>0,12</w:t>
            </w:r>
          </w:p>
        </w:tc>
      </w:tr>
      <w:tr w:rsidR="00364929" w14:paraId="3080DE1A"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560413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8B36473"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5217ED2" w14:textId="77777777" w:rsidR="00364929" w:rsidRPr="00264912" w:rsidRDefault="00364929" w:rsidP="00264912">
            <w:pPr>
              <w:pStyle w:val="103"/>
            </w:pPr>
            <w:r w:rsidRPr="006E269D">
              <w:t>Располагаемая 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310B1F79"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12C32EFD"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64EE6511"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28A8301E"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574ABACD"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68ED2462"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4AE469C1"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55120CC6" w14:textId="77777777" w:rsidR="00364929" w:rsidRPr="00264912" w:rsidRDefault="00364929" w:rsidP="00264912">
            <w:pPr>
              <w:pStyle w:val="103"/>
            </w:pPr>
            <w:r w:rsidRPr="006E269D">
              <w:t>0,09</w:t>
            </w:r>
          </w:p>
        </w:tc>
      </w:tr>
      <w:tr w:rsidR="00364929" w14:paraId="53E1C422"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AD55194"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4A77534"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7482EF2" w14:textId="77777777" w:rsidR="00364929" w:rsidRPr="00264912" w:rsidRDefault="00364929" w:rsidP="00264912">
            <w:pPr>
              <w:pStyle w:val="103"/>
            </w:pPr>
            <w:r w:rsidRPr="006E269D">
              <w:t>Ограничения</w:t>
            </w:r>
          </w:p>
        </w:tc>
        <w:tc>
          <w:tcPr>
            <w:tcW w:w="238" w:type="pct"/>
            <w:tcBorders>
              <w:top w:val="single" w:sz="4" w:space="0" w:color="auto"/>
              <w:left w:val="single" w:sz="4" w:space="0" w:color="auto"/>
              <w:bottom w:val="single" w:sz="4" w:space="0" w:color="auto"/>
              <w:right w:val="single" w:sz="4" w:space="0" w:color="auto"/>
            </w:tcBorders>
            <w:hideMark/>
          </w:tcPr>
          <w:p w14:paraId="573DD8B2"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7AAF1C3F"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2ADB9932"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4590D3D4"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601B3C7D"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0FEC6466"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5B2A6137"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04FF5EBA" w14:textId="77777777" w:rsidR="00364929" w:rsidRPr="00264912" w:rsidRDefault="00364929" w:rsidP="00264912">
            <w:pPr>
              <w:pStyle w:val="103"/>
            </w:pPr>
            <w:r w:rsidRPr="006E269D">
              <w:t>0,03</w:t>
            </w:r>
          </w:p>
        </w:tc>
      </w:tr>
      <w:tr w:rsidR="00364929" w14:paraId="37544170"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72E3FE5"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455EB1D"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F2996D8" w14:textId="77777777" w:rsidR="00364929" w:rsidRPr="00264912" w:rsidRDefault="00364929" w:rsidP="00264912">
            <w:pPr>
              <w:pStyle w:val="103"/>
            </w:pPr>
            <w:r w:rsidRPr="006E269D">
              <w:t>Собственные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098CB81C"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767FC344"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1E72F148"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A9F0816"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0205FEED"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B116FCA"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7CB6216D"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6034AAB" w14:textId="77777777" w:rsidR="00364929" w:rsidRPr="00264912" w:rsidRDefault="00364929" w:rsidP="00264912">
            <w:pPr>
              <w:pStyle w:val="103"/>
            </w:pPr>
            <w:r w:rsidRPr="006E269D">
              <w:t>0,01</w:t>
            </w:r>
          </w:p>
        </w:tc>
      </w:tr>
      <w:tr w:rsidR="00364929" w14:paraId="1094531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65F2BD2"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C20F1B9"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6E64FA1" w14:textId="77777777" w:rsidR="00364929" w:rsidRPr="00264912" w:rsidRDefault="00364929" w:rsidP="00264912">
            <w:pPr>
              <w:pStyle w:val="103"/>
            </w:pPr>
            <w:r w:rsidRPr="006E269D">
              <w:t>Тепловая мощность "нетто"</w:t>
            </w:r>
          </w:p>
        </w:tc>
        <w:tc>
          <w:tcPr>
            <w:tcW w:w="238" w:type="pct"/>
            <w:tcBorders>
              <w:top w:val="single" w:sz="4" w:space="0" w:color="auto"/>
              <w:left w:val="single" w:sz="4" w:space="0" w:color="auto"/>
              <w:bottom w:val="single" w:sz="4" w:space="0" w:color="auto"/>
              <w:right w:val="single" w:sz="4" w:space="0" w:color="auto"/>
            </w:tcBorders>
            <w:hideMark/>
          </w:tcPr>
          <w:p w14:paraId="1C898C10"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63CEFA9B"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16710060"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08282437"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07021472"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75D7114F"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3CC00FC4"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5471108A" w14:textId="77777777" w:rsidR="00364929" w:rsidRPr="00264912" w:rsidRDefault="00364929" w:rsidP="00264912">
            <w:pPr>
              <w:pStyle w:val="103"/>
            </w:pPr>
            <w:r w:rsidRPr="006E269D">
              <w:t>0,08</w:t>
            </w:r>
          </w:p>
        </w:tc>
      </w:tr>
      <w:tr w:rsidR="00364929" w14:paraId="4F27C307"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544E589"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F26917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5A81E48" w14:textId="77777777" w:rsidR="00364929" w:rsidRPr="00264912" w:rsidRDefault="00364929" w:rsidP="00264912">
            <w:pPr>
              <w:pStyle w:val="103"/>
            </w:pPr>
            <w:r w:rsidRPr="006E269D">
              <w:t>Потери при передаче</w:t>
            </w:r>
            <w:r w:rsidRPr="00264912">
              <w:t xml:space="preserve"> всего, в т.ч.:</w:t>
            </w:r>
          </w:p>
        </w:tc>
        <w:tc>
          <w:tcPr>
            <w:tcW w:w="238" w:type="pct"/>
            <w:tcBorders>
              <w:top w:val="single" w:sz="4" w:space="0" w:color="auto"/>
              <w:left w:val="single" w:sz="4" w:space="0" w:color="auto"/>
              <w:bottom w:val="single" w:sz="4" w:space="0" w:color="auto"/>
              <w:right w:val="single" w:sz="4" w:space="0" w:color="auto"/>
            </w:tcBorders>
            <w:hideMark/>
          </w:tcPr>
          <w:p w14:paraId="7D9EA0FF"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4993459B"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31E22599"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4BC933B3"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00D1410F"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76B9868E"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3234238A"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21F1AA87" w14:textId="77777777" w:rsidR="00364929" w:rsidRPr="00264912" w:rsidRDefault="00364929" w:rsidP="00264912">
            <w:pPr>
              <w:pStyle w:val="103"/>
            </w:pPr>
            <w:r w:rsidRPr="006E269D">
              <w:t>0,03</w:t>
            </w:r>
          </w:p>
        </w:tc>
      </w:tr>
      <w:tr w:rsidR="00364929" w14:paraId="5D290179"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371B00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B7B814A"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C1BF848" w14:textId="77777777" w:rsidR="00364929" w:rsidRPr="00264912" w:rsidRDefault="00364929" w:rsidP="00264912">
            <w:pPr>
              <w:pStyle w:val="103"/>
            </w:pPr>
            <w:r w:rsidRPr="006E269D">
              <w:t xml:space="preserve">   через изоляционные конструкции</w:t>
            </w:r>
          </w:p>
        </w:tc>
        <w:tc>
          <w:tcPr>
            <w:tcW w:w="238" w:type="pct"/>
            <w:tcBorders>
              <w:top w:val="single" w:sz="4" w:space="0" w:color="auto"/>
              <w:left w:val="single" w:sz="4" w:space="0" w:color="auto"/>
              <w:bottom w:val="single" w:sz="4" w:space="0" w:color="auto"/>
              <w:right w:val="single" w:sz="4" w:space="0" w:color="auto"/>
            </w:tcBorders>
            <w:hideMark/>
          </w:tcPr>
          <w:p w14:paraId="6810BA7F"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64CF79E5"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06842547"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1696DB87"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34708F81"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5D3E09F3"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46587F4E"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250C1FB4" w14:textId="77777777" w:rsidR="00364929" w:rsidRPr="00264912" w:rsidRDefault="00364929" w:rsidP="00264912">
            <w:pPr>
              <w:pStyle w:val="103"/>
            </w:pPr>
            <w:r w:rsidRPr="006E269D">
              <w:t>0,02</w:t>
            </w:r>
          </w:p>
        </w:tc>
      </w:tr>
      <w:tr w:rsidR="00364929" w14:paraId="5CBEF269"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92A6AEF"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B54FC7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666FA96" w14:textId="77777777" w:rsidR="00364929" w:rsidRPr="00264912" w:rsidRDefault="00364929" w:rsidP="00264912">
            <w:pPr>
              <w:pStyle w:val="103"/>
            </w:pPr>
            <w:r w:rsidRPr="006E269D">
              <w:t xml:space="preserve">   с утечками теплоносителя</w:t>
            </w:r>
          </w:p>
        </w:tc>
        <w:tc>
          <w:tcPr>
            <w:tcW w:w="238" w:type="pct"/>
            <w:tcBorders>
              <w:top w:val="single" w:sz="4" w:space="0" w:color="auto"/>
              <w:left w:val="single" w:sz="4" w:space="0" w:color="auto"/>
              <w:bottom w:val="single" w:sz="4" w:space="0" w:color="auto"/>
              <w:right w:val="single" w:sz="4" w:space="0" w:color="auto"/>
            </w:tcBorders>
            <w:hideMark/>
          </w:tcPr>
          <w:p w14:paraId="77A828A7"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092C788C"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0A19394D"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04B7F96C"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20E84B6D"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0AA24801"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6A0A5FB0"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421FE5C8" w14:textId="77777777" w:rsidR="00364929" w:rsidRPr="00264912" w:rsidRDefault="00364929" w:rsidP="00264912">
            <w:pPr>
              <w:pStyle w:val="103"/>
            </w:pPr>
            <w:r w:rsidRPr="006E269D">
              <w:t>0,01</w:t>
            </w:r>
          </w:p>
        </w:tc>
      </w:tr>
      <w:tr w:rsidR="00364929" w14:paraId="5EF975AE"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4668E4C"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D6DBF85"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65916DA" w14:textId="77777777" w:rsidR="00364929" w:rsidRPr="00264912" w:rsidRDefault="00364929" w:rsidP="00264912">
            <w:pPr>
              <w:pStyle w:val="103"/>
            </w:pPr>
            <w:r w:rsidRPr="006E269D">
              <w:t xml:space="preserve">Хозяйственные </w:t>
            </w:r>
            <w:r w:rsidRPr="00264912">
              <w:t>нужды</w:t>
            </w:r>
          </w:p>
        </w:tc>
        <w:tc>
          <w:tcPr>
            <w:tcW w:w="238" w:type="pct"/>
            <w:tcBorders>
              <w:top w:val="single" w:sz="4" w:space="0" w:color="auto"/>
              <w:left w:val="single" w:sz="4" w:space="0" w:color="auto"/>
              <w:bottom w:val="single" w:sz="4" w:space="0" w:color="auto"/>
              <w:right w:val="single" w:sz="4" w:space="0" w:color="auto"/>
            </w:tcBorders>
            <w:hideMark/>
          </w:tcPr>
          <w:p w14:paraId="62CE724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501DEE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3D16C6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439A55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289756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E69554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C6F035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3BDAF43" w14:textId="77777777" w:rsidR="00364929" w:rsidRPr="00264912" w:rsidRDefault="00364929" w:rsidP="00264912">
            <w:pPr>
              <w:pStyle w:val="103"/>
            </w:pPr>
            <w:r w:rsidRPr="006E269D">
              <w:t>0,00</w:t>
            </w:r>
          </w:p>
        </w:tc>
      </w:tr>
      <w:tr w:rsidR="00364929" w14:paraId="2A0BB410"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32473F9"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881D02D"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71C3B72" w14:textId="77777777" w:rsidR="00364929" w:rsidRPr="00264912" w:rsidRDefault="00364929" w:rsidP="00264912">
            <w:pPr>
              <w:pStyle w:val="103"/>
            </w:pPr>
            <w:r w:rsidRPr="006E269D">
              <w:t>Подключенная нагрузка (договорная), в т. ч.:</w:t>
            </w:r>
          </w:p>
        </w:tc>
        <w:tc>
          <w:tcPr>
            <w:tcW w:w="238" w:type="pct"/>
            <w:tcBorders>
              <w:top w:val="single" w:sz="4" w:space="0" w:color="auto"/>
              <w:left w:val="single" w:sz="4" w:space="0" w:color="auto"/>
              <w:bottom w:val="single" w:sz="4" w:space="0" w:color="auto"/>
              <w:right w:val="single" w:sz="4" w:space="0" w:color="auto"/>
            </w:tcBorders>
            <w:hideMark/>
          </w:tcPr>
          <w:p w14:paraId="512149DF"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051BD877"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184C08A7"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37F4A3B8"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3F399466"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1EFEDCA2"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16D414D4"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11209548" w14:textId="77777777" w:rsidR="00364929" w:rsidRPr="00264912" w:rsidRDefault="00364929" w:rsidP="00264912">
            <w:pPr>
              <w:pStyle w:val="103"/>
            </w:pPr>
            <w:r w:rsidRPr="006E269D">
              <w:t>0,06</w:t>
            </w:r>
          </w:p>
        </w:tc>
      </w:tr>
      <w:tr w:rsidR="00364929" w14:paraId="51DD0055"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E07998A"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49A00CD"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31D7EC1" w14:textId="77777777" w:rsidR="00364929" w:rsidRPr="00264912" w:rsidRDefault="00364929" w:rsidP="00264912">
            <w:pPr>
              <w:pStyle w:val="103"/>
            </w:pPr>
            <w:r w:rsidRPr="006E269D">
              <w:t>Отопление и вентиляция</w:t>
            </w:r>
          </w:p>
        </w:tc>
        <w:tc>
          <w:tcPr>
            <w:tcW w:w="238" w:type="pct"/>
            <w:tcBorders>
              <w:top w:val="single" w:sz="4" w:space="0" w:color="auto"/>
              <w:left w:val="single" w:sz="4" w:space="0" w:color="auto"/>
              <w:bottom w:val="single" w:sz="4" w:space="0" w:color="auto"/>
              <w:right w:val="single" w:sz="4" w:space="0" w:color="auto"/>
            </w:tcBorders>
            <w:hideMark/>
          </w:tcPr>
          <w:p w14:paraId="5D949A7D"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28F7883A"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3B31D23E"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015B5EB5"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294CF27D"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07FF69C0"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29C71932"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11785EE4" w14:textId="77777777" w:rsidR="00364929" w:rsidRPr="00264912" w:rsidRDefault="00364929" w:rsidP="00264912">
            <w:pPr>
              <w:pStyle w:val="103"/>
            </w:pPr>
            <w:r w:rsidRPr="006E269D">
              <w:t>0,06</w:t>
            </w:r>
          </w:p>
        </w:tc>
      </w:tr>
      <w:tr w:rsidR="00364929" w14:paraId="7792D592"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6629CDD"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02897EA"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058A661" w14:textId="77777777" w:rsidR="00364929" w:rsidRPr="00264912" w:rsidRDefault="00364929" w:rsidP="00264912">
            <w:pPr>
              <w:pStyle w:val="103"/>
            </w:pPr>
            <w:r w:rsidRPr="006E269D">
              <w:t>ГВС</w:t>
            </w:r>
          </w:p>
        </w:tc>
        <w:tc>
          <w:tcPr>
            <w:tcW w:w="238" w:type="pct"/>
            <w:tcBorders>
              <w:top w:val="single" w:sz="4" w:space="0" w:color="auto"/>
              <w:left w:val="single" w:sz="4" w:space="0" w:color="auto"/>
              <w:bottom w:val="single" w:sz="4" w:space="0" w:color="auto"/>
              <w:right w:val="single" w:sz="4" w:space="0" w:color="auto"/>
            </w:tcBorders>
            <w:hideMark/>
          </w:tcPr>
          <w:p w14:paraId="03F39DD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3FA5F2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7220BA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026CCE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B8EB63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CF0699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046F75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3008FA0" w14:textId="77777777" w:rsidR="00364929" w:rsidRPr="00264912" w:rsidRDefault="00364929" w:rsidP="00264912">
            <w:pPr>
              <w:pStyle w:val="103"/>
            </w:pPr>
            <w:r w:rsidRPr="006E269D">
              <w:t>0,00</w:t>
            </w:r>
          </w:p>
        </w:tc>
      </w:tr>
      <w:tr w:rsidR="00364929" w14:paraId="4D819343"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7184A55"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9E8884D"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8C1E19E" w14:textId="77777777" w:rsidR="00364929" w:rsidRPr="00264912" w:rsidRDefault="00364929" w:rsidP="00264912">
            <w:pPr>
              <w:pStyle w:val="103"/>
            </w:pPr>
            <w:r w:rsidRPr="006E269D">
              <w:t>Пар</w:t>
            </w:r>
          </w:p>
        </w:tc>
        <w:tc>
          <w:tcPr>
            <w:tcW w:w="238" w:type="pct"/>
            <w:tcBorders>
              <w:top w:val="single" w:sz="4" w:space="0" w:color="auto"/>
              <w:left w:val="single" w:sz="4" w:space="0" w:color="auto"/>
              <w:bottom w:val="single" w:sz="4" w:space="0" w:color="auto"/>
              <w:right w:val="single" w:sz="4" w:space="0" w:color="auto"/>
            </w:tcBorders>
            <w:hideMark/>
          </w:tcPr>
          <w:p w14:paraId="50F9369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3B0816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55FE1A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A6133E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E10725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7FF5C8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F5FC7A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9B2DAD3" w14:textId="77777777" w:rsidR="00364929" w:rsidRPr="00264912" w:rsidRDefault="00364929" w:rsidP="00264912">
            <w:pPr>
              <w:pStyle w:val="103"/>
            </w:pPr>
            <w:r w:rsidRPr="006E269D">
              <w:t>0,00</w:t>
            </w:r>
          </w:p>
        </w:tc>
      </w:tr>
      <w:tr w:rsidR="00364929" w14:paraId="7FA9F897"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EFB5D88"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C4035B4"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658E148" w14:textId="77777777" w:rsidR="00364929" w:rsidRPr="00264912" w:rsidRDefault="00364929" w:rsidP="00264912">
            <w:pPr>
              <w:pStyle w:val="103"/>
            </w:pPr>
            <w:r w:rsidRPr="006E269D">
              <w:t>Подключенная тепловая нагрузка (договорная) на коллекторах</w:t>
            </w:r>
          </w:p>
        </w:tc>
        <w:tc>
          <w:tcPr>
            <w:tcW w:w="238" w:type="pct"/>
            <w:tcBorders>
              <w:top w:val="single" w:sz="4" w:space="0" w:color="auto"/>
              <w:left w:val="single" w:sz="4" w:space="0" w:color="auto"/>
              <w:bottom w:val="single" w:sz="4" w:space="0" w:color="auto"/>
              <w:right w:val="single" w:sz="4" w:space="0" w:color="auto"/>
            </w:tcBorders>
            <w:hideMark/>
          </w:tcPr>
          <w:p w14:paraId="6AC7450B"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79B0B88B"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0BA4AEF3"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47D85CE5"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52709502"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44114312"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0F8003DC" w14:textId="77777777" w:rsidR="00364929" w:rsidRPr="00264912" w:rsidRDefault="00364929" w:rsidP="00264912">
            <w:pPr>
              <w:pStyle w:val="103"/>
            </w:pPr>
            <w:r w:rsidRPr="006E269D">
              <w:t>0,09</w:t>
            </w:r>
          </w:p>
        </w:tc>
        <w:tc>
          <w:tcPr>
            <w:tcW w:w="238" w:type="pct"/>
            <w:tcBorders>
              <w:top w:val="single" w:sz="4" w:space="0" w:color="auto"/>
              <w:left w:val="single" w:sz="4" w:space="0" w:color="auto"/>
              <w:bottom w:val="single" w:sz="4" w:space="0" w:color="auto"/>
              <w:right w:val="single" w:sz="4" w:space="0" w:color="auto"/>
            </w:tcBorders>
            <w:hideMark/>
          </w:tcPr>
          <w:p w14:paraId="5F815515" w14:textId="77777777" w:rsidR="00364929" w:rsidRPr="00264912" w:rsidRDefault="00364929" w:rsidP="00264912">
            <w:pPr>
              <w:pStyle w:val="103"/>
            </w:pPr>
            <w:r w:rsidRPr="006E269D">
              <w:t>0,09</w:t>
            </w:r>
          </w:p>
        </w:tc>
      </w:tr>
      <w:tr w:rsidR="00364929" w14:paraId="4D5478B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6B2C3A0"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30793E4"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4C13F3C" w14:textId="77777777" w:rsidR="00364929" w:rsidRPr="00264912" w:rsidRDefault="00364929" w:rsidP="00264912">
            <w:pPr>
              <w:pStyle w:val="103"/>
            </w:pPr>
            <w:r w:rsidRPr="006E269D">
              <w:t>Резерв (+)/дефицит(-) тепловой мощности (по договору)</w:t>
            </w:r>
          </w:p>
        </w:tc>
        <w:tc>
          <w:tcPr>
            <w:tcW w:w="238" w:type="pct"/>
            <w:tcBorders>
              <w:top w:val="single" w:sz="4" w:space="0" w:color="auto"/>
              <w:left w:val="single" w:sz="4" w:space="0" w:color="auto"/>
              <w:bottom w:val="single" w:sz="4" w:space="0" w:color="auto"/>
              <w:right w:val="single" w:sz="4" w:space="0" w:color="auto"/>
            </w:tcBorders>
            <w:hideMark/>
          </w:tcPr>
          <w:p w14:paraId="14A3BD7D"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68A922F9"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BAF9DFF"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5B4D1CEC"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85B690B"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25D9A6A3"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65F0FCE0"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1A6FC7E6" w14:textId="77777777" w:rsidR="00364929" w:rsidRPr="00264912" w:rsidRDefault="00364929" w:rsidP="00264912">
            <w:pPr>
              <w:pStyle w:val="103"/>
            </w:pPr>
            <w:r w:rsidRPr="006E269D">
              <w:t>-0,01</w:t>
            </w:r>
          </w:p>
        </w:tc>
      </w:tr>
      <w:tr w:rsidR="00364929" w14:paraId="1CC4D96A" w14:textId="77777777" w:rsidTr="00364929">
        <w:trPr>
          <w:trHeight w:val="300"/>
        </w:trPr>
        <w:tc>
          <w:tcPr>
            <w:tcW w:w="610" w:type="pct"/>
            <w:vMerge w:val="restart"/>
            <w:tcBorders>
              <w:top w:val="single" w:sz="4" w:space="0" w:color="auto"/>
              <w:left w:val="single" w:sz="4" w:space="0" w:color="auto"/>
              <w:bottom w:val="single" w:sz="4" w:space="0" w:color="auto"/>
              <w:right w:val="single" w:sz="4" w:space="0" w:color="auto"/>
            </w:tcBorders>
            <w:hideMark/>
          </w:tcPr>
          <w:p w14:paraId="3CA86C4A" w14:textId="77777777" w:rsidR="00364929" w:rsidRPr="00264912" w:rsidRDefault="00364929" w:rsidP="00264912">
            <w:pPr>
              <w:pStyle w:val="103"/>
            </w:pPr>
            <w:r w:rsidRPr="006E269D">
              <w:t>Котельная №111</w:t>
            </w:r>
          </w:p>
        </w:tc>
        <w:tc>
          <w:tcPr>
            <w:tcW w:w="709" w:type="pct"/>
            <w:vMerge w:val="restart"/>
            <w:tcBorders>
              <w:top w:val="single" w:sz="4" w:space="0" w:color="auto"/>
              <w:left w:val="single" w:sz="4" w:space="0" w:color="auto"/>
              <w:bottom w:val="single" w:sz="4" w:space="0" w:color="auto"/>
              <w:right w:val="single" w:sz="4" w:space="0" w:color="auto"/>
            </w:tcBorders>
            <w:hideMark/>
          </w:tcPr>
          <w:p w14:paraId="244F3471" w14:textId="77777777" w:rsidR="00364929" w:rsidRPr="00264912" w:rsidRDefault="00364929" w:rsidP="00264912">
            <w:pPr>
              <w:pStyle w:val="103"/>
            </w:pPr>
            <w:r w:rsidRPr="006E269D">
              <w:t>ст. Хоперская, ул. Советская, 2</w:t>
            </w:r>
          </w:p>
        </w:tc>
        <w:tc>
          <w:tcPr>
            <w:tcW w:w="1779" w:type="pct"/>
            <w:tcBorders>
              <w:top w:val="single" w:sz="4" w:space="0" w:color="auto"/>
              <w:left w:val="single" w:sz="4" w:space="0" w:color="auto"/>
              <w:bottom w:val="single" w:sz="4" w:space="0" w:color="auto"/>
              <w:right w:val="single" w:sz="4" w:space="0" w:color="auto"/>
            </w:tcBorders>
            <w:hideMark/>
          </w:tcPr>
          <w:p w14:paraId="0D9B9990" w14:textId="77777777" w:rsidR="00364929" w:rsidRPr="00264912" w:rsidRDefault="00364929" w:rsidP="00264912">
            <w:pPr>
              <w:pStyle w:val="103"/>
            </w:pPr>
            <w:r w:rsidRPr="006E269D">
              <w:t xml:space="preserve">Установленная тепловая </w:t>
            </w:r>
            <w:r w:rsidRPr="00264912">
              <w:t>мощность</w:t>
            </w:r>
          </w:p>
        </w:tc>
        <w:tc>
          <w:tcPr>
            <w:tcW w:w="238" w:type="pct"/>
            <w:tcBorders>
              <w:top w:val="single" w:sz="4" w:space="0" w:color="auto"/>
              <w:left w:val="single" w:sz="4" w:space="0" w:color="auto"/>
              <w:bottom w:val="single" w:sz="4" w:space="0" w:color="auto"/>
              <w:right w:val="single" w:sz="4" w:space="0" w:color="auto"/>
            </w:tcBorders>
            <w:hideMark/>
          </w:tcPr>
          <w:p w14:paraId="255ED9DE"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42D8E819"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164CE7BE"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1F6323A4"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395B0639"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740A82A9"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47D5B478"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7CE29D98" w14:textId="77777777" w:rsidR="00364929" w:rsidRPr="00264912" w:rsidRDefault="00364929" w:rsidP="00264912">
            <w:pPr>
              <w:pStyle w:val="103"/>
            </w:pPr>
            <w:r w:rsidRPr="006E269D">
              <w:t>0,25</w:t>
            </w:r>
          </w:p>
        </w:tc>
      </w:tr>
      <w:tr w:rsidR="00364929" w14:paraId="0AFB613F"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6D58176"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7D4706D"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BE9AFEE" w14:textId="77777777" w:rsidR="00364929" w:rsidRPr="00264912" w:rsidRDefault="00364929" w:rsidP="00264912">
            <w:pPr>
              <w:pStyle w:val="103"/>
            </w:pPr>
            <w:r w:rsidRPr="006E269D">
              <w:t xml:space="preserve">Располагаемая тепловая </w:t>
            </w:r>
            <w:r w:rsidRPr="00264912">
              <w:t>мощность</w:t>
            </w:r>
          </w:p>
        </w:tc>
        <w:tc>
          <w:tcPr>
            <w:tcW w:w="238" w:type="pct"/>
            <w:tcBorders>
              <w:top w:val="single" w:sz="4" w:space="0" w:color="auto"/>
              <w:left w:val="single" w:sz="4" w:space="0" w:color="auto"/>
              <w:bottom w:val="single" w:sz="4" w:space="0" w:color="auto"/>
              <w:right w:val="single" w:sz="4" w:space="0" w:color="auto"/>
            </w:tcBorders>
            <w:hideMark/>
          </w:tcPr>
          <w:p w14:paraId="4F0F2F5A"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14986D22"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369F783C"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1ED46932"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55D45D02"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4F00F842"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1352F549" w14:textId="77777777" w:rsidR="00364929" w:rsidRPr="00264912" w:rsidRDefault="00364929" w:rsidP="00264912">
            <w:pPr>
              <w:pStyle w:val="103"/>
            </w:pPr>
            <w:r w:rsidRPr="006E269D">
              <w:t>0,25</w:t>
            </w:r>
          </w:p>
        </w:tc>
        <w:tc>
          <w:tcPr>
            <w:tcW w:w="238" w:type="pct"/>
            <w:tcBorders>
              <w:top w:val="single" w:sz="4" w:space="0" w:color="auto"/>
              <w:left w:val="single" w:sz="4" w:space="0" w:color="auto"/>
              <w:bottom w:val="single" w:sz="4" w:space="0" w:color="auto"/>
              <w:right w:val="single" w:sz="4" w:space="0" w:color="auto"/>
            </w:tcBorders>
            <w:hideMark/>
          </w:tcPr>
          <w:p w14:paraId="764D351C" w14:textId="77777777" w:rsidR="00364929" w:rsidRPr="00264912" w:rsidRDefault="00364929" w:rsidP="00264912">
            <w:pPr>
              <w:pStyle w:val="103"/>
            </w:pPr>
            <w:r w:rsidRPr="006E269D">
              <w:t>0,25</w:t>
            </w:r>
          </w:p>
        </w:tc>
      </w:tr>
      <w:tr w:rsidR="00364929" w14:paraId="462155E5"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68CE5AE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F82C994"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77C154B" w14:textId="77777777" w:rsidR="00364929" w:rsidRPr="00264912" w:rsidRDefault="00364929" w:rsidP="00264912">
            <w:pPr>
              <w:pStyle w:val="103"/>
            </w:pPr>
            <w:r w:rsidRPr="006E269D">
              <w:t>Ограничения</w:t>
            </w:r>
          </w:p>
        </w:tc>
        <w:tc>
          <w:tcPr>
            <w:tcW w:w="238" w:type="pct"/>
            <w:tcBorders>
              <w:top w:val="single" w:sz="4" w:space="0" w:color="auto"/>
              <w:left w:val="single" w:sz="4" w:space="0" w:color="auto"/>
              <w:bottom w:val="single" w:sz="4" w:space="0" w:color="auto"/>
              <w:right w:val="single" w:sz="4" w:space="0" w:color="auto"/>
            </w:tcBorders>
            <w:hideMark/>
          </w:tcPr>
          <w:p w14:paraId="1E49D8F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215DCE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BC7EA2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F6E8D0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F25C5B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71F253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CD629F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A31DE13" w14:textId="77777777" w:rsidR="00364929" w:rsidRPr="00264912" w:rsidRDefault="00364929" w:rsidP="00264912">
            <w:pPr>
              <w:pStyle w:val="103"/>
            </w:pPr>
            <w:r w:rsidRPr="006E269D">
              <w:t>0,00</w:t>
            </w:r>
          </w:p>
        </w:tc>
      </w:tr>
      <w:tr w:rsidR="00364929" w14:paraId="4E11A55D"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7E9079D"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1D5C836"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16E7F9B" w14:textId="77777777" w:rsidR="00364929" w:rsidRPr="00264912" w:rsidRDefault="00364929" w:rsidP="00264912">
            <w:pPr>
              <w:pStyle w:val="103"/>
            </w:pPr>
            <w:r w:rsidRPr="006E269D">
              <w:t>Собственные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17223BCC"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175CB676"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5AD08CEE"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0DBB6BEB"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6A27C799"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13211F63"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17915D96"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7006C071" w14:textId="77777777" w:rsidR="00364929" w:rsidRPr="00264912" w:rsidRDefault="00364929" w:rsidP="00264912">
            <w:pPr>
              <w:pStyle w:val="103"/>
            </w:pPr>
            <w:r w:rsidRPr="006E269D">
              <w:t>0,02</w:t>
            </w:r>
          </w:p>
        </w:tc>
      </w:tr>
      <w:tr w:rsidR="00364929" w14:paraId="062599B7"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601B36F"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A4D6A36"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6F07EFE" w14:textId="77777777" w:rsidR="00364929" w:rsidRPr="00264912" w:rsidRDefault="00364929" w:rsidP="00264912">
            <w:pPr>
              <w:pStyle w:val="103"/>
            </w:pPr>
            <w:r w:rsidRPr="006E269D">
              <w:t>Тепловая мощность "нетто"</w:t>
            </w:r>
          </w:p>
        </w:tc>
        <w:tc>
          <w:tcPr>
            <w:tcW w:w="238" w:type="pct"/>
            <w:tcBorders>
              <w:top w:val="single" w:sz="4" w:space="0" w:color="auto"/>
              <w:left w:val="single" w:sz="4" w:space="0" w:color="auto"/>
              <w:bottom w:val="single" w:sz="4" w:space="0" w:color="auto"/>
              <w:right w:val="single" w:sz="4" w:space="0" w:color="auto"/>
            </w:tcBorders>
            <w:hideMark/>
          </w:tcPr>
          <w:p w14:paraId="3344CD43"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718347E6"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546A241C"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06F83332"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7AD0C3A7"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35EECA3D"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10F97E57"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53192176" w14:textId="77777777" w:rsidR="00364929" w:rsidRPr="00264912" w:rsidRDefault="00364929" w:rsidP="00264912">
            <w:pPr>
              <w:pStyle w:val="103"/>
            </w:pPr>
            <w:r w:rsidRPr="006E269D">
              <w:t>0,22</w:t>
            </w:r>
          </w:p>
        </w:tc>
      </w:tr>
      <w:tr w:rsidR="00364929" w14:paraId="20650581"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6B86BFE5"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B7C99C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624E646" w14:textId="77777777" w:rsidR="00364929" w:rsidRPr="00264912" w:rsidRDefault="00364929" w:rsidP="00264912">
            <w:pPr>
              <w:pStyle w:val="103"/>
            </w:pPr>
            <w:r w:rsidRPr="006E269D">
              <w:t>Потери при передаче всего, в т.ч.:</w:t>
            </w:r>
          </w:p>
        </w:tc>
        <w:tc>
          <w:tcPr>
            <w:tcW w:w="238" w:type="pct"/>
            <w:tcBorders>
              <w:top w:val="single" w:sz="4" w:space="0" w:color="auto"/>
              <w:left w:val="single" w:sz="4" w:space="0" w:color="auto"/>
              <w:bottom w:val="single" w:sz="4" w:space="0" w:color="auto"/>
              <w:right w:val="single" w:sz="4" w:space="0" w:color="auto"/>
            </w:tcBorders>
            <w:hideMark/>
          </w:tcPr>
          <w:p w14:paraId="30A2E9FE"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74F77196"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53CD9029"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10205ABA"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44453F47"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2F9958FE"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08AEBA87"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576A344B" w14:textId="77777777" w:rsidR="00364929" w:rsidRPr="00264912" w:rsidRDefault="00364929" w:rsidP="00264912">
            <w:pPr>
              <w:pStyle w:val="103"/>
            </w:pPr>
            <w:r w:rsidRPr="006E269D">
              <w:t>0,01</w:t>
            </w:r>
          </w:p>
        </w:tc>
      </w:tr>
      <w:tr w:rsidR="00364929" w14:paraId="53DC4D4C"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E90DAB0"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6226DF2"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1E0DF37" w14:textId="77777777" w:rsidR="00364929" w:rsidRPr="00264912" w:rsidRDefault="00364929" w:rsidP="00264912">
            <w:pPr>
              <w:pStyle w:val="103"/>
            </w:pPr>
            <w:r w:rsidRPr="006E269D">
              <w:t xml:space="preserve">   через изоляционные конструкции</w:t>
            </w:r>
          </w:p>
        </w:tc>
        <w:tc>
          <w:tcPr>
            <w:tcW w:w="238" w:type="pct"/>
            <w:tcBorders>
              <w:top w:val="single" w:sz="4" w:space="0" w:color="auto"/>
              <w:left w:val="single" w:sz="4" w:space="0" w:color="auto"/>
              <w:bottom w:val="single" w:sz="4" w:space="0" w:color="auto"/>
              <w:right w:val="single" w:sz="4" w:space="0" w:color="auto"/>
            </w:tcBorders>
            <w:hideMark/>
          </w:tcPr>
          <w:p w14:paraId="4AE01606"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11B9C43E"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1EAA2CC2"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0183C4BB"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71EDA87"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5B24769"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7FFE1807"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2C97BA8C" w14:textId="77777777" w:rsidR="00364929" w:rsidRPr="00264912" w:rsidRDefault="00364929" w:rsidP="00264912">
            <w:pPr>
              <w:pStyle w:val="103"/>
            </w:pPr>
            <w:r w:rsidRPr="006E269D">
              <w:t>0,01</w:t>
            </w:r>
          </w:p>
        </w:tc>
      </w:tr>
      <w:tr w:rsidR="00364929" w14:paraId="3CB9FC0A"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58E3E8A"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D021D7B"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531E05C" w14:textId="77777777" w:rsidR="00364929" w:rsidRPr="00264912" w:rsidRDefault="00364929" w:rsidP="00264912">
            <w:pPr>
              <w:pStyle w:val="103"/>
            </w:pPr>
            <w:r w:rsidRPr="006E269D">
              <w:t xml:space="preserve">   с утечками теплоносителя</w:t>
            </w:r>
          </w:p>
        </w:tc>
        <w:tc>
          <w:tcPr>
            <w:tcW w:w="238" w:type="pct"/>
            <w:tcBorders>
              <w:top w:val="single" w:sz="4" w:space="0" w:color="auto"/>
              <w:left w:val="single" w:sz="4" w:space="0" w:color="auto"/>
              <w:bottom w:val="single" w:sz="4" w:space="0" w:color="auto"/>
              <w:right w:val="single" w:sz="4" w:space="0" w:color="auto"/>
            </w:tcBorders>
            <w:hideMark/>
          </w:tcPr>
          <w:p w14:paraId="7578F9D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D14C34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095754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0C02A5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725ECE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4FE3FD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F6D3F5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3CCA3EF" w14:textId="77777777" w:rsidR="00364929" w:rsidRPr="00264912" w:rsidRDefault="00364929" w:rsidP="00264912">
            <w:pPr>
              <w:pStyle w:val="103"/>
            </w:pPr>
            <w:r w:rsidRPr="006E269D">
              <w:t>0,00</w:t>
            </w:r>
          </w:p>
        </w:tc>
      </w:tr>
      <w:tr w:rsidR="00364929" w14:paraId="4E252CD1"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606DAE8"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008D6DE"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E27BB4B" w14:textId="77777777" w:rsidR="00364929" w:rsidRPr="00264912" w:rsidRDefault="00364929" w:rsidP="00264912">
            <w:pPr>
              <w:pStyle w:val="103"/>
            </w:pPr>
            <w:r w:rsidRPr="006E269D">
              <w:t>Хозяйственные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1549126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F52B67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32E683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660EB4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F2F192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CE59C1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B59CB2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AF257F5" w14:textId="77777777" w:rsidR="00364929" w:rsidRPr="00264912" w:rsidRDefault="00364929" w:rsidP="00264912">
            <w:pPr>
              <w:pStyle w:val="103"/>
            </w:pPr>
            <w:r w:rsidRPr="006E269D">
              <w:t>0,00</w:t>
            </w:r>
          </w:p>
        </w:tc>
      </w:tr>
      <w:tr w:rsidR="00364929" w14:paraId="3E2A8B03"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3352D77"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A1DD20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50FE975" w14:textId="77777777" w:rsidR="00364929" w:rsidRPr="00264912" w:rsidRDefault="00364929" w:rsidP="00264912">
            <w:pPr>
              <w:pStyle w:val="103"/>
            </w:pPr>
            <w:r w:rsidRPr="006E269D">
              <w:t>Подключенная нагрузка (договорная), в т. ч.:</w:t>
            </w:r>
          </w:p>
        </w:tc>
        <w:tc>
          <w:tcPr>
            <w:tcW w:w="238" w:type="pct"/>
            <w:tcBorders>
              <w:top w:val="single" w:sz="4" w:space="0" w:color="auto"/>
              <w:left w:val="single" w:sz="4" w:space="0" w:color="auto"/>
              <w:bottom w:val="single" w:sz="4" w:space="0" w:color="auto"/>
              <w:right w:val="single" w:sz="4" w:space="0" w:color="auto"/>
            </w:tcBorders>
            <w:hideMark/>
          </w:tcPr>
          <w:p w14:paraId="5E7C08D7"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576C0A0E"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66CA8EC7"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03D46461"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061B88ED"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69609B9A"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2CBDD58E"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3E75898C" w14:textId="77777777" w:rsidR="00364929" w:rsidRPr="00264912" w:rsidRDefault="00364929" w:rsidP="00264912">
            <w:pPr>
              <w:pStyle w:val="103"/>
            </w:pPr>
            <w:r w:rsidRPr="006E269D">
              <w:t>0,17</w:t>
            </w:r>
          </w:p>
        </w:tc>
      </w:tr>
      <w:tr w:rsidR="00364929" w14:paraId="36A36779"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123D30D"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6644ED9"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131AC5A" w14:textId="77777777" w:rsidR="00364929" w:rsidRPr="00264912" w:rsidRDefault="00364929" w:rsidP="00264912">
            <w:pPr>
              <w:pStyle w:val="103"/>
            </w:pPr>
            <w:r w:rsidRPr="006E269D">
              <w:t>Отопление и вентиляция</w:t>
            </w:r>
          </w:p>
        </w:tc>
        <w:tc>
          <w:tcPr>
            <w:tcW w:w="238" w:type="pct"/>
            <w:tcBorders>
              <w:top w:val="single" w:sz="4" w:space="0" w:color="auto"/>
              <w:left w:val="single" w:sz="4" w:space="0" w:color="auto"/>
              <w:bottom w:val="single" w:sz="4" w:space="0" w:color="auto"/>
              <w:right w:val="single" w:sz="4" w:space="0" w:color="auto"/>
            </w:tcBorders>
            <w:hideMark/>
          </w:tcPr>
          <w:p w14:paraId="49ADF5FA"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31C24645"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050EA5BA"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1DF89030"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63C03D14"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60F41895"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71FE23EE"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71D294CD" w14:textId="77777777" w:rsidR="00364929" w:rsidRPr="00264912" w:rsidRDefault="00364929" w:rsidP="00264912">
            <w:pPr>
              <w:pStyle w:val="103"/>
            </w:pPr>
            <w:r w:rsidRPr="006E269D">
              <w:t>0,17</w:t>
            </w:r>
          </w:p>
        </w:tc>
      </w:tr>
      <w:tr w:rsidR="00364929" w14:paraId="156B9524"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5C54F1F"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D791AA5"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A002998" w14:textId="77777777" w:rsidR="00364929" w:rsidRPr="00264912" w:rsidRDefault="00364929" w:rsidP="00264912">
            <w:pPr>
              <w:pStyle w:val="103"/>
            </w:pPr>
            <w:r w:rsidRPr="006E269D">
              <w:t>ГВС</w:t>
            </w:r>
          </w:p>
        </w:tc>
        <w:tc>
          <w:tcPr>
            <w:tcW w:w="238" w:type="pct"/>
            <w:tcBorders>
              <w:top w:val="single" w:sz="4" w:space="0" w:color="auto"/>
              <w:left w:val="single" w:sz="4" w:space="0" w:color="auto"/>
              <w:bottom w:val="single" w:sz="4" w:space="0" w:color="auto"/>
              <w:right w:val="single" w:sz="4" w:space="0" w:color="auto"/>
            </w:tcBorders>
            <w:hideMark/>
          </w:tcPr>
          <w:p w14:paraId="53489D96"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3D2568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74DC35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D4AF18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F21F3D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493258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6D2001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A2AC245" w14:textId="77777777" w:rsidR="00364929" w:rsidRPr="00264912" w:rsidRDefault="00364929" w:rsidP="00264912">
            <w:pPr>
              <w:pStyle w:val="103"/>
            </w:pPr>
            <w:r w:rsidRPr="006E269D">
              <w:t>0,00</w:t>
            </w:r>
          </w:p>
        </w:tc>
      </w:tr>
      <w:tr w:rsidR="00364929" w14:paraId="042768D1"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B454D8F"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CBD4BBB"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50F042C" w14:textId="77777777" w:rsidR="00364929" w:rsidRPr="00264912" w:rsidRDefault="00364929" w:rsidP="00264912">
            <w:pPr>
              <w:pStyle w:val="103"/>
            </w:pPr>
            <w:r w:rsidRPr="006E269D">
              <w:t>Пар</w:t>
            </w:r>
          </w:p>
        </w:tc>
        <w:tc>
          <w:tcPr>
            <w:tcW w:w="238" w:type="pct"/>
            <w:tcBorders>
              <w:top w:val="single" w:sz="4" w:space="0" w:color="auto"/>
              <w:left w:val="single" w:sz="4" w:space="0" w:color="auto"/>
              <w:bottom w:val="single" w:sz="4" w:space="0" w:color="auto"/>
              <w:right w:val="single" w:sz="4" w:space="0" w:color="auto"/>
            </w:tcBorders>
            <w:hideMark/>
          </w:tcPr>
          <w:p w14:paraId="3C1FF18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0810D2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1E24D7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1C3705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1BA128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A6572B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0AF7ED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7827DF9" w14:textId="77777777" w:rsidR="00364929" w:rsidRPr="00264912" w:rsidRDefault="00364929" w:rsidP="00264912">
            <w:pPr>
              <w:pStyle w:val="103"/>
            </w:pPr>
            <w:r w:rsidRPr="006E269D">
              <w:t>0,00</w:t>
            </w:r>
          </w:p>
        </w:tc>
      </w:tr>
      <w:tr w:rsidR="00364929" w14:paraId="79F619F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6ECC59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465C789"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FA4D943" w14:textId="77777777" w:rsidR="00364929" w:rsidRPr="00264912" w:rsidRDefault="00364929" w:rsidP="00264912">
            <w:pPr>
              <w:pStyle w:val="103"/>
            </w:pPr>
            <w:r w:rsidRPr="006E269D">
              <w:t>Подключенная тепловая нагрузка (договорная) на коллекторах</w:t>
            </w:r>
          </w:p>
        </w:tc>
        <w:tc>
          <w:tcPr>
            <w:tcW w:w="238" w:type="pct"/>
            <w:tcBorders>
              <w:top w:val="single" w:sz="4" w:space="0" w:color="auto"/>
              <w:left w:val="single" w:sz="4" w:space="0" w:color="auto"/>
              <w:bottom w:val="single" w:sz="4" w:space="0" w:color="auto"/>
              <w:right w:val="single" w:sz="4" w:space="0" w:color="auto"/>
            </w:tcBorders>
            <w:hideMark/>
          </w:tcPr>
          <w:p w14:paraId="722FE156" w14:textId="77777777" w:rsidR="00364929" w:rsidRPr="00264912" w:rsidRDefault="00364929" w:rsidP="00264912">
            <w:pPr>
              <w:pStyle w:val="103"/>
            </w:pPr>
            <w:r w:rsidRPr="006E269D">
              <w:t>0,18</w:t>
            </w:r>
          </w:p>
        </w:tc>
        <w:tc>
          <w:tcPr>
            <w:tcW w:w="238" w:type="pct"/>
            <w:tcBorders>
              <w:top w:val="single" w:sz="4" w:space="0" w:color="auto"/>
              <w:left w:val="single" w:sz="4" w:space="0" w:color="auto"/>
              <w:bottom w:val="single" w:sz="4" w:space="0" w:color="auto"/>
              <w:right w:val="single" w:sz="4" w:space="0" w:color="auto"/>
            </w:tcBorders>
            <w:hideMark/>
          </w:tcPr>
          <w:p w14:paraId="31E4A624" w14:textId="77777777" w:rsidR="00364929" w:rsidRPr="00264912" w:rsidRDefault="00364929" w:rsidP="00264912">
            <w:pPr>
              <w:pStyle w:val="103"/>
            </w:pPr>
            <w:r w:rsidRPr="006E269D">
              <w:t>0,18</w:t>
            </w:r>
          </w:p>
        </w:tc>
        <w:tc>
          <w:tcPr>
            <w:tcW w:w="238" w:type="pct"/>
            <w:tcBorders>
              <w:top w:val="single" w:sz="4" w:space="0" w:color="auto"/>
              <w:left w:val="single" w:sz="4" w:space="0" w:color="auto"/>
              <w:bottom w:val="single" w:sz="4" w:space="0" w:color="auto"/>
              <w:right w:val="single" w:sz="4" w:space="0" w:color="auto"/>
            </w:tcBorders>
            <w:hideMark/>
          </w:tcPr>
          <w:p w14:paraId="2BC67D55" w14:textId="77777777" w:rsidR="00364929" w:rsidRPr="00264912" w:rsidRDefault="00364929" w:rsidP="00264912">
            <w:pPr>
              <w:pStyle w:val="103"/>
            </w:pPr>
            <w:r w:rsidRPr="006E269D">
              <w:t>0,18</w:t>
            </w:r>
          </w:p>
        </w:tc>
        <w:tc>
          <w:tcPr>
            <w:tcW w:w="238" w:type="pct"/>
            <w:tcBorders>
              <w:top w:val="single" w:sz="4" w:space="0" w:color="auto"/>
              <w:left w:val="single" w:sz="4" w:space="0" w:color="auto"/>
              <w:bottom w:val="single" w:sz="4" w:space="0" w:color="auto"/>
              <w:right w:val="single" w:sz="4" w:space="0" w:color="auto"/>
            </w:tcBorders>
            <w:hideMark/>
          </w:tcPr>
          <w:p w14:paraId="78C2FFF1" w14:textId="77777777" w:rsidR="00364929" w:rsidRPr="00264912" w:rsidRDefault="00364929" w:rsidP="00264912">
            <w:pPr>
              <w:pStyle w:val="103"/>
            </w:pPr>
            <w:r w:rsidRPr="006E269D">
              <w:t>0,18</w:t>
            </w:r>
          </w:p>
        </w:tc>
        <w:tc>
          <w:tcPr>
            <w:tcW w:w="238" w:type="pct"/>
            <w:tcBorders>
              <w:top w:val="single" w:sz="4" w:space="0" w:color="auto"/>
              <w:left w:val="single" w:sz="4" w:space="0" w:color="auto"/>
              <w:bottom w:val="single" w:sz="4" w:space="0" w:color="auto"/>
              <w:right w:val="single" w:sz="4" w:space="0" w:color="auto"/>
            </w:tcBorders>
            <w:hideMark/>
          </w:tcPr>
          <w:p w14:paraId="6BE1A720" w14:textId="77777777" w:rsidR="00364929" w:rsidRPr="00264912" w:rsidRDefault="00364929" w:rsidP="00264912">
            <w:pPr>
              <w:pStyle w:val="103"/>
            </w:pPr>
            <w:r w:rsidRPr="006E269D">
              <w:t>0,18</w:t>
            </w:r>
          </w:p>
        </w:tc>
        <w:tc>
          <w:tcPr>
            <w:tcW w:w="238" w:type="pct"/>
            <w:tcBorders>
              <w:top w:val="single" w:sz="4" w:space="0" w:color="auto"/>
              <w:left w:val="single" w:sz="4" w:space="0" w:color="auto"/>
              <w:bottom w:val="single" w:sz="4" w:space="0" w:color="auto"/>
              <w:right w:val="single" w:sz="4" w:space="0" w:color="auto"/>
            </w:tcBorders>
            <w:hideMark/>
          </w:tcPr>
          <w:p w14:paraId="4AD56A17" w14:textId="77777777" w:rsidR="00364929" w:rsidRPr="00264912" w:rsidRDefault="00364929" w:rsidP="00264912">
            <w:pPr>
              <w:pStyle w:val="103"/>
            </w:pPr>
            <w:r w:rsidRPr="006E269D">
              <w:t>0,18</w:t>
            </w:r>
          </w:p>
        </w:tc>
        <w:tc>
          <w:tcPr>
            <w:tcW w:w="238" w:type="pct"/>
            <w:tcBorders>
              <w:top w:val="single" w:sz="4" w:space="0" w:color="auto"/>
              <w:left w:val="single" w:sz="4" w:space="0" w:color="auto"/>
              <w:bottom w:val="single" w:sz="4" w:space="0" w:color="auto"/>
              <w:right w:val="single" w:sz="4" w:space="0" w:color="auto"/>
            </w:tcBorders>
            <w:hideMark/>
          </w:tcPr>
          <w:p w14:paraId="730F108B" w14:textId="77777777" w:rsidR="00364929" w:rsidRPr="00264912" w:rsidRDefault="00364929" w:rsidP="00264912">
            <w:pPr>
              <w:pStyle w:val="103"/>
            </w:pPr>
            <w:r w:rsidRPr="006E269D">
              <w:t>0,18</w:t>
            </w:r>
          </w:p>
        </w:tc>
        <w:tc>
          <w:tcPr>
            <w:tcW w:w="238" w:type="pct"/>
            <w:tcBorders>
              <w:top w:val="single" w:sz="4" w:space="0" w:color="auto"/>
              <w:left w:val="single" w:sz="4" w:space="0" w:color="auto"/>
              <w:bottom w:val="single" w:sz="4" w:space="0" w:color="auto"/>
              <w:right w:val="single" w:sz="4" w:space="0" w:color="auto"/>
            </w:tcBorders>
            <w:hideMark/>
          </w:tcPr>
          <w:p w14:paraId="6432550F" w14:textId="77777777" w:rsidR="00364929" w:rsidRPr="00264912" w:rsidRDefault="00364929" w:rsidP="00264912">
            <w:pPr>
              <w:pStyle w:val="103"/>
            </w:pPr>
            <w:r w:rsidRPr="006E269D">
              <w:t>0,18</w:t>
            </w:r>
          </w:p>
        </w:tc>
      </w:tr>
      <w:tr w:rsidR="00364929" w14:paraId="6AA04452"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14FA3D9"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74DAACE"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99E54C4" w14:textId="77777777" w:rsidR="00364929" w:rsidRPr="00264912" w:rsidRDefault="00364929" w:rsidP="00264912">
            <w:pPr>
              <w:pStyle w:val="103"/>
            </w:pPr>
            <w:r w:rsidRPr="006E269D">
              <w:t>Резерв (+)/дефицит(-) тепловой мощности (по договору)</w:t>
            </w:r>
          </w:p>
        </w:tc>
        <w:tc>
          <w:tcPr>
            <w:tcW w:w="238" w:type="pct"/>
            <w:tcBorders>
              <w:top w:val="single" w:sz="4" w:space="0" w:color="auto"/>
              <w:left w:val="single" w:sz="4" w:space="0" w:color="auto"/>
              <w:bottom w:val="single" w:sz="4" w:space="0" w:color="auto"/>
              <w:right w:val="single" w:sz="4" w:space="0" w:color="auto"/>
            </w:tcBorders>
            <w:hideMark/>
          </w:tcPr>
          <w:p w14:paraId="6A2691F5"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64BA4B07"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59DD4261"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1848603A"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2BA05482"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40D6C4FC"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3B2B5AD1"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5EF1503E" w14:textId="77777777" w:rsidR="00364929" w:rsidRPr="00264912" w:rsidRDefault="00364929" w:rsidP="00264912">
            <w:pPr>
              <w:pStyle w:val="103"/>
            </w:pPr>
            <w:r w:rsidRPr="006E269D">
              <w:t>0,04</w:t>
            </w:r>
          </w:p>
        </w:tc>
      </w:tr>
      <w:tr w:rsidR="00364929" w14:paraId="662B9330" w14:textId="77777777" w:rsidTr="00364929">
        <w:trPr>
          <w:trHeight w:val="300"/>
        </w:trPr>
        <w:tc>
          <w:tcPr>
            <w:tcW w:w="610" w:type="pct"/>
            <w:vMerge w:val="restart"/>
            <w:tcBorders>
              <w:top w:val="single" w:sz="4" w:space="0" w:color="auto"/>
              <w:left w:val="single" w:sz="4" w:space="0" w:color="auto"/>
              <w:bottom w:val="single" w:sz="4" w:space="0" w:color="auto"/>
              <w:right w:val="single" w:sz="4" w:space="0" w:color="auto"/>
            </w:tcBorders>
            <w:hideMark/>
          </w:tcPr>
          <w:p w14:paraId="2169E9EA" w14:textId="77777777" w:rsidR="00364929" w:rsidRPr="00264912" w:rsidRDefault="00364929" w:rsidP="00264912">
            <w:pPr>
              <w:pStyle w:val="103"/>
            </w:pPr>
            <w:r w:rsidRPr="006E269D">
              <w:t>Котельная №120</w:t>
            </w:r>
          </w:p>
        </w:tc>
        <w:tc>
          <w:tcPr>
            <w:tcW w:w="709" w:type="pct"/>
            <w:vMerge w:val="restart"/>
            <w:tcBorders>
              <w:top w:val="single" w:sz="4" w:space="0" w:color="auto"/>
              <w:left w:val="single" w:sz="4" w:space="0" w:color="auto"/>
              <w:bottom w:val="single" w:sz="4" w:space="0" w:color="auto"/>
              <w:right w:val="single" w:sz="4" w:space="0" w:color="auto"/>
            </w:tcBorders>
            <w:hideMark/>
          </w:tcPr>
          <w:p w14:paraId="773F6D9A" w14:textId="77777777" w:rsidR="00364929" w:rsidRPr="00264912" w:rsidRDefault="00364929" w:rsidP="00264912">
            <w:pPr>
              <w:pStyle w:val="103"/>
            </w:pPr>
            <w:r w:rsidRPr="006E269D">
              <w:t>ст. Хоперская, ул. Багова, 1</w:t>
            </w:r>
          </w:p>
        </w:tc>
        <w:tc>
          <w:tcPr>
            <w:tcW w:w="1779" w:type="pct"/>
            <w:tcBorders>
              <w:top w:val="single" w:sz="4" w:space="0" w:color="auto"/>
              <w:left w:val="single" w:sz="4" w:space="0" w:color="auto"/>
              <w:bottom w:val="single" w:sz="4" w:space="0" w:color="auto"/>
              <w:right w:val="single" w:sz="4" w:space="0" w:color="auto"/>
            </w:tcBorders>
            <w:hideMark/>
          </w:tcPr>
          <w:p w14:paraId="575CA49B" w14:textId="77777777" w:rsidR="00364929" w:rsidRPr="00264912" w:rsidRDefault="00364929" w:rsidP="00264912">
            <w:pPr>
              <w:pStyle w:val="103"/>
            </w:pPr>
            <w:r w:rsidRPr="006E269D">
              <w:t>Установленная 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1823AB4C"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2B6F460C"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66DF001E"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14145CDD"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6C3B3537"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36758241"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0ADBEEAF"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471E0827" w14:textId="77777777" w:rsidR="00364929" w:rsidRPr="00264912" w:rsidRDefault="00364929" w:rsidP="00264912">
            <w:pPr>
              <w:pStyle w:val="103"/>
            </w:pPr>
            <w:r w:rsidRPr="006E269D">
              <w:t>0,07</w:t>
            </w:r>
          </w:p>
        </w:tc>
      </w:tr>
      <w:tr w:rsidR="00364929" w14:paraId="0C1609AE"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0BA7C2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D3A4E64"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0DE4B30" w14:textId="77777777" w:rsidR="00364929" w:rsidRPr="00264912" w:rsidRDefault="00364929" w:rsidP="00264912">
            <w:pPr>
              <w:pStyle w:val="103"/>
            </w:pPr>
            <w:r w:rsidRPr="006E269D">
              <w:t xml:space="preserve">Располагаемая </w:t>
            </w:r>
            <w:r w:rsidRPr="00264912">
              <w:t>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2AF749D4"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6BD8183D"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5C26CE46"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57C445D8"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1FB85752"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7DFAB52F"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729B7D95"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3E98EF03" w14:textId="77777777" w:rsidR="00364929" w:rsidRPr="00264912" w:rsidRDefault="00364929" w:rsidP="00264912">
            <w:pPr>
              <w:pStyle w:val="103"/>
            </w:pPr>
            <w:r w:rsidRPr="006E269D">
              <w:t>0,07</w:t>
            </w:r>
          </w:p>
        </w:tc>
      </w:tr>
      <w:tr w:rsidR="00364929" w14:paraId="793F1774"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47E13EE"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3CF6262"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5FE2A09" w14:textId="77777777" w:rsidR="00364929" w:rsidRPr="00264912" w:rsidRDefault="00364929" w:rsidP="00264912">
            <w:pPr>
              <w:pStyle w:val="103"/>
            </w:pPr>
            <w:r w:rsidRPr="006E269D">
              <w:t>Ограничения</w:t>
            </w:r>
          </w:p>
        </w:tc>
        <w:tc>
          <w:tcPr>
            <w:tcW w:w="238" w:type="pct"/>
            <w:tcBorders>
              <w:top w:val="single" w:sz="4" w:space="0" w:color="auto"/>
              <w:left w:val="single" w:sz="4" w:space="0" w:color="auto"/>
              <w:bottom w:val="single" w:sz="4" w:space="0" w:color="auto"/>
              <w:right w:val="single" w:sz="4" w:space="0" w:color="auto"/>
            </w:tcBorders>
            <w:hideMark/>
          </w:tcPr>
          <w:p w14:paraId="729F6C5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90C33F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432C6B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AFE9D4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4E52A4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693AC2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F1F624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5F73F2B" w14:textId="77777777" w:rsidR="00364929" w:rsidRPr="00264912" w:rsidRDefault="00364929" w:rsidP="00264912">
            <w:pPr>
              <w:pStyle w:val="103"/>
            </w:pPr>
            <w:r w:rsidRPr="006E269D">
              <w:t>0,00</w:t>
            </w:r>
          </w:p>
        </w:tc>
      </w:tr>
      <w:tr w:rsidR="00364929" w14:paraId="217BF982"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473BE3F"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7562929"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F760586" w14:textId="77777777" w:rsidR="00364929" w:rsidRPr="00264912" w:rsidRDefault="00364929" w:rsidP="00264912">
            <w:pPr>
              <w:pStyle w:val="103"/>
            </w:pPr>
            <w:r w:rsidRPr="006E269D">
              <w:t>Собственные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1DBEDAA5"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DD6B43F"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70CDB996"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1F55B47E"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5FA0923"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543D4281"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772F803D"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1408679F" w14:textId="77777777" w:rsidR="00364929" w:rsidRPr="00264912" w:rsidRDefault="00364929" w:rsidP="00264912">
            <w:pPr>
              <w:pStyle w:val="103"/>
            </w:pPr>
            <w:r w:rsidRPr="006E269D">
              <w:t>0,01</w:t>
            </w:r>
          </w:p>
        </w:tc>
      </w:tr>
      <w:tr w:rsidR="00364929" w14:paraId="0B0CDE0F"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C1FB34A"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72DE729"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70A0276" w14:textId="77777777" w:rsidR="00364929" w:rsidRPr="00264912" w:rsidRDefault="00364929" w:rsidP="00264912">
            <w:pPr>
              <w:pStyle w:val="103"/>
            </w:pPr>
            <w:r w:rsidRPr="006E269D">
              <w:t>Тепловая мощность "нетто"</w:t>
            </w:r>
          </w:p>
        </w:tc>
        <w:tc>
          <w:tcPr>
            <w:tcW w:w="238" w:type="pct"/>
            <w:tcBorders>
              <w:top w:val="single" w:sz="4" w:space="0" w:color="auto"/>
              <w:left w:val="single" w:sz="4" w:space="0" w:color="auto"/>
              <w:bottom w:val="single" w:sz="4" w:space="0" w:color="auto"/>
              <w:right w:val="single" w:sz="4" w:space="0" w:color="auto"/>
            </w:tcBorders>
            <w:hideMark/>
          </w:tcPr>
          <w:p w14:paraId="760D384A"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74355D66"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3E4D0F43"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2D4F44E6"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5512F0F0"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52B208AB"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7768B4F1" w14:textId="77777777" w:rsidR="00364929" w:rsidRPr="00264912" w:rsidRDefault="00364929" w:rsidP="00264912">
            <w:pPr>
              <w:pStyle w:val="103"/>
            </w:pPr>
            <w:r w:rsidRPr="006E269D">
              <w:t>0,06</w:t>
            </w:r>
          </w:p>
        </w:tc>
        <w:tc>
          <w:tcPr>
            <w:tcW w:w="238" w:type="pct"/>
            <w:tcBorders>
              <w:top w:val="single" w:sz="4" w:space="0" w:color="auto"/>
              <w:left w:val="single" w:sz="4" w:space="0" w:color="auto"/>
              <w:bottom w:val="single" w:sz="4" w:space="0" w:color="auto"/>
              <w:right w:val="single" w:sz="4" w:space="0" w:color="auto"/>
            </w:tcBorders>
            <w:hideMark/>
          </w:tcPr>
          <w:p w14:paraId="7DA055EA" w14:textId="77777777" w:rsidR="00364929" w:rsidRPr="00264912" w:rsidRDefault="00364929" w:rsidP="00264912">
            <w:pPr>
              <w:pStyle w:val="103"/>
            </w:pPr>
            <w:r w:rsidRPr="006E269D">
              <w:t>0,06</w:t>
            </w:r>
          </w:p>
        </w:tc>
      </w:tr>
      <w:tr w:rsidR="00364929" w14:paraId="0B4D67CC"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7AF963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623126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A86B3E5" w14:textId="77777777" w:rsidR="00364929" w:rsidRPr="00264912" w:rsidRDefault="00364929" w:rsidP="00264912">
            <w:pPr>
              <w:pStyle w:val="103"/>
            </w:pPr>
            <w:r w:rsidRPr="006E269D">
              <w:t>Потери при передаче всего, в т.ч.:</w:t>
            </w:r>
          </w:p>
        </w:tc>
        <w:tc>
          <w:tcPr>
            <w:tcW w:w="238" w:type="pct"/>
            <w:tcBorders>
              <w:top w:val="single" w:sz="4" w:space="0" w:color="auto"/>
              <w:left w:val="single" w:sz="4" w:space="0" w:color="auto"/>
              <w:bottom w:val="single" w:sz="4" w:space="0" w:color="auto"/>
              <w:right w:val="single" w:sz="4" w:space="0" w:color="auto"/>
            </w:tcBorders>
            <w:hideMark/>
          </w:tcPr>
          <w:p w14:paraId="5CB0190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ABC19C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D3595A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BBBD20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F7561F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53CDBA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827481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D62330E" w14:textId="77777777" w:rsidR="00364929" w:rsidRPr="00264912" w:rsidRDefault="00364929" w:rsidP="00264912">
            <w:pPr>
              <w:pStyle w:val="103"/>
            </w:pPr>
            <w:r w:rsidRPr="006E269D">
              <w:t>0,00</w:t>
            </w:r>
          </w:p>
        </w:tc>
      </w:tr>
      <w:tr w:rsidR="00364929" w14:paraId="7B5E40FF"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393AA11"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2F0276A"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224F42A" w14:textId="77777777" w:rsidR="00364929" w:rsidRPr="00264912" w:rsidRDefault="00364929" w:rsidP="00264912">
            <w:pPr>
              <w:pStyle w:val="103"/>
            </w:pPr>
            <w:r w:rsidRPr="006E269D">
              <w:t xml:space="preserve">   через изоляционные конструкции</w:t>
            </w:r>
          </w:p>
        </w:tc>
        <w:tc>
          <w:tcPr>
            <w:tcW w:w="238" w:type="pct"/>
            <w:tcBorders>
              <w:top w:val="single" w:sz="4" w:space="0" w:color="auto"/>
              <w:left w:val="single" w:sz="4" w:space="0" w:color="auto"/>
              <w:bottom w:val="single" w:sz="4" w:space="0" w:color="auto"/>
              <w:right w:val="single" w:sz="4" w:space="0" w:color="auto"/>
            </w:tcBorders>
            <w:hideMark/>
          </w:tcPr>
          <w:p w14:paraId="2EB79CE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50AA20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3F7DB0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699D97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7382F66"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17F4A5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76B3F56"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534884F" w14:textId="77777777" w:rsidR="00364929" w:rsidRPr="00264912" w:rsidRDefault="00364929" w:rsidP="00264912">
            <w:pPr>
              <w:pStyle w:val="103"/>
            </w:pPr>
            <w:r w:rsidRPr="006E269D">
              <w:t>0,00</w:t>
            </w:r>
          </w:p>
        </w:tc>
      </w:tr>
      <w:tr w:rsidR="00364929" w14:paraId="0BD20E12"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69F0720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853F021"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72FFD8D" w14:textId="77777777" w:rsidR="00364929" w:rsidRPr="00264912" w:rsidRDefault="00364929" w:rsidP="00264912">
            <w:pPr>
              <w:pStyle w:val="103"/>
            </w:pPr>
            <w:r w:rsidRPr="006E269D">
              <w:t xml:space="preserve">   с утечками теплоносителя</w:t>
            </w:r>
          </w:p>
        </w:tc>
        <w:tc>
          <w:tcPr>
            <w:tcW w:w="238" w:type="pct"/>
            <w:tcBorders>
              <w:top w:val="single" w:sz="4" w:space="0" w:color="auto"/>
              <w:left w:val="single" w:sz="4" w:space="0" w:color="auto"/>
              <w:bottom w:val="single" w:sz="4" w:space="0" w:color="auto"/>
              <w:right w:val="single" w:sz="4" w:space="0" w:color="auto"/>
            </w:tcBorders>
            <w:hideMark/>
          </w:tcPr>
          <w:p w14:paraId="671EE2B6"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6EC4DD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271FB6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9C68C4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0FFCB1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020239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E29DB1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29867C6" w14:textId="77777777" w:rsidR="00364929" w:rsidRPr="00264912" w:rsidRDefault="00364929" w:rsidP="00264912">
            <w:pPr>
              <w:pStyle w:val="103"/>
            </w:pPr>
            <w:r w:rsidRPr="006E269D">
              <w:t>0,00</w:t>
            </w:r>
          </w:p>
        </w:tc>
      </w:tr>
      <w:tr w:rsidR="00364929" w14:paraId="60C704B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47274AD"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5F2C3CE"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D4E56BB" w14:textId="77777777" w:rsidR="00364929" w:rsidRPr="00264912" w:rsidRDefault="00364929" w:rsidP="00264912">
            <w:pPr>
              <w:pStyle w:val="103"/>
            </w:pPr>
            <w:r w:rsidRPr="006E269D">
              <w:t>Хозяйственные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516213C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A9EB7C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5FE17E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FE6D58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599635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8850AA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51ED54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41B277F" w14:textId="77777777" w:rsidR="00364929" w:rsidRPr="00264912" w:rsidRDefault="00364929" w:rsidP="00264912">
            <w:pPr>
              <w:pStyle w:val="103"/>
            </w:pPr>
            <w:r w:rsidRPr="006E269D">
              <w:t>0,00</w:t>
            </w:r>
          </w:p>
        </w:tc>
      </w:tr>
      <w:tr w:rsidR="00364929" w14:paraId="4141A386"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E0D72B8"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4F6CF30"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B77562E" w14:textId="77777777" w:rsidR="00364929" w:rsidRPr="00264912" w:rsidRDefault="00364929" w:rsidP="00264912">
            <w:pPr>
              <w:pStyle w:val="103"/>
            </w:pPr>
            <w:r w:rsidRPr="006E269D">
              <w:t>Подключенная нагрузка (договорная), в т. ч.:</w:t>
            </w:r>
          </w:p>
        </w:tc>
        <w:tc>
          <w:tcPr>
            <w:tcW w:w="238" w:type="pct"/>
            <w:tcBorders>
              <w:top w:val="single" w:sz="4" w:space="0" w:color="auto"/>
              <w:left w:val="single" w:sz="4" w:space="0" w:color="auto"/>
              <w:bottom w:val="single" w:sz="4" w:space="0" w:color="auto"/>
              <w:right w:val="single" w:sz="4" w:space="0" w:color="auto"/>
            </w:tcBorders>
            <w:hideMark/>
          </w:tcPr>
          <w:p w14:paraId="6C31F25B"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532B907B"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4952AF9A"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04277686"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78FAA268"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423564AB"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4C083A6E"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33579025" w14:textId="77777777" w:rsidR="00364929" w:rsidRPr="00264912" w:rsidRDefault="00364929" w:rsidP="00264912">
            <w:pPr>
              <w:pStyle w:val="103"/>
            </w:pPr>
            <w:r w:rsidRPr="006E269D">
              <w:t>0,05</w:t>
            </w:r>
          </w:p>
        </w:tc>
      </w:tr>
      <w:tr w:rsidR="00364929" w14:paraId="14D61C3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E2B1B7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6CA0252"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EC7C5F4" w14:textId="77777777" w:rsidR="00364929" w:rsidRPr="00264912" w:rsidRDefault="00364929" w:rsidP="00264912">
            <w:pPr>
              <w:pStyle w:val="103"/>
            </w:pPr>
            <w:r w:rsidRPr="006E269D">
              <w:t>Отопление и вентиляция</w:t>
            </w:r>
          </w:p>
        </w:tc>
        <w:tc>
          <w:tcPr>
            <w:tcW w:w="238" w:type="pct"/>
            <w:tcBorders>
              <w:top w:val="single" w:sz="4" w:space="0" w:color="auto"/>
              <w:left w:val="single" w:sz="4" w:space="0" w:color="auto"/>
              <w:bottom w:val="single" w:sz="4" w:space="0" w:color="auto"/>
              <w:right w:val="single" w:sz="4" w:space="0" w:color="auto"/>
            </w:tcBorders>
            <w:hideMark/>
          </w:tcPr>
          <w:p w14:paraId="4101E407"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0095B7D7"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0ABA57AD"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29C22D8A"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1959D420"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262B884F"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2AC434E9"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6D7AA342" w14:textId="77777777" w:rsidR="00364929" w:rsidRPr="00264912" w:rsidRDefault="00364929" w:rsidP="00264912">
            <w:pPr>
              <w:pStyle w:val="103"/>
            </w:pPr>
            <w:r w:rsidRPr="006E269D">
              <w:t>0,05</w:t>
            </w:r>
          </w:p>
        </w:tc>
      </w:tr>
      <w:tr w:rsidR="00364929" w14:paraId="440167D4"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505C3A5"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92F8454"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EF4803B" w14:textId="77777777" w:rsidR="00364929" w:rsidRPr="00264912" w:rsidRDefault="00364929" w:rsidP="00264912">
            <w:pPr>
              <w:pStyle w:val="103"/>
            </w:pPr>
            <w:r w:rsidRPr="006E269D">
              <w:t>ГВС</w:t>
            </w:r>
          </w:p>
        </w:tc>
        <w:tc>
          <w:tcPr>
            <w:tcW w:w="238" w:type="pct"/>
            <w:tcBorders>
              <w:top w:val="single" w:sz="4" w:space="0" w:color="auto"/>
              <w:left w:val="single" w:sz="4" w:space="0" w:color="auto"/>
              <w:bottom w:val="single" w:sz="4" w:space="0" w:color="auto"/>
              <w:right w:val="single" w:sz="4" w:space="0" w:color="auto"/>
            </w:tcBorders>
            <w:hideMark/>
          </w:tcPr>
          <w:p w14:paraId="74E818B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7084686"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3863ED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025DF3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7F0959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3A7E1E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5B187E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B645AF0" w14:textId="77777777" w:rsidR="00364929" w:rsidRPr="00264912" w:rsidRDefault="00364929" w:rsidP="00264912">
            <w:pPr>
              <w:pStyle w:val="103"/>
            </w:pPr>
            <w:r w:rsidRPr="006E269D">
              <w:t>0,00</w:t>
            </w:r>
          </w:p>
        </w:tc>
      </w:tr>
      <w:tr w:rsidR="00364929" w14:paraId="5001482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4F9042A"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021720F"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E218921" w14:textId="77777777" w:rsidR="00364929" w:rsidRPr="00264912" w:rsidRDefault="00364929" w:rsidP="00264912">
            <w:pPr>
              <w:pStyle w:val="103"/>
            </w:pPr>
            <w:r w:rsidRPr="006E269D">
              <w:t>Пар</w:t>
            </w:r>
          </w:p>
        </w:tc>
        <w:tc>
          <w:tcPr>
            <w:tcW w:w="238" w:type="pct"/>
            <w:tcBorders>
              <w:top w:val="single" w:sz="4" w:space="0" w:color="auto"/>
              <w:left w:val="single" w:sz="4" w:space="0" w:color="auto"/>
              <w:bottom w:val="single" w:sz="4" w:space="0" w:color="auto"/>
              <w:right w:val="single" w:sz="4" w:space="0" w:color="auto"/>
            </w:tcBorders>
            <w:hideMark/>
          </w:tcPr>
          <w:p w14:paraId="6796B57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BBC877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AA50BD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8C4E2E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4413B3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589868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FD2F1C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DC3EA53" w14:textId="77777777" w:rsidR="00364929" w:rsidRPr="00264912" w:rsidRDefault="00364929" w:rsidP="00264912">
            <w:pPr>
              <w:pStyle w:val="103"/>
            </w:pPr>
            <w:r w:rsidRPr="006E269D">
              <w:t>0,00</w:t>
            </w:r>
          </w:p>
        </w:tc>
      </w:tr>
      <w:tr w:rsidR="00364929" w14:paraId="2E44352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C3A878A"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C6EA4E1"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BB82D38" w14:textId="77777777" w:rsidR="00364929" w:rsidRPr="00264912" w:rsidRDefault="00364929" w:rsidP="00264912">
            <w:pPr>
              <w:pStyle w:val="103"/>
            </w:pPr>
            <w:r w:rsidRPr="006E269D">
              <w:t xml:space="preserve">Подключенная тепловая нагрузка </w:t>
            </w:r>
            <w:r w:rsidRPr="00264912">
              <w:t>(договорная) на коллекторах</w:t>
            </w:r>
          </w:p>
        </w:tc>
        <w:tc>
          <w:tcPr>
            <w:tcW w:w="238" w:type="pct"/>
            <w:tcBorders>
              <w:top w:val="single" w:sz="4" w:space="0" w:color="auto"/>
              <w:left w:val="single" w:sz="4" w:space="0" w:color="auto"/>
              <w:bottom w:val="single" w:sz="4" w:space="0" w:color="auto"/>
              <w:right w:val="single" w:sz="4" w:space="0" w:color="auto"/>
            </w:tcBorders>
            <w:hideMark/>
          </w:tcPr>
          <w:p w14:paraId="73ABA33E"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1AA282ED"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67858C3F"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0962380A"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180C815F"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32CBD3A8"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4B15C9E7"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2BEFEC2D" w14:textId="77777777" w:rsidR="00364929" w:rsidRPr="00264912" w:rsidRDefault="00364929" w:rsidP="00264912">
            <w:pPr>
              <w:pStyle w:val="103"/>
            </w:pPr>
            <w:r w:rsidRPr="006E269D">
              <w:t>0,05</w:t>
            </w:r>
          </w:p>
        </w:tc>
      </w:tr>
      <w:tr w:rsidR="00364929" w14:paraId="7A1D103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9B87CA7"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592D7D5"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D6EAC97" w14:textId="77777777" w:rsidR="00364929" w:rsidRPr="00264912" w:rsidRDefault="00364929" w:rsidP="00264912">
            <w:pPr>
              <w:pStyle w:val="103"/>
            </w:pPr>
            <w:r w:rsidRPr="006E269D">
              <w:t>Резерв (+)/дефицит(-) тепловой мощности (по договору)</w:t>
            </w:r>
          </w:p>
        </w:tc>
        <w:tc>
          <w:tcPr>
            <w:tcW w:w="238" w:type="pct"/>
            <w:tcBorders>
              <w:top w:val="single" w:sz="4" w:space="0" w:color="auto"/>
              <w:left w:val="single" w:sz="4" w:space="0" w:color="auto"/>
              <w:bottom w:val="single" w:sz="4" w:space="0" w:color="auto"/>
              <w:right w:val="single" w:sz="4" w:space="0" w:color="auto"/>
            </w:tcBorders>
            <w:hideMark/>
          </w:tcPr>
          <w:p w14:paraId="49E00F1F"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3B0F240"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264A60DC"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0E72A913"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5FCCE683"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52B41AA9"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079F5424"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725D2338" w14:textId="77777777" w:rsidR="00364929" w:rsidRPr="00264912" w:rsidRDefault="00364929" w:rsidP="00264912">
            <w:pPr>
              <w:pStyle w:val="103"/>
            </w:pPr>
            <w:r w:rsidRPr="006E269D">
              <w:t>0,01</w:t>
            </w:r>
          </w:p>
        </w:tc>
      </w:tr>
      <w:tr w:rsidR="00364929" w14:paraId="5FA952FE" w14:textId="77777777" w:rsidTr="00364929">
        <w:trPr>
          <w:trHeight w:val="300"/>
        </w:trPr>
        <w:tc>
          <w:tcPr>
            <w:tcW w:w="610" w:type="pct"/>
            <w:vMerge w:val="restart"/>
            <w:tcBorders>
              <w:top w:val="single" w:sz="4" w:space="0" w:color="auto"/>
              <w:left w:val="single" w:sz="4" w:space="0" w:color="auto"/>
              <w:bottom w:val="single" w:sz="4" w:space="0" w:color="auto"/>
              <w:right w:val="single" w:sz="4" w:space="0" w:color="auto"/>
            </w:tcBorders>
            <w:hideMark/>
          </w:tcPr>
          <w:p w14:paraId="48048F0F" w14:textId="77777777" w:rsidR="00364929" w:rsidRPr="00264912" w:rsidRDefault="00364929" w:rsidP="00264912">
            <w:pPr>
              <w:pStyle w:val="103"/>
            </w:pPr>
            <w:r w:rsidRPr="006E269D">
              <w:t>Котельная №127</w:t>
            </w:r>
          </w:p>
        </w:tc>
        <w:tc>
          <w:tcPr>
            <w:tcW w:w="709" w:type="pct"/>
            <w:vMerge w:val="restart"/>
            <w:tcBorders>
              <w:top w:val="single" w:sz="4" w:space="0" w:color="auto"/>
              <w:left w:val="single" w:sz="4" w:space="0" w:color="auto"/>
              <w:bottom w:val="single" w:sz="4" w:space="0" w:color="auto"/>
              <w:right w:val="single" w:sz="4" w:space="0" w:color="auto"/>
            </w:tcBorders>
            <w:hideMark/>
          </w:tcPr>
          <w:p w14:paraId="71F11461" w14:textId="77777777" w:rsidR="00364929" w:rsidRPr="00264912" w:rsidRDefault="00364929" w:rsidP="00264912">
            <w:pPr>
              <w:pStyle w:val="103"/>
            </w:pPr>
            <w:r w:rsidRPr="006E269D">
              <w:t>пос. Братский, ул. Школьная, 20</w:t>
            </w:r>
          </w:p>
        </w:tc>
        <w:tc>
          <w:tcPr>
            <w:tcW w:w="1779" w:type="pct"/>
            <w:tcBorders>
              <w:top w:val="single" w:sz="4" w:space="0" w:color="auto"/>
              <w:left w:val="single" w:sz="4" w:space="0" w:color="auto"/>
              <w:bottom w:val="single" w:sz="4" w:space="0" w:color="auto"/>
              <w:right w:val="single" w:sz="4" w:space="0" w:color="auto"/>
            </w:tcBorders>
            <w:hideMark/>
          </w:tcPr>
          <w:p w14:paraId="48A7B696" w14:textId="77777777" w:rsidR="00364929" w:rsidRPr="00264912" w:rsidRDefault="00364929" w:rsidP="00264912">
            <w:pPr>
              <w:pStyle w:val="103"/>
            </w:pPr>
            <w:r w:rsidRPr="006E269D">
              <w:t>Установленная 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65148151"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5EB1DEAF"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68B8CCBE"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149387D1"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7ACE1AE3"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4FEA7EFC"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69F0EA72"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33DA7AE4" w14:textId="77777777" w:rsidR="00364929" w:rsidRPr="00264912" w:rsidRDefault="00364929" w:rsidP="00264912">
            <w:pPr>
              <w:pStyle w:val="103"/>
            </w:pPr>
            <w:r w:rsidRPr="006E269D">
              <w:t>0,33</w:t>
            </w:r>
          </w:p>
        </w:tc>
      </w:tr>
      <w:tr w:rsidR="00364929" w14:paraId="1096225A"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DE1D620"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BE0937E"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1872B01" w14:textId="77777777" w:rsidR="00364929" w:rsidRPr="00264912" w:rsidRDefault="00364929" w:rsidP="00264912">
            <w:pPr>
              <w:pStyle w:val="103"/>
            </w:pPr>
            <w:r w:rsidRPr="006E269D">
              <w:t>Располагаемая 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4989A439"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406DF6E6"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55A5A760"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4F12F533"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255591E0"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5ECA0AE0"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1D89FE52" w14:textId="77777777" w:rsidR="00364929" w:rsidRPr="00264912" w:rsidRDefault="00364929" w:rsidP="00264912">
            <w:pPr>
              <w:pStyle w:val="103"/>
            </w:pPr>
            <w:r w:rsidRPr="006E269D">
              <w:t>0,33</w:t>
            </w:r>
          </w:p>
        </w:tc>
        <w:tc>
          <w:tcPr>
            <w:tcW w:w="238" w:type="pct"/>
            <w:tcBorders>
              <w:top w:val="single" w:sz="4" w:space="0" w:color="auto"/>
              <w:left w:val="single" w:sz="4" w:space="0" w:color="auto"/>
              <w:bottom w:val="single" w:sz="4" w:space="0" w:color="auto"/>
              <w:right w:val="single" w:sz="4" w:space="0" w:color="auto"/>
            </w:tcBorders>
            <w:hideMark/>
          </w:tcPr>
          <w:p w14:paraId="0D1242B7" w14:textId="77777777" w:rsidR="00364929" w:rsidRPr="00264912" w:rsidRDefault="00364929" w:rsidP="00264912">
            <w:pPr>
              <w:pStyle w:val="103"/>
            </w:pPr>
            <w:r w:rsidRPr="006E269D">
              <w:t>0,33</w:t>
            </w:r>
          </w:p>
        </w:tc>
      </w:tr>
      <w:tr w:rsidR="00364929" w14:paraId="70BE183A"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6AB08F30"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27222FF"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FB53C18" w14:textId="77777777" w:rsidR="00364929" w:rsidRPr="00264912" w:rsidRDefault="00364929" w:rsidP="00264912">
            <w:pPr>
              <w:pStyle w:val="103"/>
            </w:pPr>
            <w:r w:rsidRPr="006E269D">
              <w:t>Ограничения</w:t>
            </w:r>
          </w:p>
        </w:tc>
        <w:tc>
          <w:tcPr>
            <w:tcW w:w="238" w:type="pct"/>
            <w:tcBorders>
              <w:top w:val="single" w:sz="4" w:space="0" w:color="auto"/>
              <w:left w:val="single" w:sz="4" w:space="0" w:color="auto"/>
              <w:bottom w:val="single" w:sz="4" w:space="0" w:color="auto"/>
              <w:right w:val="single" w:sz="4" w:space="0" w:color="auto"/>
            </w:tcBorders>
            <w:hideMark/>
          </w:tcPr>
          <w:p w14:paraId="26CF4C0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9A52E5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0EFB27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69E90F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C2C38B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789587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917F28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704730A" w14:textId="77777777" w:rsidR="00364929" w:rsidRPr="00264912" w:rsidRDefault="00364929" w:rsidP="00264912">
            <w:pPr>
              <w:pStyle w:val="103"/>
            </w:pPr>
            <w:r w:rsidRPr="006E269D">
              <w:t>0,00</w:t>
            </w:r>
          </w:p>
        </w:tc>
      </w:tr>
      <w:tr w:rsidR="00364929" w14:paraId="6EAF3794"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7B461D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E1AE0E7"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832EFA9" w14:textId="77777777" w:rsidR="00364929" w:rsidRPr="00264912" w:rsidRDefault="00364929" w:rsidP="00264912">
            <w:pPr>
              <w:pStyle w:val="103"/>
            </w:pPr>
            <w:r w:rsidRPr="006E269D">
              <w:t>Собственные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7520F60A"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0C8BE10F"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6D45C700"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28F040F0"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23F80D6F"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7E28116B"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18EDAAB8"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02220890" w14:textId="77777777" w:rsidR="00364929" w:rsidRPr="00264912" w:rsidRDefault="00364929" w:rsidP="00264912">
            <w:pPr>
              <w:pStyle w:val="103"/>
            </w:pPr>
            <w:r w:rsidRPr="006E269D">
              <w:t>0,04</w:t>
            </w:r>
          </w:p>
        </w:tc>
      </w:tr>
      <w:tr w:rsidR="00364929" w14:paraId="4EE7BD7E"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2F41C9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9FA502E"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2E2E7CE" w14:textId="77777777" w:rsidR="00364929" w:rsidRPr="00264912" w:rsidRDefault="00364929" w:rsidP="00264912">
            <w:pPr>
              <w:pStyle w:val="103"/>
            </w:pPr>
            <w:r w:rsidRPr="006E269D">
              <w:t>Тепловая мощность "нетто"</w:t>
            </w:r>
          </w:p>
        </w:tc>
        <w:tc>
          <w:tcPr>
            <w:tcW w:w="238" w:type="pct"/>
            <w:tcBorders>
              <w:top w:val="single" w:sz="4" w:space="0" w:color="auto"/>
              <w:left w:val="single" w:sz="4" w:space="0" w:color="auto"/>
              <w:bottom w:val="single" w:sz="4" w:space="0" w:color="auto"/>
              <w:right w:val="single" w:sz="4" w:space="0" w:color="auto"/>
            </w:tcBorders>
            <w:hideMark/>
          </w:tcPr>
          <w:p w14:paraId="25E37D50" w14:textId="77777777" w:rsidR="00364929" w:rsidRPr="00264912" w:rsidRDefault="00364929" w:rsidP="00264912">
            <w:pPr>
              <w:pStyle w:val="103"/>
            </w:pPr>
            <w:r w:rsidRPr="006E269D">
              <w:t>0,29</w:t>
            </w:r>
          </w:p>
        </w:tc>
        <w:tc>
          <w:tcPr>
            <w:tcW w:w="238" w:type="pct"/>
            <w:tcBorders>
              <w:top w:val="single" w:sz="4" w:space="0" w:color="auto"/>
              <w:left w:val="single" w:sz="4" w:space="0" w:color="auto"/>
              <w:bottom w:val="single" w:sz="4" w:space="0" w:color="auto"/>
              <w:right w:val="single" w:sz="4" w:space="0" w:color="auto"/>
            </w:tcBorders>
            <w:hideMark/>
          </w:tcPr>
          <w:p w14:paraId="234B37BD" w14:textId="77777777" w:rsidR="00364929" w:rsidRPr="00264912" w:rsidRDefault="00364929" w:rsidP="00264912">
            <w:pPr>
              <w:pStyle w:val="103"/>
            </w:pPr>
            <w:r w:rsidRPr="006E269D">
              <w:t>0,29</w:t>
            </w:r>
          </w:p>
        </w:tc>
        <w:tc>
          <w:tcPr>
            <w:tcW w:w="238" w:type="pct"/>
            <w:tcBorders>
              <w:top w:val="single" w:sz="4" w:space="0" w:color="auto"/>
              <w:left w:val="single" w:sz="4" w:space="0" w:color="auto"/>
              <w:bottom w:val="single" w:sz="4" w:space="0" w:color="auto"/>
              <w:right w:val="single" w:sz="4" w:space="0" w:color="auto"/>
            </w:tcBorders>
            <w:hideMark/>
          </w:tcPr>
          <w:p w14:paraId="17A600B0" w14:textId="77777777" w:rsidR="00364929" w:rsidRPr="00264912" w:rsidRDefault="00364929" w:rsidP="00264912">
            <w:pPr>
              <w:pStyle w:val="103"/>
            </w:pPr>
            <w:r w:rsidRPr="006E269D">
              <w:t>0,29</w:t>
            </w:r>
          </w:p>
        </w:tc>
        <w:tc>
          <w:tcPr>
            <w:tcW w:w="238" w:type="pct"/>
            <w:tcBorders>
              <w:top w:val="single" w:sz="4" w:space="0" w:color="auto"/>
              <w:left w:val="single" w:sz="4" w:space="0" w:color="auto"/>
              <w:bottom w:val="single" w:sz="4" w:space="0" w:color="auto"/>
              <w:right w:val="single" w:sz="4" w:space="0" w:color="auto"/>
            </w:tcBorders>
            <w:hideMark/>
          </w:tcPr>
          <w:p w14:paraId="56752E29" w14:textId="77777777" w:rsidR="00364929" w:rsidRPr="00264912" w:rsidRDefault="00364929" w:rsidP="00264912">
            <w:pPr>
              <w:pStyle w:val="103"/>
            </w:pPr>
            <w:r w:rsidRPr="006E269D">
              <w:t>0,29</w:t>
            </w:r>
          </w:p>
        </w:tc>
        <w:tc>
          <w:tcPr>
            <w:tcW w:w="238" w:type="pct"/>
            <w:tcBorders>
              <w:top w:val="single" w:sz="4" w:space="0" w:color="auto"/>
              <w:left w:val="single" w:sz="4" w:space="0" w:color="auto"/>
              <w:bottom w:val="single" w:sz="4" w:space="0" w:color="auto"/>
              <w:right w:val="single" w:sz="4" w:space="0" w:color="auto"/>
            </w:tcBorders>
            <w:hideMark/>
          </w:tcPr>
          <w:p w14:paraId="6878CD02" w14:textId="77777777" w:rsidR="00364929" w:rsidRPr="00264912" w:rsidRDefault="00364929" w:rsidP="00264912">
            <w:pPr>
              <w:pStyle w:val="103"/>
            </w:pPr>
            <w:r w:rsidRPr="006E269D">
              <w:t>0,29</w:t>
            </w:r>
          </w:p>
        </w:tc>
        <w:tc>
          <w:tcPr>
            <w:tcW w:w="238" w:type="pct"/>
            <w:tcBorders>
              <w:top w:val="single" w:sz="4" w:space="0" w:color="auto"/>
              <w:left w:val="single" w:sz="4" w:space="0" w:color="auto"/>
              <w:bottom w:val="single" w:sz="4" w:space="0" w:color="auto"/>
              <w:right w:val="single" w:sz="4" w:space="0" w:color="auto"/>
            </w:tcBorders>
            <w:hideMark/>
          </w:tcPr>
          <w:p w14:paraId="7D5DB810" w14:textId="77777777" w:rsidR="00364929" w:rsidRPr="00264912" w:rsidRDefault="00364929" w:rsidP="00264912">
            <w:pPr>
              <w:pStyle w:val="103"/>
            </w:pPr>
            <w:r w:rsidRPr="006E269D">
              <w:t>0,29</w:t>
            </w:r>
          </w:p>
        </w:tc>
        <w:tc>
          <w:tcPr>
            <w:tcW w:w="238" w:type="pct"/>
            <w:tcBorders>
              <w:top w:val="single" w:sz="4" w:space="0" w:color="auto"/>
              <w:left w:val="single" w:sz="4" w:space="0" w:color="auto"/>
              <w:bottom w:val="single" w:sz="4" w:space="0" w:color="auto"/>
              <w:right w:val="single" w:sz="4" w:space="0" w:color="auto"/>
            </w:tcBorders>
            <w:hideMark/>
          </w:tcPr>
          <w:p w14:paraId="71B0F0ED" w14:textId="77777777" w:rsidR="00364929" w:rsidRPr="00264912" w:rsidRDefault="00364929" w:rsidP="00264912">
            <w:pPr>
              <w:pStyle w:val="103"/>
            </w:pPr>
            <w:r w:rsidRPr="006E269D">
              <w:t>0,29</w:t>
            </w:r>
          </w:p>
        </w:tc>
        <w:tc>
          <w:tcPr>
            <w:tcW w:w="238" w:type="pct"/>
            <w:tcBorders>
              <w:top w:val="single" w:sz="4" w:space="0" w:color="auto"/>
              <w:left w:val="single" w:sz="4" w:space="0" w:color="auto"/>
              <w:bottom w:val="single" w:sz="4" w:space="0" w:color="auto"/>
              <w:right w:val="single" w:sz="4" w:space="0" w:color="auto"/>
            </w:tcBorders>
            <w:hideMark/>
          </w:tcPr>
          <w:p w14:paraId="3AEA706C" w14:textId="77777777" w:rsidR="00364929" w:rsidRPr="00264912" w:rsidRDefault="00364929" w:rsidP="00264912">
            <w:pPr>
              <w:pStyle w:val="103"/>
            </w:pPr>
            <w:r w:rsidRPr="006E269D">
              <w:t>0,29</w:t>
            </w:r>
          </w:p>
        </w:tc>
      </w:tr>
      <w:tr w:rsidR="00364929" w14:paraId="262A3D47"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B5D77F2"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BCF4B57"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A8A2CF0" w14:textId="77777777" w:rsidR="00364929" w:rsidRPr="00264912" w:rsidRDefault="00364929" w:rsidP="00264912">
            <w:pPr>
              <w:pStyle w:val="103"/>
            </w:pPr>
            <w:r w:rsidRPr="006E269D">
              <w:t>Потери при передаче всего, в т.ч.:</w:t>
            </w:r>
          </w:p>
        </w:tc>
        <w:tc>
          <w:tcPr>
            <w:tcW w:w="238" w:type="pct"/>
            <w:tcBorders>
              <w:top w:val="single" w:sz="4" w:space="0" w:color="auto"/>
              <w:left w:val="single" w:sz="4" w:space="0" w:color="auto"/>
              <w:bottom w:val="single" w:sz="4" w:space="0" w:color="auto"/>
              <w:right w:val="single" w:sz="4" w:space="0" w:color="auto"/>
            </w:tcBorders>
            <w:hideMark/>
          </w:tcPr>
          <w:p w14:paraId="41EAAEFB"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6347AB13"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4F7AD437"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362C136E"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53F22772"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0BE01B02"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1C489C52"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1A1EAEF2" w14:textId="77777777" w:rsidR="00364929" w:rsidRPr="00264912" w:rsidRDefault="00364929" w:rsidP="00264912">
            <w:pPr>
              <w:pStyle w:val="103"/>
            </w:pPr>
            <w:r w:rsidRPr="006E269D">
              <w:t>0,03</w:t>
            </w:r>
          </w:p>
        </w:tc>
      </w:tr>
      <w:tr w:rsidR="00364929" w14:paraId="11441138"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D7D8B95"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460B537"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D14A98A" w14:textId="77777777" w:rsidR="00364929" w:rsidRPr="00264912" w:rsidRDefault="00364929" w:rsidP="00264912">
            <w:pPr>
              <w:pStyle w:val="103"/>
            </w:pPr>
            <w:r w:rsidRPr="006E269D">
              <w:t xml:space="preserve">   через изоляционные конструкции</w:t>
            </w:r>
          </w:p>
        </w:tc>
        <w:tc>
          <w:tcPr>
            <w:tcW w:w="238" w:type="pct"/>
            <w:tcBorders>
              <w:top w:val="single" w:sz="4" w:space="0" w:color="auto"/>
              <w:left w:val="single" w:sz="4" w:space="0" w:color="auto"/>
              <w:bottom w:val="single" w:sz="4" w:space="0" w:color="auto"/>
              <w:right w:val="single" w:sz="4" w:space="0" w:color="auto"/>
            </w:tcBorders>
            <w:hideMark/>
          </w:tcPr>
          <w:p w14:paraId="7CB8F390"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5E64D2BF"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5CF5D7E8"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5E68B60C"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721CD13C"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5693D3B2"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6CCD2345"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2C74A0A8" w14:textId="77777777" w:rsidR="00364929" w:rsidRPr="00264912" w:rsidRDefault="00364929" w:rsidP="00264912">
            <w:pPr>
              <w:pStyle w:val="103"/>
            </w:pPr>
            <w:r w:rsidRPr="006E269D">
              <w:t>0,02</w:t>
            </w:r>
          </w:p>
        </w:tc>
      </w:tr>
      <w:tr w:rsidR="00364929" w14:paraId="7679B3F0"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B55500E"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2ED2A91"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F86AB5C" w14:textId="77777777" w:rsidR="00364929" w:rsidRPr="00264912" w:rsidRDefault="00364929" w:rsidP="00264912">
            <w:pPr>
              <w:pStyle w:val="103"/>
            </w:pPr>
            <w:r w:rsidRPr="006E269D">
              <w:t xml:space="preserve">   с утечками теплоносителя</w:t>
            </w:r>
          </w:p>
        </w:tc>
        <w:tc>
          <w:tcPr>
            <w:tcW w:w="238" w:type="pct"/>
            <w:tcBorders>
              <w:top w:val="single" w:sz="4" w:space="0" w:color="auto"/>
              <w:left w:val="single" w:sz="4" w:space="0" w:color="auto"/>
              <w:bottom w:val="single" w:sz="4" w:space="0" w:color="auto"/>
              <w:right w:val="single" w:sz="4" w:space="0" w:color="auto"/>
            </w:tcBorders>
            <w:hideMark/>
          </w:tcPr>
          <w:p w14:paraId="5C68A21E"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5202D7E"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2E7E1763"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653F7EC"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4E5AF319"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122CE22C"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FBC69AF"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42A6077A" w14:textId="77777777" w:rsidR="00364929" w:rsidRPr="00264912" w:rsidRDefault="00364929" w:rsidP="00264912">
            <w:pPr>
              <w:pStyle w:val="103"/>
            </w:pPr>
            <w:r w:rsidRPr="006E269D">
              <w:t>0,01</w:t>
            </w:r>
          </w:p>
        </w:tc>
      </w:tr>
      <w:tr w:rsidR="00364929" w14:paraId="00AD0614"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5F8F3D3"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AAEC663"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0DFD8A8D" w14:textId="77777777" w:rsidR="00364929" w:rsidRPr="00264912" w:rsidRDefault="00364929" w:rsidP="00264912">
            <w:pPr>
              <w:pStyle w:val="103"/>
            </w:pPr>
            <w:r w:rsidRPr="006E269D">
              <w:t xml:space="preserve">Хозяйственные </w:t>
            </w:r>
            <w:r w:rsidRPr="00264912">
              <w:t>нужды</w:t>
            </w:r>
          </w:p>
        </w:tc>
        <w:tc>
          <w:tcPr>
            <w:tcW w:w="238" w:type="pct"/>
            <w:tcBorders>
              <w:top w:val="single" w:sz="4" w:space="0" w:color="auto"/>
              <w:left w:val="single" w:sz="4" w:space="0" w:color="auto"/>
              <w:bottom w:val="single" w:sz="4" w:space="0" w:color="auto"/>
              <w:right w:val="single" w:sz="4" w:space="0" w:color="auto"/>
            </w:tcBorders>
            <w:hideMark/>
          </w:tcPr>
          <w:p w14:paraId="52B8FAB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D783BB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897BC8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027D00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26529C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DFFE9A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0C9299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1302FF8" w14:textId="77777777" w:rsidR="00364929" w:rsidRPr="00264912" w:rsidRDefault="00364929" w:rsidP="00264912">
            <w:pPr>
              <w:pStyle w:val="103"/>
            </w:pPr>
            <w:r w:rsidRPr="006E269D">
              <w:t>0,00</w:t>
            </w:r>
          </w:p>
        </w:tc>
      </w:tr>
      <w:tr w:rsidR="00364929" w14:paraId="5CDBD7DF"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8CEDD99"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317F022"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863F426" w14:textId="77777777" w:rsidR="00364929" w:rsidRPr="00264912" w:rsidRDefault="00364929" w:rsidP="00264912">
            <w:pPr>
              <w:pStyle w:val="103"/>
            </w:pPr>
            <w:r w:rsidRPr="006E269D">
              <w:t>Подключенная нагрузка (договорная), в т. ч.:</w:t>
            </w:r>
          </w:p>
        </w:tc>
        <w:tc>
          <w:tcPr>
            <w:tcW w:w="238" w:type="pct"/>
            <w:tcBorders>
              <w:top w:val="single" w:sz="4" w:space="0" w:color="auto"/>
              <w:left w:val="single" w:sz="4" w:space="0" w:color="auto"/>
              <w:bottom w:val="single" w:sz="4" w:space="0" w:color="auto"/>
              <w:right w:val="single" w:sz="4" w:space="0" w:color="auto"/>
            </w:tcBorders>
            <w:hideMark/>
          </w:tcPr>
          <w:p w14:paraId="3D9A22F2"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5D3B7B7F"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4DFDB251"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18AEBEF2"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02E00483"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6719CAB6"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67BF83EF"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4302C8BD" w14:textId="77777777" w:rsidR="00364929" w:rsidRPr="00264912" w:rsidRDefault="00364929" w:rsidP="00264912">
            <w:pPr>
              <w:pStyle w:val="103"/>
            </w:pPr>
            <w:r w:rsidRPr="006E269D">
              <w:t>0,19</w:t>
            </w:r>
          </w:p>
        </w:tc>
      </w:tr>
      <w:tr w:rsidR="00364929" w14:paraId="7A8F97C8"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8F55E59"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8318273"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E667B60" w14:textId="77777777" w:rsidR="00364929" w:rsidRPr="00264912" w:rsidRDefault="00364929" w:rsidP="00264912">
            <w:pPr>
              <w:pStyle w:val="103"/>
            </w:pPr>
            <w:r w:rsidRPr="006E269D">
              <w:t>Отопление и вентиляция</w:t>
            </w:r>
          </w:p>
        </w:tc>
        <w:tc>
          <w:tcPr>
            <w:tcW w:w="238" w:type="pct"/>
            <w:tcBorders>
              <w:top w:val="single" w:sz="4" w:space="0" w:color="auto"/>
              <w:left w:val="single" w:sz="4" w:space="0" w:color="auto"/>
              <w:bottom w:val="single" w:sz="4" w:space="0" w:color="auto"/>
              <w:right w:val="single" w:sz="4" w:space="0" w:color="auto"/>
            </w:tcBorders>
            <w:hideMark/>
          </w:tcPr>
          <w:p w14:paraId="5C97E69E"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4A7725F2"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57F799FE"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50DB8063"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0FD92B03"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1953CBCA"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67B609A0" w14:textId="77777777" w:rsidR="00364929" w:rsidRPr="00264912" w:rsidRDefault="00364929" w:rsidP="00264912">
            <w:pPr>
              <w:pStyle w:val="103"/>
            </w:pPr>
            <w:r w:rsidRPr="006E269D">
              <w:t>0,19</w:t>
            </w:r>
          </w:p>
        </w:tc>
        <w:tc>
          <w:tcPr>
            <w:tcW w:w="238" w:type="pct"/>
            <w:tcBorders>
              <w:top w:val="single" w:sz="4" w:space="0" w:color="auto"/>
              <w:left w:val="single" w:sz="4" w:space="0" w:color="auto"/>
              <w:bottom w:val="single" w:sz="4" w:space="0" w:color="auto"/>
              <w:right w:val="single" w:sz="4" w:space="0" w:color="auto"/>
            </w:tcBorders>
            <w:hideMark/>
          </w:tcPr>
          <w:p w14:paraId="5AB8B1F3" w14:textId="77777777" w:rsidR="00364929" w:rsidRPr="00264912" w:rsidRDefault="00364929" w:rsidP="00264912">
            <w:pPr>
              <w:pStyle w:val="103"/>
            </w:pPr>
            <w:r w:rsidRPr="006E269D">
              <w:t>0,19</w:t>
            </w:r>
          </w:p>
        </w:tc>
      </w:tr>
      <w:tr w:rsidR="00364929" w14:paraId="3CE43AD3"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1BEDFB2"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2989C3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3AE8B47" w14:textId="77777777" w:rsidR="00364929" w:rsidRPr="00264912" w:rsidRDefault="00364929" w:rsidP="00264912">
            <w:pPr>
              <w:pStyle w:val="103"/>
            </w:pPr>
            <w:r w:rsidRPr="006E269D">
              <w:t>ГВС</w:t>
            </w:r>
          </w:p>
        </w:tc>
        <w:tc>
          <w:tcPr>
            <w:tcW w:w="238" w:type="pct"/>
            <w:tcBorders>
              <w:top w:val="single" w:sz="4" w:space="0" w:color="auto"/>
              <w:left w:val="single" w:sz="4" w:space="0" w:color="auto"/>
              <w:bottom w:val="single" w:sz="4" w:space="0" w:color="auto"/>
              <w:right w:val="single" w:sz="4" w:space="0" w:color="auto"/>
            </w:tcBorders>
            <w:hideMark/>
          </w:tcPr>
          <w:p w14:paraId="0A2208B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6B46FB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32E1A7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ABA2B6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3202F5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4C5E2E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CDCA94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19D5C20" w14:textId="77777777" w:rsidR="00364929" w:rsidRPr="00264912" w:rsidRDefault="00364929" w:rsidP="00264912">
            <w:pPr>
              <w:pStyle w:val="103"/>
            </w:pPr>
            <w:r w:rsidRPr="006E269D">
              <w:t>0,00</w:t>
            </w:r>
          </w:p>
        </w:tc>
      </w:tr>
      <w:tr w:rsidR="00364929" w14:paraId="0782854F"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AB18C98"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86B51D3"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82EE4BE" w14:textId="77777777" w:rsidR="00364929" w:rsidRPr="00264912" w:rsidRDefault="00364929" w:rsidP="00264912">
            <w:pPr>
              <w:pStyle w:val="103"/>
            </w:pPr>
            <w:r w:rsidRPr="006E269D">
              <w:t>Пар</w:t>
            </w:r>
          </w:p>
        </w:tc>
        <w:tc>
          <w:tcPr>
            <w:tcW w:w="238" w:type="pct"/>
            <w:tcBorders>
              <w:top w:val="single" w:sz="4" w:space="0" w:color="auto"/>
              <w:left w:val="single" w:sz="4" w:space="0" w:color="auto"/>
              <w:bottom w:val="single" w:sz="4" w:space="0" w:color="auto"/>
              <w:right w:val="single" w:sz="4" w:space="0" w:color="auto"/>
            </w:tcBorders>
            <w:hideMark/>
          </w:tcPr>
          <w:p w14:paraId="7A0A25B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2569FE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041051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96DD2D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53D9F5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817187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E4ED5E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E1C1C9D" w14:textId="77777777" w:rsidR="00364929" w:rsidRPr="00264912" w:rsidRDefault="00364929" w:rsidP="00264912">
            <w:pPr>
              <w:pStyle w:val="103"/>
            </w:pPr>
            <w:r w:rsidRPr="006E269D">
              <w:t>0,00</w:t>
            </w:r>
          </w:p>
        </w:tc>
      </w:tr>
      <w:tr w:rsidR="00364929" w14:paraId="728A2183"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540EC1C"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6AEC1CB"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94D577F" w14:textId="77777777" w:rsidR="00364929" w:rsidRPr="00264912" w:rsidRDefault="00364929" w:rsidP="00264912">
            <w:pPr>
              <w:pStyle w:val="103"/>
            </w:pPr>
            <w:r w:rsidRPr="006E269D">
              <w:t>Подключенная тепловая нагрузка (договорная) на коллекторах</w:t>
            </w:r>
          </w:p>
        </w:tc>
        <w:tc>
          <w:tcPr>
            <w:tcW w:w="238" w:type="pct"/>
            <w:tcBorders>
              <w:top w:val="single" w:sz="4" w:space="0" w:color="auto"/>
              <w:left w:val="single" w:sz="4" w:space="0" w:color="auto"/>
              <w:bottom w:val="single" w:sz="4" w:space="0" w:color="auto"/>
              <w:right w:val="single" w:sz="4" w:space="0" w:color="auto"/>
            </w:tcBorders>
            <w:hideMark/>
          </w:tcPr>
          <w:p w14:paraId="3722794E"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40947AD4"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1B38FA86"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73EFA28B"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4B3BB3B8"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4C6A722F"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30D257E4" w14:textId="77777777" w:rsidR="00364929" w:rsidRPr="00264912" w:rsidRDefault="00364929" w:rsidP="00264912">
            <w:pPr>
              <w:pStyle w:val="103"/>
            </w:pPr>
            <w:r w:rsidRPr="006E269D">
              <w:t>0,22</w:t>
            </w:r>
          </w:p>
        </w:tc>
        <w:tc>
          <w:tcPr>
            <w:tcW w:w="238" w:type="pct"/>
            <w:tcBorders>
              <w:top w:val="single" w:sz="4" w:space="0" w:color="auto"/>
              <w:left w:val="single" w:sz="4" w:space="0" w:color="auto"/>
              <w:bottom w:val="single" w:sz="4" w:space="0" w:color="auto"/>
              <w:right w:val="single" w:sz="4" w:space="0" w:color="auto"/>
            </w:tcBorders>
            <w:hideMark/>
          </w:tcPr>
          <w:p w14:paraId="20DDA831" w14:textId="77777777" w:rsidR="00364929" w:rsidRPr="00264912" w:rsidRDefault="00364929" w:rsidP="00264912">
            <w:pPr>
              <w:pStyle w:val="103"/>
            </w:pPr>
            <w:r w:rsidRPr="006E269D">
              <w:t>0,22</w:t>
            </w:r>
          </w:p>
        </w:tc>
      </w:tr>
      <w:tr w:rsidR="00364929" w14:paraId="155FE322"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83483E5"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1B4B1D8"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C179A84" w14:textId="77777777" w:rsidR="00364929" w:rsidRPr="00264912" w:rsidRDefault="00364929" w:rsidP="00264912">
            <w:pPr>
              <w:pStyle w:val="103"/>
            </w:pPr>
            <w:r w:rsidRPr="006E269D">
              <w:t xml:space="preserve">Резерв (+)/дефицит(-) тепловой мощности (по </w:t>
            </w:r>
            <w:r w:rsidRPr="00264912">
              <w:t>договору)</w:t>
            </w:r>
          </w:p>
        </w:tc>
        <w:tc>
          <w:tcPr>
            <w:tcW w:w="238" w:type="pct"/>
            <w:tcBorders>
              <w:top w:val="single" w:sz="4" w:space="0" w:color="auto"/>
              <w:left w:val="single" w:sz="4" w:space="0" w:color="auto"/>
              <w:bottom w:val="single" w:sz="4" w:space="0" w:color="auto"/>
              <w:right w:val="single" w:sz="4" w:space="0" w:color="auto"/>
            </w:tcBorders>
            <w:hideMark/>
          </w:tcPr>
          <w:p w14:paraId="508F74C5"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2A7F99F6"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7C423786"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1359029F"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58C659D0"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4C70686A"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1F7829DE" w14:textId="77777777" w:rsidR="00364929" w:rsidRPr="00264912" w:rsidRDefault="00364929" w:rsidP="00264912">
            <w:pPr>
              <w:pStyle w:val="103"/>
            </w:pPr>
            <w:r w:rsidRPr="006E269D">
              <w:t>0,07</w:t>
            </w:r>
          </w:p>
        </w:tc>
        <w:tc>
          <w:tcPr>
            <w:tcW w:w="238" w:type="pct"/>
            <w:tcBorders>
              <w:top w:val="single" w:sz="4" w:space="0" w:color="auto"/>
              <w:left w:val="single" w:sz="4" w:space="0" w:color="auto"/>
              <w:bottom w:val="single" w:sz="4" w:space="0" w:color="auto"/>
              <w:right w:val="single" w:sz="4" w:space="0" w:color="auto"/>
            </w:tcBorders>
            <w:hideMark/>
          </w:tcPr>
          <w:p w14:paraId="18411F71" w14:textId="77777777" w:rsidR="00364929" w:rsidRPr="00264912" w:rsidRDefault="00364929" w:rsidP="00264912">
            <w:pPr>
              <w:pStyle w:val="103"/>
            </w:pPr>
            <w:r w:rsidRPr="006E269D">
              <w:t>0,07</w:t>
            </w:r>
          </w:p>
        </w:tc>
      </w:tr>
      <w:tr w:rsidR="00364929" w14:paraId="46EDED07" w14:textId="77777777" w:rsidTr="00364929">
        <w:trPr>
          <w:trHeight w:val="300"/>
        </w:trPr>
        <w:tc>
          <w:tcPr>
            <w:tcW w:w="610" w:type="pct"/>
            <w:vMerge w:val="restart"/>
            <w:tcBorders>
              <w:top w:val="single" w:sz="4" w:space="0" w:color="auto"/>
              <w:left w:val="single" w:sz="4" w:space="0" w:color="auto"/>
              <w:bottom w:val="single" w:sz="4" w:space="0" w:color="auto"/>
              <w:right w:val="single" w:sz="4" w:space="0" w:color="auto"/>
            </w:tcBorders>
            <w:hideMark/>
          </w:tcPr>
          <w:p w14:paraId="1A9941DB" w14:textId="77777777" w:rsidR="00364929" w:rsidRPr="00264912" w:rsidRDefault="00364929" w:rsidP="00264912">
            <w:pPr>
              <w:pStyle w:val="103"/>
            </w:pPr>
            <w:r w:rsidRPr="006E269D">
              <w:t>Котельная №15.1</w:t>
            </w:r>
          </w:p>
        </w:tc>
        <w:tc>
          <w:tcPr>
            <w:tcW w:w="709" w:type="pct"/>
            <w:vMerge w:val="restart"/>
            <w:tcBorders>
              <w:top w:val="single" w:sz="4" w:space="0" w:color="auto"/>
              <w:left w:val="single" w:sz="4" w:space="0" w:color="auto"/>
              <w:bottom w:val="single" w:sz="4" w:space="0" w:color="auto"/>
              <w:right w:val="single" w:sz="4" w:space="0" w:color="auto"/>
            </w:tcBorders>
            <w:hideMark/>
          </w:tcPr>
          <w:p w14:paraId="0480325F" w14:textId="77777777" w:rsidR="00364929" w:rsidRPr="00264912" w:rsidRDefault="00364929" w:rsidP="00264912">
            <w:pPr>
              <w:pStyle w:val="103"/>
            </w:pPr>
            <w:r w:rsidRPr="006E269D">
              <w:t>ст. Отрадная, ул.  Ленина, 28а</w:t>
            </w:r>
          </w:p>
        </w:tc>
        <w:tc>
          <w:tcPr>
            <w:tcW w:w="1779" w:type="pct"/>
            <w:tcBorders>
              <w:top w:val="single" w:sz="4" w:space="0" w:color="auto"/>
              <w:left w:val="single" w:sz="4" w:space="0" w:color="auto"/>
              <w:bottom w:val="single" w:sz="4" w:space="0" w:color="auto"/>
              <w:right w:val="single" w:sz="4" w:space="0" w:color="auto"/>
            </w:tcBorders>
            <w:hideMark/>
          </w:tcPr>
          <w:p w14:paraId="451928C0" w14:textId="77777777" w:rsidR="00364929" w:rsidRPr="00264912" w:rsidRDefault="00364929" w:rsidP="00264912">
            <w:pPr>
              <w:pStyle w:val="103"/>
            </w:pPr>
            <w:r w:rsidRPr="006E269D">
              <w:t>Установленная 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713D171A" w14:textId="77777777" w:rsidR="00364929" w:rsidRPr="00264912" w:rsidRDefault="00364929" w:rsidP="00264912">
            <w:pPr>
              <w:pStyle w:val="103"/>
            </w:pPr>
            <w:r w:rsidRPr="006E269D">
              <w:t>2,50</w:t>
            </w:r>
          </w:p>
        </w:tc>
        <w:tc>
          <w:tcPr>
            <w:tcW w:w="238" w:type="pct"/>
            <w:tcBorders>
              <w:top w:val="single" w:sz="4" w:space="0" w:color="auto"/>
              <w:left w:val="single" w:sz="4" w:space="0" w:color="auto"/>
              <w:bottom w:val="single" w:sz="4" w:space="0" w:color="auto"/>
              <w:right w:val="single" w:sz="4" w:space="0" w:color="auto"/>
            </w:tcBorders>
            <w:hideMark/>
          </w:tcPr>
          <w:p w14:paraId="4FAC39FA" w14:textId="77777777" w:rsidR="00364929" w:rsidRPr="00264912" w:rsidRDefault="00364929" w:rsidP="00264912">
            <w:pPr>
              <w:pStyle w:val="103"/>
            </w:pPr>
            <w:r w:rsidRPr="006E269D">
              <w:t>2,50</w:t>
            </w:r>
          </w:p>
        </w:tc>
        <w:tc>
          <w:tcPr>
            <w:tcW w:w="238" w:type="pct"/>
            <w:tcBorders>
              <w:top w:val="single" w:sz="4" w:space="0" w:color="auto"/>
              <w:left w:val="single" w:sz="4" w:space="0" w:color="auto"/>
              <w:bottom w:val="single" w:sz="4" w:space="0" w:color="auto"/>
              <w:right w:val="single" w:sz="4" w:space="0" w:color="auto"/>
            </w:tcBorders>
            <w:hideMark/>
          </w:tcPr>
          <w:p w14:paraId="1D391DA4" w14:textId="77777777" w:rsidR="00364929" w:rsidRPr="00264912" w:rsidRDefault="00364929" w:rsidP="00264912">
            <w:pPr>
              <w:pStyle w:val="103"/>
            </w:pPr>
            <w:r w:rsidRPr="006E269D">
              <w:t>2,50</w:t>
            </w:r>
          </w:p>
        </w:tc>
        <w:tc>
          <w:tcPr>
            <w:tcW w:w="238" w:type="pct"/>
            <w:tcBorders>
              <w:top w:val="single" w:sz="4" w:space="0" w:color="auto"/>
              <w:left w:val="single" w:sz="4" w:space="0" w:color="auto"/>
              <w:bottom w:val="single" w:sz="4" w:space="0" w:color="auto"/>
              <w:right w:val="single" w:sz="4" w:space="0" w:color="auto"/>
            </w:tcBorders>
            <w:hideMark/>
          </w:tcPr>
          <w:p w14:paraId="3332CCAF" w14:textId="77777777" w:rsidR="00364929" w:rsidRPr="00264912" w:rsidRDefault="00364929" w:rsidP="00264912">
            <w:pPr>
              <w:pStyle w:val="103"/>
            </w:pPr>
            <w:r w:rsidRPr="006E269D">
              <w:t>2,50</w:t>
            </w:r>
          </w:p>
        </w:tc>
        <w:tc>
          <w:tcPr>
            <w:tcW w:w="238" w:type="pct"/>
            <w:tcBorders>
              <w:top w:val="single" w:sz="4" w:space="0" w:color="auto"/>
              <w:left w:val="single" w:sz="4" w:space="0" w:color="auto"/>
              <w:bottom w:val="single" w:sz="4" w:space="0" w:color="auto"/>
              <w:right w:val="single" w:sz="4" w:space="0" w:color="auto"/>
            </w:tcBorders>
            <w:hideMark/>
          </w:tcPr>
          <w:p w14:paraId="3EE32094" w14:textId="77777777" w:rsidR="00364929" w:rsidRPr="00264912" w:rsidRDefault="00364929" w:rsidP="00264912">
            <w:pPr>
              <w:pStyle w:val="103"/>
            </w:pPr>
            <w:r w:rsidRPr="006E269D">
              <w:t>1,80</w:t>
            </w:r>
          </w:p>
        </w:tc>
        <w:tc>
          <w:tcPr>
            <w:tcW w:w="238" w:type="pct"/>
            <w:tcBorders>
              <w:top w:val="single" w:sz="4" w:space="0" w:color="auto"/>
              <w:left w:val="single" w:sz="4" w:space="0" w:color="auto"/>
              <w:bottom w:val="single" w:sz="4" w:space="0" w:color="auto"/>
              <w:right w:val="single" w:sz="4" w:space="0" w:color="auto"/>
            </w:tcBorders>
            <w:hideMark/>
          </w:tcPr>
          <w:p w14:paraId="2A65A0CA" w14:textId="77777777" w:rsidR="00364929" w:rsidRPr="00264912" w:rsidRDefault="00364929" w:rsidP="00264912">
            <w:pPr>
              <w:pStyle w:val="103"/>
            </w:pPr>
            <w:r w:rsidRPr="006E269D">
              <w:t>1,80</w:t>
            </w:r>
          </w:p>
        </w:tc>
        <w:tc>
          <w:tcPr>
            <w:tcW w:w="238" w:type="pct"/>
            <w:tcBorders>
              <w:top w:val="single" w:sz="4" w:space="0" w:color="auto"/>
              <w:left w:val="single" w:sz="4" w:space="0" w:color="auto"/>
              <w:bottom w:val="single" w:sz="4" w:space="0" w:color="auto"/>
              <w:right w:val="single" w:sz="4" w:space="0" w:color="auto"/>
            </w:tcBorders>
            <w:hideMark/>
          </w:tcPr>
          <w:p w14:paraId="4E8E2B04" w14:textId="77777777" w:rsidR="00364929" w:rsidRPr="00264912" w:rsidRDefault="00364929" w:rsidP="00264912">
            <w:pPr>
              <w:pStyle w:val="103"/>
            </w:pPr>
            <w:r w:rsidRPr="006E269D">
              <w:t>1,80</w:t>
            </w:r>
          </w:p>
        </w:tc>
        <w:tc>
          <w:tcPr>
            <w:tcW w:w="238" w:type="pct"/>
            <w:tcBorders>
              <w:top w:val="single" w:sz="4" w:space="0" w:color="auto"/>
              <w:left w:val="single" w:sz="4" w:space="0" w:color="auto"/>
              <w:bottom w:val="single" w:sz="4" w:space="0" w:color="auto"/>
              <w:right w:val="single" w:sz="4" w:space="0" w:color="auto"/>
            </w:tcBorders>
            <w:hideMark/>
          </w:tcPr>
          <w:p w14:paraId="1A2635E2" w14:textId="77777777" w:rsidR="00364929" w:rsidRPr="00264912" w:rsidRDefault="00364929" w:rsidP="00264912">
            <w:pPr>
              <w:pStyle w:val="103"/>
            </w:pPr>
            <w:r w:rsidRPr="006E269D">
              <w:t>1,80</w:t>
            </w:r>
          </w:p>
        </w:tc>
      </w:tr>
      <w:tr w:rsidR="00364929" w14:paraId="4C1A2BBF"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0AAFBC9"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A8A2A7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18C9012" w14:textId="77777777" w:rsidR="00364929" w:rsidRPr="00264912" w:rsidRDefault="00364929" w:rsidP="00264912">
            <w:pPr>
              <w:pStyle w:val="103"/>
            </w:pPr>
            <w:r w:rsidRPr="006E269D">
              <w:t xml:space="preserve">Располагаемая тепловая </w:t>
            </w:r>
            <w:r w:rsidRPr="00264912">
              <w:t>мощность</w:t>
            </w:r>
          </w:p>
        </w:tc>
        <w:tc>
          <w:tcPr>
            <w:tcW w:w="238" w:type="pct"/>
            <w:tcBorders>
              <w:top w:val="single" w:sz="4" w:space="0" w:color="auto"/>
              <w:left w:val="single" w:sz="4" w:space="0" w:color="auto"/>
              <w:bottom w:val="single" w:sz="4" w:space="0" w:color="auto"/>
              <w:right w:val="single" w:sz="4" w:space="0" w:color="auto"/>
            </w:tcBorders>
            <w:hideMark/>
          </w:tcPr>
          <w:p w14:paraId="587FBEC8" w14:textId="77777777" w:rsidR="00364929" w:rsidRPr="00264912" w:rsidRDefault="00364929" w:rsidP="00264912">
            <w:pPr>
              <w:pStyle w:val="103"/>
            </w:pPr>
            <w:r w:rsidRPr="006E269D">
              <w:t>2,05</w:t>
            </w:r>
          </w:p>
        </w:tc>
        <w:tc>
          <w:tcPr>
            <w:tcW w:w="238" w:type="pct"/>
            <w:tcBorders>
              <w:top w:val="single" w:sz="4" w:space="0" w:color="auto"/>
              <w:left w:val="single" w:sz="4" w:space="0" w:color="auto"/>
              <w:bottom w:val="single" w:sz="4" w:space="0" w:color="auto"/>
              <w:right w:val="single" w:sz="4" w:space="0" w:color="auto"/>
            </w:tcBorders>
            <w:hideMark/>
          </w:tcPr>
          <w:p w14:paraId="37C6D9FF" w14:textId="77777777" w:rsidR="00364929" w:rsidRPr="00264912" w:rsidRDefault="00364929" w:rsidP="00264912">
            <w:pPr>
              <w:pStyle w:val="103"/>
            </w:pPr>
            <w:r w:rsidRPr="006E269D">
              <w:t>2,05</w:t>
            </w:r>
          </w:p>
        </w:tc>
        <w:tc>
          <w:tcPr>
            <w:tcW w:w="238" w:type="pct"/>
            <w:tcBorders>
              <w:top w:val="single" w:sz="4" w:space="0" w:color="auto"/>
              <w:left w:val="single" w:sz="4" w:space="0" w:color="auto"/>
              <w:bottom w:val="single" w:sz="4" w:space="0" w:color="auto"/>
              <w:right w:val="single" w:sz="4" w:space="0" w:color="auto"/>
            </w:tcBorders>
            <w:hideMark/>
          </w:tcPr>
          <w:p w14:paraId="62A5CF38" w14:textId="77777777" w:rsidR="00364929" w:rsidRPr="00264912" w:rsidRDefault="00364929" w:rsidP="00264912">
            <w:pPr>
              <w:pStyle w:val="103"/>
            </w:pPr>
            <w:r w:rsidRPr="006E269D">
              <w:t>2,05</w:t>
            </w:r>
          </w:p>
        </w:tc>
        <w:tc>
          <w:tcPr>
            <w:tcW w:w="238" w:type="pct"/>
            <w:tcBorders>
              <w:top w:val="single" w:sz="4" w:space="0" w:color="auto"/>
              <w:left w:val="single" w:sz="4" w:space="0" w:color="auto"/>
              <w:bottom w:val="single" w:sz="4" w:space="0" w:color="auto"/>
              <w:right w:val="single" w:sz="4" w:space="0" w:color="auto"/>
            </w:tcBorders>
            <w:hideMark/>
          </w:tcPr>
          <w:p w14:paraId="0E0B9168" w14:textId="77777777" w:rsidR="00364929" w:rsidRPr="00264912" w:rsidRDefault="00364929" w:rsidP="00264912">
            <w:pPr>
              <w:pStyle w:val="103"/>
            </w:pPr>
            <w:r w:rsidRPr="006E269D">
              <w:t>2,05</w:t>
            </w:r>
          </w:p>
        </w:tc>
        <w:tc>
          <w:tcPr>
            <w:tcW w:w="238" w:type="pct"/>
            <w:tcBorders>
              <w:top w:val="single" w:sz="4" w:space="0" w:color="auto"/>
              <w:left w:val="single" w:sz="4" w:space="0" w:color="auto"/>
              <w:bottom w:val="single" w:sz="4" w:space="0" w:color="auto"/>
              <w:right w:val="single" w:sz="4" w:space="0" w:color="auto"/>
            </w:tcBorders>
            <w:hideMark/>
          </w:tcPr>
          <w:p w14:paraId="6CD5F222" w14:textId="77777777" w:rsidR="00364929" w:rsidRPr="00264912" w:rsidRDefault="00364929" w:rsidP="00264912">
            <w:pPr>
              <w:pStyle w:val="103"/>
            </w:pPr>
            <w:r w:rsidRPr="006E269D">
              <w:t>1,80</w:t>
            </w:r>
          </w:p>
        </w:tc>
        <w:tc>
          <w:tcPr>
            <w:tcW w:w="238" w:type="pct"/>
            <w:tcBorders>
              <w:top w:val="single" w:sz="4" w:space="0" w:color="auto"/>
              <w:left w:val="single" w:sz="4" w:space="0" w:color="auto"/>
              <w:bottom w:val="single" w:sz="4" w:space="0" w:color="auto"/>
              <w:right w:val="single" w:sz="4" w:space="0" w:color="auto"/>
            </w:tcBorders>
            <w:hideMark/>
          </w:tcPr>
          <w:p w14:paraId="66B6FAC2" w14:textId="77777777" w:rsidR="00364929" w:rsidRPr="00264912" w:rsidRDefault="00364929" w:rsidP="00264912">
            <w:pPr>
              <w:pStyle w:val="103"/>
            </w:pPr>
            <w:r w:rsidRPr="006E269D">
              <w:t>1,80</w:t>
            </w:r>
          </w:p>
        </w:tc>
        <w:tc>
          <w:tcPr>
            <w:tcW w:w="238" w:type="pct"/>
            <w:tcBorders>
              <w:top w:val="single" w:sz="4" w:space="0" w:color="auto"/>
              <w:left w:val="single" w:sz="4" w:space="0" w:color="auto"/>
              <w:bottom w:val="single" w:sz="4" w:space="0" w:color="auto"/>
              <w:right w:val="single" w:sz="4" w:space="0" w:color="auto"/>
            </w:tcBorders>
            <w:hideMark/>
          </w:tcPr>
          <w:p w14:paraId="42462370" w14:textId="77777777" w:rsidR="00364929" w:rsidRPr="00264912" w:rsidRDefault="00364929" w:rsidP="00264912">
            <w:pPr>
              <w:pStyle w:val="103"/>
            </w:pPr>
            <w:r w:rsidRPr="006E269D">
              <w:t>1,80</w:t>
            </w:r>
          </w:p>
        </w:tc>
        <w:tc>
          <w:tcPr>
            <w:tcW w:w="238" w:type="pct"/>
            <w:tcBorders>
              <w:top w:val="single" w:sz="4" w:space="0" w:color="auto"/>
              <w:left w:val="single" w:sz="4" w:space="0" w:color="auto"/>
              <w:bottom w:val="single" w:sz="4" w:space="0" w:color="auto"/>
              <w:right w:val="single" w:sz="4" w:space="0" w:color="auto"/>
            </w:tcBorders>
            <w:hideMark/>
          </w:tcPr>
          <w:p w14:paraId="0FF1D8E3" w14:textId="77777777" w:rsidR="00364929" w:rsidRPr="00264912" w:rsidRDefault="00364929" w:rsidP="00264912">
            <w:pPr>
              <w:pStyle w:val="103"/>
            </w:pPr>
            <w:r w:rsidRPr="006E269D">
              <w:t>1,80</w:t>
            </w:r>
          </w:p>
        </w:tc>
      </w:tr>
      <w:tr w:rsidR="00364929" w14:paraId="6CA19BCF"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30D0978"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630F438"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F15E7F3" w14:textId="77777777" w:rsidR="00364929" w:rsidRPr="00264912" w:rsidRDefault="00364929" w:rsidP="00264912">
            <w:pPr>
              <w:pStyle w:val="103"/>
            </w:pPr>
            <w:r w:rsidRPr="006E269D">
              <w:t>Ограничения</w:t>
            </w:r>
          </w:p>
        </w:tc>
        <w:tc>
          <w:tcPr>
            <w:tcW w:w="238" w:type="pct"/>
            <w:tcBorders>
              <w:top w:val="single" w:sz="4" w:space="0" w:color="auto"/>
              <w:left w:val="single" w:sz="4" w:space="0" w:color="auto"/>
              <w:bottom w:val="single" w:sz="4" w:space="0" w:color="auto"/>
              <w:right w:val="single" w:sz="4" w:space="0" w:color="auto"/>
            </w:tcBorders>
            <w:hideMark/>
          </w:tcPr>
          <w:p w14:paraId="66704CC9" w14:textId="77777777" w:rsidR="00364929" w:rsidRPr="00264912" w:rsidRDefault="00364929" w:rsidP="00264912">
            <w:pPr>
              <w:pStyle w:val="103"/>
            </w:pPr>
            <w:r w:rsidRPr="006E269D">
              <w:t>0,45</w:t>
            </w:r>
          </w:p>
        </w:tc>
        <w:tc>
          <w:tcPr>
            <w:tcW w:w="238" w:type="pct"/>
            <w:tcBorders>
              <w:top w:val="single" w:sz="4" w:space="0" w:color="auto"/>
              <w:left w:val="single" w:sz="4" w:space="0" w:color="auto"/>
              <w:bottom w:val="single" w:sz="4" w:space="0" w:color="auto"/>
              <w:right w:val="single" w:sz="4" w:space="0" w:color="auto"/>
            </w:tcBorders>
            <w:hideMark/>
          </w:tcPr>
          <w:p w14:paraId="7D3EB05B" w14:textId="77777777" w:rsidR="00364929" w:rsidRPr="00264912" w:rsidRDefault="00364929" w:rsidP="00264912">
            <w:pPr>
              <w:pStyle w:val="103"/>
            </w:pPr>
            <w:r w:rsidRPr="006E269D">
              <w:t>0,45</w:t>
            </w:r>
          </w:p>
        </w:tc>
        <w:tc>
          <w:tcPr>
            <w:tcW w:w="238" w:type="pct"/>
            <w:tcBorders>
              <w:top w:val="single" w:sz="4" w:space="0" w:color="auto"/>
              <w:left w:val="single" w:sz="4" w:space="0" w:color="auto"/>
              <w:bottom w:val="single" w:sz="4" w:space="0" w:color="auto"/>
              <w:right w:val="single" w:sz="4" w:space="0" w:color="auto"/>
            </w:tcBorders>
            <w:hideMark/>
          </w:tcPr>
          <w:p w14:paraId="69007E21" w14:textId="77777777" w:rsidR="00364929" w:rsidRPr="00264912" w:rsidRDefault="00364929" w:rsidP="00264912">
            <w:pPr>
              <w:pStyle w:val="103"/>
            </w:pPr>
            <w:r w:rsidRPr="006E269D">
              <w:t>0,45</w:t>
            </w:r>
          </w:p>
        </w:tc>
        <w:tc>
          <w:tcPr>
            <w:tcW w:w="238" w:type="pct"/>
            <w:tcBorders>
              <w:top w:val="single" w:sz="4" w:space="0" w:color="auto"/>
              <w:left w:val="single" w:sz="4" w:space="0" w:color="auto"/>
              <w:bottom w:val="single" w:sz="4" w:space="0" w:color="auto"/>
              <w:right w:val="single" w:sz="4" w:space="0" w:color="auto"/>
            </w:tcBorders>
            <w:hideMark/>
          </w:tcPr>
          <w:p w14:paraId="52F3A78E" w14:textId="77777777" w:rsidR="00364929" w:rsidRPr="00264912" w:rsidRDefault="00364929" w:rsidP="00264912">
            <w:pPr>
              <w:pStyle w:val="103"/>
            </w:pPr>
            <w:r w:rsidRPr="006E269D">
              <w:t>0,45</w:t>
            </w:r>
          </w:p>
        </w:tc>
        <w:tc>
          <w:tcPr>
            <w:tcW w:w="238" w:type="pct"/>
            <w:tcBorders>
              <w:top w:val="single" w:sz="4" w:space="0" w:color="auto"/>
              <w:left w:val="single" w:sz="4" w:space="0" w:color="auto"/>
              <w:bottom w:val="single" w:sz="4" w:space="0" w:color="auto"/>
              <w:right w:val="single" w:sz="4" w:space="0" w:color="auto"/>
            </w:tcBorders>
            <w:hideMark/>
          </w:tcPr>
          <w:p w14:paraId="686FDE2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6AB849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7AD739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DFBB6D3" w14:textId="77777777" w:rsidR="00364929" w:rsidRPr="00264912" w:rsidRDefault="00364929" w:rsidP="00264912">
            <w:pPr>
              <w:pStyle w:val="103"/>
            </w:pPr>
            <w:r w:rsidRPr="006E269D">
              <w:t>0,00</w:t>
            </w:r>
          </w:p>
        </w:tc>
      </w:tr>
      <w:tr w:rsidR="00364929" w14:paraId="296EC8A0"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EE3486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05DD9DB"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B7B8E1B" w14:textId="77777777" w:rsidR="00364929" w:rsidRPr="00264912" w:rsidRDefault="00364929" w:rsidP="00264912">
            <w:pPr>
              <w:pStyle w:val="103"/>
            </w:pPr>
            <w:r w:rsidRPr="006E269D">
              <w:t>Собственные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7E07A30E"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06075D08"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6388A2A4"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0BD46A43" w14:textId="77777777" w:rsidR="00364929" w:rsidRPr="00264912" w:rsidRDefault="00364929" w:rsidP="00264912">
            <w:pPr>
              <w:pStyle w:val="103"/>
            </w:pPr>
            <w:r w:rsidRPr="006E269D">
              <w:t>0,05</w:t>
            </w:r>
          </w:p>
        </w:tc>
        <w:tc>
          <w:tcPr>
            <w:tcW w:w="238" w:type="pct"/>
            <w:tcBorders>
              <w:top w:val="single" w:sz="4" w:space="0" w:color="auto"/>
              <w:left w:val="single" w:sz="4" w:space="0" w:color="auto"/>
              <w:bottom w:val="single" w:sz="4" w:space="0" w:color="auto"/>
              <w:right w:val="single" w:sz="4" w:space="0" w:color="auto"/>
            </w:tcBorders>
            <w:hideMark/>
          </w:tcPr>
          <w:p w14:paraId="6EFD4967"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05F5F60C"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119ED62B" w14:textId="77777777" w:rsidR="00364929" w:rsidRPr="00264912" w:rsidRDefault="00364929" w:rsidP="00264912">
            <w:pPr>
              <w:pStyle w:val="103"/>
            </w:pPr>
            <w:r w:rsidRPr="006E269D">
              <w:t>0,02</w:t>
            </w:r>
          </w:p>
        </w:tc>
        <w:tc>
          <w:tcPr>
            <w:tcW w:w="238" w:type="pct"/>
            <w:tcBorders>
              <w:top w:val="single" w:sz="4" w:space="0" w:color="auto"/>
              <w:left w:val="single" w:sz="4" w:space="0" w:color="auto"/>
              <w:bottom w:val="single" w:sz="4" w:space="0" w:color="auto"/>
              <w:right w:val="single" w:sz="4" w:space="0" w:color="auto"/>
            </w:tcBorders>
            <w:hideMark/>
          </w:tcPr>
          <w:p w14:paraId="614B865F" w14:textId="77777777" w:rsidR="00364929" w:rsidRPr="00264912" w:rsidRDefault="00364929" w:rsidP="00264912">
            <w:pPr>
              <w:pStyle w:val="103"/>
            </w:pPr>
            <w:r w:rsidRPr="006E269D">
              <w:t>0,02</w:t>
            </w:r>
          </w:p>
        </w:tc>
      </w:tr>
      <w:tr w:rsidR="00364929" w14:paraId="7B4A9D5A"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A135B00"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396BD4E"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8E93CEA" w14:textId="77777777" w:rsidR="00364929" w:rsidRPr="00264912" w:rsidRDefault="00364929" w:rsidP="00264912">
            <w:pPr>
              <w:pStyle w:val="103"/>
            </w:pPr>
            <w:r w:rsidRPr="006E269D">
              <w:t>Тепловая мощность "нетто"</w:t>
            </w:r>
          </w:p>
        </w:tc>
        <w:tc>
          <w:tcPr>
            <w:tcW w:w="238" w:type="pct"/>
            <w:tcBorders>
              <w:top w:val="single" w:sz="4" w:space="0" w:color="auto"/>
              <w:left w:val="single" w:sz="4" w:space="0" w:color="auto"/>
              <w:bottom w:val="single" w:sz="4" w:space="0" w:color="auto"/>
              <w:right w:val="single" w:sz="4" w:space="0" w:color="auto"/>
            </w:tcBorders>
            <w:hideMark/>
          </w:tcPr>
          <w:p w14:paraId="26D2C649" w14:textId="77777777" w:rsidR="00364929" w:rsidRPr="00264912" w:rsidRDefault="00364929" w:rsidP="00264912">
            <w:pPr>
              <w:pStyle w:val="103"/>
            </w:pPr>
            <w:r w:rsidRPr="006E269D">
              <w:t>2,00</w:t>
            </w:r>
          </w:p>
        </w:tc>
        <w:tc>
          <w:tcPr>
            <w:tcW w:w="238" w:type="pct"/>
            <w:tcBorders>
              <w:top w:val="single" w:sz="4" w:space="0" w:color="auto"/>
              <w:left w:val="single" w:sz="4" w:space="0" w:color="auto"/>
              <w:bottom w:val="single" w:sz="4" w:space="0" w:color="auto"/>
              <w:right w:val="single" w:sz="4" w:space="0" w:color="auto"/>
            </w:tcBorders>
            <w:hideMark/>
          </w:tcPr>
          <w:p w14:paraId="7F0D99EF" w14:textId="77777777" w:rsidR="00364929" w:rsidRPr="00264912" w:rsidRDefault="00364929" w:rsidP="00264912">
            <w:pPr>
              <w:pStyle w:val="103"/>
            </w:pPr>
            <w:r w:rsidRPr="006E269D">
              <w:t>2,00</w:t>
            </w:r>
          </w:p>
        </w:tc>
        <w:tc>
          <w:tcPr>
            <w:tcW w:w="238" w:type="pct"/>
            <w:tcBorders>
              <w:top w:val="single" w:sz="4" w:space="0" w:color="auto"/>
              <w:left w:val="single" w:sz="4" w:space="0" w:color="auto"/>
              <w:bottom w:val="single" w:sz="4" w:space="0" w:color="auto"/>
              <w:right w:val="single" w:sz="4" w:space="0" w:color="auto"/>
            </w:tcBorders>
            <w:hideMark/>
          </w:tcPr>
          <w:p w14:paraId="47D7679A" w14:textId="77777777" w:rsidR="00364929" w:rsidRPr="00264912" w:rsidRDefault="00364929" w:rsidP="00264912">
            <w:pPr>
              <w:pStyle w:val="103"/>
            </w:pPr>
            <w:r w:rsidRPr="006E269D">
              <w:t>2,00</w:t>
            </w:r>
          </w:p>
        </w:tc>
        <w:tc>
          <w:tcPr>
            <w:tcW w:w="238" w:type="pct"/>
            <w:tcBorders>
              <w:top w:val="single" w:sz="4" w:space="0" w:color="auto"/>
              <w:left w:val="single" w:sz="4" w:space="0" w:color="auto"/>
              <w:bottom w:val="single" w:sz="4" w:space="0" w:color="auto"/>
              <w:right w:val="single" w:sz="4" w:space="0" w:color="auto"/>
            </w:tcBorders>
            <w:hideMark/>
          </w:tcPr>
          <w:p w14:paraId="2DAE4980" w14:textId="77777777" w:rsidR="00364929" w:rsidRPr="00264912" w:rsidRDefault="00364929" w:rsidP="00264912">
            <w:pPr>
              <w:pStyle w:val="103"/>
            </w:pPr>
            <w:r w:rsidRPr="006E269D">
              <w:t>2,00</w:t>
            </w:r>
          </w:p>
        </w:tc>
        <w:tc>
          <w:tcPr>
            <w:tcW w:w="238" w:type="pct"/>
            <w:tcBorders>
              <w:top w:val="single" w:sz="4" w:space="0" w:color="auto"/>
              <w:left w:val="single" w:sz="4" w:space="0" w:color="auto"/>
              <w:bottom w:val="single" w:sz="4" w:space="0" w:color="auto"/>
              <w:right w:val="single" w:sz="4" w:space="0" w:color="auto"/>
            </w:tcBorders>
            <w:hideMark/>
          </w:tcPr>
          <w:p w14:paraId="12468314" w14:textId="77777777" w:rsidR="00364929" w:rsidRPr="00264912" w:rsidRDefault="00364929" w:rsidP="00264912">
            <w:pPr>
              <w:pStyle w:val="103"/>
            </w:pPr>
            <w:r w:rsidRPr="006E269D">
              <w:t>1,78</w:t>
            </w:r>
          </w:p>
        </w:tc>
        <w:tc>
          <w:tcPr>
            <w:tcW w:w="238" w:type="pct"/>
            <w:tcBorders>
              <w:top w:val="single" w:sz="4" w:space="0" w:color="auto"/>
              <w:left w:val="single" w:sz="4" w:space="0" w:color="auto"/>
              <w:bottom w:val="single" w:sz="4" w:space="0" w:color="auto"/>
              <w:right w:val="single" w:sz="4" w:space="0" w:color="auto"/>
            </w:tcBorders>
            <w:hideMark/>
          </w:tcPr>
          <w:p w14:paraId="361F45FF" w14:textId="77777777" w:rsidR="00364929" w:rsidRPr="00264912" w:rsidRDefault="00364929" w:rsidP="00264912">
            <w:pPr>
              <w:pStyle w:val="103"/>
            </w:pPr>
            <w:r w:rsidRPr="006E269D">
              <w:t>1,78</w:t>
            </w:r>
          </w:p>
        </w:tc>
        <w:tc>
          <w:tcPr>
            <w:tcW w:w="238" w:type="pct"/>
            <w:tcBorders>
              <w:top w:val="single" w:sz="4" w:space="0" w:color="auto"/>
              <w:left w:val="single" w:sz="4" w:space="0" w:color="auto"/>
              <w:bottom w:val="single" w:sz="4" w:space="0" w:color="auto"/>
              <w:right w:val="single" w:sz="4" w:space="0" w:color="auto"/>
            </w:tcBorders>
            <w:hideMark/>
          </w:tcPr>
          <w:p w14:paraId="2BA5B095" w14:textId="77777777" w:rsidR="00364929" w:rsidRPr="00264912" w:rsidRDefault="00364929" w:rsidP="00264912">
            <w:pPr>
              <w:pStyle w:val="103"/>
            </w:pPr>
            <w:r w:rsidRPr="006E269D">
              <w:t>1,78</w:t>
            </w:r>
          </w:p>
        </w:tc>
        <w:tc>
          <w:tcPr>
            <w:tcW w:w="238" w:type="pct"/>
            <w:tcBorders>
              <w:top w:val="single" w:sz="4" w:space="0" w:color="auto"/>
              <w:left w:val="single" w:sz="4" w:space="0" w:color="auto"/>
              <w:bottom w:val="single" w:sz="4" w:space="0" w:color="auto"/>
              <w:right w:val="single" w:sz="4" w:space="0" w:color="auto"/>
            </w:tcBorders>
            <w:hideMark/>
          </w:tcPr>
          <w:p w14:paraId="79959A3A" w14:textId="77777777" w:rsidR="00364929" w:rsidRPr="00264912" w:rsidRDefault="00364929" w:rsidP="00264912">
            <w:pPr>
              <w:pStyle w:val="103"/>
            </w:pPr>
            <w:r w:rsidRPr="006E269D">
              <w:t>1,78</w:t>
            </w:r>
          </w:p>
        </w:tc>
      </w:tr>
      <w:tr w:rsidR="00364929" w14:paraId="2A49639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8837051"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578BF8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4593BE4" w14:textId="77777777" w:rsidR="00364929" w:rsidRPr="00264912" w:rsidRDefault="00364929" w:rsidP="00264912">
            <w:pPr>
              <w:pStyle w:val="103"/>
            </w:pPr>
            <w:r w:rsidRPr="006E269D">
              <w:t>Потери при передаче всего, в т.ч.:</w:t>
            </w:r>
          </w:p>
        </w:tc>
        <w:tc>
          <w:tcPr>
            <w:tcW w:w="238" w:type="pct"/>
            <w:tcBorders>
              <w:top w:val="single" w:sz="4" w:space="0" w:color="auto"/>
              <w:left w:val="single" w:sz="4" w:space="0" w:color="auto"/>
              <w:bottom w:val="single" w:sz="4" w:space="0" w:color="auto"/>
              <w:right w:val="single" w:sz="4" w:space="0" w:color="auto"/>
            </w:tcBorders>
            <w:hideMark/>
          </w:tcPr>
          <w:p w14:paraId="4E5B9875" w14:textId="77777777" w:rsidR="00364929" w:rsidRPr="00264912" w:rsidRDefault="00364929" w:rsidP="00264912">
            <w:pPr>
              <w:pStyle w:val="103"/>
            </w:pPr>
            <w:r w:rsidRPr="006E269D">
              <w:t>0,40</w:t>
            </w:r>
          </w:p>
        </w:tc>
        <w:tc>
          <w:tcPr>
            <w:tcW w:w="238" w:type="pct"/>
            <w:tcBorders>
              <w:top w:val="single" w:sz="4" w:space="0" w:color="auto"/>
              <w:left w:val="single" w:sz="4" w:space="0" w:color="auto"/>
              <w:bottom w:val="single" w:sz="4" w:space="0" w:color="auto"/>
              <w:right w:val="single" w:sz="4" w:space="0" w:color="auto"/>
            </w:tcBorders>
            <w:hideMark/>
          </w:tcPr>
          <w:p w14:paraId="2AF4994C" w14:textId="77777777" w:rsidR="00364929" w:rsidRPr="00264912" w:rsidRDefault="00364929" w:rsidP="00264912">
            <w:pPr>
              <w:pStyle w:val="103"/>
            </w:pPr>
            <w:r w:rsidRPr="006E269D">
              <w:t>0,40</w:t>
            </w:r>
          </w:p>
        </w:tc>
        <w:tc>
          <w:tcPr>
            <w:tcW w:w="238" w:type="pct"/>
            <w:tcBorders>
              <w:top w:val="single" w:sz="4" w:space="0" w:color="auto"/>
              <w:left w:val="single" w:sz="4" w:space="0" w:color="auto"/>
              <w:bottom w:val="single" w:sz="4" w:space="0" w:color="auto"/>
              <w:right w:val="single" w:sz="4" w:space="0" w:color="auto"/>
            </w:tcBorders>
            <w:hideMark/>
          </w:tcPr>
          <w:p w14:paraId="04A9B575" w14:textId="77777777" w:rsidR="00364929" w:rsidRPr="00264912" w:rsidRDefault="00364929" w:rsidP="00264912">
            <w:pPr>
              <w:pStyle w:val="103"/>
            </w:pPr>
            <w:r w:rsidRPr="006E269D">
              <w:t>0,40</w:t>
            </w:r>
          </w:p>
        </w:tc>
        <w:tc>
          <w:tcPr>
            <w:tcW w:w="238" w:type="pct"/>
            <w:tcBorders>
              <w:top w:val="single" w:sz="4" w:space="0" w:color="auto"/>
              <w:left w:val="single" w:sz="4" w:space="0" w:color="auto"/>
              <w:bottom w:val="single" w:sz="4" w:space="0" w:color="auto"/>
              <w:right w:val="single" w:sz="4" w:space="0" w:color="auto"/>
            </w:tcBorders>
            <w:hideMark/>
          </w:tcPr>
          <w:p w14:paraId="7DA2E97F" w14:textId="77777777" w:rsidR="00364929" w:rsidRPr="00264912" w:rsidRDefault="00364929" w:rsidP="00264912">
            <w:pPr>
              <w:pStyle w:val="103"/>
            </w:pPr>
            <w:r w:rsidRPr="006E269D">
              <w:t>0,40</w:t>
            </w:r>
          </w:p>
        </w:tc>
        <w:tc>
          <w:tcPr>
            <w:tcW w:w="238" w:type="pct"/>
            <w:tcBorders>
              <w:top w:val="single" w:sz="4" w:space="0" w:color="auto"/>
              <w:left w:val="single" w:sz="4" w:space="0" w:color="auto"/>
              <w:bottom w:val="single" w:sz="4" w:space="0" w:color="auto"/>
              <w:right w:val="single" w:sz="4" w:space="0" w:color="auto"/>
            </w:tcBorders>
            <w:hideMark/>
          </w:tcPr>
          <w:p w14:paraId="6DE49C7A" w14:textId="77777777" w:rsidR="00364929" w:rsidRPr="00264912" w:rsidRDefault="00364929" w:rsidP="00264912">
            <w:pPr>
              <w:pStyle w:val="103"/>
            </w:pPr>
            <w:r w:rsidRPr="006E269D">
              <w:t>0,39</w:t>
            </w:r>
          </w:p>
        </w:tc>
        <w:tc>
          <w:tcPr>
            <w:tcW w:w="238" w:type="pct"/>
            <w:tcBorders>
              <w:top w:val="single" w:sz="4" w:space="0" w:color="auto"/>
              <w:left w:val="single" w:sz="4" w:space="0" w:color="auto"/>
              <w:bottom w:val="single" w:sz="4" w:space="0" w:color="auto"/>
              <w:right w:val="single" w:sz="4" w:space="0" w:color="auto"/>
            </w:tcBorders>
            <w:hideMark/>
          </w:tcPr>
          <w:p w14:paraId="7653F186" w14:textId="77777777" w:rsidR="00364929" w:rsidRPr="00264912" w:rsidRDefault="00364929" w:rsidP="00264912">
            <w:pPr>
              <w:pStyle w:val="103"/>
            </w:pPr>
            <w:r w:rsidRPr="006E269D">
              <w:t>0,39</w:t>
            </w:r>
          </w:p>
        </w:tc>
        <w:tc>
          <w:tcPr>
            <w:tcW w:w="238" w:type="pct"/>
            <w:tcBorders>
              <w:top w:val="single" w:sz="4" w:space="0" w:color="auto"/>
              <w:left w:val="single" w:sz="4" w:space="0" w:color="auto"/>
              <w:bottom w:val="single" w:sz="4" w:space="0" w:color="auto"/>
              <w:right w:val="single" w:sz="4" w:space="0" w:color="auto"/>
            </w:tcBorders>
            <w:hideMark/>
          </w:tcPr>
          <w:p w14:paraId="03AE7074" w14:textId="77777777" w:rsidR="00364929" w:rsidRPr="00264912" w:rsidRDefault="00364929" w:rsidP="00264912">
            <w:pPr>
              <w:pStyle w:val="103"/>
            </w:pPr>
            <w:r w:rsidRPr="006E269D">
              <w:t>0,39</w:t>
            </w:r>
          </w:p>
        </w:tc>
        <w:tc>
          <w:tcPr>
            <w:tcW w:w="238" w:type="pct"/>
            <w:tcBorders>
              <w:top w:val="single" w:sz="4" w:space="0" w:color="auto"/>
              <w:left w:val="single" w:sz="4" w:space="0" w:color="auto"/>
              <w:bottom w:val="single" w:sz="4" w:space="0" w:color="auto"/>
              <w:right w:val="single" w:sz="4" w:space="0" w:color="auto"/>
            </w:tcBorders>
            <w:hideMark/>
          </w:tcPr>
          <w:p w14:paraId="422BEDAA" w14:textId="77777777" w:rsidR="00364929" w:rsidRPr="00264912" w:rsidRDefault="00364929" w:rsidP="00264912">
            <w:pPr>
              <w:pStyle w:val="103"/>
            </w:pPr>
            <w:r w:rsidRPr="006E269D">
              <w:t>0,39</w:t>
            </w:r>
          </w:p>
        </w:tc>
      </w:tr>
      <w:tr w:rsidR="00364929" w14:paraId="0630923D"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C7F0AC6"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0CD2320"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8C94A42" w14:textId="77777777" w:rsidR="00364929" w:rsidRPr="00264912" w:rsidRDefault="00364929" w:rsidP="00264912">
            <w:pPr>
              <w:pStyle w:val="103"/>
            </w:pPr>
            <w:r w:rsidRPr="006E269D">
              <w:t xml:space="preserve">   через изоляционные конструкции</w:t>
            </w:r>
          </w:p>
        </w:tc>
        <w:tc>
          <w:tcPr>
            <w:tcW w:w="238" w:type="pct"/>
            <w:tcBorders>
              <w:top w:val="single" w:sz="4" w:space="0" w:color="auto"/>
              <w:left w:val="single" w:sz="4" w:space="0" w:color="auto"/>
              <w:bottom w:val="single" w:sz="4" w:space="0" w:color="auto"/>
              <w:right w:val="single" w:sz="4" w:space="0" w:color="auto"/>
            </w:tcBorders>
            <w:hideMark/>
          </w:tcPr>
          <w:p w14:paraId="4D329254" w14:textId="77777777" w:rsidR="00364929" w:rsidRPr="00264912" w:rsidRDefault="00364929" w:rsidP="00264912">
            <w:pPr>
              <w:pStyle w:val="103"/>
            </w:pPr>
            <w:r w:rsidRPr="006E269D">
              <w:t>0,32</w:t>
            </w:r>
          </w:p>
        </w:tc>
        <w:tc>
          <w:tcPr>
            <w:tcW w:w="238" w:type="pct"/>
            <w:tcBorders>
              <w:top w:val="single" w:sz="4" w:space="0" w:color="auto"/>
              <w:left w:val="single" w:sz="4" w:space="0" w:color="auto"/>
              <w:bottom w:val="single" w:sz="4" w:space="0" w:color="auto"/>
              <w:right w:val="single" w:sz="4" w:space="0" w:color="auto"/>
            </w:tcBorders>
            <w:hideMark/>
          </w:tcPr>
          <w:p w14:paraId="28247DE1" w14:textId="77777777" w:rsidR="00364929" w:rsidRPr="00264912" w:rsidRDefault="00364929" w:rsidP="00264912">
            <w:pPr>
              <w:pStyle w:val="103"/>
            </w:pPr>
            <w:r w:rsidRPr="006E269D">
              <w:t>0,32</w:t>
            </w:r>
          </w:p>
        </w:tc>
        <w:tc>
          <w:tcPr>
            <w:tcW w:w="238" w:type="pct"/>
            <w:tcBorders>
              <w:top w:val="single" w:sz="4" w:space="0" w:color="auto"/>
              <w:left w:val="single" w:sz="4" w:space="0" w:color="auto"/>
              <w:bottom w:val="single" w:sz="4" w:space="0" w:color="auto"/>
              <w:right w:val="single" w:sz="4" w:space="0" w:color="auto"/>
            </w:tcBorders>
            <w:hideMark/>
          </w:tcPr>
          <w:p w14:paraId="1AFDE0A8" w14:textId="77777777" w:rsidR="00364929" w:rsidRPr="00264912" w:rsidRDefault="00364929" w:rsidP="00264912">
            <w:pPr>
              <w:pStyle w:val="103"/>
            </w:pPr>
            <w:r w:rsidRPr="006E269D">
              <w:t>0,32</w:t>
            </w:r>
          </w:p>
        </w:tc>
        <w:tc>
          <w:tcPr>
            <w:tcW w:w="238" w:type="pct"/>
            <w:tcBorders>
              <w:top w:val="single" w:sz="4" w:space="0" w:color="auto"/>
              <w:left w:val="single" w:sz="4" w:space="0" w:color="auto"/>
              <w:bottom w:val="single" w:sz="4" w:space="0" w:color="auto"/>
              <w:right w:val="single" w:sz="4" w:space="0" w:color="auto"/>
            </w:tcBorders>
            <w:hideMark/>
          </w:tcPr>
          <w:p w14:paraId="18A03E30" w14:textId="77777777" w:rsidR="00364929" w:rsidRPr="00264912" w:rsidRDefault="00364929" w:rsidP="00264912">
            <w:pPr>
              <w:pStyle w:val="103"/>
            </w:pPr>
            <w:r w:rsidRPr="006E269D">
              <w:t>0,32</w:t>
            </w:r>
          </w:p>
        </w:tc>
        <w:tc>
          <w:tcPr>
            <w:tcW w:w="238" w:type="pct"/>
            <w:tcBorders>
              <w:top w:val="single" w:sz="4" w:space="0" w:color="auto"/>
              <w:left w:val="single" w:sz="4" w:space="0" w:color="auto"/>
              <w:bottom w:val="single" w:sz="4" w:space="0" w:color="auto"/>
              <w:right w:val="single" w:sz="4" w:space="0" w:color="auto"/>
            </w:tcBorders>
            <w:hideMark/>
          </w:tcPr>
          <w:p w14:paraId="567E70E8" w14:textId="77777777" w:rsidR="00364929" w:rsidRPr="00264912" w:rsidRDefault="00364929" w:rsidP="00264912">
            <w:pPr>
              <w:pStyle w:val="103"/>
            </w:pPr>
            <w:r w:rsidRPr="006E269D">
              <w:t>0,31</w:t>
            </w:r>
          </w:p>
        </w:tc>
        <w:tc>
          <w:tcPr>
            <w:tcW w:w="238" w:type="pct"/>
            <w:tcBorders>
              <w:top w:val="single" w:sz="4" w:space="0" w:color="auto"/>
              <w:left w:val="single" w:sz="4" w:space="0" w:color="auto"/>
              <w:bottom w:val="single" w:sz="4" w:space="0" w:color="auto"/>
              <w:right w:val="single" w:sz="4" w:space="0" w:color="auto"/>
            </w:tcBorders>
            <w:hideMark/>
          </w:tcPr>
          <w:p w14:paraId="4BBE5A55" w14:textId="77777777" w:rsidR="00364929" w:rsidRPr="00264912" w:rsidRDefault="00364929" w:rsidP="00264912">
            <w:pPr>
              <w:pStyle w:val="103"/>
            </w:pPr>
            <w:r w:rsidRPr="006E269D">
              <w:t>0,31</w:t>
            </w:r>
          </w:p>
        </w:tc>
        <w:tc>
          <w:tcPr>
            <w:tcW w:w="238" w:type="pct"/>
            <w:tcBorders>
              <w:top w:val="single" w:sz="4" w:space="0" w:color="auto"/>
              <w:left w:val="single" w:sz="4" w:space="0" w:color="auto"/>
              <w:bottom w:val="single" w:sz="4" w:space="0" w:color="auto"/>
              <w:right w:val="single" w:sz="4" w:space="0" w:color="auto"/>
            </w:tcBorders>
            <w:hideMark/>
          </w:tcPr>
          <w:p w14:paraId="4F17A59A" w14:textId="77777777" w:rsidR="00364929" w:rsidRPr="00264912" w:rsidRDefault="00364929" w:rsidP="00264912">
            <w:pPr>
              <w:pStyle w:val="103"/>
            </w:pPr>
            <w:r w:rsidRPr="006E269D">
              <w:t>0,31</w:t>
            </w:r>
          </w:p>
        </w:tc>
        <w:tc>
          <w:tcPr>
            <w:tcW w:w="238" w:type="pct"/>
            <w:tcBorders>
              <w:top w:val="single" w:sz="4" w:space="0" w:color="auto"/>
              <w:left w:val="single" w:sz="4" w:space="0" w:color="auto"/>
              <w:bottom w:val="single" w:sz="4" w:space="0" w:color="auto"/>
              <w:right w:val="single" w:sz="4" w:space="0" w:color="auto"/>
            </w:tcBorders>
            <w:hideMark/>
          </w:tcPr>
          <w:p w14:paraId="265E2EA7" w14:textId="77777777" w:rsidR="00364929" w:rsidRPr="00264912" w:rsidRDefault="00364929" w:rsidP="00264912">
            <w:pPr>
              <w:pStyle w:val="103"/>
            </w:pPr>
            <w:r w:rsidRPr="006E269D">
              <w:t>0,31</w:t>
            </w:r>
          </w:p>
        </w:tc>
      </w:tr>
      <w:tr w:rsidR="00364929" w14:paraId="3716B5D7"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066F246"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8691F2D"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3DDE095" w14:textId="77777777" w:rsidR="00364929" w:rsidRPr="00264912" w:rsidRDefault="00364929" w:rsidP="00264912">
            <w:pPr>
              <w:pStyle w:val="103"/>
            </w:pPr>
            <w:r w:rsidRPr="006E269D">
              <w:t xml:space="preserve">   с утечками теплоносителя</w:t>
            </w:r>
          </w:p>
        </w:tc>
        <w:tc>
          <w:tcPr>
            <w:tcW w:w="238" w:type="pct"/>
            <w:tcBorders>
              <w:top w:val="single" w:sz="4" w:space="0" w:color="auto"/>
              <w:left w:val="single" w:sz="4" w:space="0" w:color="auto"/>
              <w:bottom w:val="single" w:sz="4" w:space="0" w:color="auto"/>
              <w:right w:val="single" w:sz="4" w:space="0" w:color="auto"/>
            </w:tcBorders>
            <w:hideMark/>
          </w:tcPr>
          <w:p w14:paraId="01FD88CD"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7675DDB0"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22C69224"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36E13A88"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798F49DF"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0911E162"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334AD3F8" w14:textId="77777777" w:rsidR="00364929" w:rsidRPr="00264912" w:rsidRDefault="00364929" w:rsidP="00264912">
            <w:pPr>
              <w:pStyle w:val="103"/>
            </w:pPr>
            <w:r w:rsidRPr="006E269D">
              <w:t>0,08</w:t>
            </w:r>
          </w:p>
        </w:tc>
        <w:tc>
          <w:tcPr>
            <w:tcW w:w="238" w:type="pct"/>
            <w:tcBorders>
              <w:top w:val="single" w:sz="4" w:space="0" w:color="auto"/>
              <w:left w:val="single" w:sz="4" w:space="0" w:color="auto"/>
              <w:bottom w:val="single" w:sz="4" w:space="0" w:color="auto"/>
              <w:right w:val="single" w:sz="4" w:space="0" w:color="auto"/>
            </w:tcBorders>
            <w:hideMark/>
          </w:tcPr>
          <w:p w14:paraId="0785E7B5" w14:textId="77777777" w:rsidR="00364929" w:rsidRPr="00264912" w:rsidRDefault="00364929" w:rsidP="00264912">
            <w:pPr>
              <w:pStyle w:val="103"/>
            </w:pPr>
            <w:r w:rsidRPr="006E269D">
              <w:t>0,08</w:t>
            </w:r>
          </w:p>
        </w:tc>
      </w:tr>
      <w:tr w:rsidR="00364929" w14:paraId="46ACA729"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7D4ABD96"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7582472"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B7AF41E" w14:textId="77777777" w:rsidR="00364929" w:rsidRPr="00264912" w:rsidRDefault="00364929" w:rsidP="00264912">
            <w:pPr>
              <w:pStyle w:val="103"/>
            </w:pPr>
            <w:r w:rsidRPr="006E269D">
              <w:t>Хозяйственные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46F4006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9C089F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A7ACAE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3C72D3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B1EE91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BE08A6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BA964A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71E7649" w14:textId="77777777" w:rsidR="00364929" w:rsidRPr="00264912" w:rsidRDefault="00364929" w:rsidP="00264912">
            <w:pPr>
              <w:pStyle w:val="103"/>
            </w:pPr>
            <w:r w:rsidRPr="006E269D">
              <w:t>0,00</w:t>
            </w:r>
          </w:p>
        </w:tc>
      </w:tr>
      <w:tr w:rsidR="00364929" w14:paraId="6012A87E"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6895A529"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FEE0ADB"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A236226" w14:textId="77777777" w:rsidR="00364929" w:rsidRPr="00264912" w:rsidRDefault="00364929" w:rsidP="00264912">
            <w:pPr>
              <w:pStyle w:val="103"/>
            </w:pPr>
            <w:r w:rsidRPr="006E269D">
              <w:t>Подключенная нагрузка (договорная), в т. ч.:</w:t>
            </w:r>
          </w:p>
        </w:tc>
        <w:tc>
          <w:tcPr>
            <w:tcW w:w="238" w:type="pct"/>
            <w:tcBorders>
              <w:top w:val="single" w:sz="4" w:space="0" w:color="auto"/>
              <w:left w:val="single" w:sz="4" w:space="0" w:color="auto"/>
              <w:bottom w:val="single" w:sz="4" w:space="0" w:color="auto"/>
              <w:right w:val="single" w:sz="4" w:space="0" w:color="auto"/>
            </w:tcBorders>
            <w:hideMark/>
          </w:tcPr>
          <w:p w14:paraId="3A794FE7" w14:textId="77777777" w:rsidR="00364929" w:rsidRPr="00264912" w:rsidRDefault="00364929" w:rsidP="00264912">
            <w:pPr>
              <w:pStyle w:val="103"/>
            </w:pPr>
            <w:r w:rsidRPr="006E269D">
              <w:t>1,33</w:t>
            </w:r>
          </w:p>
        </w:tc>
        <w:tc>
          <w:tcPr>
            <w:tcW w:w="238" w:type="pct"/>
            <w:tcBorders>
              <w:top w:val="single" w:sz="4" w:space="0" w:color="auto"/>
              <w:left w:val="single" w:sz="4" w:space="0" w:color="auto"/>
              <w:bottom w:val="single" w:sz="4" w:space="0" w:color="auto"/>
              <w:right w:val="single" w:sz="4" w:space="0" w:color="auto"/>
            </w:tcBorders>
            <w:hideMark/>
          </w:tcPr>
          <w:p w14:paraId="5AFB33BF" w14:textId="77777777" w:rsidR="00364929" w:rsidRPr="00264912" w:rsidRDefault="00364929" w:rsidP="00264912">
            <w:pPr>
              <w:pStyle w:val="103"/>
            </w:pPr>
            <w:r w:rsidRPr="006E269D">
              <w:t>1,33</w:t>
            </w:r>
          </w:p>
        </w:tc>
        <w:tc>
          <w:tcPr>
            <w:tcW w:w="238" w:type="pct"/>
            <w:tcBorders>
              <w:top w:val="single" w:sz="4" w:space="0" w:color="auto"/>
              <w:left w:val="single" w:sz="4" w:space="0" w:color="auto"/>
              <w:bottom w:val="single" w:sz="4" w:space="0" w:color="auto"/>
              <w:right w:val="single" w:sz="4" w:space="0" w:color="auto"/>
            </w:tcBorders>
            <w:hideMark/>
          </w:tcPr>
          <w:p w14:paraId="71FD16A0" w14:textId="77777777" w:rsidR="00364929" w:rsidRPr="00264912" w:rsidRDefault="00364929" w:rsidP="00264912">
            <w:pPr>
              <w:pStyle w:val="103"/>
            </w:pPr>
            <w:r w:rsidRPr="006E269D">
              <w:t>1,34</w:t>
            </w:r>
          </w:p>
        </w:tc>
        <w:tc>
          <w:tcPr>
            <w:tcW w:w="238" w:type="pct"/>
            <w:tcBorders>
              <w:top w:val="single" w:sz="4" w:space="0" w:color="auto"/>
              <w:left w:val="single" w:sz="4" w:space="0" w:color="auto"/>
              <w:bottom w:val="single" w:sz="4" w:space="0" w:color="auto"/>
              <w:right w:val="single" w:sz="4" w:space="0" w:color="auto"/>
            </w:tcBorders>
            <w:hideMark/>
          </w:tcPr>
          <w:p w14:paraId="1559FC14" w14:textId="77777777" w:rsidR="00364929" w:rsidRPr="00264912" w:rsidRDefault="00364929" w:rsidP="00264912">
            <w:pPr>
              <w:pStyle w:val="103"/>
            </w:pPr>
            <w:r w:rsidRPr="006E269D">
              <w:t>1,34</w:t>
            </w:r>
          </w:p>
        </w:tc>
        <w:tc>
          <w:tcPr>
            <w:tcW w:w="238" w:type="pct"/>
            <w:tcBorders>
              <w:top w:val="single" w:sz="4" w:space="0" w:color="auto"/>
              <w:left w:val="single" w:sz="4" w:space="0" w:color="auto"/>
              <w:bottom w:val="single" w:sz="4" w:space="0" w:color="auto"/>
              <w:right w:val="single" w:sz="4" w:space="0" w:color="auto"/>
            </w:tcBorders>
            <w:hideMark/>
          </w:tcPr>
          <w:p w14:paraId="382839CC" w14:textId="77777777" w:rsidR="00364929" w:rsidRPr="00264912" w:rsidRDefault="00364929" w:rsidP="00264912">
            <w:pPr>
              <w:pStyle w:val="103"/>
            </w:pPr>
            <w:r w:rsidRPr="006E269D">
              <w:t>1,34</w:t>
            </w:r>
          </w:p>
        </w:tc>
        <w:tc>
          <w:tcPr>
            <w:tcW w:w="238" w:type="pct"/>
            <w:tcBorders>
              <w:top w:val="single" w:sz="4" w:space="0" w:color="auto"/>
              <w:left w:val="single" w:sz="4" w:space="0" w:color="auto"/>
              <w:bottom w:val="single" w:sz="4" w:space="0" w:color="auto"/>
              <w:right w:val="single" w:sz="4" w:space="0" w:color="auto"/>
            </w:tcBorders>
            <w:hideMark/>
          </w:tcPr>
          <w:p w14:paraId="7A3E193A" w14:textId="77777777" w:rsidR="00364929" w:rsidRPr="00264912" w:rsidRDefault="00364929" w:rsidP="00264912">
            <w:pPr>
              <w:pStyle w:val="103"/>
            </w:pPr>
            <w:r w:rsidRPr="006E269D">
              <w:t>1,34</w:t>
            </w:r>
          </w:p>
        </w:tc>
        <w:tc>
          <w:tcPr>
            <w:tcW w:w="238" w:type="pct"/>
            <w:tcBorders>
              <w:top w:val="single" w:sz="4" w:space="0" w:color="auto"/>
              <w:left w:val="single" w:sz="4" w:space="0" w:color="auto"/>
              <w:bottom w:val="single" w:sz="4" w:space="0" w:color="auto"/>
              <w:right w:val="single" w:sz="4" w:space="0" w:color="auto"/>
            </w:tcBorders>
            <w:hideMark/>
          </w:tcPr>
          <w:p w14:paraId="23644EE3" w14:textId="77777777" w:rsidR="00364929" w:rsidRPr="00264912" w:rsidRDefault="00364929" w:rsidP="00264912">
            <w:pPr>
              <w:pStyle w:val="103"/>
            </w:pPr>
            <w:r w:rsidRPr="006E269D">
              <w:t>1,34</w:t>
            </w:r>
          </w:p>
        </w:tc>
        <w:tc>
          <w:tcPr>
            <w:tcW w:w="238" w:type="pct"/>
            <w:tcBorders>
              <w:top w:val="single" w:sz="4" w:space="0" w:color="auto"/>
              <w:left w:val="single" w:sz="4" w:space="0" w:color="auto"/>
              <w:bottom w:val="single" w:sz="4" w:space="0" w:color="auto"/>
              <w:right w:val="single" w:sz="4" w:space="0" w:color="auto"/>
            </w:tcBorders>
            <w:hideMark/>
          </w:tcPr>
          <w:p w14:paraId="3E265834" w14:textId="77777777" w:rsidR="00364929" w:rsidRPr="00264912" w:rsidRDefault="00364929" w:rsidP="00264912">
            <w:pPr>
              <w:pStyle w:val="103"/>
            </w:pPr>
            <w:r w:rsidRPr="006E269D">
              <w:t>1,34</w:t>
            </w:r>
          </w:p>
        </w:tc>
      </w:tr>
      <w:tr w:rsidR="00364929" w14:paraId="54F9E2F7"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6D6CF4D"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9DB9B88"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8EA9316" w14:textId="77777777" w:rsidR="00364929" w:rsidRPr="00264912" w:rsidRDefault="00364929" w:rsidP="00264912">
            <w:pPr>
              <w:pStyle w:val="103"/>
            </w:pPr>
            <w:r w:rsidRPr="006E269D">
              <w:t>Отопление и вентиляция</w:t>
            </w:r>
          </w:p>
        </w:tc>
        <w:tc>
          <w:tcPr>
            <w:tcW w:w="238" w:type="pct"/>
            <w:tcBorders>
              <w:top w:val="single" w:sz="4" w:space="0" w:color="auto"/>
              <w:left w:val="single" w:sz="4" w:space="0" w:color="auto"/>
              <w:bottom w:val="single" w:sz="4" w:space="0" w:color="auto"/>
              <w:right w:val="single" w:sz="4" w:space="0" w:color="auto"/>
            </w:tcBorders>
            <w:hideMark/>
          </w:tcPr>
          <w:p w14:paraId="1A19954D" w14:textId="77777777" w:rsidR="00364929" w:rsidRPr="00264912" w:rsidRDefault="00364929" w:rsidP="00264912">
            <w:pPr>
              <w:pStyle w:val="103"/>
            </w:pPr>
            <w:r w:rsidRPr="006E269D">
              <w:t>1,33</w:t>
            </w:r>
          </w:p>
        </w:tc>
        <w:tc>
          <w:tcPr>
            <w:tcW w:w="238" w:type="pct"/>
            <w:tcBorders>
              <w:top w:val="single" w:sz="4" w:space="0" w:color="auto"/>
              <w:left w:val="single" w:sz="4" w:space="0" w:color="auto"/>
              <w:bottom w:val="single" w:sz="4" w:space="0" w:color="auto"/>
              <w:right w:val="single" w:sz="4" w:space="0" w:color="auto"/>
            </w:tcBorders>
            <w:hideMark/>
          </w:tcPr>
          <w:p w14:paraId="62816A6F" w14:textId="77777777" w:rsidR="00364929" w:rsidRPr="00264912" w:rsidRDefault="00364929" w:rsidP="00264912">
            <w:pPr>
              <w:pStyle w:val="103"/>
            </w:pPr>
            <w:r w:rsidRPr="006E269D">
              <w:t>1,33</w:t>
            </w:r>
          </w:p>
        </w:tc>
        <w:tc>
          <w:tcPr>
            <w:tcW w:w="238" w:type="pct"/>
            <w:tcBorders>
              <w:top w:val="single" w:sz="4" w:space="0" w:color="auto"/>
              <w:left w:val="single" w:sz="4" w:space="0" w:color="auto"/>
              <w:bottom w:val="single" w:sz="4" w:space="0" w:color="auto"/>
              <w:right w:val="single" w:sz="4" w:space="0" w:color="auto"/>
            </w:tcBorders>
            <w:hideMark/>
          </w:tcPr>
          <w:p w14:paraId="19DD1EC2" w14:textId="77777777" w:rsidR="00364929" w:rsidRPr="00264912" w:rsidRDefault="00364929" w:rsidP="00264912">
            <w:pPr>
              <w:pStyle w:val="103"/>
            </w:pPr>
            <w:r w:rsidRPr="006E269D">
              <w:t>1,34</w:t>
            </w:r>
          </w:p>
        </w:tc>
        <w:tc>
          <w:tcPr>
            <w:tcW w:w="238" w:type="pct"/>
            <w:tcBorders>
              <w:top w:val="single" w:sz="4" w:space="0" w:color="auto"/>
              <w:left w:val="single" w:sz="4" w:space="0" w:color="auto"/>
              <w:bottom w:val="single" w:sz="4" w:space="0" w:color="auto"/>
              <w:right w:val="single" w:sz="4" w:space="0" w:color="auto"/>
            </w:tcBorders>
            <w:hideMark/>
          </w:tcPr>
          <w:p w14:paraId="52F1CAAC" w14:textId="77777777" w:rsidR="00364929" w:rsidRPr="00264912" w:rsidRDefault="00364929" w:rsidP="00264912">
            <w:pPr>
              <w:pStyle w:val="103"/>
            </w:pPr>
            <w:r w:rsidRPr="006E269D">
              <w:t>1,34</w:t>
            </w:r>
          </w:p>
        </w:tc>
        <w:tc>
          <w:tcPr>
            <w:tcW w:w="238" w:type="pct"/>
            <w:tcBorders>
              <w:top w:val="single" w:sz="4" w:space="0" w:color="auto"/>
              <w:left w:val="single" w:sz="4" w:space="0" w:color="auto"/>
              <w:bottom w:val="single" w:sz="4" w:space="0" w:color="auto"/>
              <w:right w:val="single" w:sz="4" w:space="0" w:color="auto"/>
            </w:tcBorders>
            <w:hideMark/>
          </w:tcPr>
          <w:p w14:paraId="20F90C4B" w14:textId="77777777" w:rsidR="00364929" w:rsidRPr="00264912" w:rsidRDefault="00364929" w:rsidP="00264912">
            <w:pPr>
              <w:pStyle w:val="103"/>
            </w:pPr>
            <w:r w:rsidRPr="006E269D">
              <w:t>1,34</w:t>
            </w:r>
          </w:p>
        </w:tc>
        <w:tc>
          <w:tcPr>
            <w:tcW w:w="238" w:type="pct"/>
            <w:tcBorders>
              <w:top w:val="single" w:sz="4" w:space="0" w:color="auto"/>
              <w:left w:val="single" w:sz="4" w:space="0" w:color="auto"/>
              <w:bottom w:val="single" w:sz="4" w:space="0" w:color="auto"/>
              <w:right w:val="single" w:sz="4" w:space="0" w:color="auto"/>
            </w:tcBorders>
            <w:hideMark/>
          </w:tcPr>
          <w:p w14:paraId="0D594AA1" w14:textId="77777777" w:rsidR="00364929" w:rsidRPr="00264912" w:rsidRDefault="00364929" w:rsidP="00264912">
            <w:pPr>
              <w:pStyle w:val="103"/>
            </w:pPr>
            <w:r w:rsidRPr="006E269D">
              <w:t>1,34</w:t>
            </w:r>
          </w:p>
        </w:tc>
        <w:tc>
          <w:tcPr>
            <w:tcW w:w="238" w:type="pct"/>
            <w:tcBorders>
              <w:top w:val="single" w:sz="4" w:space="0" w:color="auto"/>
              <w:left w:val="single" w:sz="4" w:space="0" w:color="auto"/>
              <w:bottom w:val="single" w:sz="4" w:space="0" w:color="auto"/>
              <w:right w:val="single" w:sz="4" w:space="0" w:color="auto"/>
            </w:tcBorders>
            <w:hideMark/>
          </w:tcPr>
          <w:p w14:paraId="00EE86E6" w14:textId="77777777" w:rsidR="00364929" w:rsidRPr="00264912" w:rsidRDefault="00364929" w:rsidP="00264912">
            <w:pPr>
              <w:pStyle w:val="103"/>
            </w:pPr>
            <w:r w:rsidRPr="006E269D">
              <w:t>1,34</w:t>
            </w:r>
          </w:p>
        </w:tc>
        <w:tc>
          <w:tcPr>
            <w:tcW w:w="238" w:type="pct"/>
            <w:tcBorders>
              <w:top w:val="single" w:sz="4" w:space="0" w:color="auto"/>
              <w:left w:val="single" w:sz="4" w:space="0" w:color="auto"/>
              <w:bottom w:val="single" w:sz="4" w:space="0" w:color="auto"/>
              <w:right w:val="single" w:sz="4" w:space="0" w:color="auto"/>
            </w:tcBorders>
            <w:hideMark/>
          </w:tcPr>
          <w:p w14:paraId="584B1F3A" w14:textId="77777777" w:rsidR="00364929" w:rsidRPr="00264912" w:rsidRDefault="00364929" w:rsidP="00264912">
            <w:pPr>
              <w:pStyle w:val="103"/>
            </w:pPr>
            <w:r w:rsidRPr="006E269D">
              <w:t>1,34</w:t>
            </w:r>
          </w:p>
        </w:tc>
      </w:tr>
      <w:tr w:rsidR="00364929" w14:paraId="7842D893"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184F0F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41D7918"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9BB5220" w14:textId="77777777" w:rsidR="00364929" w:rsidRPr="00264912" w:rsidRDefault="00364929" w:rsidP="00264912">
            <w:pPr>
              <w:pStyle w:val="103"/>
            </w:pPr>
            <w:r w:rsidRPr="006E269D">
              <w:t>ГВС</w:t>
            </w:r>
          </w:p>
        </w:tc>
        <w:tc>
          <w:tcPr>
            <w:tcW w:w="238" w:type="pct"/>
            <w:tcBorders>
              <w:top w:val="single" w:sz="4" w:space="0" w:color="auto"/>
              <w:left w:val="single" w:sz="4" w:space="0" w:color="auto"/>
              <w:bottom w:val="single" w:sz="4" w:space="0" w:color="auto"/>
              <w:right w:val="single" w:sz="4" w:space="0" w:color="auto"/>
            </w:tcBorders>
            <w:hideMark/>
          </w:tcPr>
          <w:p w14:paraId="524A8F9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174226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F595F6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2ADC7E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FDB192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360A90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5AD1F5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B124DE3" w14:textId="77777777" w:rsidR="00364929" w:rsidRPr="00264912" w:rsidRDefault="00364929" w:rsidP="00264912">
            <w:pPr>
              <w:pStyle w:val="103"/>
            </w:pPr>
            <w:r w:rsidRPr="006E269D">
              <w:t>0,00</w:t>
            </w:r>
          </w:p>
        </w:tc>
      </w:tr>
      <w:tr w:rsidR="00364929" w14:paraId="2006B410"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77B7ACF"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7233756"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D0E9371" w14:textId="77777777" w:rsidR="00364929" w:rsidRPr="00264912" w:rsidRDefault="00364929" w:rsidP="00264912">
            <w:pPr>
              <w:pStyle w:val="103"/>
            </w:pPr>
            <w:r w:rsidRPr="006E269D">
              <w:t>Пар</w:t>
            </w:r>
          </w:p>
        </w:tc>
        <w:tc>
          <w:tcPr>
            <w:tcW w:w="238" w:type="pct"/>
            <w:tcBorders>
              <w:top w:val="single" w:sz="4" w:space="0" w:color="auto"/>
              <w:left w:val="single" w:sz="4" w:space="0" w:color="auto"/>
              <w:bottom w:val="single" w:sz="4" w:space="0" w:color="auto"/>
              <w:right w:val="single" w:sz="4" w:space="0" w:color="auto"/>
            </w:tcBorders>
            <w:hideMark/>
          </w:tcPr>
          <w:p w14:paraId="733B2E8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07551D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FD108D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14DA76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B1BFF5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C1FC68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E4C99B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14C1D24" w14:textId="77777777" w:rsidR="00364929" w:rsidRPr="00264912" w:rsidRDefault="00364929" w:rsidP="00264912">
            <w:pPr>
              <w:pStyle w:val="103"/>
            </w:pPr>
            <w:r w:rsidRPr="006E269D">
              <w:t>0,00</w:t>
            </w:r>
          </w:p>
        </w:tc>
      </w:tr>
      <w:tr w:rsidR="00364929" w14:paraId="39097C9F"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C369651"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531665D"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330B575" w14:textId="77777777" w:rsidR="00364929" w:rsidRPr="00264912" w:rsidRDefault="00364929" w:rsidP="00264912">
            <w:pPr>
              <w:pStyle w:val="103"/>
            </w:pPr>
            <w:r w:rsidRPr="006E269D">
              <w:t>Подключенная тепловая нагрузка (договорная) на коллекторах</w:t>
            </w:r>
          </w:p>
        </w:tc>
        <w:tc>
          <w:tcPr>
            <w:tcW w:w="238" w:type="pct"/>
            <w:tcBorders>
              <w:top w:val="single" w:sz="4" w:space="0" w:color="auto"/>
              <w:left w:val="single" w:sz="4" w:space="0" w:color="auto"/>
              <w:bottom w:val="single" w:sz="4" w:space="0" w:color="auto"/>
              <w:right w:val="single" w:sz="4" w:space="0" w:color="auto"/>
            </w:tcBorders>
            <w:hideMark/>
          </w:tcPr>
          <w:p w14:paraId="1EAE21C6" w14:textId="77777777" w:rsidR="00364929" w:rsidRPr="00264912" w:rsidRDefault="00364929" w:rsidP="00264912">
            <w:pPr>
              <w:pStyle w:val="103"/>
            </w:pPr>
            <w:r w:rsidRPr="006E269D">
              <w:t>1,72</w:t>
            </w:r>
          </w:p>
        </w:tc>
        <w:tc>
          <w:tcPr>
            <w:tcW w:w="238" w:type="pct"/>
            <w:tcBorders>
              <w:top w:val="single" w:sz="4" w:space="0" w:color="auto"/>
              <w:left w:val="single" w:sz="4" w:space="0" w:color="auto"/>
              <w:bottom w:val="single" w:sz="4" w:space="0" w:color="auto"/>
              <w:right w:val="single" w:sz="4" w:space="0" w:color="auto"/>
            </w:tcBorders>
            <w:hideMark/>
          </w:tcPr>
          <w:p w14:paraId="19525B5C" w14:textId="77777777" w:rsidR="00364929" w:rsidRPr="00264912" w:rsidRDefault="00364929" w:rsidP="00264912">
            <w:pPr>
              <w:pStyle w:val="103"/>
            </w:pPr>
            <w:r w:rsidRPr="006E269D">
              <w:t>1,72</w:t>
            </w:r>
          </w:p>
        </w:tc>
        <w:tc>
          <w:tcPr>
            <w:tcW w:w="238" w:type="pct"/>
            <w:tcBorders>
              <w:top w:val="single" w:sz="4" w:space="0" w:color="auto"/>
              <w:left w:val="single" w:sz="4" w:space="0" w:color="auto"/>
              <w:bottom w:val="single" w:sz="4" w:space="0" w:color="auto"/>
              <w:right w:val="single" w:sz="4" w:space="0" w:color="auto"/>
            </w:tcBorders>
            <w:hideMark/>
          </w:tcPr>
          <w:p w14:paraId="07879544" w14:textId="77777777" w:rsidR="00364929" w:rsidRPr="00264912" w:rsidRDefault="00364929" w:rsidP="00264912">
            <w:pPr>
              <w:pStyle w:val="103"/>
            </w:pPr>
            <w:r w:rsidRPr="006E269D">
              <w:t>1,74</w:t>
            </w:r>
          </w:p>
        </w:tc>
        <w:tc>
          <w:tcPr>
            <w:tcW w:w="238" w:type="pct"/>
            <w:tcBorders>
              <w:top w:val="single" w:sz="4" w:space="0" w:color="auto"/>
              <w:left w:val="single" w:sz="4" w:space="0" w:color="auto"/>
              <w:bottom w:val="single" w:sz="4" w:space="0" w:color="auto"/>
              <w:right w:val="single" w:sz="4" w:space="0" w:color="auto"/>
            </w:tcBorders>
            <w:hideMark/>
          </w:tcPr>
          <w:p w14:paraId="7776180F" w14:textId="77777777" w:rsidR="00364929" w:rsidRPr="00264912" w:rsidRDefault="00364929" w:rsidP="00264912">
            <w:pPr>
              <w:pStyle w:val="103"/>
            </w:pPr>
            <w:r w:rsidRPr="006E269D">
              <w:t>1,74</w:t>
            </w:r>
          </w:p>
        </w:tc>
        <w:tc>
          <w:tcPr>
            <w:tcW w:w="238" w:type="pct"/>
            <w:tcBorders>
              <w:top w:val="single" w:sz="4" w:space="0" w:color="auto"/>
              <w:left w:val="single" w:sz="4" w:space="0" w:color="auto"/>
              <w:bottom w:val="single" w:sz="4" w:space="0" w:color="auto"/>
              <w:right w:val="single" w:sz="4" w:space="0" w:color="auto"/>
            </w:tcBorders>
            <w:hideMark/>
          </w:tcPr>
          <w:p w14:paraId="0885E6CC" w14:textId="77777777" w:rsidR="00364929" w:rsidRPr="00264912" w:rsidRDefault="00364929" w:rsidP="00264912">
            <w:pPr>
              <w:pStyle w:val="103"/>
            </w:pPr>
            <w:r w:rsidRPr="006E269D">
              <w:t>1,74</w:t>
            </w:r>
          </w:p>
        </w:tc>
        <w:tc>
          <w:tcPr>
            <w:tcW w:w="238" w:type="pct"/>
            <w:tcBorders>
              <w:top w:val="single" w:sz="4" w:space="0" w:color="auto"/>
              <w:left w:val="single" w:sz="4" w:space="0" w:color="auto"/>
              <w:bottom w:val="single" w:sz="4" w:space="0" w:color="auto"/>
              <w:right w:val="single" w:sz="4" w:space="0" w:color="auto"/>
            </w:tcBorders>
            <w:hideMark/>
          </w:tcPr>
          <w:p w14:paraId="13F3D097" w14:textId="77777777" w:rsidR="00364929" w:rsidRPr="00264912" w:rsidRDefault="00364929" w:rsidP="00264912">
            <w:pPr>
              <w:pStyle w:val="103"/>
            </w:pPr>
            <w:r w:rsidRPr="006E269D">
              <w:t>1,74</w:t>
            </w:r>
          </w:p>
        </w:tc>
        <w:tc>
          <w:tcPr>
            <w:tcW w:w="238" w:type="pct"/>
            <w:tcBorders>
              <w:top w:val="single" w:sz="4" w:space="0" w:color="auto"/>
              <w:left w:val="single" w:sz="4" w:space="0" w:color="auto"/>
              <w:bottom w:val="single" w:sz="4" w:space="0" w:color="auto"/>
              <w:right w:val="single" w:sz="4" w:space="0" w:color="auto"/>
            </w:tcBorders>
            <w:hideMark/>
          </w:tcPr>
          <w:p w14:paraId="7B728A9C" w14:textId="77777777" w:rsidR="00364929" w:rsidRPr="00264912" w:rsidRDefault="00364929" w:rsidP="00264912">
            <w:pPr>
              <w:pStyle w:val="103"/>
            </w:pPr>
            <w:r w:rsidRPr="006E269D">
              <w:t>1,74</w:t>
            </w:r>
          </w:p>
        </w:tc>
        <w:tc>
          <w:tcPr>
            <w:tcW w:w="238" w:type="pct"/>
            <w:tcBorders>
              <w:top w:val="single" w:sz="4" w:space="0" w:color="auto"/>
              <w:left w:val="single" w:sz="4" w:space="0" w:color="auto"/>
              <w:bottom w:val="single" w:sz="4" w:space="0" w:color="auto"/>
              <w:right w:val="single" w:sz="4" w:space="0" w:color="auto"/>
            </w:tcBorders>
            <w:hideMark/>
          </w:tcPr>
          <w:p w14:paraId="26CD9CEA" w14:textId="77777777" w:rsidR="00364929" w:rsidRPr="00264912" w:rsidRDefault="00364929" w:rsidP="00264912">
            <w:pPr>
              <w:pStyle w:val="103"/>
            </w:pPr>
            <w:r w:rsidRPr="006E269D">
              <w:t>1,74</w:t>
            </w:r>
          </w:p>
        </w:tc>
      </w:tr>
      <w:tr w:rsidR="00364929" w14:paraId="0B05BBA0"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BFEC1C5"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75C6C86"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FBC0EDE" w14:textId="77777777" w:rsidR="00364929" w:rsidRPr="00264912" w:rsidRDefault="00364929" w:rsidP="00264912">
            <w:pPr>
              <w:pStyle w:val="103"/>
            </w:pPr>
            <w:r w:rsidRPr="006E269D">
              <w:t xml:space="preserve">Резерв (+)/дефицит(-) тепловой мощности </w:t>
            </w:r>
            <w:r w:rsidRPr="00264912">
              <w:t>(по договору)</w:t>
            </w:r>
          </w:p>
        </w:tc>
        <w:tc>
          <w:tcPr>
            <w:tcW w:w="238" w:type="pct"/>
            <w:tcBorders>
              <w:top w:val="single" w:sz="4" w:space="0" w:color="auto"/>
              <w:left w:val="single" w:sz="4" w:space="0" w:color="auto"/>
              <w:bottom w:val="single" w:sz="4" w:space="0" w:color="auto"/>
              <w:right w:val="single" w:sz="4" w:space="0" w:color="auto"/>
            </w:tcBorders>
            <w:hideMark/>
          </w:tcPr>
          <w:p w14:paraId="1C9351B6" w14:textId="77777777" w:rsidR="00364929" w:rsidRPr="00264912" w:rsidRDefault="00364929" w:rsidP="00264912">
            <w:pPr>
              <w:pStyle w:val="103"/>
            </w:pPr>
            <w:r w:rsidRPr="006E269D">
              <w:t>0,28</w:t>
            </w:r>
          </w:p>
        </w:tc>
        <w:tc>
          <w:tcPr>
            <w:tcW w:w="238" w:type="pct"/>
            <w:tcBorders>
              <w:top w:val="single" w:sz="4" w:space="0" w:color="auto"/>
              <w:left w:val="single" w:sz="4" w:space="0" w:color="auto"/>
              <w:bottom w:val="single" w:sz="4" w:space="0" w:color="auto"/>
              <w:right w:val="single" w:sz="4" w:space="0" w:color="auto"/>
            </w:tcBorders>
            <w:hideMark/>
          </w:tcPr>
          <w:p w14:paraId="5AB27EB8" w14:textId="77777777" w:rsidR="00364929" w:rsidRPr="00264912" w:rsidRDefault="00364929" w:rsidP="00264912">
            <w:pPr>
              <w:pStyle w:val="103"/>
            </w:pPr>
            <w:r w:rsidRPr="006E269D">
              <w:t>0,28</w:t>
            </w:r>
          </w:p>
        </w:tc>
        <w:tc>
          <w:tcPr>
            <w:tcW w:w="238" w:type="pct"/>
            <w:tcBorders>
              <w:top w:val="single" w:sz="4" w:space="0" w:color="auto"/>
              <w:left w:val="single" w:sz="4" w:space="0" w:color="auto"/>
              <w:bottom w:val="single" w:sz="4" w:space="0" w:color="auto"/>
              <w:right w:val="single" w:sz="4" w:space="0" w:color="auto"/>
            </w:tcBorders>
            <w:hideMark/>
          </w:tcPr>
          <w:p w14:paraId="0CB43D40" w14:textId="77777777" w:rsidR="00364929" w:rsidRPr="00264912" w:rsidRDefault="00364929" w:rsidP="00264912">
            <w:pPr>
              <w:pStyle w:val="103"/>
            </w:pPr>
            <w:r w:rsidRPr="006E269D">
              <w:t>0,26</w:t>
            </w:r>
          </w:p>
        </w:tc>
        <w:tc>
          <w:tcPr>
            <w:tcW w:w="238" w:type="pct"/>
            <w:tcBorders>
              <w:top w:val="single" w:sz="4" w:space="0" w:color="auto"/>
              <w:left w:val="single" w:sz="4" w:space="0" w:color="auto"/>
              <w:bottom w:val="single" w:sz="4" w:space="0" w:color="auto"/>
              <w:right w:val="single" w:sz="4" w:space="0" w:color="auto"/>
            </w:tcBorders>
            <w:hideMark/>
          </w:tcPr>
          <w:p w14:paraId="799E8302" w14:textId="77777777" w:rsidR="00364929" w:rsidRPr="00264912" w:rsidRDefault="00364929" w:rsidP="00264912">
            <w:pPr>
              <w:pStyle w:val="103"/>
            </w:pPr>
            <w:r w:rsidRPr="006E269D">
              <w:t>0,26</w:t>
            </w:r>
          </w:p>
        </w:tc>
        <w:tc>
          <w:tcPr>
            <w:tcW w:w="238" w:type="pct"/>
            <w:tcBorders>
              <w:top w:val="single" w:sz="4" w:space="0" w:color="auto"/>
              <w:left w:val="single" w:sz="4" w:space="0" w:color="auto"/>
              <w:bottom w:val="single" w:sz="4" w:space="0" w:color="auto"/>
              <w:right w:val="single" w:sz="4" w:space="0" w:color="auto"/>
            </w:tcBorders>
            <w:hideMark/>
          </w:tcPr>
          <w:p w14:paraId="5114DDDC"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28901DC3"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41F063DD" w14:textId="77777777" w:rsidR="00364929" w:rsidRPr="00264912" w:rsidRDefault="00364929" w:rsidP="00264912">
            <w:pPr>
              <w:pStyle w:val="103"/>
            </w:pPr>
            <w:r w:rsidRPr="006E269D">
              <w:t>0,04</w:t>
            </w:r>
          </w:p>
        </w:tc>
        <w:tc>
          <w:tcPr>
            <w:tcW w:w="238" w:type="pct"/>
            <w:tcBorders>
              <w:top w:val="single" w:sz="4" w:space="0" w:color="auto"/>
              <w:left w:val="single" w:sz="4" w:space="0" w:color="auto"/>
              <w:bottom w:val="single" w:sz="4" w:space="0" w:color="auto"/>
              <w:right w:val="single" w:sz="4" w:space="0" w:color="auto"/>
            </w:tcBorders>
            <w:hideMark/>
          </w:tcPr>
          <w:p w14:paraId="57E86F61" w14:textId="77777777" w:rsidR="00364929" w:rsidRPr="00264912" w:rsidRDefault="00364929" w:rsidP="00264912">
            <w:pPr>
              <w:pStyle w:val="103"/>
            </w:pPr>
            <w:r w:rsidRPr="006E269D">
              <w:t>0,04</w:t>
            </w:r>
          </w:p>
        </w:tc>
      </w:tr>
      <w:tr w:rsidR="00364929" w14:paraId="6C8B8811" w14:textId="77777777" w:rsidTr="00364929">
        <w:trPr>
          <w:trHeight w:val="300"/>
        </w:trPr>
        <w:tc>
          <w:tcPr>
            <w:tcW w:w="610" w:type="pct"/>
            <w:vMerge w:val="restart"/>
            <w:tcBorders>
              <w:top w:val="single" w:sz="4" w:space="0" w:color="auto"/>
              <w:left w:val="single" w:sz="4" w:space="0" w:color="auto"/>
              <w:bottom w:val="single" w:sz="4" w:space="0" w:color="auto"/>
              <w:right w:val="single" w:sz="4" w:space="0" w:color="auto"/>
            </w:tcBorders>
            <w:hideMark/>
          </w:tcPr>
          <w:p w14:paraId="75FBA55D" w14:textId="77777777" w:rsidR="00364929" w:rsidRPr="00264912" w:rsidRDefault="00364929" w:rsidP="00264912">
            <w:pPr>
              <w:pStyle w:val="103"/>
            </w:pPr>
            <w:r w:rsidRPr="006E269D">
              <w:t>Котельная №115</w:t>
            </w:r>
          </w:p>
        </w:tc>
        <w:tc>
          <w:tcPr>
            <w:tcW w:w="709" w:type="pct"/>
            <w:vMerge w:val="restart"/>
            <w:tcBorders>
              <w:top w:val="single" w:sz="4" w:space="0" w:color="auto"/>
              <w:left w:val="single" w:sz="4" w:space="0" w:color="auto"/>
              <w:bottom w:val="single" w:sz="4" w:space="0" w:color="auto"/>
              <w:right w:val="single" w:sz="4" w:space="0" w:color="auto"/>
            </w:tcBorders>
            <w:hideMark/>
          </w:tcPr>
          <w:p w14:paraId="5203E27C" w14:textId="77777777" w:rsidR="00364929" w:rsidRPr="00264912" w:rsidRDefault="00364929" w:rsidP="00264912">
            <w:pPr>
              <w:pStyle w:val="103"/>
            </w:pPr>
            <w:r w:rsidRPr="006E269D">
              <w:t>ст. Юго-Северная, ул. Северная, 77</w:t>
            </w:r>
          </w:p>
        </w:tc>
        <w:tc>
          <w:tcPr>
            <w:tcW w:w="1779" w:type="pct"/>
            <w:tcBorders>
              <w:top w:val="single" w:sz="4" w:space="0" w:color="auto"/>
              <w:left w:val="single" w:sz="4" w:space="0" w:color="auto"/>
              <w:bottom w:val="single" w:sz="4" w:space="0" w:color="auto"/>
              <w:right w:val="single" w:sz="4" w:space="0" w:color="auto"/>
            </w:tcBorders>
            <w:hideMark/>
          </w:tcPr>
          <w:p w14:paraId="7A149911" w14:textId="77777777" w:rsidR="00364929" w:rsidRPr="00264912" w:rsidRDefault="00364929" w:rsidP="00264912">
            <w:pPr>
              <w:pStyle w:val="103"/>
            </w:pPr>
            <w:r w:rsidRPr="006E269D">
              <w:t>Установленная 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03412235"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74C9F6A2"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0307AB94"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584E0795"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4485CF86"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5C7723D7"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460BC362"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438F53B8" w14:textId="77777777" w:rsidR="00364929" w:rsidRPr="00264912" w:rsidRDefault="00364929" w:rsidP="00264912">
            <w:pPr>
              <w:pStyle w:val="103"/>
            </w:pPr>
            <w:r w:rsidRPr="006E269D">
              <w:t>0,14</w:t>
            </w:r>
          </w:p>
        </w:tc>
      </w:tr>
      <w:tr w:rsidR="00364929" w14:paraId="33DA2979"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FEFE64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162974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E532675" w14:textId="77777777" w:rsidR="00364929" w:rsidRPr="00264912" w:rsidRDefault="00364929" w:rsidP="00264912">
            <w:pPr>
              <w:pStyle w:val="103"/>
            </w:pPr>
            <w:r w:rsidRPr="006E269D">
              <w:t>Располагаемая 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06F74D6B"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5861BF89"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38FDD76B"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7D3DE5E1"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4AA8E9EA"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4D22958A"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04D859CB" w14:textId="77777777" w:rsidR="00364929" w:rsidRPr="00264912" w:rsidRDefault="00364929" w:rsidP="00264912">
            <w:pPr>
              <w:pStyle w:val="103"/>
            </w:pPr>
            <w:r w:rsidRPr="006E269D">
              <w:t>0,14</w:t>
            </w:r>
          </w:p>
        </w:tc>
        <w:tc>
          <w:tcPr>
            <w:tcW w:w="238" w:type="pct"/>
            <w:tcBorders>
              <w:top w:val="single" w:sz="4" w:space="0" w:color="auto"/>
              <w:left w:val="single" w:sz="4" w:space="0" w:color="auto"/>
              <w:bottom w:val="single" w:sz="4" w:space="0" w:color="auto"/>
              <w:right w:val="single" w:sz="4" w:space="0" w:color="auto"/>
            </w:tcBorders>
            <w:hideMark/>
          </w:tcPr>
          <w:p w14:paraId="19D24CD4" w14:textId="77777777" w:rsidR="00364929" w:rsidRPr="00264912" w:rsidRDefault="00364929" w:rsidP="00264912">
            <w:pPr>
              <w:pStyle w:val="103"/>
            </w:pPr>
            <w:r w:rsidRPr="006E269D">
              <w:t>0,14</w:t>
            </w:r>
          </w:p>
        </w:tc>
      </w:tr>
      <w:tr w:rsidR="00364929" w14:paraId="0B6C59FC"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375D33C"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A357B30"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0C3CAD7" w14:textId="77777777" w:rsidR="00364929" w:rsidRPr="00264912" w:rsidRDefault="00364929" w:rsidP="00264912">
            <w:pPr>
              <w:pStyle w:val="103"/>
            </w:pPr>
            <w:r w:rsidRPr="006E269D">
              <w:t>Ограничения</w:t>
            </w:r>
          </w:p>
        </w:tc>
        <w:tc>
          <w:tcPr>
            <w:tcW w:w="238" w:type="pct"/>
            <w:tcBorders>
              <w:top w:val="single" w:sz="4" w:space="0" w:color="auto"/>
              <w:left w:val="single" w:sz="4" w:space="0" w:color="auto"/>
              <w:bottom w:val="single" w:sz="4" w:space="0" w:color="auto"/>
              <w:right w:val="single" w:sz="4" w:space="0" w:color="auto"/>
            </w:tcBorders>
            <w:hideMark/>
          </w:tcPr>
          <w:p w14:paraId="12494AE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0CAA37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8ED93C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D4BE03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2E54F1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216CB6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86F528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50AD3CF" w14:textId="77777777" w:rsidR="00364929" w:rsidRPr="00264912" w:rsidRDefault="00364929" w:rsidP="00264912">
            <w:pPr>
              <w:pStyle w:val="103"/>
            </w:pPr>
            <w:r w:rsidRPr="006E269D">
              <w:t>0,00</w:t>
            </w:r>
          </w:p>
        </w:tc>
      </w:tr>
      <w:tr w:rsidR="00364929" w14:paraId="3EFEBF72"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6C4D9B8"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8E15234"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71B7BB1" w14:textId="77777777" w:rsidR="00364929" w:rsidRPr="00264912" w:rsidRDefault="00364929" w:rsidP="00264912">
            <w:pPr>
              <w:pStyle w:val="103"/>
            </w:pPr>
            <w:r w:rsidRPr="006E269D">
              <w:t xml:space="preserve">Собственные </w:t>
            </w:r>
            <w:r w:rsidRPr="00264912">
              <w:t>нужды</w:t>
            </w:r>
          </w:p>
        </w:tc>
        <w:tc>
          <w:tcPr>
            <w:tcW w:w="238" w:type="pct"/>
            <w:tcBorders>
              <w:top w:val="single" w:sz="4" w:space="0" w:color="auto"/>
              <w:left w:val="single" w:sz="4" w:space="0" w:color="auto"/>
              <w:bottom w:val="single" w:sz="4" w:space="0" w:color="auto"/>
              <w:right w:val="single" w:sz="4" w:space="0" w:color="auto"/>
            </w:tcBorders>
            <w:hideMark/>
          </w:tcPr>
          <w:p w14:paraId="5465173B"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45391BC8"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AEBB055"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7ED87D33"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524802F0"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2FA5A34E"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749D4862"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167FC6EA" w14:textId="77777777" w:rsidR="00364929" w:rsidRPr="00264912" w:rsidRDefault="00364929" w:rsidP="00264912">
            <w:pPr>
              <w:pStyle w:val="103"/>
            </w:pPr>
            <w:r w:rsidRPr="006E269D">
              <w:t>0,01</w:t>
            </w:r>
          </w:p>
        </w:tc>
      </w:tr>
      <w:tr w:rsidR="00364929" w14:paraId="6C693732"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E035A58"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1ADCB51"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35DCB1A" w14:textId="77777777" w:rsidR="00364929" w:rsidRPr="00264912" w:rsidRDefault="00364929" w:rsidP="00264912">
            <w:pPr>
              <w:pStyle w:val="103"/>
            </w:pPr>
            <w:r w:rsidRPr="006E269D">
              <w:t>Тепловая мощность "нетто"</w:t>
            </w:r>
          </w:p>
        </w:tc>
        <w:tc>
          <w:tcPr>
            <w:tcW w:w="238" w:type="pct"/>
            <w:tcBorders>
              <w:top w:val="single" w:sz="4" w:space="0" w:color="auto"/>
              <w:left w:val="single" w:sz="4" w:space="0" w:color="auto"/>
              <w:bottom w:val="single" w:sz="4" w:space="0" w:color="auto"/>
              <w:right w:val="single" w:sz="4" w:space="0" w:color="auto"/>
            </w:tcBorders>
            <w:hideMark/>
          </w:tcPr>
          <w:p w14:paraId="304574D8" w14:textId="77777777" w:rsidR="00364929" w:rsidRPr="00264912" w:rsidRDefault="00364929" w:rsidP="00264912">
            <w:pPr>
              <w:pStyle w:val="103"/>
            </w:pPr>
            <w:r w:rsidRPr="006E269D">
              <w:t>0,13</w:t>
            </w:r>
          </w:p>
        </w:tc>
        <w:tc>
          <w:tcPr>
            <w:tcW w:w="238" w:type="pct"/>
            <w:tcBorders>
              <w:top w:val="single" w:sz="4" w:space="0" w:color="auto"/>
              <w:left w:val="single" w:sz="4" w:space="0" w:color="auto"/>
              <w:bottom w:val="single" w:sz="4" w:space="0" w:color="auto"/>
              <w:right w:val="single" w:sz="4" w:space="0" w:color="auto"/>
            </w:tcBorders>
            <w:hideMark/>
          </w:tcPr>
          <w:p w14:paraId="73A0587C" w14:textId="77777777" w:rsidR="00364929" w:rsidRPr="00264912" w:rsidRDefault="00364929" w:rsidP="00264912">
            <w:pPr>
              <w:pStyle w:val="103"/>
            </w:pPr>
            <w:r w:rsidRPr="006E269D">
              <w:t>0,13</w:t>
            </w:r>
          </w:p>
        </w:tc>
        <w:tc>
          <w:tcPr>
            <w:tcW w:w="238" w:type="pct"/>
            <w:tcBorders>
              <w:top w:val="single" w:sz="4" w:space="0" w:color="auto"/>
              <w:left w:val="single" w:sz="4" w:space="0" w:color="auto"/>
              <w:bottom w:val="single" w:sz="4" w:space="0" w:color="auto"/>
              <w:right w:val="single" w:sz="4" w:space="0" w:color="auto"/>
            </w:tcBorders>
            <w:hideMark/>
          </w:tcPr>
          <w:p w14:paraId="696F7AF7" w14:textId="77777777" w:rsidR="00364929" w:rsidRPr="00264912" w:rsidRDefault="00364929" w:rsidP="00264912">
            <w:pPr>
              <w:pStyle w:val="103"/>
            </w:pPr>
            <w:r w:rsidRPr="006E269D">
              <w:t>0,13</w:t>
            </w:r>
          </w:p>
        </w:tc>
        <w:tc>
          <w:tcPr>
            <w:tcW w:w="238" w:type="pct"/>
            <w:tcBorders>
              <w:top w:val="single" w:sz="4" w:space="0" w:color="auto"/>
              <w:left w:val="single" w:sz="4" w:space="0" w:color="auto"/>
              <w:bottom w:val="single" w:sz="4" w:space="0" w:color="auto"/>
              <w:right w:val="single" w:sz="4" w:space="0" w:color="auto"/>
            </w:tcBorders>
            <w:hideMark/>
          </w:tcPr>
          <w:p w14:paraId="74CD418D" w14:textId="77777777" w:rsidR="00364929" w:rsidRPr="00264912" w:rsidRDefault="00364929" w:rsidP="00264912">
            <w:pPr>
              <w:pStyle w:val="103"/>
            </w:pPr>
            <w:r w:rsidRPr="006E269D">
              <w:t>0,13</w:t>
            </w:r>
          </w:p>
        </w:tc>
        <w:tc>
          <w:tcPr>
            <w:tcW w:w="238" w:type="pct"/>
            <w:tcBorders>
              <w:top w:val="single" w:sz="4" w:space="0" w:color="auto"/>
              <w:left w:val="single" w:sz="4" w:space="0" w:color="auto"/>
              <w:bottom w:val="single" w:sz="4" w:space="0" w:color="auto"/>
              <w:right w:val="single" w:sz="4" w:space="0" w:color="auto"/>
            </w:tcBorders>
            <w:hideMark/>
          </w:tcPr>
          <w:p w14:paraId="0158A6AD" w14:textId="77777777" w:rsidR="00364929" w:rsidRPr="00264912" w:rsidRDefault="00364929" w:rsidP="00264912">
            <w:pPr>
              <w:pStyle w:val="103"/>
            </w:pPr>
            <w:r w:rsidRPr="006E269D">
              <w:t>0,13</w:t>
            </w:r>
          </w:p>
        </w:tc>
        <w:tc>
          <w:tcPr>
            <w:tcW w:w="238" w:type="pct"/>
            <w:tcBorders>
              <w:top w:val="single" w:sz="4" w:space="0" w:color="auto"/>
              <w:left w:val="single" w:sz="4" w:space="0" w:color="auto"/>
              <w:bottom w:val="single" w:sz="4" w:space="0" w:color="auto"/>
              <w:right w:val="single" w:sz="4" w:space="0" w:color="auto"/>
            </w:tcBorders>
            <w:hideMark/>
          </w:tcPr>
          <w:p w14:paraId="40FEF66A" w14:textId="77777777" w:rsidR="00364929" w:rsidRPr="00264912" w:rsidRDefault="00364929" w:rsidP="00264912">
            <w:pPr>
              <w:pStyle w:val="103"/>
            </w:pPr>
            <w:r w:rsidRPr="006E269D">
              <w:t>0,13</w:t>
            </w:r>
          </w:p>
        </w:tc>
        <w:tc>
          <w:tcPr>
            <w:tcW w:w="238" w:type="pct"/>
            <w:tcBorders>
              <w:top w:val="single" w:sz="4" w:space="0" w:color="auto"/>
              <w:left w:val="single" w:sz="4" w:space="0" w:color="auto"/>
              <w:bottom w:val="single" w:sz="4" w:space="0" w:color="auto"/>
              <w:right w:val="single" w:sz="4" w:space="0" w:color="auto"/>
            </w:tcBorders>
            <w:hideMark/>
          </w:tcPr>
          <w:p w14:paraId="538DB4C3" w14:textId="77777777" w:rsidR="00364929" w:rsidRPr="00264912" w:rsidRDefault="00364929" w:rsidP="00264912">
            <w:pPr>
              <w:pStyle w:val="103"/>
            </w:pPr>
            <w:r w:rsidRPr="006E269D">
              <w:t>0,13</w:t>
            </w:r>
          </w:p>
        </w:tc>
        <w:tc>
          <w:tcPr>
            <w:tcW w:w="238" w:type="pct"/>
            <w:tcBorders>
              <w:top w:val="single" w:sz="4" w:space="0" w:color="auto"/>
              <w:left w:val="single" w:sz="4" w:space="0" w:color="auto"/>
              <w:bottom w:val="single" w:sz="4" w:space="0" w:color="auto"/>
              <w:right w:val="single" w:sz="4" w:space="0" w:color="auto"/>
            </w:tcBorders>
            <w:hideMark/>
          </w:tcPr>
          <w:p w14:paraId="47F7118D" w14:textId="77777777" w:rsidR="00364929" w:rsidRPr="00264912" w:rsidRDefault="00364929" w:rsidP="00264912">
            <w:pPr>
              <w:pStyle w:val="103"/>
            </w:pPr>
            <w:r w:rsidRPr="006E269D">
              <w:t>0,13</w:t>
            </w:r>
          </w:p>
        </w:tc>
      </w:tr>
      <w:tr w:rsidR="00364929" w14:paraId="4A2DB87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B77655D"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E785F5A"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AEECCDE" w14:textId="77777777" w:rsidR="00364929" w:rsidRPr="00264912" w:rsidRDefault="00364929" w:rsidP="00264912">
            <w:pPr>
              <w:pStyle w:val="103"/>
            </w:pPr>
            <w:r w:rsidRPr="006E269D">
              <w:t>Потери при передаче всего, в т.ч.:</w:t>
            </w:r>
          </w:p>
        </w:tc>
        <w:tc>
          <w:tcPr>
            <w:tcW w:w="238" w:type="pct"/>
            <w:tcBorders>
              <w:top w:val="single" w:sz="4" w:space="0" w:color="auto"/>
              <w:left w:val="single" w:sz="4" w:space="0" w:color="auto"/>
              <w:bottom w:val="single" w:sz="4" w:space="0" w:color="auto"/>
              <w:right w:val="single" w:sz="4" w:space="0" w:color="auto"/>
            </w:tcBorders>
            <w:hideMark/>
          </w:tcPr>
          <w:p w14:paraId="3636644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FB296F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15770E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292431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02419D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400940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4D31A3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79A0138" w14:textId="77777777" w:rsidR="00364929" w:rsidRPr="00264912" w:rsidRDefault="00364929" w:rsidP="00264912">
            <w:pPr>
              <w:pStyle w:val="103"/>
            </w:pPr>
            <w:r w:rsidRPr="006E269D">
              <w:t>0,00</w:t>
            </w:r>
          </w:p>
        </w:tc>
      </w:tr>
      <w:tr w:rsidR="00364929" w14:paraId="341C73F6"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570B192E"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FD1D306"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0F997ACE" w14:textId="77777777" w:rsidR="00364929" w:rsidRPr="00264912" w:rsidRDefault="00364929" w:rsidP="00264912">
            <w:pPr>
              <w:pStyle w:val="103"/>
            </w:pPr>
            <w:r w:rsidRPr="006E269D">
              <w:t xml:space="preserve">   через изоляционные конструкции</w:t>
            </w:r>
          </w:p>
        </w:tc>
        <w:tc>
          <w:tcPr>
            <w:tcW w:w="238" w:type="pct"/>
            <w:tcBorders>
              <w:top w:val="single" w:sz="4" w:space="0" w:color="auto"/>
              <w:left w:val="single" w:sz="4" w:space="0" w:color="auto"/>
              <w:bottom w:val="single" w:sz="4" w:space="0" w:color="auto"/>
              <w:right w:val="single" w:sz="4" w:space="0" w:color="auto"/>
            </w:tcBorders>
            <w:hideMark/>
          </w:tcPr>
          <w:p w14:paraId="0E08DA5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4AD53F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879DC3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602863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9E2FFE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481508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0D3A1D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43D70C8" w14:textId="77777777" w:rsidR="00364929" w:rsidRPr="00264912" w:rsidRDefault="00364929" w:rsidP="00264912">
            <w:pPr>
              <w:pStyle w:val="103"/>
            </w:pPr>
            <w:r w:rsidRPr="006E269D">
              <w:t>0,00</w:t>
            </w:r>
          </w:p>
        </w:tc>
      </w:tr>
      <w:tr w:rsidR="00364929" w14:paraId="67F7259A"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2996CE6"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2F386CE"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38738BF" w14:textId="77777777" w:rsidR="00364929" w:rsidRPr="00264912" w:rsidRDefault="00364929" w:rsidP="00264912">
            <w:pPr>
              <w:pStyle w:val="103"/>
            </w:pPr>
            <w:r w:rsidRPr="006E269D">
              <w:t xml:space="preserve">   с утечками теплоносителя</w:t>
            </w:r>
          </w:p>
        </w:tc>
        <w:tc>
          <w:tcPr>
            <w:tcW w:w="238" w:type="pct"/>
            <w:tcBorders>
              <w:top w:val="single" w:sz="4" w:space="0" w:color="auto"/>
              <w:left w:val="single" w:sz="4" w:space="0" w:color="auto"/>
              <w:bottom w:val="single" w:sz="4" w:space="0" w:color="auto"/>
              <w:right w:val="single" w:sz="4" w:space="0" w:color="auto"/>
            </w:tcBorders>
            <w:hideMark/>
          </w:tcPr>
          <w:p w14:paraId="1598BBC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F6954B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6E458A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12B07B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AD4D98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2A98076"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BFDB9D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529999E" w14:textId="77777777" w:rsidR="00364929" w:rsidRPr="00264912" w:rsidRDefault="00364929" w:rsidP="00264912">
            <w:pPr>
              <w:pStyle w:val="103"/>
            </w:pPr>
            <w:r w:rsidRPr="006E269D">
              <w:t>0,00</w:t>
            </w:r>
          </w:p>
        </w:tc>
      </w:tr>
      <w:tr w:rsidR="00364929" w14:paraId="5F146623"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0F6A71AB"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197761B"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A9A9A24" w14:textId="77777777" w:rsidR="00364929" w:rsidRPr="00264912" w:rsidRDefault="00364929" w:rsidP="00264912">
            <w:pPr>
              <w:pStyle w:val="103"/>
            </w:pPr>
            <w:r w:rsidRPr="006E269D">
              <w:t>Хозяйственные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081810A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E429C4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C7269A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C4C3F0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41A4AC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FB2A0D6"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6FDCDC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900644B" w14:textId="77777777" w:rsidR="00364929" w:rsidRPr="00264912" w:rsidRDefault="00364929" w:rsidP="00264912">
            <w:pPr>
              <w:pStyle w:val="103"/>
            </w:pPr>
            <w:r w:rsidRPr="006E269D">
              <w:t>0,00</w:t>
            </w:r>
          </w:p>
        </w:tc>
      </w:tr>
      <w:tr w:rsidR="00364929" w14:paraId="7AA5CC6B"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C9F4533"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52E925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6B1D5A6" w14:textId="77777777" w:rsidR="00364929" w:rsidRPr="00264912" w:rsidRDefault="00364929" w:rsidP="00264912">
            <w:pPr>
              <w:pStyle w:val="103"/>
            </w:pPr>
            <w:r w:rsidRPr="006E269D">
              <w:t>Подключенная нагрузка (договорная), в т. ч.:</w:t>
            </w:r>
          </w:p>
        </w:tc>
        <w:tc>
          <w:tcPr>
            <w:tcW w:w="238" w:type="pct"/>
            <w:tcBorders>
              <w:top w:val="single" w:sz="4" w:space="0" w:color="auto"/>
              <w:left w:val="single" w:sz="4" w:space="0" w:color="auto"/>
              <w:bottom w:val="single" w:sz="4" w:space="0" w:color="auto"/>
              <w:right w:val="single" w:sz="4" w:space="0" w:color="auto"/>
            </w:tcBorders>
            <w:hideMark/>
          </w:tcPr>
          <w:p w14:paraId="3F5E0F75"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1683C04A"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5774A6FB"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3136CBB1"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1E311D58"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5D3F7CDA"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5BAE4F0E"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7CBD0640" w14:textId="77777777" w:rsidR="00364929" w:rsidRPr="00264912" w:rsidRDefault="00364929" w:rsidP="00264912">
            <w:pPr>
              <w:pStyle w:val="103"/>
            </w:pPr>
            <w:r w:rsidRPr="006E269D">
              <w:t>0,10</w:t>
            </w:r>
          </w:p>
        </w:tc>
      </w:tr>
      <w:tr w:rsidR="00364929" w14:paraId="02CDD8DF"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5A018C9"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9E3B0D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F04B999" w14:textId="77777777" w:rsidR="00364929" w:rsidRPr="00264912" w:rsidRDefault="00364929" w:rsidP="00264912">
            <w:pPr>
              <w:pStyle w:val="103"/>
            </w:pPr>
            <w:r w:rsidRPr="006E269D">
              <w:t>Отопление и вентиляция</w:t>
            </w:r>
          </w:p>
        </w:tc>
        <w:tc>
          <w:tcPr>
            <w:tcW w:w="238" w:type="pct"/>
            <w:tcBorders>
              <w:top w:val="single" w:sz="4" w:space="0" w:color="auto"/>
              <w:left w:val="single" w:sz="4" w:space="0" w:color="auto"/>
              <w:bottom w:val="single" w:sz="4" w:space="0" w:color="auto"/>
              <w:right w:val="single" w:sz="4" w:space="0" w:color="auto"/>
            </w:tcBorders>
            <w:hideMark/>
          </w:tcPr>
          <w:p w14:paraId="1350D59C"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1F1F8FE6"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18E0364F"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6C9040AD"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750E0DBA"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37319387"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39B93819"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39C983B0" w14:textId="77777777" w:rsidR="00364929" w:rsidRPr="00264912" w:rsidRDefault="00364929" w:rsidP="00264912">
            <w:pPr>
              <w:pStyle w:val="103"/>
            </w:pPr>
            <w:r w:rsidRPr="006E269D">
              <w:t>0,10</w:t>
            </w:r>
          </w:p>
        </w:tc>
      </w:tr>
      <w:tr w:rsidR="00364929" w14:paraId="7776ED2D"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E05A600"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9BE1051"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B84B463" w14:textId="77777777" w:rsidR="00364929" w:rsidRPr="00264912" w:rsidRDefault="00364929" w:rsidP="00264912">
            <w:pPr>
              <w:pStyle w:val="103"/>
            </w:pPr>
            <w:r w:rsidRPr="006E269D">
              <w:t>ГВС</w:t>
            </w:r>
          </w:p>
        </w:tc>
        <w:tc>
          <w:tcPr>
            <w:tcW w:w="238" w:type="pct"/>
            <w:tcBorders>
              <w:top w:val="single" w:sz="4" w:space="0" w:color="auto"/>
              <w:left w:val="single" w:sz="4" w:space="0" w:color="auto"/>
              <w:bottom w:val="single" w:sz="4" w:space="0" w:color="auto"/>
              <w:right w:val="single" w:sz="4" w:space="0" w:color="auto"/>
            </w:tcBorders>
            <w:hideMark/>
          </w:tcPr>
          <w:p w14:paraId="2D09265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30F97B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83C1A5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4CBC47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83DC86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53ECF5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1BB6DC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D497E16" w14:textId="77777777" w:rsidR="00364929" w:rsidRPr="00264912" w:rsidRDefault="00364929" w:rsidP="00264912">
            <w:pPr>
              <w:pStyle w:val="103"/>
            </w:pPr>
            <w:r w:rsidRPr="006E269D">
              <w:t>0,00</w:t>
            </w:r>
          </w:p>
        </w:tc>
      </w:tr>
      <w:tr w:rsidR="00364929" w14:paraId="72F1CF98"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875D9BA"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4C2E6A25"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BAAE269" w14:textId="77777777" w:rsidR="00364929" w:rsidRPr="00264912" w:rsidRDefault="00364929" w:rsidP="00264912">
            <w:pPr>
              <w:pStyle w:val="103"/>
            </w:pPr>
            <w:r w:rsidRPr="006E269D">
              <w:t>Пар</w:t>
            </w:r>
          </w:p>
        </w:tc>
        <w:tc>
          <w:tcPr>
            <w:tcW w:w="238" w:type="pct"/>
            <w:tcBorders>
              <w:top w:val="single" w:sz="4" w:space="0" w:color="auto"/>
              <w:left w:val="single" w:sz="4" w:space="0" w:color="auto"/>
              <w:bottom w:val="single" w:sz="4" w:space="0" w:color="auto"/>
              <w:right w:val="single" w:sz="4" w:space="0" w:color="auto"/>
            </w:tcBorders>
            <w:hideMark/>
          </w:tcPr>
          <w:p w14:paraId="55BCAF3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29B698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F2BA2D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812697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565F5B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391543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BB2332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5756007" w14:textId="77777777" w:rsidR="00364929" w:rsidRPr="00264912" w:rsidRDefault="00364929" w:rsidP="00264912">
            <w:pPr>
              <w:pStyle w:val="103"/>
            </w:pPr>
            <w:r w:rsidRPr="006E269D">
              <w:t>0,00</w:t>
            </w:r>
          </w:p>
        </w:tc>
      </w:tr>
      <w:tr w:rsidR="00364929" w14:paraId="6358516C"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1B5FF5E"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E128A71"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8561454" w14:textId="77777777" w:rsidR="00364929" w:rsidRPr="00264912" w:rsidRDefault="00364929" w:rsidP="00264912">
            <w:pPr>
              <w:pStyle w:val="103"/>
            </w:pPr>
            <w:r w:rsidRPr="006E269D">
              <w:t>Подключенная тепловая нагрузка (договорная) на коллекторах</w:t>
            </w:r>
          </w:p>
        </w:tc>
        <w:tc>
          <w:tcPr>
            <w:tcW w:w="238" w:type="pct"/>
            <w:tcBorders>
              <w:top w:val="single" w:sz="4" w:space="0" w:color="auto"/>
              <w:left w:val="single" w:sz="4" w:space="0" w:color="auto"/>
              <w:bottom w:val="single" w:sz="4" w:space="0" w:color="auto"/>
              <w:right w:val="single" w:sz="4" w:space="0" w:color="auto"/>
            </w:tcBorders>
            <w:hideMark/>
          </w:tcPr>
          <w:p w14:paraId="095696FD"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59EB0B6D"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2922322F"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1FEC09E5"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3D446158"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03574DEE"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1ACD5AC1" w14:textId="77777777" w:rsidR="00364929" w:rsidRPr="00264912" w:rsidRDefault="00364929" w:rsidP="00264912">
            <w:pPr>
              <w:pStyle w:val="103"/>
            </w:pPr>
            <w:r w:rsidRPr="006E269D">
              <w:t>0,10</w:t>
            </w:r>
          </w:p>
        </w:tc>
        <w:tc>
          <w:tcPr>
            <w:tcW w:w="238" w:type="pct"/>
            <w:tcBorders>
              <w:top w:val="single" w:sz="4" w:space="0" w:color="auto"/>
              <w:left w:val="single" w:sz="4" w:space="0" w:color="auto"/>
              <w:bottom w:val="single" w:sz="4" w:space="0" w:color="auto"/>
              <w:right w:val="single" w:sz="4" w:space="0" w:color="auto"/>
            </w:tcBorders>
            <w:hideMark/>
          </w:tcPr>
          <w:p w14:paraId="09A03D32" w14:textId="77777777" w:rsidR="00364929" w:rsidRPr="00264912" w:rsidRDefault="00364929" w:rsidP="00264912">
            <w:pPr>
              <w:pStyle w:val="103"/>
            </w:pPr>
            <w:r w:rsidRPr="006E269D">
              <w:t>0,10</w:t>
            </w:r>
          </w:p>
        </w:tc>
      </w:tr>
      <w:tr w:rsidR="00364929" w14:paraId="6E590060"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E388728"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9A5EB16"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D3897DE" w14:textId="77777777" w:rsidR="00364929" w:rsidRPr="00264912" w:rsidRDefault="00364929" w:rsidP="00264912">
            <w:pPr>
              <w:pStyle w:val="103"/>
            </w:pPr>
            <w:r w:rsidRPr="006E269D">
              <w:t>Резерв (+)/</w:t>
            </w:r>
            <w:r w:rsidRPr="00264912">
              <w:t>дефицит(-) тепловой мощности (по договору)</w:t>
            </w:r>
          </w:p>
        </w:tc>
        <w:tc>
          <w:tcPr>
            <w:tcW w:w="238" w:type="pct"/>
            <w:tcBorders>
              <w:top w:val="single" w:sz="4" w:space="0" w:color="auto"/>
              <w:left w:val="single" w:sz="4" w:space="0" w:color="auto"/>
              <w:bottom w:val="single" w:sz="4" w:space="0" w:color="auto"/>
              <w:right w:val="single" w:sz="4" w:space="0" w:color="auto"/>
            </w:tcBorders>
            <w:hideMark/>
          </w:tcPr>
          <w:p w14:paraId="1F26D034"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2F0E2958"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4D54CF43"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49A02351"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1F77BC6F"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4F84B847"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4024B3B9" w14:textId="77777777" w:rsidR="00364929" w:rsidRPr="00264912" w:rsidRDefault="00364929" w:rsidP="00264912">
            <w:pPr>
              <w:pStyle w:val="103"/>
            </w:pPr>
            <w:r w:rsidRPr="006E269D">
              <w:t>0,03</w:t>
            </w:r>
          </w:p>
        </w:tc>
        <w:tc>
          <w:tcPr>
            <w:tcW w:w="238" w:type="pct"/>
            <w:tcBorders>
              <w:top w:val="single" w:sz="4" w:space="0" w:color="auto"/>
              <w:left w:val="single" w:sz="4" w:space="0" w:color="auto"/>
              <w:bottom w:val="single" w:sz="4" w:space="0" w:color="auto"/>
              <w:right w:val="single" w:sz="4" w:space="0" w:color="auto"/>
            </w:tcBorders>
            <w:hideMark/>
          </w:tcPr>
          <w:p w14:paraId="7C0531EB" w14:textId="77777777" w:rsidR="00364929" w:rsidRPr="00264912" w:rsidRDefault="00364929" w:rsidP="00264912">
            <w:pPr>
              <w:pStyle w:val="103"/>
            </w:pPr>
            <w:r w:rsidRPr="006E269D">
              <w:t>0,03</w:t>
            </w:r>
          </w:p>
        </w:tc>
      </w:tr>
      <w:tr w:rsidR="00364929" w14:paraId="2655C16A" w14:textId="77777777" w:rsidTr="00364929">
        <w:trPr>
          <w:trHeight w:val="300"/>
        </w:trPr>
        <w:tc>
          <w:tcPr>
            <w:tcW w:w="610" w:type="pct"/>
            <w:vMerge w:val="restart"/>
            <w:tcBorders>
              <w:top w:val="single" w:sz="4" w:space="0" w:color="auto"/>
              <w:left w:val="single" w:sz="4" w:space="0" w:color="auto"/>
              <w:bottom w:val="single" w:sz="4" w:space="0" w:color="auto"/>
              <w:right w:val="single" w:sz="4" w:space="0" w:color="auto"/>
            </w:tcBorders>
            <w:hideMark/>
          </w:tcPr>
          <w:p w14:paraId="67705464" w14:textId="77777777" w:rsidR="00364929" w:rsidRPr="00264912" w:rsidRDefault="00364929" w:rsidP="00264912">
            <w:pPr>
              <w:pStyle w:val="103"/>
            </w:pPr>
            <w:r w:rsidRPr="006E269D">
              <w:t>Котельная №126</w:t>
            </w:r>
          </w:p>
        </w:tc>
        <w:tc>
          <w:tcPr>
            <w:tcW w:w="709" w:type="pct"/>
            <w:vMerge w:val="restart"/>
            <w:tcBorders>
              <w:top w:val="single" w:sz="4" w:space="0" w:color="auto"/>
              <w:left w:val="single" w:sz="4" w:space="0" w:color="auto"/>
              <w:bottom w:val="single" w:sz="4" w:space="0" w:color="auto"/>
              <w:right w:val="single" w:sz="4" w:space="0" w:color="auto"/>
            </w:tcBorders>
            <w:hideMark/>
          </w:tcPr>
          <w:p w14:paraId="5B62615C" w14:textId="77777777" w:rsidR="00364929" w:rsidRPr="00264912" w:rsidRDefault="00364929" w:rsidP="00264912">
            <w:pPr>
              <w:pStyle w:val="103"/>
            </w:pPr>
            <w:r w:rsidRPr="006E269D">
              <w:t>ст. Юго-Северная, ул. Северная, 65А</w:t>
            </w:r>
          </w:p>
        </w:tc>
        <w:tc>
          <w:tcPr>
            <w:tcW w:w="1779" w:type="pct"/>
            <w:tcBorders>
              <w:top w:val="single" w:sz="4" w:space="0" w:color="auto"/>
              <w:left w:val="single" w:sz="4" w:space="0" w:color="auto"/>
              <w:bottom w:val="single" w:sz="4" w:space="0" w:color="auto"/>
              <w:right w:val="single" w:sz="4" w:space="0" w:color="auto"/>
            </w:tcBorders>
            <w:hideMark/>
          </w:tcPr>
          <w:p w14:paraId="683DE8E0" w14:textId="77777777" w:rsidR="00364929" w:rsidRPr="00264912" w:rsidRDefault="00364929" w:rsidP="00264912">
            <w:pPr>
              <w:pStyle w:val="103"/>
            </w:pPr>
            <w:r w:rsidRPr="006E269D">
              <w:t>Установленная 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2A1BCD24"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0799A9E9"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2D17FC3A"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0C3419D6"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45CFD546"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5135B08D"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222B4D86"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1123D2AC" w14:textId="77777777" w:rsidR="00364929" w:rsidRPr="00264912" w:rsidRDefault="00364929" w:rsidP="00264912">
            <w:pPr>
              <w:pStyle w:val="103"/>
            </w:pPr>
            <w:r w:rsidRPr="006E269D">
              <w:t>0,17</w:t>
            </w:r>
          </w:p>
        </w:tc>
      </w:tr>
      <w:tr w:rsidR="00364929" w14:paraId="0F86FC7E"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2E9CA70"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1E07F6BE"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2919883" w14:textId="77777777" w:rsidR="00364929" w:rsidRPr="00264912" w:rsidRDefault="00364929" w:rsidP="00264912">
            <w:pPr>
              <w:pStyle w:val="103"/>
            </w:pPr>
            <w:r w:rsidRPr="006E269D">
              <w:t>Располагаемая тепловая мощность</w:t>
            </w:r>
          </w:p>
        </w:tc>
        <w:tc>
          <w:tcPr>
            <w:tcW w:w="238" w:type="pct"/>
            <w:tcBorders>
              <w:top w:val="single" w:sz="4" w:space="0" w:color="auto"/>
              <w:left w:val="single" w:sz="4" w:space="0" w:color="auto"/>
              <w:bottom w:val="single" w:sz="4" w:space="0" w:color="auto"/>
              <w:right w:val="single" w:sz="4" w:space="0" w:color="auto"/>
            </w:tcBorders>
            <w:hideMark/>
          </w:tcPr>
          <w:p w14:paraId="1694A9FE"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604A24ED"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17778605"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5F5D3333"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15820D03"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3939EBA1"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028C31D6" w14:textId="77777777" w:rsidR="00364929" w:rsidRPr="00264912" w:rsidRDefault="00364929" w:rsidP="00264912">
            <w:pPr>
              <w:pStyle w:val="103"/>
            </w:pPr>
            <w:r w:rsidRPr="006E269D">
              <w:t>0,17</w:t>
            </w:r>
          </w:p>
        </w:tc>
        <w:tc>
          <w:tcPr>
            <w:tcW w:w="238" w:type="pct"/>
            <w:tcBorders>
              <w:top w:val="single" w:sz="4" w:space="0" w:color="auto"/>
              <w:left w:val="single" w:sz="4" w:space="0" w:color="auto"/>
              <w:bottom w:val="single" w:sz="4" w:space="0" w:color="auto"/>
              <w:right w:val="single" w:sz="4" w:space="0" w:color="auto"/>
            </w:tcBorders>
            <w:hideMark/>
          </w:tcPr>
          <w:p w14:paraId="02F1C108" w14:textId="77777777" w:rsidR="00364929" w:rsidRPr="00264912" w:rsidRDefault="00364929" w:rsidP="00264912">
            <w:pPr>
              <w:pStyle w:val="103"/>
            </w:pPr>
            <w:r w:rsidRPr="006E269D">
              <w:t>0,17</w:t>
            </w:r>
          </w:p>
        </w:tc>
      </w:tr>
      <w:tr w:rsidR="00364929" w14:paraId="6587939F"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891242C"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32597E3"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4408228" w14:textId="77777777" w:rsidR="00364929" w:rsidRPr="00264912" w:rsidRDefault="00364929" w:rsidP="00264912">
            <w:pPr>
              <w:pStyle w:val="103"/>
            </w:pPr>
            <w:r w:rsidRPr="006E269D">
              <w:t>Ограничения</w:t>
            </w:r>
          </w:p>
        </w:tc>
        <w:tc>
          <w:tcPr>
            <w:tcW w:w="238" w:type="pct"/>
            <w:tcBorders>
              <w:top w:val="single" w:sz="4" w:space="0" w:color="auto"/>
              <w:left w:val="single" w:sz="4" w:space="0" w:color="auto"/>
              <w:bottom w:val="single" w:sz="4" w:space="0" w:color="auto"/>
              <w:right w:val="single" w:sz="4" w:space="0" w:color="auto"/>
            </w:tcBorders>
            <w:hideMark/>
          </w:tcPr>
          <w:p w14:paraId="49CE163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236489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78BAD2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47FC63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4E4B466"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4E9ADA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3CC019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E3A8185" w14:textId="77777777" w:rsidR="00364929" w:rsidRPr="00264912" w:rsidRDefault="00364929" w:rsidP="00264912">
            <w:pPr>
              <w:pStyle w:val="103"/>
            </w:pPr>
            <w:r w:rsidRPr="006E269D">
              <w:t>0,00</w:t>
            </w:r>
          </w:p>
        </w:tc>
      </w:tr>
      <w:tr w:rsidR="00364929" w14:paraId="771D8718"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D371F78"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6BEF6DD"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71165EF" w14:textId="77777777" w:rsidR="00364929" w:rsidRPr="00264912" w:rsidRDefault="00364929" w:rsidP="00264912">
            <w:pPr>
              <w:pStyle w:val="103"/>
            </w:pPr>
            <w:r w:rsidRPr="006E269D">
              <w:t xml:space="preserve">Собственные </w:t>
            </w:r>
            <w:r w:rsidRPr="00264912">
              <w:t>нужды</w:t>
            </w:r>
          </w:p>
        </w:tc>
        <w:tc>
          <w:tcPr>
            <w:tcW w:w="238" w:type="pct"/>
            <w:tcBorders>
              <w:top w:val="single" w:sz="4" w:space="0" w:color="auto"/>
              <w:left w:val="single" w:sz="4" w:space="0" w:color="auto"/>
              <w:bottom w:val="single" w:sz="4" w:space="0" w:color="auto"/>
              <w:right w:val="single" w:sz="4" w:space="0" w:color="auto"/>
            </w:tcBorders>
            <w:hideMark/>
          </w:tcPr>
          <w:p w14:paraId="01806003"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4F012EE"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79130502"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69B40D2E"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3B6A9213"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0272C01E"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55F516F0" w14:textId="77777777" w:rsidR="00364929" w:rsidRPr="00264912" w:rsidRDefault="00364929" w:rsidP="00264912">
            <w:pPr>
              <w:pStyle w:val="103"/>
            </w:pPr>
            <w:r w:rsidRPr="006E269D">
              <w:t>0,01</w:t>
            </w:r>
          </w:p>
        </w:tc>
        <w:tc>
          <w:tcPr>
            <w:tcW w:w="238" w:type="pct"/>
            <w:tcBorders>
              <w:top w:val="single" w:sz="4" w:space="0" w:color="auto"/>
              <w:left w:val="single" w:sz="4" w:space="0" w:color="auto"/>
              <w:bottom w:val="single" w:sz="4" w:space="0" w:color="auto"/>
              <w:right w:val="single" w:sz="4" w:space="0" w:color="auto"/>
            </w:tcBorders>
            <w:hideMark/>
          </w:tcPr>
          <w:p w14:paraId="1D8AF674" w14:textId="77777777" w:rsidR="00364929" w:rsidRPr="00264912" w:rsidRDefault="00364929" w:rsidP="00264912">
            <w:pPr>
              <w:pStyle w:val="103"/>
            </w:pPr>
            <w:r w:rsidRPr="006E269D">
              <w:t>0,01</w:t>
            </w:r>
          </w:p>
        </w:tc>
      </w:tr>
      <w:tr w:rsidR="00364929" w14:paraId="407E12E7"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2D4A472"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2B585A6"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8D52226" w14:textId="77777777" w:rsidR="00364929" w:rsidRPr="00264912" w:rsidRDefault="00364929" w:rsidP="00264912">
            <w:pPr>
              <w:pStyle w:val="103"/>
            </w:pPr>
            <w:r w:rsidRPr="006E269D">
              <w:t>Тепловая мощность "нетто"</w:t>
            </w:r>
          </w:p>
        </w:tc>
        <w:tc>
          <w:tcPr>
            <w:tcW w:w="238" w:type="pct"/>
            <w:tcBorders>
              <w:top w:val="single" w:sz="4" w:space="0" w:color="auto"/>
              <w:left w:val="single" w:sz="4" w:space="0" w:color="auto"/>
              <w:bottom w:val="single" w:sz="4" w:space="0" w:color="auto"/>
              <w:right w:val="single" w:sz="4" w:space="0" w:color="auto"/>
            </w:tcBorders>
            <w:hideMark/>
          </w:tcPr>
          <w:p w14:paraId="638BD48F"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06665A1A"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1F9B5D5B"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26593198"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46D05D46"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42972417"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5F3CD51C"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52D13F81" w14:textId="77777777" w:rsidR="00364929" w:rsidRPr="00264912" w:rsidRDefault="00364929" w:rsidP="00264912">
            <w:pPr>
              <w:pStyle w:val="103"/>
            </w:pPr>
            <w:r w:rsidRPr="006E269D">
              <w:t>0,15</w:t>
            </w:r>
          </w:p>
        </w:tc>
      </w:tr>
      <w:tr w:rsidR="00364929" w14:paraId="0403B12C"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3FA7F5FE"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994F574"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299375C" w14:textId="77777777" w:rsidR="00364929" w:rsidRPr="00264912" w:rsidRDefault="00364929" w:rsidP="00264912">
            <w:pPr>
              <w:pStyle w:val="103"/>
            </w:pPr>
            <w:r w:rsidRPr="006E269D">
              <w:t>Потери при передаче всего, в т.ч.:</w:t>
            </w:r>
          </w:p>
        </w:tc>
        <w:tc>
          <w:tcPr>
            <w:tcW w:w="238" w:type="pct"/>
            <w:tcBorders>
              <w:top w:val="single" w:sz="4" w:space="0" w:color="auto"/>
              <w:left w:val="single" w:sz="4" w:space="0" w:color="auto"/>
              <w:bottom w:val="single" w:sz="4" w:space="0" w:color="auto"/>
              <w:right w:val="single" w:sz="4" w:space="0" w:color="auto"/>
            </w:tcBorders>
            <w:hideMark/>
          </w:tcPr>
          <w:p w14:paraId="5AEDA48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9CEB72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A55054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AB8FBF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5A6236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1A8A12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EF401D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B7B4B47" w14:textId="77777777" w:rsidR="00364929" w:rsidRPr="00264912" w:rsidRDefault="00364929" w:rsidP="00264912">
            <w:pPr>
              <w:pStyle w:val="103"/>
            </w:pPr>
            <w:r w:rsidRPr="006E269D">
              <w:t>0,00</w:t>
            </w:r>
          </w:p>
        </w:tc>
      </w:tr>
      <w:tr w:rsidR="00364929" w14:paraId="3F060376"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CB09850"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DCFF8CC"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6E888BBD" w14:textId="77777777" w:rsidR="00364929" w:rsidRPr="00264912" w:rsidRDefault="00364929" w:rsidP="00264912">
            <w:pPr>
              <w:pStyle w:val="103"/>
            </w:pPr>
            <w:r w:rsidRPr="006E269D">
              <w:t xml:space="preserve">   через изоляционные конструкции</w:t>
            </w:r>
          </w:p>
        </w:tc>
        <w:tc>
          <w:tcPr>
            <w:tcW w:w="238" w:type="pct"/>
            <w:tcBorders>
              <w:top w:val="single" w:sz="4" w:space="0" w:color="auto"/>
              <w:left w:val="single" w:sz="4" w:space="0" w:color="auto"/>
              <w:bottom w:val="single" w:sz="4" w:space="0" w:color="auto"/>
              <w:right w:val="single" w:sz="4" w:space="0" w:color="auto"/>
            </w:tcBorders>
            <w:hideMark/>
          </w:tcPr>
          <w:p w14:paraId="0765C58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656927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23CFC2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8A31F3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4F25FA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14C19C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3B8CA5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E3053A8" w14:textId="77777777" w:rsidR="00364929" w:rsidRPr="00264912" w:rsidRDefault="00364929" w:rsidP="00264912">
            <w:pPr>
              <w:pStyle w:val="103"/>
            </w:pPr>
            <w:r w:rsidRPr="006E269D">
              <w:t>0,00</w:t>
            </w:r>
          </w:p>
        </w:tc>
      </w:tr>
      <w:tr w:rsidR="00364929" w14:paraId="4B30EA65"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64BF9EE1"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263F15DA"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5D360630" w14:textId="77777777" w:rsidR="00364929" w:rsidRPr="00264912" w:rsidRDefault="00364929" w:rsidP="00264912">
            <w:pPr>
              <w:pStyle w:val="103"/>
            </w:pPr>
            <w:r w:rsidRPr="006E269D">
              <w:t xml:space="preserve">   с утечками теплоносителя</w:t>
            </w:r>
          </w:p>
        </w:tc>
        <w:tc>
          <w:tcPr>
            <w:tcW w:w="238" w:type="pct"/>
            <w:tcBorders>
              <w:top w:val="single" w:sz="4" w:space="0" w:color="auto"/>
              <w:left w:val="single" w:sz="4" w:space="0" w:color="auto"/>
              <w:bottom w:val="single" w:sz="4" w:space="0" w:color="auto"/>
              <w:right w:val="single" w:sz="4" w:space="0" w:color="auto"/>
            </w:tcBorders>
            <w:hideMark/>
          </w:tcPr>
          <w:p w14:paraId="7C984FE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A3E436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1ACDB9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F716F4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DC793F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C84775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23BDAB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7B94FA2" w14:textId="77777777" w:rsidR="00364929" w:rsidRPr="00264912" w:rsidRDefault="00364929" w:rsidP="00264912">
            <w:pPr>
              <w:pStyle w:val="103"/>
            </w:pPr>
            <w:r w:rsidRPr="006E269D">
              <w:t>0,00</w:t>
            </w:r>
          </w:p>
        </w:tc>
      </w:tr>
      <w:tr w:rsidR="00364929" w14:paraId="0E1718E1"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E9CF7CA"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6DAC4B7"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21B9937F" w14:textId="77777777" w:rsidR="00364929" w:rsidRPr="00264912" w:rsidRDefault="00364929" w:rsidP="00264912">
            <w:pPr>
              <w:pStyle w:val="103"/>
            </w:pPr>
            <w:r w:rsidRPr="006E269D">
              <w:t>Хозяйственные нужды</w:t>
            </w:r>
          </w:p>
        </w:tc>
        <w:tc>
          <w:tcPr>
            <w:tcW w:w="238" w:type="pct"/>
            <w:tcBorders>
              <w:top w:val="single" w:sz="4" w:space="0" w:color="auto"/>
              <w:left w:val="single" w:sz="4" w:space="0" w:color="auto"/>
              <w:bottom w:val="single" w:sz="4" w:space="0" w:color="auto"/>
              <w:right w:val="single" w:sz="4" w:space="0" w:color="auto"/>
            </w:tcBorders>
            <w:hideMark/>
          </w:tcPr>
          <w:p w14:paraId="675C420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595D1C8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41BF35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F52D5A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7DA3B7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A28CE2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78B31C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E117089" w14:textId="77777777" w:rsidR="00364929" w:rsidRPr="00264912" w:rsidRDefault="00364929" w:rsidP="00264912">
            <w:pPr>
              <w:pStyle w:val="103"/>
            </w:pPr>
            <w:r w:rsidRPr="006E269D">
              <w:t>0,00</w:t>
            </w:r>
          </w:p>
        </w:tc>
      </w:tr>
      <w:tr w:rsidR="00364929" w14:paraId="3EE290E3"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272232CD"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603ABC0"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35E0D751" w14:textId="77777777" w:rsidR="00364929" w:rsidRPr="00264912" w:rsidRDefault="00364929" w:rsidP="00264912">
            <w:pPr>
              <w:pStyle w:val="103"/>
            </w:pPr>
            <w:r w:rsidRPr="006E269D">
              <w:t xml:space="preserve">Подключенная нагрузка </w:t>
            </w:r>
            <w:r w:rsidRPr="00264912">
              <w:t>(договорная), в т. ч.:</w:t>
            </w:r>
          </w:p>
        </w:tc>
        <w:tc>
          <w:tcPr>
            <w:tcW w:w="238" w:type="pct"/>
            <w:tcBorders>
              <w:top w:val="single" w:sz="4" w:space="0" w:color="auto"/>
              <w:left w:val="single" w:sz="4" w:space="0" w:color="auto"/>
              <w:bottom w:val="single" w:sz="4" w:space="0" w:color="auto"/>
              <w:right w:val="single" w:sz="4" w:space="0" w:color="auto"/>
            </w:tcBorders>
            <w:hideMark/>
          </w:tcPr>
          <w:p w14:paraId="0DB10DDA"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5C6D2C5A"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634B4F76"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5B3448BE"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7FD789EB"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0AD307F7"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566E4E3E"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4C4CF1BC" w14:textId="77777777" w:rsidR="00364929" w:rsidRPr="00264912" w:rsidRDefault="00364929" w:rsidP="00264912">
            <w:pPr>
              <w:pStyle w:val="103"/>
            </w:pPr>
            <w:r w:rsidRPr="006E269D">
              <w:t>0,15</w:t>
            </w:r>
          </w:p>
        </w:tc>
      </w:tr>
      <w:tr w:rsidR="00364929" w14:paraId="57A28675"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4DD3B45"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063781A3"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1A750D34" w14:textId="77777777" w:rsidR="00364929" w:rsidRPr="00264912" w:rsidRDefault="00364929" w:rsidP="00264912">
            <w:pPr>
              <w:pStyle w:val="103"/>
            </w:pPr>
            <w:r w:rsidRPr="006E269D">
              <w:t>Отопление и вентиляция</w:t>
            </w:r>
          </w:p>
        </w:tc>
        <w:tc>
          <w:tcPr>
            <w:tcW w:w="238" w:type="pct"/>
            <w:tcBorders>
              <w:top w:val="single" w:sz="4" w:space="0" w:color="auto"/>
              <w:left w:val="single" w:sz="4" w:space="0" w:color="auto"/>
              <w:bottom w:val="single" w:sz="4" w:space="0" w:color="auto"/>
              <w:right w:val="single" w:sz="4" w:space="0" w:color="auto"/>
            </w:tcBorders>
            <w:hideMark/>
          </w:tcPr>
          <w:p w14:paraId="17884634"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61FA0936"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50405207"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4E97C895"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2FF6E781"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2E1BFE81"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370989E8"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6C56C3CD" w14:textId="77777777" w:rsidR="00364929" w:rsidRPr="00264912" w:rsidRDefault="00364929" w:rsidP="00264912">
            <w:pPr>
              <w:pStyle w:val="103"/>
            </w:pPr>
            <w:r w:rsidRPr="006E269D">
              <w:t>0,15</w:t>
            </w:r>
          </w:p>
        </w:tc>
      </w:tr>
      <w:tr w:rsidR="00364929" w14:paraId="276ACA07"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10D216E"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3FC83428"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E85A909" w14:textId="77777777" w:rsidR="00364929" w:rsidRPr="00264912" w:rsidRDefault="00364929" w:rsidP="00264912">
            <w:pPr>
              <w:pStyle w:val="103"/>
            </w:pPr>
            <w:r w:rsidRPr="006E269D">
              <w:t>ГВС</w:t>
            </w:r>
          </w:p>
        </w:tc>
        <w:tc>
          <w:tcPr>
            <w:tcW w:w="238" w:type="pct"/>
            <w:tcBorders>
              <w:top w:val="single" w:sz="4" w:space="0" w:color="auto"/>
              <w:left w:val="single" w:sz="4" w:space="0" w:color="auto"/>
              <w:bottom w:val="single" w:sz="4" w:space="0" w:color="auto"/>
              <w:right w:val="single" w:sz="4" w:space="0" w:color="auto"/>
            </w:tcBorders>
            <w:hideMark/>
          </w:tcPr>
          <w:p w14:paraId="68B2BB8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BD1DEA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D584D25"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F94440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6603AF17"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660F5A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6C5B63B"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F4F7C91" w14:textId="77777777" w:rsidR="00364929" w:rsidRPr="00264912" w:rsidRDefault="00364929" w:rsidP="00264912">
            <w:pPr>
              <w:pStyle w:val="103"/>
            </w:pPr>
            <w:r w:rsidRPr="006E269D">
              <w:t>0,00</w:t>
            </w:r>
          </w:p>
        </w:tc>
      </w:tr>
      <w:tr w:rsidR="00364929" w14:paraId="7AF5E5C9"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6D5320E"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7BEE0FCF"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76E17866" w14:textId="77777777" w:rsidR="00364929" w:rsidRPr="00264912" w:rsidRDefault="00364929" w:rsidP="00264912">
            <w:pPr>
              <w:pStyle w:val="103"/>
            </w:pPr>
            <w:r w:rsidRPr="006E269D">
              <w:t>Пар</w:t>
            </w:r>
          </w:p>
        </w:tc>
        <w:tc>
          <w:tcPr>
            <w:tcW w:w="238" w:type="pct"/>
            <w:tcBorders>
              <w:top w:val="single" w:sz="4" w:space="0" w:color="auto"/>
              <w:left w:val="single" w:sz="4" w:space="0" w:color="auto"/>
              <w:bottom w:val="single" w:sz="4" w:space="0" w:color="auto"/>
              <w:right w:val="single" w:sz="4" w:space="0" w:color="auto"/>
            </w:tcBorders>
            <w:hideMark/>
          </w:tcPr>
          <w:p w14:paraId="42D4D92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A9C00B0"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DD3575F"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3FCBC608"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778F7A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46C2685C"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546EEA3"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B0E9EFA" w14:textId="77777777" w:rsidR="00364929" w:rsidRPr="00264912" w:rsidRDefault="00364929" w:rsidP="00264912">
            <w:pPr>
              <w:pStyle w:val="103"/>
            </w:pPr>
            <w:r w:rsidRPr="006E269D">
              <w:t>0,00</w:t>
            </w:r>
          </w:p>
        </w:tc>
      </w:tr>
      <w:tr w:rsidR="00364929" w14:paraId="109DCF31"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467D51B8"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50B4E9DE"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77CC450" w14:textId="77777777" w:rsidR="00364929" w:rsidRPr="00264912" w:rsidRDefault="00364929" w:rsidP="00264912">
            <w:pPr>
              <w:pStyle w:val="103"/>
            </w:pPr>
            <w:r w:rsidRPr="006E269D">
              <w:t>Подключенная тепловая нагрузка (договорная) на коллекторах</w:t>
            </w:r>
          </w:p>
        </w:tc>
        <w:tc>
          <w:tcPr>
            <w:tcW w:w="238" w:type="pct"/>
            <w:tcBorders>
              <w:top w:val="single" w:sz="4" w:space="0" w:color="auto"/>
              <w:left w:val="single" w:sz="4" w:space="0" w:color="auto"/>
              <w:bottom w:val="single" w:sz="4" w:space="0" w:color="auto"/>
              <w:right w:val="single" w:sz="4" w:space="0" w:color="auto"/>
            </w:tcBorders>
            <w:hideMark/>
          </w:tcPr>
          <w:p w14:paraId="188402AA"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1B66DFD1"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54A52745"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5EE073CE"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63C79BB2"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7BACF126"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06891A1D" w14:textId="77777777" w:rsidR="00364929" w:rsidRPr="00264912" w:rsidRDefault="00364929" w:rsidP="00264912">
            <w:pPr>
              <w:pStyle w:val="103"/>
            </w:pPr>
            <w:r w:rsidRPr="006E269D">
              <w:t>0,15</w:t>
            </w:r>
          </w:p>
        </w:tc>
        <w:tc>
          <w:tcPr>
            <w:tcW w:w="238" w:type="pct"/>
            <w:tcBorders>
              <w:top w:val="single" w:sz="4" w:space="0" w:color="auto"/>
              <w:left w:val="single" w:sz="4" w:space="0" w:color="auto"/>
              <w:bottom w:val="single" w:sz="4" w:space="0" w:color="auto"/>
              <w:right w:val="single" w:sz="4" w:space="0" w:color="auto"/>
            </w:tcBorders>
            <w:hideMark/>
          </w:tcPr>
          <w:p w14:paraId="3EE2748B" w14:textId="77777777" w:rsidR="00364929" w:rsidRPr="00264912" w:rsidRDefault="00364929" w:rsidP="00264912">
            <w:pPr>
              <w:pStyle w:val="103"/>
            </w:pPr>
            <w:r w:rsidRPr="006E269D">
              <w:t>0,15</w:t>
            </w:r>
          </w:p>
        </w:tc>
      </w:tr>
      <w:tr w:rsidR="00364929" w14:paraId="420F5122" w14:textId="77777777" w:rsidTr="00364929">
        <w:trPr>
          <w:trHeight w:val="300"/>
        </w:trPr>
        <w:tc>
          <w:tcPr>
            <w:tcW w:w="610" w:type="pct"/>
            <w:vMerge/>
            <w:tcBorders>
              <w:top w:val="single" w:sz="4" w:space="0" w:color="auto"/>
              <w:left w:val="single" w:sz="4" w:space="0" w:color="auto"/>
              <w:bottom w:val="single" w:sz="4" w:space="0" w:color="auto"/>
              <w:right w:val="single" w:sz="4" w:space="0" w:color="auto"/>
            </w:tcBorders>
            <w:hideMark/>
          </w:tcPr>
          <w:p w14:paraId="11224459" w14:textId="77777777" w:rsidR="00364929" w:rsidRPr="006E269D" w:rsidRDefault="00364929" w:rsidP="00264912">
            <w:pPr>
              <w:pStyle w:val="103"/>
            </w:pPr>
          </w:p>
        </w:tc>
        <w:tc>
          <w:tcPr>
            <w:tcW w:w="709" w:type="pct"/>
            <w:vMerge/>
            <w:tcBorders>
              <w:top w:val="single" w:sz="4" w:space="0" w:color="auto"/>
              <w:left w:val="single" w:sz="4" w:space="0" w:color="auto"/>
              <w:bottom w:val="single" w:sz="4" w:space="0" w:color="auto"/>
              <w:right w:val="single" w:sz="4" w:space="0" w:color="auto"/>
            </w:tcBorders>
            <w:hideMark/>
          </w:tcPr>
          <w:p w14:paraId="6AA4D0FD" w14:textId="77777777" w:rsidR="00364929" w:rsidRPr="006E269D" w:rsidRDefault="00364929" w:rsidP="00264912">
            <w:pPr>
              <w:pStyle w:val="103"/>
            </w:pPr>
          </w:p>
        </w:tc>
        <w:tc>
          <w:tcPr>
            <w:tcW w:w="1779" w:type="pct"/>
            <w:tcBorders>
              <w:top w:val="single" w:sz="4" w:space="0" w:color="auto"/>
              <w:left w:val="single" w:sz="4" w:space="0" w:color="auto"/>
              <w:bottom w:val="single" w:sz="4" w:space="0" w:color="auto"/>
              <w:right w:val="single" w:sz="4" w:space="0" w:color="auto"/>
            </w:tcBorders>
            <w:hideMark/>
          </w:tcPr>
          <w:p w14:paraId="4FF25EC3" w14:textId="77777777" w:rsidR="00364929" w:rsidRPr="00264912" w:rsidRDefault="00364929" w:rsidP="00264912">
            <w:pPr>
              <w:pStyle w:val="103"/>
            </w:pPr>
            <w:r w:rsidRPr="006E269D">
              <w:t>Резерв (+)/дефицит(-)</w:t>
            </w:r>
            <w:r w:rsidRPr="00264912">
              <w:t xml:space="preserve"> тепловой мощности (по договору)</w:t>
            </w:r>
          </w:p>
        </w:tc>
        <w:tc>
          <w:tcPr>
            <w:tcW w:w="238" w:type="pct"/>
            <w:tcBorders>
              <w:top w:val="single" w:sz="4" w:space="0" w:color="auto"/>
              <w:left w:val="single" w:sz="4" w:space="0" w:color="auto"/>
              <w:bottom w:val="single" w:sz="4" w:space="0" w:color="auto"/>
              <w:right w:val="single" w:sz="4" w:space="0" w:color="auto"/>
            </w:tcBorders>
            <w:hideMark/>
          </w:tcPr>
          <w:p w14:paraId="202A4B6A"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19BDC8E"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368EC29"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B3899B2"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156CE901"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0E338CB4"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73369FBD" w14:textId="77777777" w:rsidR="00364929" w:rsidRPr="00264912" w:rsidRDefault="00364929" w:rsidP="00264912">
            <w:pPr>
              <w:pStyle w:val="103"/>
            </w:pPr>
            <w:r w:rsidRPr="006E269D">
              <w:t>0,00</w:t>
            </w:r>
          </w:p>
        </w:tc>
        <w:tc>
          <w:tcPr>
            <w:tcW w:w="238" w:type="pct"/>
            <w:tcBorders>
              <w:top w:val="single" w:sz="4" w:space="0" w:color="auto"/>
              <w:left w:val="single" w:sz="4" w:space="0" w:color="auto"/>
              <w:bottom w:val="single" w:sz="4" w:space="0" w:color="auto"/>
              <w:right w:val="single" w:sz="4" w:space="0" w:color="auto"/>
            </w:tcBorders>
            <w:hideMark/>
          </w:tcPr>
          <w:p w14:paraId="2DFF9BF8" w14:textId="77777777" w:rsidR="00364929" w:rsidRPr="00264912" w:rsidRDefault="00364929" w:rsidP="00264912">
            <w:pPr>
              <w:pStyle w:val="103"/>
            </w:pPr>
            <w:r w:rsidRPr="006E269D">
              <w:t>0,00</w:t>
            </w:r>
          </w:p>
        </w:tc>
      </w:tr>
    </w:tbl>
    <w:p w14:paraId="60A86F99" w14:textId="77777777" w:rsidR="00264912" w:rsidRPr="006E269D" w:rsidRDefault="00264912" w:rsidP="00264912">
      <w:pPr>
        <w:pStyle w:val="a1"/>
      </w:pPr>
    </w:p>
    <w:p w14:paraId="38CE3027" w14:textId="77777777" w:rsidR="00264912" w:rsidRPr="006E269D" w:rsidRDefault="00264912" w:rsidP="00264912">
      <w:pPr>
        <w:sectPr w:rsidR="00264912" w:rsidRPr="006E269D" w:rsidSect="00364929">
          <w:pgSz w:w="16839" w:h="11907" w:orient="landscape" w:code="9"/>
          <w:pgMar w:top="1134" w:right="567" w:bottom="1134" w:left="1701" w:header="709" w:footer="709" w:gutter="0"/>
          <w:cols w:space="720"/>
          <w:docGrid w:linePitch="326"/>
        </w:sectPr>
      </w:pPr>
    </w:p>
    <w:p w14:paraId="591A0D67" w14:textId="77777777" w:rsidR="00264912" w:rsidRPr="006E269D" w:rsidRDefault="00264912" w:rsidP="00264912">
      <w:pPr>
        <w:pStyle w:val="a1"/>
      </w:pPr>
      <w:r w:rsidRPr="006E269D">
        <w:lastRenderedPageBreak/>
        <w:t>Как видно из таблицы, на отдельн</w:t>
      </w:r>
      <w:r>
        <w:t>ой</w:t>
      </w:r>
      <w:r w:rsidRPr="006E269D">
        <w:t xml:space="preserve"> не реконструируем</w:t>
      </w:r>
      <w:r>
        <w:t>ой</w:t>
      </w:r>
      <w:r w:rsidRPr="006E269D">
        <w:t xml:space="preserve"> котельн</w:t>
      </w:r>
      <w:r>
        <w:t>ой</w:t>
      </w:r>
      <w:r w:rsidRPr="006E269D">
        <w:t xml:space="preserve"> сохраняется дефицит тепловой мощности, обоснование которого представлено в пункт 1.6.4. </w:t>
      </w:r>
    </w:p>
    <w:p w14:paraId="50EF7C5D" w14:textId="77777777" w:rsidR="00264912" w:rsidRPr="00264912" w:rsidRDefault="00264912" w:rsidP="00264912">
      <w:pPr>
        <w:pStyle w:val="a1"/>
      </w:pPr>
    </w:p>
    <w:p w14:paraId="09DC3C06" w14:textId="77777777" w:rsidR="0080215E" w:rsidRDefault="0080215E" w:rsidP="00B54E93">
      <w:pPr>
        <w:pStyle w:val="11"/>
      </w:pPr>
      <w: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p>
    <w:p w14:paraId="63C00A6E" w14:textId="14E820F4" w:rsidR="00264912" w:rsidRDefault="00264912" w:rsidP="00264912">
      <w:pPr>
        <w:pStyle w:val="a1"/>
      </w:pPr>
      <w:r w:rsidRPr="00264912">
        <w:t>Источники тепловой энергии, зона действия которых расположена в границах двух или более поселений, отсутствуют.</w:t>
      </w:r>
    </w:p>
    <w:p w14:paraId="79946ECE" w14:textId="77777777" w:rsidR="00264912" w:rsidRPr="00264912" w:rsidRDefault="00264912" w:rsidP="00264912">
      <w:pPr>
        <w:pStyle w:val="a1"/>
      </w:pPr>
    </w:p>
    <w:p w14:paraId="09DC3C07" w14:textId="77777777" w:rsidR="0080215E" w:rsidRDefault="0080215E" w:rsidP="00B54E93">
      <w:pPr>
        <w:pStyle w:val="11"/>
      </w:pPr>
      <w:r>
        <w:t>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p>
    <w:p w14:paraId="72A8E878" w14:textId="77777777" w:rsidR="00B16214" w:rsidRPr="000618F0" w:rsidRDefault="00B16214" w:rsidP="00B16214">
      <w:pPr>
        <w:pStyle w:val="a1"/>
      </w:pPr>
      <w:r w:rsidRPr="000618F0">
        <w:t xml:space="preserve">В таблице </w:t>
      </w:r>
      <w:r w:rsidRPr="000618F0">
        <w:fldChar w:fldCharType="begin"/>
      </w:r>
      <w:r w:rsidRPr="000618F0">
        <w:instrText xml:space="preserve"> REF _Ref527358708 \h  \* MERGEFORMAT </w:instrText>
      </w:r>
      <w:r w:rsidRPr="000618F0">
        <w:fldChar w:fldCharType="separate"/>
      </w:r>
      <w:r w:rsidR="00D01E94">
        <w:t>55</w:t>
      </w:r>
      <w:r w:rsidRPr="000618F0">
        <w:fldChar w:fldCharType="end"/>
      </w:r>
      <w:r w:rsidRPr="000618F0">
        <w:t xml:space="preserve"> приведены результаты расчета радиуса эффективного теплоснабжения источников тепловой энергии.</w:t>
      </w:r>
    </w:p>
    <w:p w14:paraId="54EB49F0" w14:textId="77777777" w:rsidR="00B16214" w:rsidRPr="000618F0" w:rsidRDefault="00B16214" w:rsidP="00B16214">
      <w:pPr>
        <w:pStyle w:val="a1"/>
      </w:pPr>
    </w:p>
    <w:p w14:paraId="61807040" w14:textId="77777777" w:rsidR="00B16214" w:rsidRPr="000618F0" w:rsidRDefault="00B16214" w:rsidP="00B16214">
      <w:r w:rsidRPr="000618F0">
        <w:t xml:space="preserve">Таблица </w:t>
      </w:r>
      <w:fldSimple w:instr=" SEQ Таблица \* ARABIC ">
        <w:r w:rsidR="00D01E94">
          <w:rPr>
            <w:noProof/>
          </w:rPr>
          <w:t>76</w:t>
        </w:r>
      </w:fldSimple>
      <w:r w:rsidRPr="000618F0">
        <w:t xml:space="preserve"> – Радиус эффективного теплоснабжения источников тепловой энергии</w:t>
      </w:r>
    </w:p>
    <w:tbl>
      <w:tblPr>
        <w:tblW w:w="5000" w:type="pct"/>
        <w:tblLook w:val="04A0" w:firstRow="1" w:lastRow="0" w:firstColumn="1" w:lastColumn="0" w:noHBand="0" w:noVBand="1"/>
      </w:tblPr>
      <w:tblGrid>
        <w:gridCol w:w="5032"/>
        <w:gridCol w:w="2216"/>
        <w:gridCol w:w="2380"/>
      </w:tblGrid>
      <w:tr w:rsidR="00B16214" w:rsidRPr="000618F0" w14:paraId="58FDCE8F" w14:textId="77777777" w:rsidTr="00542E63">
        <w:trPr>
          <w:trHeight w:val="510"/>
        </w:trPr>
        <w:tc>
          <w:tcPr>
            <w:tcW w:w="26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5F2EF4" w14:textId="77777777" w:rsidR="00B16214" w:rsidRPr="00B16214" w:rsidRDefault="00B16214" w:rsidP="00B16214">
            <w:pPr>
              <w:pStyle w:val="103"/>
            </w:pPr>
            <w:r w:rsidRPr="00B16214">
              <w:t>Адрес источника</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3999091A" w14:textId="77777777" w:rsidR="00B16214" w:rsidRPr="00B16214" w:rsidRDefault="00B16214" w:rsidP="00B16214">
            <w:pPr>
              <w:pStyle w:val="103"/>
            </w:pPr>
            <w:r w:rsidRPr="00B16214">
              <w:t>Площадь теплоснабжения, км²</w:t>
            </w:r>
          </w:p>
        </w:tc>
        <w:tc>
          <w:tcPr>
            <w:tcW w:w="1237" w:type="pct"/>
            <w:tcBorders>
              <w:top w:val="single" w:sz="4" w:space="0" w:color="auto"/>
              <w:left w:val="nil"/>
              <w:bottom w:val="single" w:sz="4" w:space="0" w:color="auto"/>
              <w:right w:val="single" w:sz="4" w:space="0" w:color="auto"/>
            </w:tcBorders>
            <w:shd w:val="clear" w:color="auto" w:fill="auto"/>
            <w:vAlign w:val="center"/>
            <w:hideMark/>
          </w:tcPr>
          <w:p w14:paraId="3EFF08B5" w14:textId="77777777" w:rsidR="00B16214" w:rsidRPr="00B16214" w:rsidRDefault="00B16214" w:rsidP="00B16214">
            <w:pPr>
              <w:pStyle w:val="103"/>
            </w:pPr>
            <w:r w:rsidRPr="00B16214">
              <w:t>Радиус эффективного теплоснабжения, км</w:t>
            </w:r>
          </w:p>
        </w:tc>
      </w:tr>
      <w:tr w:rsidR="00B16214" w:rsidRPr="000618F0" w14:paraId="18C7F412" w14:textId="77777777" w:rsidTr="00542E63">
        <w:trPr>
          <w:trHeight w:val="206"/>
        </w:trPr>
        <w:tc>
          <w:tcPr>
            <w:tcW w:w="2613" w:type="pct"/>
            <w:tcBorders>
              <w:top w:val="nil"/>
              <w:left w:val="single" w:sz="4" w:space="0" w:color="auto"/>
              <w:bottom w:val="single" w:sz="4" w:space="0" w:color="auto"/>
              <w:right w:val="single" w:sz="4" w:space="0" w:color="auto"/>
            </w:tcBorders>
            <w:shd w:val="clear" w:color="auto" w:fill="auto"/>
            <w:vAlign w:val="center"/>
            <w:hideMark/>
          </w:tcPr>
          <w:p w14:paraId="1BEA36BE" w14:textId="77777777" w:rsidR="00B16214" w:rsidRPr="00B16214" w:rsidRDefault="00B16214" w:rsidP="00B16214">
            <w:pPr>
              <w:pStyle w:val="103"/>
            </w:pPr>
            <w:r w:rsidRPr="00B16214">
              <w:t>ст. Еремизино-Борисовская, ул. Школьная, 35</w:t>
            </w:r>
          </w:p>
        </w:tc>
        <w:tc>
          <w:tcPr>
            <w:tcW w:w="1151" w:type="pct"/>
            <w:tcBorders>
              <w:top w:val="nil"/>
              <w:left w:val="nil"/>
              <w:bottom w:val="single" w:sz="4" w:space="0" w:color="auto"/>
              <w:right w:val="single" w:sz="4" w:space="0" w:color="auto"/>
            </w:tcBorders>
            <w:shd w:val="clear" w:color="auto" w:fill="auto"/>
            <w:noWrap/>
            <w:vAlign w:val="center"/>
            <w:hideMark/>
          </w:tcPr>
          <w:p w14:paraId="0342D4FE" w14:textId="77777777" w:rsidR="00B16214" w:rsidRPr="00B16214" w:rsidRDefault="00B16214" w:rsidP="00B16214">
            <w:pPr>
              <w:pStyle w:val="103"/>
            </w:pPr>
            <w:r w:rsidRPr="00B16214">
              <w:t>0,024</w:t>
            </w:r>
          </w:p>
        </w:tc>
        <w:tc>
          <w:tcPr>
            <w:tcW w:w="1237" w:type="pct"/>
            <w:tcBorders>
              <w:top w:val="nil"/>
              <w:left w:val="nil"/>
              <w:bottom w:val="single" w:sz="4" w:space="0" w:color="auto"/>
              <w:right w:val="single" w:sz="4" w:space="0" w:color="auto"/>
            </w:tcBorders>
            <w:shd w:val="clear" w:color="auto" w:fill="auto"/>
            <w:noWrap/>
            <w:vAlign w:val="center"/>
            <w:hideMark/>
          </w:tcPr>
          <w:p w14:paraId="35F1D011" w14:textId="77777777" w:rsidR="00B16214" w:rsidRPr="00B16214" w:rsidRDefault="00B16214" w:rsidP="00B16214">
            <w:pPr>
              <w:pStyle w:val="103"/>
            </w:pPr>
            <w:r w:rsidRPr="00B16214">
              <w:t>1,13</w:t>
            </w:r>
          </w:p>
        </w:tc>
      </w:tr>
      <w:tr w:rsidR="00B16214" w:rsidRPr="000618F0" w14:paraId="3A3E129F" w14:textId="77777777" w:rsidTr="00542E63">
        <w:trPr>
          <w:trHeight w:val="109"/>
        </w:trPr>
        <w:tc>
          <w:tcPr>
            <w:tcW w:w="2613" w:type="pct"/>
            <w:tcBorders>
              <w:top w:val="nil"/>
              <w:left w:val="single" w:sz="4" w:space="0" w:color="auto"/>
              <w:bottom w:val="single" w:sz="4" w:space="0" w:color="auto"/>
              <w:right w:val="single" w:sz="4" w:space="0" w:color="auto"/>
            </w:tcBorders>
            <w:shd w:val="clear" w:color="auto" w:fill="auto"/>
            <w:vAlign w:val="center"/>
            <w:hideMark/>
          </w:tcPr>
          <w:p w14:paraId="49EB237D" w14:textId="77777777" w:rsidR="00B16214" w:rsidRPr="00B16214" w:rsidRDefault="00B16214" w:rsidP="00B16214">
            <w:pPr>
              <w:pStyle w:val="103"/>
            </w:pPr>
            <w:r w:rsidRPr="00B16214">
              <w:t>ст. Еремизино-Борисовская, ул. Кубанская, 113</w:t>
            </w:r>
          </w:p>
        </w:tc>
        <w:tc>
          <w:tcPr>
            <w:tcW w:w="1151" w:type="pct"/>
            <w:tcBorders>
              <w:top w:val="nil"/>
              <w:left w:val="nil"/>
              <w:bottom w:val="single" w:sz="4" w:space="0" w:color="auto"/>
              <w:right w:val="single" w:sz="4" w:space="0" w:color="auto"/>
            </w:tcBorders>
            <w:shd w:val="clear" w:color="auto" w:fill="auto"/>
            <w:noWrap/>
            <w:vAlign w:val="center"/>
            <w:hideMark/>
          </w:tcPr>
          <w:p w14:paraId="5CBD6127" w14:textId="77777777" w:rsidR="00B16214" w:rsidRPr="00B16214" w:rsidRDefault="00B16214" w:rsidP="00B16214">
            <w:pPr>
              <w:pStyle w:val="103"/>
            </w:pPr>
            <w:r w:rsidRPr="00B16214">
              <w:t>0,004</w:t>
            </w:r>
          </w:p>
        </w:tc>
        <w:tc>
          <w:tcPr>
            <w:tcW w:w="1237" w:type="pct"/>
            <w:tcBorders>
              <w:top w:val="nil"/>
              <w:left w:val="nil"/>
              <w:bottom w:val="single" w:sz="4" w:space="0" w:color="auto"/>
              <w:right w:val="single" w:sz="4" w:space="0" w:color="auto"/>
            </w:tcBorders>
            <w:shd w:val="clear" w:color="auto" w:fill="auto"/>
            <w:noWrap/>
            <w:vAlign w:val="center"/>
            <w:hideMark/>
          </w:tcPr>
          <w:p w14:paraId="684500D6" w14:textId="77777777" w:rsidR="00B16214" w:rsidRPr="00B16214" w:rsidRDefault="00B16214" w:rsidP="00B16214">
            <w:pPr>
              <w:pStyle w:val="103"/>
            </w:pPr>
            <w:r w:rsidRPr="00B16214">
              <w:t>0,62</w:t>
            </w:r>
          </w:p>
        </w:tc>
      </w:tr>
    </w:tbl>
    <w:p w14:paraId="4E6F17A7" w14:textId="77777777" w:rsidR="00264912" w:rsidRPr="00264912" w:rsidRDefault="00264912" w:rsidP="00264912">
      <w:pPr>
        <w:pStyle w:val="a1"/>
      </w:pPr>
    </w:p>
    <w:p w14:paraId="359B736A" w14:textId="77777777" w:rsidR="00264912" w:rsidRDefault="00264912">
      <w:pPr>
        <w:spacing w:after="160"/>
        <w:ind w:firstLine="709"/>
        <w:jc w:val="left"/>
        <w:rPr>
          <w:rFonts w:eastAsiaTheme="majorEastAsia"/>
          <w:b/>
          <w:bCs/>
          <w:snapToGrid w:val="0"/>
          <w:sz w:val="28"/>
        </w:rPr>
      </w:pPr>
      <w:r>
        <w:br w:type="page"/>
      </w:r>
    </w:p>
    <w:p w14:paraId="09DC3C08" w14:textId="13300E26" w:rsidR="0080215E" w:rsidRDefault="0080215E" w:rsidP="00B54E93">
      <w:pPr>
        <w:pStyle w:val="1"/>
      </w:pPr>
      <w:bookmarkStart w:id="166" w:name="_Toc531252663"/>
      <w:r>
        <w:lastRenderedPageBreak/>
        <w:t>Существующие и перс</w:t>
      </w:r>
      <w:r w:rsidR="00B54E93">
        <w:t>пективные балансы теплоносителя.</w:t>
      </w:r>
      <w:bookmarkEnd w:id="166"/>
    </w:p>
    <w:p w14:paraId="09DC3C09" w14:textId="77777777" w:rsidR="0080215E" w:rsidRDefault="0080215E" w:rsidP="00B54E93">
      <w:pPr>
        <w:pStyle w:val="11"/>
      </w:pPr>
      <w: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p>
    <w:p w14:paraId="28B0FBF0" w14:textId="76AE8BEC" w:rsidR="005B0634" w:rsidRDefault="005B0634" w:rsidP="005B0634">
      <w:pPr>
        <w:pStyle w:val="a1"/>
      </w:pPr>
      <w:r w:rsidRPr="005B0634">
        <w:t xml:space="preserve">В таблице </w:t>
      </w:r>
      <w:r>
        <w:fldChar w:fldCharType="begin"/>
      </w:r>
      <w:r>
        <w:instrText xml:space="preserve"> REF _Ref530403556 \h </w:instrText>
      </w:r>
      <w:r>
        <w:fldChar w:fldCharType="separate"/>
      </w:r>
      <w:r w:rsidR="00D01E94">
        <w:rPr>
          <w:noProof/>
        </w:rPr>
        <w:t>77</w:t>
      </w:r>
      <w:r>
        <w:fldChar w:fldCharType="end"/>
      </w:r>
      <w:r w:rsidRPr="005B0634">
        <w:t xml:space="preserve"> приведены существующие и перспективные балансы производительности водоподготовительных установок (при наличии) и максимального потребления теплоносителя теплопотребляющими установками потребителей.</w:t>
      </w:r>
    </w:p>
    <w:p w14:paraId="0EDF4430" w14:textId="77777777" w:rsidR="005B0634" w:rsidRPr="004B40DC" w:rsidRDefault="005B0634" w:rsidP="005B0634">
      <w:pPr>
        <w:pStyle w:val="a1"/>
      </w:pPr>
    </w:p>
    <w:p w14:paraId="2647A9ED" w14:textId="77777777" w:rsidR="005B0634" w:rsidRPr="004B40DC" w:rsidRDefault="005B0634" w:rsidP="005B0634">
      <w:pPr>
        <w:sectPr w:rsidR="005B0634" w:rsidRPr="004B40DC" w:rsidSect="005A79E9">
          <w:pgSz w:w="11906" w:h="16838"/>
          <w:pgMar w:top="1134" w:right="567" w:bottom="1134" w:left="1701" w:header="708" w:footer="708" w:gutter="0"/>
          <w:cols w:space="708"/>
          <w:docGrid w:linePitch="360"/>
        </w:sectPr>
      </w:pPr>
    </w:p>
    <w:p w14:paraId="264E9D53" w14:textId="1930A718" w:rsidR="005B0634" w:rsidRDefault="005B0634" w:rsidP="005B0634">
      <w:r w:rsidRPr="004B40DC">
        <w:lastRenderedPageBreak/>
        <w:t xml:space="preserve">Таблица </w:t>
      </w:r>
      <w:r w:rsidRPr="006F5A0B">
        <w:fldChar w:fldCharType="begin"/>
      </w:r>
      <w:r>
        <w:instrText xml:space="preserve"> SEQ Таблица \* ARABIC </w:instrText>
      </w:r>
      <w:r w:rsidRPr="006F5A0B">
        <w:fldChar w:fldCharType="separate"/>
      </w:r>
      <w:bookmarkStart w:id="167" w:name="_Ref530403556"/>
      <w:r w:rsidR="00D01E94">
        <w:rPr>
          <w:noProof/>
        </w:rPr>
        <w:t>77</w:t>
      </w:r>
      <w:bookmarkEnd w:id="167"/>
      <w:r w:rsidRPr="006F5A0B">
        <w:fldChar w:fldCharType="end"/>
      </w:r>
      <w:r w:rsidRPr="004B40DC">
        <w:t xml:space="preserve"> – Баланс производительности ВПУ и подпитки тепловой сети источников тепловой энергии с учетом перспективной нагрузки</w:t>
      </w:r>
    </w:p>
    <w:tbl>
      <w:tblPr>
        <w:tblStyle w:val="af0"/>
        <w:tblW w:w="5000" w:type="pct"/>
        <w:tblLook w:val="04A0" w:firstRow="1" w:lastRow="0" w:firstColumn="1" w:lastColumn="0" w:noHBand="0" w:noVBand="1"/>
      </w:tblPr>
      <w:tblGrid>
        <w:gridCol w:w="1617"/>
        <w:gridCol w:w="1913"/>
        <w:gridCol w:w="4278"/>
        <w:gridCol w:w="929"/>
        <w:gridCol w:w="728"/>
        <w:gridCol w:w="728"/>
        <w:gridCol w:w="728"/>
        <w:gridCol w:w="728"/>
        <w:gridCol w:w="728"/>
        <w:gridCol w:w="728"/>
        <w:gridCol w:w="728"/>
        <w:gridCol w:w="728"/>
      </w:tblGrid>
      <w:tr w:rsidR="005B0634" w:rsidRPr="00887DC9" w14:paraId="6C78C98D" w14:textId="77777777" w:rsidTr="005B0634">
        <w:trPr>
          <w:trHeight w:val="255"/>
          <w:tblHeader/>
        </w:trPr>
        <w:tc>
          <w:tcPr>
            <w:tcW w:w="555" w:type="pct"/>
            <w:hideMark/>
          </w:tcPr>
          <w:p w14:paraId="30F643C8" w14:textId="77777777" w:rsidR="005B0634" w:rsidRPr="005B0634" w:rsidRDefault="005B0634" w:rsidP="005B0634">
            <w:pPr>
              <w:pStyle w:val="103"/>
            </w:pPr>
            <w:r w:rsidRPr="00887DC9">
              <w:t>Котельная</w:t>
            </w:r>
          </w:p>
        </w:tc>
        <w:tc>
          <w:tcPr>
            <w:tcW w:w="657" w:type="pct"/>
            <w:hideMark/>
          </w:tcPr>
          <w:p w14:paraId="72932632" w14:textId="77777777" w:rsidR="005B0634" w:rsidRPr="005B0634" w:rsidRDefault="005B0634" w:rsidP="005B0634">
            <w:pPr>
              <w:pStyle w:val="103"/>
            </w:pPr>
            <w:r w:rsidRPr="00887DC9">
              <w:t>Адрес</w:t>
            </w:r>
          </w:p>
        </w:tc>
        <w:tc>
          <w:tcPr>
            <w:tcW w:w="1469" w:type="pct"/>
            <w:hideMark/>
          </w:tcPr>
          <w:p w14:paraId="122D4481" w14:textId="77777777" w:rsidR="005B0634" w:rsidRPr="005B0634" w:rsidRDefault="005B0634" w:rsidP="005B0634">
            <w:pPr>
              <w:pStyle w:val="103"/>
            </w:pPr>
            <w:r w:rsidRPr="00887DC9">
              <w:t>Наименование</w:t>
            </w:r>
          </w:p>
        </w:tc>
        <w:tc>
          <w:tcPr>
            <w:tcW w:w="319" w:type="pct"/>
            <w:hideMark/>
          </w:tcPr>
          <w:p w14:paraId="6DA9B18C" w14:textId="77777777" w:rsidR="005B0634" w:rsidRPr="005B0634" w:rsidRDefault="005B0634" w:rsidP="005B0634">
            <w:pPr>
              <w:pStyle w:val="103"/>
            </w:pPr>
            <w:r w:rsidRPr="00887DC9">
              <w:t>Ед. изм.</w:t>
            </w:r>
          </w:p>
        </w:tc>
        <w:tc>
          <w:tcPr>
            <w:tcW w:w="250" w:type="pct"/>
            <w:hideMark/>
          </w:tcPr>
          <w:p w14:paraId="220D39E7" w14:textId="77777777" w:rsidR="005B0634" w:rsidRPr="005B0634" w:rsidRDefault="005B0634" w:rsidP="005B0634">
            <w:pPr>
              <w:pStyle w:val="103"/>
            </w:pPr>
            <w:r w:rsidRPr="00887DC9">
              <w:t>2017</w:t>
            </w:r>
          </w:p>
        </w:tc>
        <w:tc>
          <w:tcPr>
            <w:tcW w:w="250" w:type="pct"/>
            <w:hideMark/>
          </w:tcPr>
          <w:p w14:paraId="70731813" w14:textId="77777777" w:rsidR="005B0634" w:rsidRPr="005B0634" w:rsidRDefault="005B0634" w:rsidP="005B0634">
            <w:pPr>
              <w:pStyle w:val="103"/>
            </w:pPr>
            <w:r w:rsidRPr="00887DC9">
              <w:t>2018</w:t>
            </w:r>
          </w:p>
        </w:tc>
        <w:tc>
          <w:tcPr>
            <w:tcW w:w="250" w:type="pct"/>
            <w:hideMark/>
          </w:tcPr>
          <w:p w14:paraId="0A6F83D9" w14:textId="77777777" w:rsidR="005B0634" w:rsidRPr="005B0634" w:rsidRDefault="005B0634" w:rsidP="005B0634">
            <w:pPr>
              <w:pStyle w:val="103"/>
            </w:pPr>
            <w:r w:rsidRPr="00887DC9">
              <w:t>2019</w:t>
            </w:r>
          </w:p>
        </w:tc>
        <w:tc>
          <w:tcPr>
            <w:tcW w:w="250" w:type="pct"/>
            <w:hideMark/>
          </w:tcPr>
          <w:p w14:paraId="7321C185" w14:textId="77777777" w:rsidR="005B0634" w:rsidRPr="005B0634" w:rsidRDefault="005B0634" w:rsidP="005B0634">
            <w:pPr>
              <w:pStyle w:val="103"/>
            </w:pPr>
            <w:r w:rsidRPr="00887DC9">
              <w:t>2020</w:t>
            </w:r>
          </w:p>
        </w:tc>
        <w:tc>
          <w:tcPr>
            <w:tcW w:w="250" w:type="pct"/>
            <w:hideMark/>
          </w:tcPr>
          <w:p w14:paraId="7109F32A" w14:textId="77777777" w:rsidR="005B0634" w:rsidRPr="005B0634" w:rsidRDefault="005B0634" w:rsidP="005B0634">
            <w:pPr>
              <w:pStyle w:val="103"/>
            </w:pPr>
            <w:r w:rsidRPr="00887DC9">
              <w:t>2021</w:t>
            </w:r>
          </w:p>
        </w:tc>
        <w:tc>
          <w:tcPr>
            <w:tcW w:w="250" w:type="pct"/>
            <w:hideMark/>
          </w:tcPr>
          <w:p w14:paraId="25C2892C" w14:textId="77777777" w:rsidR="005B0634" w:rsidRPr="005B0634" w:rsidRDefault="005B0634" w:rsidP="005B0634">
            <w:pPr>
              <w:pStyle w:val="103"/>
            </w:pPr>
            <w:r w:rsidRPr="00887DC9">
              <w:t>2022</w:t>
            </w:r>
          </w:p>
        </w:tc>
        <w:tc>
          <w:tcPr>
            <w:tcW w:w="250" w:type="pct"/>
            <w:hideMark/>
          </w:tcPr>
          <w:p w14:paraId="2D58A338" w14:textId="77777777" w:rsidR="005B0634" w:rsidRPr="005B0634" w:rsidRDefault="005B0634" w:rsidP="005B0634">
            <w:pPr>
              <w:pStyle w:val="103"/>
            </w:pPr>
            <w:r w:rsidRPr="00887DC9">
              <w:t>2027</w:t>
            </w:r>
          </w:p>
        </w:tc>
        <w:tc>
          <w:tcPr>
            <w:tcW w:w="250" w:type="pct"/>
            <w:hideMark/>
          </w:tcPr>
          <w:p w14:paraId="423E5612" w14:textId="77777777" w:rsidR="005B0634" w:rsidRPr="005B0634" w:rsidRDefault="005B0634" w:rsidP="005B0634">
            <w:pPr>
              <w:pStyle w:val="103"/>
            </w:pPr>
            <w:r w:rsidRPr="00887DC9">
              <w:t>2033</w:t>
            </w:r>
          </w:p>
        </w:tc>
      </w:tr>
      <w:tr w:rsidR="005B0634" w:rsidRPr="00887DC9" w14:paraId="4E14AB0B" w14:textId="77777777" w:rsidTr="005B0634">
        <w:trPr>
          <w:trHeight w:val="255"/>
        </w:trPr>
        <w:tc>
          <w:tcPr>
            <w:tcW w:w="555" w:type="pct"/>
            <w:vMerge w:val="restart"/>
            <w:hideMark/>
          </w:tcPr>
          <w:p w14:paraId="70D929CB" w14:textId="77777777" w:rsidR="005B0634" w:rsidRPr="005B0634" w:rsidRDefault="005B0634" w:rsidP="005B0634">
            <w:pPr>
              <w:pStyle w:val="103"/>
            </w:pPr>
            <w:r w:rsidRPr="00C46113">
              <w:t>Котельная №107</w:t>
            </w:r>
          </w:p>
        </w:tc>
        <w:tc>
          <w:tcPr>
            <w:tcW w:w="657" w:type="pct"/>
            <w:vMerge w:val="restart"/>
            <w:hideMark/>
          </w:tcPr>
          <w:p w14:paraId="56254F73" w14:textId="77777777" w:rsidR="005B0634" w:rsidRPr="005B0634" w:rsidRDefault="005B0634" w:rsidP="005B0634">
            <w:pPr>
              <w:pStyle w:val="103"/>
            </w:pPr>
            <w:r w:rsidRPr="00C46113">
              <w:t xml:space="preserve">ст. </w:t>
            </w:r>
            <w:r w:rsidRPr="005B0634">
              <w:t>Еремизино-Борисовская, ул. Школьная, 35</w:t>
            </w:r>
          </w:p>
        </w:tc>
        <w:tc>
          <w:tcPr>
            <w:tcW w:w="1469" w:type="pct"/>
            <w:hideMark/>
          </w:tcPr>
          <w:p w14:paraId="7065CE9C" w14:textId="77777777" w:rsidR="005B0634" w:rsidRPr="005B0634" w:rsidRDefault="005B0634" w:rsidP="005B0634">
            <w:pPr>
              <w:pStyle w:val="103"/>
            </w:pPr>
            <w:r w:rsidRPr="00C46113">
              <w:t>Объем тепловой сети</w:t>
            </w:r>
          </w:p>
        </w:tc>
        <w:tc>
          <w:tcPr>
            <w:tcW w:w="319" w:type="pct"/>
            <w:hideMark/>
          </w:tcPr>
          <w:p w14:paraId="0CB41CBA" w14:textId="77777777" w:rsidR="005B0634" w:rsidRPr="005B0634" w:rsidRDefault="005B0634" w:rsidP="005B0634">
            <w:pPr>
              <w:pStyle w:val="103"/>
            </w:pPr>
            <w:r w:rsidRPr="00C46113">
              <w:t>м</w:t>
            </w:r>
            <w:r w:rsidRPr="005B0634">
              <w:rPr>
                <w:rStyle w:val="aff3"/>
              </w:rPr>
              <w:t>3</w:t>
            </w:r>
          </w:p>
        </w:tc>
        <w:tc>
          <w:tcPr>
            <w:tcW w:w="250" w:type="pct"/>
            <w:hideMark/>
          </w:tcPr>
          <w:p w14:paraId="74BECE54" w14:textId="77777777" w:rsidR="005B0634" w:rsidRPr="005B0634" w:rsidRDefault="005B0634" w:rsidP="005B0634">
            <w:pPr>
              <w:pStyle w:val="103"/>
            </w:pPr>
            <w:r w:rsidRPr="00C46113">
              <w:t>14,9</w:t>
            </w:r>
          </w:p>
        </w:tc>
        <w:tc>
          <w:tcPr>
            <w:tcW w:w="250" w:type="pct"/>
            <w:hideMark/>
          </w:tcPr>
          <w:p w14:paraId="56FE66A6" w14:textId="77777777" w:rsidR="005B0634" w:rsidRPr="005B0634" w:rsidRDefault="005B0634" w:rsidP="005B0634">
            <w:pPr>
              <w:pStyle w:val="103"/>
            </w:pPr>
            <w:r w:rsidRPr="00C46113">
              <w:t>14,9</w:t>
            </w:r>
          </w:p>
        </w:tc>
        <w:tc>
          <w:tcPr>
            <w:tcW w:w="250" w:type="pct"/>
            <w:hideMark/>
          </w:tcPr>
          <w:p w14:paraId="78B4CB23" w14:textId="77777777" w:rsidR="005B0634" w:rsidRPr="005B0634" w:rsidRDefault="005B0634" w:rsidP="005B0634">
            <w:pPr>
              <w:pStyle w:val="103"/>
            </w:pPr>
            <w:r w:rsidRPr="00C46113">
              <w:t>14,9</w:t>
            </w:r>
          </w:p>
        </w:tc>
        <w:tc>
          <w:tcPr>
            <w:tcW w:w="250" w:type="pct"/>
            <w:hideMark/>
          </w:tcPr>
          <w:p w14:paraId="4AE1FFF1" w14:textId="77777777" w:rsidR="005B0634" w:rsidRPr="005B0634" w:rsidRDefault="005B0634" w:rsidP="005B0634">
            <w:pPr>
              <w:pStyle w:val="103"/>
            </w:pPr>
            <w:r w:rsidRPr="00C46113">
              <w:t>14,9</w:t>
            </w:r>
          </w:p>
        </w:tc>
        <w:tc>
          <w:tcPr>
            <w:tcW w:w="250" w:type="pct"/>
            <w:hideMark/>
          </w:tcPr>
          <w:p w14:paraId="5B248EB3" w14:textId="77777777" w:rsidR="005B0634" w:rsidRPr="005B0634" w:rsidRDefault="005B0634" w:rsidP="005B0634">
            <w:pPr>
              <w:pStyle w:val="103"/>
            </w:pPr>
            <w:r w:rsidRPr="00C46113">
              <w:t>14,9</w:t>
            </w:r>
          </w:p>
        </w:tc>
        <w:tc>
          <w:tcPr>
            <w:tcW w:w="250" w:type="pct"/>
            <w:hideMark/>
          </w:tcPr>
          <w:p w14:paraId="2483542D" w14:textId="77777777" w:rsidR="005B0634" w:rsidRPr="005B0634" w:rsidRDefault="005B0634" w:rsidP="005B0634">
            <w:pPr>
              <w:pStyle w:val="103"/>
            </w:pPr>
            <w:r w:rsidRPr="00C46113">
              <w:t>14,9</w:t>
            </w:r>
          </w:p>
        </w:tc>
        <w:tc>
          <w:tcPr>
            <w:tcW w:w="250" w:type="pct"/>
            <w:hideMark/>
          </w:tcPr>
          <w:p w14:paraId="352643EB" w14:textId="77777777" w:rsidR="005B0634" w:rsidRPr="005B0634" w:rsidRDefault="005B0634" w:rsidP="005B0634">
            <w:pPr>
              <w:pStyle w:val="103"/>
            </w:pPr>
            <w:r w:rsidRPr="00C46113">
              <w:t>14,9</w:t>
            </w:r>
          </w:p>
        </w:tc>
        <w:tc>
          <w:tcPr>
            <w:tcW w:w="250" w:type="pct"/>
            <w:hideMark/>
          </w:tcPr>
          <w:p w14:paraId="0E8637BB" w14:textId="77777777" w:rsidR="005B0634" w:rsidRPr="005B0634" w:rsidRDefault="005B0634" w:rsidP="005B0634">
            <w:pPr>
              <w:pStyle w:val="103"/>
            </w:pPr>
            <w:r w:rsidRPr="00C46113">
              <w:t>14,9</w:t>
            </w:r>
          </w:p>
        </w:tc>
      </w:tr>
      <w:tr w:rsidR="005B0634" w:rsidRPr="00887DC9" w14:paraId="3CA5A8AF" w14:textId="77777777" w:rsidTr="005B0634">
        <w:trPr>
          <w:trHeight w:val="255"/>
        </w:trPr>
        <w:tc>
          <w:tcPr>
            <w:tcW w:w="555" w:type="pct"/>
            <w:vMerge/>
            <w:hideMark/>
          </w:tcPr>
          <w:p w14:paraId="09F2A1FC" w14:textId="77777777" w:rsidR="005B0634" w:rsidRPr="00C46113" w:rsidRDefault="005B0634" w:rsidP="005B0634">
            <w:pPr>
              <w:pStyle w:val="103"/>
            </w:pPr>
          </w:p>
        </w:tc>
        <w:tc>
          <w:tcPr>
            <w:tcW w:w="657" w:type="pct"/>
            <w:vMerge/>
            <w:hideMark/>
          </w:tcPr>
          <w:p w14:paraId="3C3D03FC" w14:textId="77777777" w:rsidR="005B0634" w:rsidRPr="00C46113" w:rsidRDefault="005B0634" w:rsidP="005B0634">
            <w:pPr>
              <w:pStyle w:val="103"/>
            </w:pPr>
          </w:p>
        </w:tc>
        <w:tc>
          <w:tcPr>
            <w:tcW w:w="1469" w:type="pct"/>
            <w:hideMark/>
          </w:tcPr>
          <w:p w14:paraId="0BCEA04F" w14:textId="77777777" w:rsidR="005B0634" w:rsidRPr="005B0634" w:rsidRDefault="005B0634" w:rsidP="005B0634">
            <w:pPr>
              <w:pStyle w:val="103"/>
            </w:pPr>
            <w:r w:rsidRPr="00C46113">
              <w:t>Объем тепловой сети с сетями потребителей</w:t>
            </w:r>
          </w:p>
        </w:tc>
        <w:tc>
          <w:tcPr>
            <w:tcW w:w="319" w:type="pct"/>
            <w:hideMark/>
          </w:tcPr>
          <w:p w14:paraId="10E8AE4D" w14:textId="77777777" w:rsidR="005B0634" w:rsidRPr="005B0634" w:rsidRDefault="005B0634" w:rsidP="005B0634">
            <w:pPr>
              <w:pStyle w:val="103"/>
            </w:pPr>
            <w:r w:rsidRPr="00C46113">
              <w:t>м</w:t>
            </w:r>
            <w:r w:rsidRPr="005B0634">
              <w:rPr>
                <w:rStyle w:val="aff3"/>
              </w:rPr>
              <w:t>3</w:t>
            </w:r>
          </w:p>
        </w:tc>
        <w:tc>
          <w:tcPr>
            <w:tcW w:w="250" w:type="pct"/>
            <w:hideMark/>
          </w:tcPr>
          <w:p w14:paraId="49736AE8" w14:textId="77777777" w:rsidR="005B0634" w:rsidRPr="005B0634" w:rsidRDefault="005B0634" w:rsidP="005B0634">
            <w:pPr>
              <w:pStyle w:val="103"/>
            </w:pPr>
            <w:r w:rsidRPr="00C46113">
              <w:t>24,9</w:t>
            </w:r>
          </w:p>
        </w:tc>
        <w:tc>
          <w:tcPr>
            <w:tcW w:w="250" w:type="pct"/>
            <w:hideMark/>
          </w:tcPr>
          <w:p w14:paraId="6BD92331" w14:textId="77777777" w:rsidR="005B0634" w:rsidRPr="005B0634" w:rsidRDefault="005B0634" w:rsidP="005B0634">
            <w:pPr>
              <w:pStyle w:val="103"/>
            </w:pPr>
            <w:r w:rsidRPr="00C46113">
              <w:t>24,9</w:t>
            </w:r>
          </w:p>
        </w:tc>
        <w:tc>
          <w:tcPr>
            <w:tcW w:w="250" w:type="pct"/>
            <w:hideMark/>
          </w:tcPr>
          <w:p w14:paraId="0427F1A3" w14:textId="77777777" w:rsidR="005B0634" w:rsidRPr="005B0634" w:rsidRDefault="005B0634" w:rsidP="005B0634">
            <w:pPr>
              <w:pStyle w:val="103"/>
            </w:pPr>
            <w:r w:rsidRPr="00C46113">
              <w:t>24,9</w:t>
            </w:r>
          </w:p>
        </w:tc>
        <w:tc>
          <w:tcPr>
            <w:tcW w:w="250" w:type="pct"/>
            <w:hideMark/>
          </w:tcPr>
          <w:p w14:paraId="0B6D9DCF" w14:textId="77777777" w:rsidR="005B0634" w:rsidRPr="005B0634" w:rsidRDefault="005B0634" w:rsidP="005B0634">
            <w:pPr>
              <w:pStyle w:val="103"/>
            </w:pPr>
            <w:r w:rsidRPr="00C46113">
              <w:t>24,9</w:t>
            </w:r>
          </w:p>
        </w:tc>
        <w:tc>
          <w:tcPr>
            <w:tcW w:w="250" w:type="pct"/>
            <w:hideMark/>
          </w:tcPr>
          <w:p w14:paraId="074BCC65" w14:textId="77777777" w:rsidR="005B0634" w:rsidRPr="005B0634" w:rsidRDefault="005B0634" w:rsidP="005B0634">
            <w:pPr>
              <w:pStyle w:val="103"/>
            </w:pPr>
            <w:r w:rsidRPr="00C46113">
              <w:t>24,9</w:t>
            </w:r>
          </w:p>
        </w:tc>
        <w:tc>
          <w:tcPr>
            <w:tcW w:w="250" w:type="pct"/>
            <w:hideMark/>
          </w:tcPr>
          <w:p w14:paraId="01ECE908" w14:textId="77777777" w:rsidR="005B0634" w:rsidRPr="005B0634" w:rsidRDefault="005B0634" w:rsidP="005B0634">
            <w:pPr>
              <w:pStyle w:val="103"/>
            </w:pPr>
            <w:r w:rsidRPr="00C46113">
              <w:t>24,9</w:t>
            </w:r>
          </w:p>
        </w:tc>
        <w:tc>
          <w:tcPr>
            <w:tcW w:w="250" w:type="pct"/>
            <w:hideMark/>
          </w:tcPr>
          <w:p w14:paraId="697ED4A9" w14:textId="77777777" w:rsidR="005B0634" w:rsidRPr="005B0634" w:rsidRDefault="005B0634" w:rsidP="005B0634">
            <w:pPr>
              <w:pStyle w:val="103"/>
            </w:pPr>
            <w:r w:rsidRPr="00C46113">
              <w:t>24,9</w:t>
            </w:r>
          </w:p>
        </w:tc>
        <w:tc>
          <w:tcPr>
            <w:tcW w:w="250" w:type="pct"/>
            <w:hideMark/>
          </w:tcPr>
          <w:p w14:paraId="0746A7F2" w14:textId="77777777" w:rsidR="005B0634" w:rsidRPr="005B0634" w:rsidRDefault="005B0634" w:rsidP="005B0634">
            <w:pPr>
              <w:pStyle w:val="103"/>
            </w:pPr>
            <w:r w:rsidRPr="00C46113">
              <w:t>24,9</w:t>
            </w:r>
          </w:p>
        </w:tc>
      </w:tr>
      <w:tr w:rsidR="005B0634" w:rsidRPr="00887DC9" w14:paraId="54808D1D" w14:textId="77777777" w:rsidTr="005B0634">
        <w:trPr>
          <w:trHeight w:val="255"/>
        </w:trPr>
        <w:tc>
          <w:tcPr>
            <w:tcW w:w="555" w:type="pct"/>
            <w:vMerge/>
            <w:hideMark/>
          </w:tcPr>
          <w:p w14:paraId="3A451D23" w14:textId="77777777" w:rsidR="005B0634" w:rsidRPr="00C46113" w:rsidRDefault="005B0634" w:rsidP="005B0634">
            <w:pPr>
              <w:pStyle w:val="103"/>
            </w:pPr>
          </w:p>
        </w:tc>
        <w:tc>
          <w:tcPr>
            <w:tcW w:w="657" w:type="pct"/>
            <w:vMerge/>
            <w:hideMark/>
          </w:tcPr>
          <w:p w14:paraId="087BA035" w14:textId="77777777" w:rsidR="005B0634" w:rsidRPr="00C46113" w:rsidRDefault="005B0634" w:rsidP="005B0634">
            <w:pPr>
              <w:pStyle w:val="103"/>
            </w:pPr>
          </w:p>
        </w:tc>
        <w:tc>
          <w:tcPr>
            <w:tcW w:w="1469" w:type="pct"/>
            <w:hideMark/>
          </w:tcPr>
          <w:p w14:paraId="09BDD897" w14:textId="77777777" w:rsidR="005B0634" w:rsidRPr="005B0634" w:rsidRDefault="005B0634" w:rsidP="005B0634">
            <w:pPr>
              <w:pStyle w:val="103"/>
            </w:pPr>
            <w:r w:rsidRPr="00C46113">
              <w:t>Производительность ВПУ</w:t>
            </w:r>
          </w:p>
        </w:tc>
        <w:tc>
          <w:tcPr>
            <w:tcW w:w="319" w:type="pct"/>
            <w:hideMark/>
          </w:tcPr>
          <w:p w14:paraId="532AC955" w14:textId="77777777" w:rsidR="005B0634" w:rsidRPr="005B0634" w:rsidRDefault="005B0634" w:rsidP="005B0634">
            <w:pPr>
              <w:pStyle w:val="103"/>
            </w:pPr>
            <w:r w:rsidRPr="00C46113">
              <w:t>тонн/ч</w:t>
            </w:r>
          </w:p>
        </w:tc>
        <w:tc>
          <w:tcPr>
            <w:tcW w:w="250" w:type="pct"/>
            <w:hideMark/>
          </w:tcPr>
          <w:p w14:paraId="2B7AAFBA" w14:textId="77777777" w:rsidR="005B0634" w:rsidRPr="005B0634" w:rsidRDefault="005B0634" w:rsidP="005B0634">
            <w:pPr>
              <w:pStyle w:val="103"/>
            </w:pPr>
            <w:r w:rsidRPr="00C46113">
              <w:t>-</w:t>
            </w:r>
          </w:p>
        </w:tc>
        <w:tc>
          <w:tcPr>
            <w:tcW w:w="250" w:type="pct"/>
            <w:hideMark/>
          </w:tcPr>
          <w:p w14:paraId="1CB430FD" w14:textId="77777777" w:rsidR="005B0634" w:rsidRPr="005B0634" w:rsidRDefault="005B0634" w:rsidP="005B0634">
            <w:pPr>
              <w:pStyle w:val="103"/>
            </w:pPr>
            <w:r w:rsidRPr="00C46113">
              <w:t>-</w:t>
            </w:r>
          </w:p>
        </w:tc>
        <w:tc>
          <w:tcPr>
            <w:tcW w:w="250" w:type="pct"/>
            <w:hideMark/>
          </w:tcPr>
          <w:p w14:paraId="47C81926" w14:textId="77777777" w:rsidR="005B0634" w:rsidRPr="005B0634" w:rsidRDefault="005B0634" w:rsidP="005B0634">
            <w:pPr>
              <w:pStyle w:val="103"/>
            </w:pPr>
            <w:r w:rsidRPr="00C46113">
              <w:t>-</w:t>
            </w:r>
          </w:p>
        </w:tc>
        <w:tc>
          <w:tcPr>
            <w:tcW w:w="250" w:type="pct"/>
            <w:hideMark/>
          </w:tcPr>
          <w:p w14:paraId="6279AC55" w14:textId="77777777" w:rsidR="005B0634" w:rsidRPr="005B0634" w:rsidRDefault="005B0634" w:rsidP="005B0634">
            <w:pPr>
              <w:pStyle w:val="103"/>
            </w:pPr>
            <w:r w:rsidRPr="00C46113">
              <w:t>-</w:t>
            </w:r>
          </w:p>
        </w:tc>
        <w:tc>
          <w:tcPr>
            <w:tcW w:w="250" w:type="pct"/>
            <w:hideMark/>
          </w:tcPr>
          <w:p w14:paraId="70D51770" w14:textId="77777777" w:rsidR="005B0634" w:rsidRPr="005B0634" w:rsidRDefault="005B0634" w:rsidP="005B0634">
            <w:pPr>
              <w:pStyle w:val="103"/>
            </w:pPr>
            <w:r w:rsidRPr="00C46113">
              <w:t>-</w:t>
            </w:r>
          </w:p>
        </w:tc>
        <w:tc>
          <w:tcPr>
            <w:tcW w:w="250" w:type="pct"/>
            <w:hideMark/>
          </w:tcPr>
          <w:p w14:paraId="39F1065E" w14:textId="77777777" w:rsidR="005B0634" w:rsidRPr="005B0634" w:rsidRDefault="005B0634" w:rsidP="005B0634">
            <w:pPr>
              <w:pStyle w:val="103"/>
            </w:pPr>
            <w:r w:rsidRPr="00C46113">
              <w:t>-</w:t>
            </w:r>
          </w:p>
        </w:tc>
        <w:tc>
          <w:tcPr>
            <w:tcW w:w="250" w:type="pct"/>
            <w:hideMark/>
          </w:tcPr>
          <w:p w14:paraId="7A2B7D76" w14:textId="77777777" w:rsidR="005B0634" w:rsidRPr="005B0634" w:rsidRDefault="005B0634" w:rsidP="005B0634">
            <w:pPr>
              <w:pStyle w:val="103"/>
            </w:pPr>
            <w:r w:rsidRPr="00C46113">
              <w:t>-</w:t>
            </w:r>
          </w:p>
        </w:tc>
        <w:tc>
          <w:tcPr>
            <w:tcW w:w="250" w:type="pct"/>
            <w:hideMark/>
          </w:tcPr>
          <w:p w14:paraId="4031E08E" w14:textId="77777777" w:rsidR="005B0634" w:rsidRPr="005B0634" w:rsidRDefault="005B0634" w:rsidP="005B0634">
            <w:pPr>
              <w:pStyle w:val="103"/>
            </w:pPr>
            <w:r w:rsidRPr="00C46113">
              <w:t>-</w:t>
            </w:r>
          </w:p>
        </w:tc>
      </w:tr>
      <w:tr w:rsidR="005B0634" w:rsidRPr="00887DC9" w14:paraId="4E54EF89" w14:textId="77777777" w:rsidTr="005B0634">
        <w:trPr>
          <w:trHeight w:val="255"/>
        </w:trPr>
        <w:tc>
          <w:tcPr>
            <w:tcW w:w="555" w:type="pct"/>
            <w:vMerge/>
            <w:hideMark/>
          </w:tcPr>
          <w:p w14:paraId="62B27018" w14:textId="77777777" w:rsidR="005B0634" w:rsidRPr="00C46113" w:rsidRDefault="005B0634" w:rsidP="005B0634">
            <w:pPr>
              <w:pStyle w:val="103"/>
            </w:pPr>
          </w:p>
        </w:tc>
        <w:tc>
          <w:tcPr>
            <w:tcW w:w="657" w:type="pct"/>
            <w:vMerge/>
            <w:hideMark/>
          </w:tcPr>
          <w:p w14:paraId="72832B66" w14:textId="77777777" w:rsidR="005B0634" w:rsidRPr="00C46113" w:rsidRDefault="005B0634" w:rsidP="005B0634">
            <w:pPr>
              <w:pStyle w:val="103"/>
            </w:pPr>
          </w:p>
        </w:tc>
        <w:tc>
          <w:tcPr>
            <w:tcW w:w="1469" w:type="pct"/>
            <w:hideMark/>
          </w:tcPr>
          <w:p w14:paraId="2D24CA5D" w14:textId="77777777" w:rsidR="005B0634" w:rsidRPr="005B0634" w:rsidRDefault="005B0634" w:rsidP="005B0634">
            <w:pPr>
              <w:pStyle w:val="103"/>
            </w:pPr>
            <w:r w:rsidRPr="00C46113">
              <w:t>Собственные нужды</w:t>
            </w:r>
          </w:p>
        </w:tc>
        <w:tc>
          <w:tcPr>
            <w:tcW w:w="319" w:type="pct"/>
            <w:hideMark/>
          </w:tcPr>
          <w:p w14:paraId="7774113F" w14:textId="77777777" w:rsidR="005B0634" w:rsidRPr="005B0634" w:rsidRDefault="005B0634" w:rsidP="005B0634">
            <w:pPr>
              <w:pStyle w:val="103"/>
            </w:pPr>
            <w:r w:rsidRPr="00C46113">
              <w:t>тонн/ч</w:t>
            </w:r>
          </w:p>
        </w:tc>
        <w:tc>
          <w:tcPr>
            <w:tcW w:w="250" w:type="pct"/>
            <w:hideMark/>
          </w:tcPr>
          <w:p w14:paraId="3AC69852" w14:textId="77777777" w:rsidR="005B0634" w:rsidRPr="005B0634" w:rsidRDefault="005B0634" w:rsidP="005B0634">
            <w:pPr>
              <w:pStyle w:val="103"/>
            </w:pPr>
            <w:r w:rsidRPr="00C46113">
              <w:t>-</w:t>
            </w:r>
          </w:p>
        </w:tc>
        <w:tc>
          <w:tcPr>
            <w:tcW w:w="250" w:type="pct"/>
            <w:hideMark/>
          </w:tcPr>
          <w:p w14:paraId="6FCE5422" w14:textId="77777777" w:rsidR="005B0634" w:rsidRPr="005B0634" w:rsidRDefault="005B0634" w:rsidP="005B0634">
            <w:pPr>
              <w:pStyle w:val="103"/>
            </w:pPr>
            <w:r w:rsidRPr="00C46113">
              <w:t>-</w:t>
            </w:r>
          </w:p>
        </w:tc>
        <w:tc>
          <w:tcPr>
            <w:tcW w:w="250" w:type="pct"/>
            <w:hideMark/>
          </w:tcPr>
          <w:p w14:paraId="597E8E17" w14:textId="77777777" w:rsidR="005B0634" w:rsidRPr="005B0634" w:rsidRDefault="005B0634" w:rsidP="005B0634">
            <w:pPr>
              <w:pStyle w:val="103"/>
            </w:pPr>
            <w:r w:rsidRPr="00C46113">
              <w:t>-</w:t>
            </w:r>
          </w:p>
        </w:tc>
        <w:tc>
          <w:tcPr>
            <w:tcW w:w="250" w:type="pct"/>
            <w:hideMark/>
          </w:tcPr>
          <w:p w14:paraId="671DFE5E" w14:textId="77777777" w:rsidR="005B0634" w:rsidRPr="005B0634" w:rsidRDefault="005B0634" w:rsidP="005B0634">
            <w:pPr>
              <w:pStyle w:val="103"/>
            </w:pPr>
            <w:r w:rsidRPr="00C46113">
              <w:t>-</w:t>
            </w:r>
          </w:p>
        </w:tc>
        <w:tc>
          <w:tcPr>
            <w:tcW w:w="250" w:type="pct"/>
            <w:hideMark/>
          </w:tcPr>
          <w:p w14:paraId="04B43937" w14:textId="77777777" w:rsidR="005B0634" w:rsidRPr="005B0634" w:rsidRDefault="005B0634" w:rsidP="005B0634">
            <w:pPr>
              <w:pStyle w:val="103"/>
            </w:pPr>
            <w:r w:rsidRPr="00C46113">
              <w:t>-</w:t>
            </w:r>
          </w:p>
        </w:tc>
        <w:tc>
          <w:tcPr>
            <w:tcW w:w="250" w:type="pct"/>
            <w:hideMark/>
          </w:tcPr>
          <w:p w14:paraId="11039706" w14:textId="77777777" w:rsidR="005B0634" w:rsidRPr="005B0634" w:rsidRDefault="005B0634" w:rsidP="005B0634">
            <w:pPr>
              <w:pStyle w:val="103"/>
            </w:pPr>
            <w:r w:rsidRPr="00C46113">
              <w:t>-</w:t>
            </w:r>
          </w:p>
        </w:tc>
        <w:tc>
          <w:tcPr>
            <w:tcW w:w="250" w:type="pct"/>
            <w:hideMark/>
          </w:tcPr>
          <w:p w14:paraId="62372498" w14:textId="77777777" w:rsidR="005B0634" w:rsidRPr="005B0634" w:rsidRDefault="005B0634" w:rsidP="005B0634">
            <w:pPr>
              <w:pStyle w:val="103"/>
            </w:pPr>
            <w:r w:rsidRPr="00C46113">
              <w:t>-</w:t>
            </w:r>
          </w:p>
        </w:tc>
        <w:tc>
          <w:tcPr>
            <w:tcW w:w="250" w:type="pct"/>
            <w:hideMark/>
          </w:tcPr>
          <w:p w14:paraId="15E35C34" w14:textId="77777777" w:rsidR="005B0634" w:rsidRPr="005B0634" w:rsidRDefault="005B0634" w:rsidP="005B0634">
            <w:pPr>
              <w:pStyle w:val="103"/>
            </w:pPr>
            <w:r w:rsidRPr="00C46113">
              <w:t>-</w:t>
            </w:r>
          </w:p>
        </w:tc>
      </w:tr>
      <w:tr w:rsidR="005B0634" w:rsidRPr="00887DC9" w14:paraId="52032037" w14:textId="77777777" w:rsidTr="005B0634">
        <w:trPr>
          <w:trHeight w:val="255"/>
        </w:trPr>
        <w:tc>
          <w:tcPr>
            <w:tcW w:w="555" w:type="pct"/>
            <w:vMerge/>
            <w:hideMark/>
          </w:tcPr>
          <w:p w14:paraId="2B7640E6" w14:textId="77777777" w:rsidR="005B0634" w:rsidRPr="00C46113" w:rsidRDefault="005B0634" w:rsidP="005B0634">
            <w:pPr>
              <w:pStyle w:val="103"/>
            </w:pPr>
          </w:p>
        </w:tc>
        <w:tc>
          <w:tcPr>
            <w:tcW w:w="657" w:type="pct"/>
            <w:vMerge/>
            <w:hideMark/>
          </w:tcPr>
          <w:p w14:paraId="72A48122" w14:textId="77777777" w:rsidR="005B0634" w:rsidRPr="00C46113" w:rsidRDefault="005B0634" w:rsidP="005B0634">
            <w:pPr>
              <w:pStyle w:val="103"/>
            </w:pPr>
          </w:p>
        </w:tc>
        <w:tc>
          <w:tcPr>
            <w:tcW w:w="1469" w:type="pct"/>
            <w:hideMark/>
          </w:tcPr>
          <w:p w14:paraId="2BFADD6E" w14:textId="77777777" w:rsidR="005B0634" w:rsidRPr="005B0634" w:rsidRDefault="005B0634" w:rsidP="005B0634">
            <w:pPr>
              <w:pStyle w:val="103"/>
            </w:pPr>
            <w:r w:rsidRPr="00C46113">
              <w:t xml:space="preserve">Всего подпитка тепловой сети, в </w:t>
            </w:r>
            <w:r w:rsidRPr="005B0634">
              <w:t>т.ч.:</w:t>
            </w:r>
          </w:p>
        </w:tc>
        <w:tc>
          <w:tcPr>
            <w:tcW w:w="319" w:type="pct"/>
            <w:hideMark/>
          </w:tcPr>
          <w:p w14:paraId="520D83FA" w14:textId="77777777" w:rsidR="005B0634" w:rsidRPr="005B0634" w:rsidRDefault="005B0634" w:rsidP="005B0634">
            <w:pPr>
              <w:pStyle w:val="103"/>
            </w:pPr>
            <w:r w:rsidRPr="00C46113">
              <w:t>тонн/ч</w:t>
            </w:r>
          </w:p>
        </w:tc>
        <w:tc>
          <w:tcPr>
            <w:tcW w:w="250" w:type="pct"/>
            <w:hideMark/>
          </w:tcPr>
          <w:p w14:paraId="6B8CDE71" w14:textId="77777777" w:rsidR="005B0634" w:rsidRPr="005B0634" w:rsidRDefault="005B0634" w:rsidP="005B0634">
            <w:pPr>
              <w:pStyle w:val="103"/>
            </w:pPr>
            <w:r w:rsidRPr="00C46113">
              <w:t>0,06</w:t>
            </w:r>
          </w:p>
        </w:tc>
        <w:tc>
          <w:tcPr>
            <w:tcW w:w="250" w:type="pct"/>
            <w:hideMark/>
          </w:tcPr>
          <w:p w14:paraId="163E7FFA" w14:textId="77777777" w:rsidR="005B0634" w:rsidRPr="005B0634" w:rsidRDefault="005B0634" w:rsidP="005B0634">
            <w:pPr>
              <w:pStyle w:val="103"/>
            </w:pPr>
            <w:r w:rsidRPr="00C46113">
              <w:t>0,06</w:t>
            </w:r>
          </w:p>
        </w:tc>
        <w:tc>
          <w:tcPr>
            <w:tcW w:w="250" w:type="pct"/>
            <w:hideMark/>
          </w:tcPr>
          <w:p w14:paraId="76C05516" w14:textId="77777777" w:rsidR="005B0634" w:rsidRPr="005B0634" w:rsidRDefault="005B0634" w:rsidP="005B0634">
            <w:pPr>
              <w:pStyle w:val="103"/>
            </w:pPr>
            <w:r w:rsidRPr="00C46113">
              <w:t>0,06</w:t>
            </w:r>
          </w:p>
        </w:tc>
        <w:tc>
          <w:tcPr>
            <w:tcW w:w="250" w:type="pct"/>
            <w:hideMark/>
          </w:tcPr>
          <w:p w14:paraId="4B8D20D5" w14:textId="77777777" w:rsidR="005B0634" w:rsidRPr="005B0634" w:rsidRDefault="005B0634" w:rsidP="005B0634">
            <w:pPr>
              <w:pStyle w:val="103"/>
            </w:pPr>
            <w:r w:rsidRPr="00C46113">
              <w:t>0,06</w:t>
            </w:r>
          </w:p>
        </w:tc>
        <w:tc>
          <w:tcPr>
            <w:tcW w:w="250" w:type="pct"/>
            <w:hideMark/>
          </w:tcPr>
          <w:p w14:paraId="00315E54" w14:textId="77777777" w:rsidR="005B0634" w:rsidRPr="005B0634" w:rsidRDefault="005B0634" w:rsidP="005B0634">
            <w:pPr>
              <w:pStyle w:val="103"/>
            </w:pPr>
            <w:r w:rsidRPr="00C46113">
              <w:t>0,06</w:t>
            </w:r>
          </w:p>
        </w:tc>
        <w:tc>
          <w:tcPr>
            <w:tcW w:w="250" w:type="pct"/>
            <w:hideMark/>
          </w:tcPr>
          <w:p w14:paraId="00FC72EB" w14:textId="77777777" w:rsidR="005B0634" w:rsidRPr="005B0634" w:rsidRDefault="005B0634" w:rsidP="005B0634">
            <w:pPr>
              <w:pStyle w:val="103"/>
            </w:pPr>
            <w:r w:rsidRPr="00C46113">
              <w:t>0,06</w:t>
            </w:r>
          </w:p>
        </w:tc>
        <w:tc>
          <w:tcPr>
            <w:tcW w:w="250" w:type="pct"/>
            <w:hideMark/>
          </w:tcPr>
          <w:p w14:paraId="03051FC8" w14:textId="77777777" w:rsidR="005B0634" w:rsidRPr="005B0634" w:rsidRDefault="005B0634" w:rsidP="005B0634">
            <w:pPr>
              <w:pStyle w:val="103"/>
            </w:pPr>
            <w:r w:rsidRPr="00C46113">
              <w:t>0,06</w:t>
            </w:r>
          </w:p>
        </w:tc>
        <w:tc>
          <w:tcPr>
            <w:tcW w:w="250" w:type="pct"/>
            <w:hideMark/>
          </w:tcPr>
          <w:p w14:paraId="02E2CDF0" w14:textId="77777777" w:rsidR="005B0634" w:rsidRPr="005B0634" w:rsidRDefault="005B0634" w:rsidP="005B0634">
            <w:pPr>
              <w:pStyle w:val="103"/>
            </w:pPr>
            <w:r w:rsidRPr="00C46113">
              <w:t>0,1</w:t>
            </w:r>
          </w:p>
        </w:tc>
      </w:tr>
      <w:tr w:rsidR="005B0634" w:rsidRPr="00887DC9" w14:paraId="56892395" w14:textId="77777777" w:rsidTr="005B0634">
        <w:trPr>
          <w:trHeight w:val="255"/>
        </w:trPr>
        <w:tc>
          <w:tcPr>
            <w:tcW w:w="555" w:type="pct"/>
            <w:vMerge/>
            <w:hideMark/>
          </w:tcPr>
          <w:p w14:paraId="5CF7C861" w14:textId="77777777" w:rsidR="005B0634" w:rsidRPr="00C46113" w:rsidRDefault="005B0634" w:rsidP="005B0634">
            <w:pPr>
              <w:pStyle w:val="103"/>
            </w:pPr>
          </w:p>
        </w:tc>
        <w:tc>
          <w:tcPr>
            <w:tcW w:w="657" w:type="pct"/>
            <w:vMerge/>
            <w:hideMark/>
          </w:tcPr>
          <w:p w14:paraId="28CF1F62" w14:textId="77777777" w:rsidR="005B0634" w:rsidRPr="00C46113" w:rsidRDefault="005B0634" w:rsidP="005B0634">
            <w:pPr>
              <w:pStyle w:val="103"/>
            </w:pPr>
          </w:p>
        </w:tc>
        <w:tc>
          <w:tcPr>
            <w:tcW w:w="1469" w:type="pct"/>
            <w:hideMark/>
          </w:tcPr>
          <w:p w14:paraId="2CF3CCE4" w14:textId="77777777" w:rsidR="005B0634" w:rsidRPr="005B0634" w:rsidRDefault="005B0634" w:rsidP="005B0634">
            <w:pPr>
              <w:pStyle w:val="103"/>
            </w:pPr>
            <w:r w:rsidRPr="00C46113">
              <w:t>нормативные утечки теплоносителя</w:t>
            </w:r>
          </w:p>
        </w:tc>
        <w:tc>
          <w:tcPr>
            <w:tcW w:w="319" w:type="pct"/>
            <w:hideMark/>
          </w:tcPr>
          <w:p w14:paraId="20081BF3" w14:textId="77777777" w:rsidR="005B0634" w:rsidRPr="005B0634" w:rsidRDefault="005B0634" w:rsidP="005B0634">
            <w:pPr>
              <w:pStyle w:val="103"/>
            </w:pPr>
            <w:r w:rsidRPr="00C46113">
              <w:t>тонн/ч</w:t>
            </w:r>
          </w:p>
        </w:tc>
        <w:tc>
          <w:tcPr>
            <w:tcW w:w="250" w:type="pct"/>
            <w:hideMark/>
          </w:tcPr>
          <w:p w14:paraId="7224F9F0" w14:textId="77777777" w:rsidR="005B0634" w:rsidRPr="005B0634" w:rsidRDefault="005B0634" w:rsidP="005B0634">
            <w:pPr>
              <w:pStyle w:val="103"/>
            </w:pPr>
            <w:r w:rsidRPr="00C46113">
              <w:t>0,06</w:t>
            </w:r>
          </w:p>
        </w:tc>
        <w:tc>
          <w:tcPr>
            <w:tcW w:w="250" w:type="pct"/>
            <w:hideMark/>
          </w:tcPr>
          <w:p w14:paraId="0F956307" w14:textId="77777777" w:rsidR="005B0634" w:rsidRPr="005B0634" w:rsidRDefault="005B0634" w:rsidP="005B0634">
            <w:pPr>
              <w:pStyle w:val="103"/>
            </w:pPr>
            <w:r w:rsidRPr="00C46113">
              <w:t>0,06</w:t>
            </w:r>
          </w:p>
        </w:tc>
        <w:tc>
          <w:tcPr>
            <w:tcW w:w="250" w:type="pct"/>
            <w:hideMark/>
          </w:tcPr>
          <w:p w14:paraId="7104BA50" w14:textId="77777777" w:rsidR="005B0634" w:rsidRPr="005B0634" w:rsidRDefault="005B0634" w:rsidP="005B0634">
            <w:pPr>
              <w:pStyle w:val="103"/>
            </w:pPr>
            <w:r w:rsidRPr="00C46113">
              <w:t>0,06</w:t>
            </w:r>
          </w:p>
        </w:tc>
        <w:tc>
          <w:tcPr>
            <w:tcW w:w="250" w:type="pct"/>
            <w:hideMark/>
          </w:tcPr>
          <w:p w14:paraId="5D6C86CC" w14:textId="77777777" w:rsidR="005B0634" w:rsidRPr="005B0634" w:rsidRDefault="005B0634" w:rsidP="005B0634">
            <w:pPr>
              <w:pStyle w:val="103"/>
            </w:pPr>
            <w:r w:rsidRPr="00C46113">
              <w:t>0,06</w:t>
            </w:r>
          </w:p>
        </w:tc>
        <w:tc>
          <w:tcPr>
            <w:tcW w:w="250" w:type="pct"/>
            <w:hideMark/>
          </w:tcPr>
          <w:p w14:paraId="277C2424" w14:textId="77777777" w:rsidR="005B0634" w:rsidRPr="005B0634" w:rsidRDefault="005B0634" w:rsidP="005B0634">
            <w:pPr>
              <w:pStyle w:val="103"/>
            </w:pPr>
            <w:r w:rsidRPr="00C46113">
              <w:t>0,06</w:t>
            </w:r>
          </w:p>
        </w:tc>
        <w:tc>
          <w:tcPr>
            <w:tcW w:w="250" w:type="pct"/>
            <w:hideMark/>
          </w:tcPr>
          <w:p w14:paraId="60833F5C" w14:textId="77777777" w:rsidR="005B0634" w:rsidRPr="005B0634" w:rsidRDefault="005B0634" w:rsidP="005B0634">
            <w:pPr>
              <w:pStyle w:val="103"/>
            </w:pPr>
            <w:r w:rsidRPr="00C46113">
              <w:t>0,06</w:t>
            </w:r>
          </w:p>
        </w:tc>
        <w:tc>
          <w:tcPr>
            <w:tcW w:w="250" w:type="pct"/>
            <w:hideMark/>
          </w:tcPr>
          <w:p w14:paraId="5E4C15FB" w14:textId="77777777" w:rsidR="005B0634" w:rsidRPr="005B0634" w:rsidRDefault="005B0634" w:rsidP="005B0634">
            <w:pPr>
              <w:pStyle w:val="103"/>
            </w:pPr>
            <w:r w:rsidRPr="00C46113">
              <w:t>0,06</w:t>
            </w:r>
          </w:p>
        </w:tc>
        <w:tc>
          <w:tcPr>
            <w:tcW w:w="250" w:type="pct"/>
            <w:hideMark/>
          </w:tcPr>
          <w:p w14:paraId="17EF6883" w14:textId="77777777" w:rsidR="005B0634" w:rsidRPr="005B0634" w:rsidRDefault="005B0634" w:rsidP="005B0634">
            <w:pPr>
              <w:pStyle w:val="103"/>
            </w:pPr>
            <w:r w:rsidRPr="00C46113">
              <w:t>0,1</w:t>
            </w:r>
          </w:p>
        </w:tc>
      </w:tr>
      <w:tr w:rsidR="005B0634" w:rsidRPr="00887DC9" w14:paraId="11CE0777" w14:textId="77777777" w:rsidTr="005B0634">
        <w:trPr>
          <w:trHeight w:val="255"/>
        </w:trPr>
        <w:tc>
          <w:tcPr>
            <w:tcW w:w="555" w:type="pct"/>
            <w:vMerge/>
            <w:hideMark/>
          </w:tcPr>
          <w:p w14:paraId="6626FB98" w14:textId="77777777" w:rsidR="005B0634" w:rsidRPr="00C46113" w:rsidRDefault="005B0634" w:rsidP="005B0634">
            <w:pPr>
              <w:pStyle w:val="103"/>
            </w:pPr>
          </w:p>
        </w:tc>
        <w:tc>
          <w:tcPr>
            <w:tcW w:w="657" w:type="pct"/>
            <w:vMerge/>
            <w:hideMark/>
          </w:tcPr>
          <w:p w14:paraId="008EE8B7" w14:textId="77777777" w:rsidR="005B0634" w:rsidRPr="00C46113" w:rsidRDefault="005B0634" w:rsidP="005B0634">
            <w:pPr>
              <w:pStyle w:val="103"/>
            </w:pPr>
          </w:p>
        </w:tc>
        <w:tc>
          <w:tcPr>
            <w:tcW w:w="1469" w:type="pct"/>
            <w:hideMark/>
          </w:tcPr>
          <w:p w14:paraId="05825694" w14:textId="77777777" w:rsidR="005B0634" w:rsidRPr="005B0634" w:rsidRDefault="005B0634" w:rsidP="005B0634">
            <w:pPr>
              <w:pStyle w:val="103"/>
            </w:pPr>
            <w:r w:rsidRPr="00C46113">
              <w:t xml:space="preserve">сверхнормативные утечки </w:t>
            </w:r>
            <w:r w:rsidRPr="005B0634">
              <w:t>теплоносителя</w:t>
            </w:r>
          </w:p>
        </w:tc>
        <w:tc>
          <w:tcPr>
            <w:tcW w:w="319" w:type="pct"/>
            <w:hideMark/>
          </w:tcPr>
          <w:p w14:paraId="744011AD" w14:textId="77777777" w:rsidR="005B0634" w:rsidRPr="005B0634" w:rsidRDefault="005B0634" w:rsidP="005B0634">
            <w:pPr>
              <w:pStyle w:val="103"/>
            </w:pPr>
            <w:r w:rsidRPr="00C46113">
              <w:t>тонн/ч</w:t>
            </w:r>
          </w:p>
        </w:tc>
        <w:tc>
          <w:tcPr>
            <w:tcW w:w="250" w:type="pct"/>
            <w:hideMark/>
          </w:tcPr>
          <w:p w14:paraId="58F32219" w14:textId="77777777" w:rsidR="005B0634" w:rsidRPr="005B0634" w:rsidRDefault="005B0634" w:rsidP="005B0634">
            <w:pPr>
              <w:pStyle w:val="103"/>
            </w:pPr>
            <w:r w:rsidRPr="00C46113">
              <w:t>0</w:t>
            </w:r>
          </w:p>
        </w:tc>
        <w:tc>
          <w:tcPr>
            <w:tcW w:w="250" w:type="pct"/>
            <w:hideMark/>
          </w:tcPr>
          <w:p w14:paraId="02700A9A" w14:textId="77777777" w:rsidR="005B0634" w:rsidRPr="005B0634" w:rsidRDefault="005B0634" w:rsidP="005B0634">
            <w:pPr>
              <w:pStyle w:val="103"/>
            </w:pPr>
            <w:r w:rsidRPr="00C46113">
              <w:t>0</w:t>
            </w:r>
          </w:p>
        </w:tc>
        <w:tc>
          <w:tcPr>
            <w:tcW w:w="250" w:type="pct"/>
            <w:hideMark/>
          </w:tcPr>
          <w:p w14:paraId="1F53708B" w14:textId="77777777" w:rsidR="005B0634" w:rsidRPr="005B0634" w:rsidRDefault="005B0634" w:rsidP="005B0634">
            <w:pPr>
              <w:pStyle w:val="103"/>
            </w:pPr>
            <w:r w:rsidRPr="00C46113">
              <w:t>0</w:t>
            </w:r>
          </w:p>
        </w:tc>
        <w:tc>
          <w:tcPr>
            <w:tcW w:w="250" w:type="pct"/>
            <w:hideMark/>
          </w:tcPr>
          <w:p w14:paraId="5F11399F" w14:textId="77777777" w:rsidR="005B0634" w:rsidRPr="005B0634" w:rsidRDefault="005B0634" w:rsidP="005B0634">
            <w:pPr>
              <w:pStyle w:val="103"/>
            </w:pPr>
            <w:r w:rsidRPr="00C46113">
              <w:t>0</w:t>
            </w:r>
          </w:p>
        </w:tc>
        <w:tc>
          <w:tcPr>
            <w:tcW w:w="250" w:type="pct"/>
            <w:hideMark/>
          </w:tcPr>
          <w:p w14:paraId="32DC714A" w14:textId="77777777" w:rsidR="005B0634" w:rsidRPr="005B0634" w:rsidRDefault="005B0634" w:rsidP="005B0634">
            <w:pPr>
              <w:pStyle w:val="103"/>
            </w:pPr>
            <w:r w:rsidRPr="00C46113">
              <w:t>0</w:t>
            </w:r>
          </w:p>
        </w:tc>
        <w:tc>
          <w:tcPr>
            <w:tcW w:w="250" w:type="pct"/>
            <w:hideMark/>
          </w:tcPr>
          <w:p w14:paraId="4DF2E645" w14:textId="77777777" w:rsidR="005B0634" w:rsidRPr="005B0634" w:rsidRDefault="005B0634" w:rsidP="005B0634">
            <w:pPr>
              <w:pStyle w:val="103"/>
            </w:pPr>
            <w:r w:rsidRPr="00C46113">
              <w:t>0</w:t>
            </w:r>
          </w:p>
        </w:tc>
        <w:tc>
          <w:tcPr>
            <w:tcW w:w="250" w:type="pct"/>
            <w:hideMark/>
          </w:tcPr>
          <w:p w14:paraId="615AE7B5" w14:textId="77777777" w:rsidR="005B0634" w:rsidRPr="005B0634" w:rsidRDefault="005B0634" w:rsidP="005B0634">
            <w:pPr>
              <w:pStyle w:val="103"/>
            </w:pPr>
            <w:r w:rsidRPr="00C46113">
              <w:t>0</w:t>
            </w:r>
          </w:p>
        </w:tc>
        <w:tc>
          <w:tcPr>
            <w:tcW w:w="250" w:type="pct"/>
            <w:hideMark/>
          </w:tcPr>
          <w:p w14:paraId="2BC3CE4C" w14:textId="77777777" w:rsidR="005B0634" w:rsidRPr="005B0634" w:rsidRDefault="005B0634" w:rsidP="005B0634">
            <w:pPr>
              <w:pStyle w:val="103"/>
            </w:pPr>
            <w:r w:rsidRPr="00C46113">
              <w:t>0</w:t>
            </w:r>
          </w:p>
        </w:tc>
      </w:tr>
      <w:tr w:rsidR="005B0634" w:rsidRPr="00887DC9" w14:paraId="2B7F2913" w14:textId="77777777" w:rsidTr="005B0634">
        <w:trPr>
          <w:trHeight w:val="765"/>
        </w:trPr>
        <w:tc>
          <w:tcPr>
            <w:tcW w:w="555" w:type="pct"/>
            <w:vMerge/>
            <w:hideMark/>
          </w:tcPr>
          <w:p w14:paraId="28010925" w14:textId="77777777" w:rsidR="005B0634" w:rsidRPr="00C46113" w:rsidRDefault="005B0634" w:rsidP="005B0634">
            <w:pPr>
              <w:pStyle w:val="103"/>
            </w:pPr>
          </w:p>
        </w:tc>
        <w:tc>
          <w:tcPr>
            <w:tcW w:w="657" w:type="pct"/>
            <w:vMerge/>
            <w:hideMark/>
          </w:tcPr>
          <w:p w14:paraId="4AC88AA9" w14:textId="77777777" w:rsidR="005B0634" w:rsidRPr="00C46113" w:rsidRDefault="005B0634" w:rsidP="005B0634">
            <w:pPr>
              <w:pStyle w:val="103"/>
            </w:pPr>
          </w:p>
        </w:tc>
        <w:tc>
          <w:tcPr>
            <w:tcW w:w="1469" w:type="pct"/>
            <w:hideMark/>
          </w:tcPr>
          <w:p w14:paraId="0A7C5468" w14:textId="77777777" w:rsidR="005B0634" w:rsidRPr="005B0634" w:rsidRDefault="005B0634" w:rsidP="005B0634">
            <w:pPr>
              <w:pStyle w:val="103"/>
            </w:pPr>
            <w:r w:rsidRPr="00C46113">
              <w:t xml:space="preserve">отпуск </w:t>
            </w:r>
            <w:r w:rsidRPr="005B0634">
              <w:t>теплоносителя из тепловых сетей на цели горячего водоснабжения (для открытых систем теплоснабжения)</w:t>
            </w:r>
          </w:p>
        </w:tc>
        <w:tc>
          <w:tcPr>
            <w:tcW w:w="319" w:type="pct"/>
            <w:hideMark/>
          </w:tcPr>
          <w:p w14:paraId="5EBED98B" w14:textId="77777777" w:rsidR="005B0634" w:rsidRPr="005B0634" w:rsidRDefault="005B0634" w:rsidP="005B0634">
            <w:pPr>
              <w:pStyle w:val="103"/>
            </w:pPr>
            <w:r w:rsidRPr="00C46113">
              <w:t>тонн/ч</w:t>
            </w:r>
          </w:p>
        </w:tc>
        <w:tc>
          <w:tcPr>
            <w:tcW w:w="250" w:type="pct"/>
            <w:hideMark/>
          </w:tcPr>
          <w:p w14:paraId="5AAC9970" w14:textId="77777777" w:rsidR="005B0634" w:rsidRPr="005B0634" w:rsidRDefault="005B0634" w:rsidP="005B0634">
            <w:pPr>
              <w:pStyle w:val="103"/>
            </w:pPr>
            <w:r w:rsidRPr="00C46113">
              <w:t>0</w:t>
            </w:r>
          </w:p>
        </w:tc>
        <w:tc>
          <w:tcPr>
            <w:tcW w:w="250" w:type="pct"/>
            <w:hideMark/>
          </w:tcPr>
          <w:p w14:paraId="2A8745C4" w14:textId="77777777" w:rsidR="005B0634" w:rsidRPr="005B0634" w:rsidRDefault="005B0634" w:rsidP="005B0634">
            <w:pPr>
              <w:pStyle w:val="103"/>
            </w:pPr>
            <w:r w:rsidRPr="00C46113">
              <w:t>0</w:t>
            </w:r>
          </w:p>
        </w:tc>
        <w:tc>
          <w:tcPr>
            <w:tcW w:w="250" w:type="pct"/>
            <w:hideMark/>
          </w:tcPr>
          <w:p w14:paraId="228C2F25" w14:textId="77777777" w:rsidR="005B0634" w:rsidRPr="005B0634" w:rsidRDefault="005B0634" w:rsidP="005B0634">
            <w:pPr>
              <w:pStyle w:val="103"/>
            </w:pPr>
            <w:r w:rsidRPr="00C46113">
              <w:t>0</w:t>
            </w:r>
          </w:p>
        </w:tc>
        <w:tc>
          <w:tcPr>
            <w:tcW w:w="250" w:type="pct"/>
            <w:hideMark/>
          </w:tcPr>
          <w:p w14:paraId="76F96818" w14:textId="77777777" w:rsidR="005B0634" w:rsidRPr="005B0634" w:rsidRDefault="005B0634" w:rsidP="005B0634">
            <w:pPr>
              <w:pStyle w:val="103"/>
            </w:pPr>
            <w:r w:rsidRPr="00C46113">
              <w:t>0</w:t>
            </w:r>
          </w:p>
        </w:tc>
        <w:tc>
          <w:tcPr>
            <w:tcW w:w="250" w:type="pct"/>
            <w:hideMark/>
          </w:tcPr>
          <w:p w14:paraId="591B4FC3" w14:textId="77777777" w:rsidR="005B0634" w:rsidRPr="005B0634" w:rsidRDefault="005B0634" w:rsidP="005B0634">
            <w:pPr>
              <w:pStyle w:val="103"/>
            </w:pPr>
            <w:r w:rsidRPr="00C46113">
              <w:t>0</w:t>
            </w:r>
          </w:p>
        </w:tc>
        <w:tc>
          <w:tcPr>
            <w:tcW w:w="250" w:type="pct"/>
            <w:hideMark/>
          </w:tcPr>
          <w:p w14:paraId="07CFCD2D" w14:textId="77777777" w:rsidR="005B0634" w:rsidRPr="005B0634" w:rsidRDefault="005B0634" w:rsidP="005B0634">
            <w:pPr>
              <w:pStyle w:val="103"/>
            </w:pPr>
            <w:r w:rsidRPr="00C46113">
              <w:t>0</w:t>
            </w:r>
          </w:p>
        </w:tc>
        <w:tc>
          <w:tcPr>
            <w:tcW w:w="250" w:type="pct"/>
            <w:hideMark/>
          </w:tcPr>
          <w:p w14:paraId="0017E1BD" w14:textId="77777777" w:rsidR="005B0634" w:rsidRPr="005B0634" w:rsidRDefault="005B0634" w:rsidP="005B0634">
            <w:pPr>
              <w:pStyle w:val="103"/>
            </w:pPr>
            <w:r w:rsidRPr="00C46113">
              <w:t>0</w:t>
            </w:r>
          </w:p>
        </w:tc>
        <w:tc>
          <w:tcPr>
            <w:tcW w:w="250" w:type="pct"/>
            <w:hideMark/>
          </w:tcPr>
          <w:p w14:paraId="759D3820" w14:textId="77777777" w:rsidR="005B0634" w:rsidRPr="005B0634" w:rsidRDefault="005B0634" w:rsidP="005B0634">
            <w:pPr>
              <w:pStyle w:val="103"/>
            </w:pPr>
            <w:r w:rsidRPr="00C46113">
              <w:t>0</w:t>
            </w:r>
          </w:p>
        </w:tc>
      </w:tr>
      <w:tr w:rsidR="005B0634" w:rsidRPr="00887DC9" w14:paraId="0FFB8082" w14:textId="77777777" w:rsidTr="005B0634">
        <w:trPr>
          <w:trHeight w:val="510"/>
        </w:trPr>
        <w:tc>
          <w:tcPr>
            <w:tcW w:w="555" w:type="pct"/>
            <w:vMerge/>
            <w:hideMark/>
          </w:tcPr>
          <w:p w14:paraId="485784B6" w14:textId="77777777" w:rsidR="005B0634" w:rsidRPr="00C46113" w:rsidRDefault="005B0634" w:rsidP="005B0634">
            <w:pPr>
              <w:pStyle w:val="103"/>
            </w:pPr>
          </w:p>
        </w:tc>
        <w:tc>
          <w:tcPr>
            <w:tcW w:w="657" w:type="pct"/>
            <w:vMerge/>
            <w:hideMark/>
          </w:tcPr>
          <w:p w14:paraId="608B068B" w14:textId="77777777" w:rsidR="005B0634" w:rsidRPr="00C46113" w:rsidRDefault="005B0634" w:rsidP="005B0634">
            <w:pPr>
              <w:pStyle w:val="103"/>
            </w:pPr>
          </w:p>
        </w:tc>
        <w:tc>
          <w:tcPr>
            <w:tcW w:w="1469" w:type="pct"/>
            <w:hideMark/>
          </w:tcPr>
          <w:p w14:paraId="5086E6D3" w14:textId="77777777" w:rsidR="005B0634" w:rsidRPr="005B0634" w:rsidRDefault="005B0634" w:rsidP="005B0634">
            <w:pPr>
              <w:pStyle w:val="103"/>
            </w:pPr>
            <w:r w:rsidRPr="00C46113">
              <w:t xml:space="preserve">Максимум подпитки тепловой сети в </w:t>
            </w:r>
            <w:r w:rsidRPr="005B0634">
              <w:t>эксплуатационном режиме</w:t>
            </w:r>
          </w:p>
        </w:tc>
        <w:tc>
          <w:tcPr>
            <w:tcW w:w="319" w:type="pct"/>
            <w:hideMark/>
          </w:tcPr>
          <w:p w14:paraId="62520ECE" w14:textId="77777777" w:rsidR="005B0634" w:rsidRPr="005B0634" w:rsidRDefault="005B0634" w:rsidP="005B0634">
            <w:pPr>
              <w:pStyle w:val="103"/>
            </w:pPr>
            <w:r w:rsidRPr="00C46113">
              <w:t>тонн/ч</w:t>
            </w:r>
          </w:p>
        </w:tc>
        <w:tc>
          <w:tcPr>
            <w:tcW w:w="250" w:type="pct"/>
            <w:hideMark/>
          </w:tcPr>
          <w:p w14:paraId="010EF318" w14:textId="77777777" w:rsidR="005B0634" w:rsidRPr="005B0634" w:rsidRDefault="005B0634" w:rsidP="005B0634">
            <w:pPr>
              <w:pStyle w:val="103"/>
            </w:pPr>
            <w:r w:rsidRPr="00C46113">
              <w:t>0,07</w:t>
            </w:r>
          </w:p>
        </w:tc>
        <w:tc>
          <w:tcPr>
            <w:tcW w:w="250" w:type="pct"/>
            <w:hideMark/>
          </w:tcPr>
          <w:p w14:paraId="359095AB" w14:textId="77777777" w:rsidR="005B0634" w:rsidRPr="005B0634" w:rsidRDefault="005B0634" w:rsidP="005B0634">
            <w:pPr>
              <w:pStyle w:val="103"/>
            </w:pPr>
            <w:r w:rsidRPr="00C46113">
              <w:t>0,07</w:t>
            </w:r>
          </w:p>
        </w:tc>
        <w:tc>
          <w:tcPr>
            <w:tcW w:w="250" w:type="pct"/>
            <w:hideMark/>
          </w:tcPr>
          <w:p w14:paraId="06CA9293" w14:textId="77777777" w:rsidR="005B0634" w:rsidRPr="005B0634" w:rsidRDefault="005B0634" w:rsidP="005B0634">
            <w:pPr>
              <w:pStyle w:val="103"/>
            </w:pPr>
            <w:r w:rsidRPr="00C46113">
              <w:t>0,07</w:t>
            </w:r>
          </w:p>
        </w:tc>
        <w:tc>
          <w:tcPr>
            <w:tcW w:w="250" w:type="pct"/>
            <w:hideMark/>
          </w:tcPr>
          <w:p w14:paraId="2465BAFD" w14:textId="77777777" w:rsidR="005B0634" w:rsidRPr="005B0634" w:rsidRDefault="005B0634" w:rsidP="005B0634">
            <w:pPr>
              <w:pStyle w:val="103"/>
            </w:pPr>
            <w:r w:rsidRPr="00C46113">
              <w:t>0,07</w:t>
            </w:r>
          </w:p>
        </w:tc>
        <w:tc>
          <w:tcPr>
            <w:tcW w:w="250" w:type="pct"/>
            <w:hideMark/>
          </w:tcPr>
          <w:p w14:paraId="6DC34E7B" w14:textId="77777777" w:rsidR="005B0634" w:rsidRPr="005B0634" w:rsidRDefault="005B0634" w:rsidP="005B0634">
            <w:pPr>
              <w:pStyle w:val="103"/>
            </w:pPr>
            <w:r w:rsidRPr="00C46113">
              <w:t>0,07</w:t>
            </w:r>
          </w:p>
        </w:tc>
        <w:tc>
          <w:tcPr>
            <w:tcW w:w="250" w:type="pct"/>
            <w:hideMark/>
          </w:tcPr>
          <w:p w14:paraId="78A6A4F7" w14:textId="77777777" w:rsidR="005B0634" w:rsidRPr="005B0634" w:rsidRDefault="005B0634" w:rsidP="005B0634">
            <w:pPr>
              <w:pStyle w:val="103"/>
            </w:pPr>
            <w:r w:rsidRPr="00C46113">
              <w:t>0,07</w:t>
            </w:r>
          </w:p>
        </w:tc>
        <w:tc>
          <w:tcPr>
            <w:tcW w:w="250" w:type="pct"/>
            <w:hideMark/>
          </w:tcPr>
          <w:p w14:paraId="0D62D797" w14:textId="77777777" w:rsidR="005B0634" w:rsidRPr="005B0634" w:rsidRDefault="005B0634" w:rsidP="005B0634">
            <w:pPr>
              <w:pStyle w:val="103"/>
            </w:pPr>
            <w:r w:rsidRPr="00C46113">
              <w:t>0,07</w:t>
            </w:r>
          </w:p>
        </w:tc>
        <w:tc>
          <w:tcPr>
            <w:tcW w:w="250" w:type="pct"/>
            <w:hideMark/>
          </w:tcPr>
          <w:p w14:paraId="605DF7E2" w14:textId="77777777" w:rsidR="005B0634" w:rsidRPr="005B0634" w:rsidRDefault="005B0634" w:rsidP="005B0634">
            <w:pPr>
              <w:pStyle w:val="103"/>
            </w:pPr>
            <w:r w:rsidRPr="00C46113">
              <w:t>0,07</w:t>
            </w:r>
          </w:p>
        </w:tc>
      </w:tr>
      <w:tr w:rsidR="005B0634" w:rsidRPr="00887DC9" w14:paraId="7A85698A" w14:textId="77777777" w:rsidTr="005B0634">
        <w:trPr>
          <w:trHeight w:val="510"/>
        </w:trPr>
        <w:tc>
          <w:tcPr>
            <w:tcW w:w="555" w:type="pct"/>
            <w:vMerge/>
            <w:hideMark/>
          </w:tcPr>
          <w:p w14:paraId="3E7DA1D1" w14:textId="77777777" w:rsidR="005B0634" w:rsidRPr="00C46113" w:rsidRDefault="005B0634" w:rsidP="005B0634">
            <w:pPr>
              <w:pStyle w:val="103"/>
            </w:pPr>
          </w:p>
        </w:tc>
        <w:tc>
          <w:tcPr>
            <w:tcW w:w="657" w:type="pct"/>
            <w:vMerge/>
            <w:hideMark/>
          </w:tcPr>
          <w:p w14:paraId="74B5974E" w14:textId="77777777" w:rsidR="005B0634" w:rsidRPr="00C46113" w:rsidRDefault="005B0634" w:rsidP="005B0634">
            <w:pPr>
              <w:pStyle w:val="103"/>
            </w:pPr>
          </w:p>
        </w:tc>
        <w:tc>
          <w:tcPr>
            <w:tcW w:w="1469" w:type="pct"/>
            <w:hideMark/>
          </w:tcPr>
          <w:p w14:paraId="757A7701" w14:textId="77777777" w:rsidR="005B0634" w:rsidRPr="005B0634" w:rsidRDefault="005B0634" w:rsidP="005B0634">
            <w:pPr>
              <w:pStyle w:val="103"/>
            </w:pPr>
            <w:r w:rsidRPr="00C46113">
              <w:t>Максимальная подпитка тепловой сети в период повреждения участка (в аварийном режиме)</w:t>
            </w:r>
          </w:p>
        </w:tc>
        <w:tc>
          <w:tcPr>
            <w:tcW w:w="319" w:type="pct"/>
            <w:hideMark/>
          </w:tcPr>
          <w:p w14:paraId="76346250" w14:textId="77777777" w:rsidR="005B0634" w:rsidRPr="005B0634" w:rsidRDefault="005B0634" w:rsidP="005B0634">
            <w:pPr>
              <w:pStyle w:val="103"/>
            </w:pPr>
            <w:r w:rsidRPr="00C46113">
              <w:t>тонн/ч</w:t>
            </w:r>
          </w:p>
        </w:tc>
        <w:tc>
          <w:tcPr>
            <w:tcW w:w="250" w:type="pct"/>
            <w:hideMark/>
          </w:tcPr>
          <w:p w14:paraId="52AC8821" w14:textId="77777777" w:rsidR="005B0634" w:rsidRPr="005B0634" w:rsidRDefault="005B0634" w:rsidP="005B0634">
            <w:pPr>
              <w:pStyle w:val="103"/>
            </w:pPr>
            <w:r w:rsidRPr="00C46113">
              <w:t>0,37</w:t>
            </w:r>
          </w:p>
        </w:tc>
        <w:tc>
          <w:tcPr>
            <w:tcW w:w="250" w:type="pct"/>
            <w:hideMark/>
          </w:tcPr>
          <w:p w14:paraId="3FEF3793" w14:textId="77777777" w:rsidR="005B0634" w:rsidRPr="005B0634" w:rsidRDefault="005B0634" w:rsidP="005B0634">
            <w:pPr>
              <w:pStyle w:val="103"/>
            </w:pPr>
            <w:r w:rsidRPr="00C46113">
              <w:t>0,37</w:t>
            </w:r>
          </w:p>
        </w:tc>
        <w:tc>
          <w:tcPr>
            <w:tcW w:w="250" w:type="pct"/>
            <w:hideMark/>
          </w:tcPr>
          <w:p w14:paraId="5733D738" w14:textId="77777777" w:rsidR="005B0634" w:rsidRPr="005B0634" w:rsidRDefault="005B0634" w:rsidP="005B0634">
            <w:pPr>
              <w:pStyle w:val="103"/>
            </w:pPr>
            <w:r w:rsidRPr="00C46113">
              <w:t>0,37</w:t>
            </w:r>
          </w:p>
        </w:tc>
        <w:tc>
          <w:tcPr>
            <w:tcW w:w="250" w:type="pct"/>
            <w:hideMark/>
          </w:tcPr>
          <w:p w14:paraId="7AD470DB" w14:textId="77777777" w:rsidR="005B0634" w:rsidRPr="005B0634" w:rsidRDefault="005B0634" w:rsidP="005B0634">
            <w:pPr>
              <w:pStyle w:val="103"/>
            </w:pPr>
            <w:r w:rsidRPr="00C46113">
              <w:t>0,37</w:t>
            </w:r>
          </w:p>
        </w:tc>
        <w:tc>
          <w:tcPr>
            <w:tcW w:w="250" w:type="pct"/>
            <w:hideMark/>
          </w:tcPr>
          <w:p w14:paraId="42FA88E1" w14:textId="77777777" w:rsidR="005B0634" w:rsidRPr="005B0634" w:rsidRDefault="005B0634" w:rsidP="005B0634">
            <w:pPr>
              <w:pStyle w:val="103"/>
            </w:pPr>
            <w:r w:rsidRPr="00C46113">
              <w:t>0,37</w:t>
            </w:r>
          </w:p>
        </w:tc>
        <w:tc>
          <w:tcPr>
            <w:tcW w:w="250" w:type="pct"/>
            <w:hideMark/>
          </w:tcPr>
          <w:p w14:paraId="2061FB61" w14:textId="77777777" w:rsidR="005B0634" w:rsidRPr="005B0634" w:rsidRDefault="005B0634" w:rsidP="005B0634">
            <w:pPr>
              <w:pStyle w:val="103"/>
            </w:pPr>
            <w:r w:rsidRPr="00C46113">
              <w:t>0,37</w:t>
            </w:r>
          </w:p>
        </w:tc>
        <w:tc>
          <w:tcPr>
            <w:tcW w:w="250" w:type="pct"/>
            <w:hideMark/>
          </w:tcPr>
          <w:p w14:paraId="4B86F8D9" w14:textId="77777777" w:rsidR="005B0634" w:rsidRPr="005B0634" w:rsidRDefault="005B0634" w:rsidP="005B0634">
            <w:pPr>
              <w:pStyle w:val="103"/>
            </w:pPr>
            <w:r w:rsidRPr="00C46113">
              <w:t>0,37</w:t>
            </w:r>
          </w:p>
        </w:tc>
        <w:tc>
          <w:tcPr>
            <w:tcW w:w="250" w:type="pct"/>
            <w:hideMark/>
          </w:tcPr>
          <w:p w14:paraId="4CB9447E" w14:textId="77777777" w:rsidR="005B0634" w:rsidRPr="005B0634" w:rsidRDefault="005B0634" w:rsidP="005B0634">
            <w:pPr>
              <w:pStyle w:val="103"/>
            </w:pPr>
            <w:r w:rsidRPr="00C46113">
              <w:t>0,37</w:t>
            </w:r>
          </w:p>
        </w:tc>
      </w:tr>
      <w:tr w:rsidR="005B0634" w:rsidRPr="00887DC9" w14:paraId="4638A0AF" w14:textId="77777777" w:rsidTr="005B0634">
        <w:trPr>
          <w:trHeight w:val="255"/>
        </w:trPr>
        <w:tc>
          <w:tcPr>
            <w:tcW w:w="555" w:type="pct"/>
            <w:vMerge/>
            <w:hideMark/>
          </w:tcPr>
          <w:p w14:paraId="6B2ED62E" w14:textId="77777777" w:rsidR="005B0634" w:rsidRPr="00C46113" w:rsidRDefault="005B0634" w:rsidP="005B0634">
            <w:pPr>
              <w:pStyle w:val="103"/>
            </w:pPr>
          </w:p>
        </w:tc>
        <w:tc>
          <w:tcPr>
            <w:tcW w:w="657" w:type="pct"/>
            <w:vMerge/>
            <w:hideMark/>
          </w:tcPr>
          <w:p w14:paraId="7EDB9712" w14:textId="77777777" w:rsidR="005B0634" w:rsidRPr="00C46113" w:rsidRDefault="005B0634" w:rsidP="005B0634">
            <w:pPr>
              <w:pStyle w:val="103"/>
            </w:pPr>
          </w:p>
        </w:tc>
        <w:tc>
          <w:tcPr>
            <w:tcW w:w="1469" w:type="pct"/>
            <w:hideMark/>
          </w:tcPr>
          <w:p w14:paraId="493F9130" w14:textId="77777777" w:rsidR="005B0634" w:rsidRPr="005B0634" w:rsidRDefault="005B0634" w:rsidP="005B0634">
            <w:pPr>
              <w:pStyle w:val="103"/>
            </w:pPr>
            <w:r w:rsidRPr="00C46113">
              <w:t>Резерв(+)/ дефицит (-) ВПУ</w:t>
            </w:r>
          </w:p>
        </w:tc>
        <w:tc>
          <w:tcPr>
            <w:tcW w:w="319" w:type="pct"/>
            <w:hideMark/>
          </w:tcPr>
          <w:p w14:paraId="26B1BDD3" w14:textId="77777777" w:rsidR="005B0634" w:rsidRPr="005B0634" w:rsidRDefault="005B0634" w:rsidP="005B0634">
            <w:pPr>
              <w:pStyle w:val="103"/>
            </w:pPr>
            <w:r w:rsidRPr="00C46113">
              <w:t>тонн/ч</w:t>
            </w:r>
          </w:p>
        </w:tc>
        <w:tc>
          <w:tcPr>
            <w:tcW w:w="250" w:type="pct"/>
            <w:hideMark/>
          </w:tcPr>
          <w:p w14:paraId="0BCC03E6" w14:textId="77777777" w:rsidR="005B0634" w:rsidRPr="005B0634" w:rsidRDefault="005B0634" w:rsidP="005B0634">
            <w:pPr>
              <w:pStyle w:val="103"/>
            </w:pPr>
            <w:r w:rsidRPr="00C46113">
              <w:t>-</w:t>
            </w:r>
          </w:p>
        </w:tc>
        <w:tc>
          <w:tcPr>
            <w:tcW w:w="250" w:type="pct"/>
            <w:hideMark/>
          </w:tcPr>
          <w:p w14:paraId="2CBE4388" w14:textId="77777777" w:rsidR="005B0634" w:rsidRPr="005B0634" w:rsidRDefault="005B0634" w:rsidP="005B0634">
            <w:pPr>
              <w:pStyle w:val="103"/>
            </w:pPr>
            <w:r w:rsidRPr="00C46113">
              <w:t>-</w:t>
            </w:r>
          </w:p>
        </w:tc>
        <w:tc>
          <w:tcPr>
            <w:tcW w:w="250" w:type="pct"/>
            <w:hideMark/>
          </w:tcPr>
          <w:p w14:paraId="1A317BFF" w14:textId="77777777" w:rsidR="005B0634" w:rsidRPr="005B0634" w:rsidRDefault="005B0634" w:rsidP="005B0634">
            <w:pPr>
              <w:pStyle w:val="103"/>
            </w:pPr>
            <w:r w:rsidRPr="00C46113">
              <w:t>-</w:t>
            </w:r>
          </w:p>
        </w:tc>
        <w:tc>
          <w:tcPr>
            <w:tcW w:w="250" w:type="pct"/>
            <w:hideMark/>
          </w:tcPr>
          <w:p w14:paraId="776E92F7" w14:textId="77777777" w:rsidR="005B0634" w:rsidRPr="005B0634" w:rsidRDefault="005B0634" w:rsidP="005B0634">
            <w:pPr>
              <w:pStyle w:val="103"/>
            </w:pPr>
            <w:r w:rsidRPr="00C46113">
              <w:t>-</w:t>
            </w:r>
          </w:p>
        </w:tc>
        <w:tc>
          <w:tcPr>
            <w:tcW w:w="250" w:type="pct"/>
            <w:hideMark/>
          </w:tcPr>
          <w:p w14:paraId="680909CF" w14:textId="77777777" w:rsidR="005B0634" w:rsidRPr="005B0634" w:rsidRDefault="005B0634" w:rsidP="005B0634">
            <w:pPr>
              <w:pStyle w:val="103"/>
            </w:pPr>
            <w:r w:rsidRPr="00C46113">
              <w:t>-</w:t>
            </w:r>
          </w:p>
        </w:tc>
        <w:tc>
          <w:tcPr>
            <w:tcW w:w="250" w:type="pct"/>
            <w:hideMark/>
          </w:tcPr>
          <w:p w14:paraId="3DCA429C" w14:textId="77777777" w:rsidR="005B0634" w:rsidRPr="005B0634" w:rsidRDefault="005B0634" w:rsidP="005B0634">
            <w:pPr>
              <w:pStyle w:val="103"/>
            </w:pPr>
            <w:r w:rsidRPr="00C46113">
              <w:t>-</w:t>
            </w:r>
          </w:p>
        </w:tc>
        <w:tc>
          <w:tcPr>
            <w:tcW w:w="250" w:type="pct"/>
            <w:hideMark/>
          </w:tcPr>
          <w:p w14:paraId="6FBD4C16" w14:textId="77777777" w:rsidR="005B0634" w:rsidRPr="005B0634" w:rsidRDefault="005B0634" w:rsidP="005B0634">
            <w:pPr>
              <w:pStyle w:val="103"/>
            </w:pPr>
            <w:r w:rsidRPr="00C46113">
              <w:t>-</w:t>
            </w:r>
          </w:p>
        </w:tc>
        <w:tc>
          <w:tcPr>
            <w:tcW w:w="250" w:type="pct"/>
            <w:hideMark/>
          </w:tcPr>
          <w:p w14:paraId="6F9F1D6C" w14:textId="77777777" w:rsidR="005B0634" w:rsidRPr="005B0634" w:rsidRDefault="005B0634" w:rsidP="005B0634">
            <w:pPr>
              <w:pStyle w:val="103"/>
            </w:pPr>
            <w:r w:rsidRPr="00C46113">
              <w:t>-</w:t>
            </w:r>
          </w:p>
        </w:tc>
      </w:tr>
      <w:tr w:rsidR="005B0634" w:rsidRPr="00887DC9" w14:paraId="774D4CE6" w14:textId="77777777" w:rsidTr="005B0634">
        <w:trPr>
          <w:trHeight w:val="255"/>
        </w:trPr>
        <w:tc>
          <w:tcPr>
            <w:tcW w:w="555" w:type="pct"/>
            <w:vMerge w:val="restart"/>
            <w:hideMark/>
          </w:tcPr>
          <w:p w14:paraId="05793B82" w14:textId="77777777" w:rsidR="005B0634" w:rsidRPr="005B0634" w:rsidRDefault="005B0634" w:rsidP="005B0634">
            <w:pPr>
              <w:pStyle w:val="103"/>
            </w:pPr>
            <w:r w:rsidRPr="00C46113">
              <w:t>Котельная №118</w:t>
            </w:r>
          </w:p>
        </w:tc>
        <w:tc>
          <w:tcPr>
            <w:tcW w:w="657" w:type="pct"/>
            <w:vMerge w:val="restart"/>
            <w:hideMark/>
          </w:tcPr>
          <w:p w14:paraId="16ECAD37" w14:textId="77777777" w:rsidR="005B0634" w:rsidRPr="005B0634" w:rsidRDefault="005B0634" w:rsidP="005B0634">
            <w:pPr>
              <w:pStyle w:val="103"/>
            </w:pPr>
            <w:r w:rsidRPr="00C46113">
              <w:t>ст. Еремизино-Борисовская, ул. Кубанская, 113</w:t>
            </w:r>
          </w:p>
        </w:tc>
        <w:tc>
          <w:tcPr>
            <w:tcW w:w="1469" w:type="pct"/>
            <w:hideMark/>
          </w:tcPr>
          <w:p w14:paraId="10BDD94C" w14:textId="77777777" w:rsidR="005B0634" w:rsidRPr="005B0634" w:rsidRDefault="005B0634" w:rsidP="005B0634">
            <w:pPr>
              <w:pStyle w:val="103"/>
            </w:pPr>
            <w:r w:rsidRPr="00C46113">
              <w:t>Объем тепловой сети</w:t>
            </w:r>
          </w:p>
        </w:tc>
        <w:tc>
          <w:tcPr>
            <w:tcW w:w="319" w:type="pct"/>
            <w:hideMark/>
          </w:tcPr>
          <w:p w14:paraId="5E45E291" w14:textId="77777777" w:rsidR="005B0634" w:rsidRPr="005B0634" w:rsidRDefault="005B0634" w:rsidP="005B0634">
            <w:pPr>
              <w:pStyle w:val="103"/>
            </w:pPr>
            <w:r w:rsidRPr="00C46113">
              <w:t>м</w:t>
            </w:r>
            <w:r w:rsidRPr="005B0634">
              <w:rPr>
                <w:rStyle w:val="aff3"/>
              </w:rPr>
              <w:t>3</w:t>
            </w:r>
          </w:p>
        </w:tc>
        <w:tc>
          <w:tcPr>
            <w:tcW w:w="250" w:type="pct"/>
            <w:hideMark/>
          </w:tcPr>
          <w:p w14:paraId="3A11CA17" w14:textId="77777777" w:rsidR="005B0634" w:rsidRPr="005B0634" w:rsidRDefault="005B0634" w:rsidP="005B0634">
            <w:pPr>
              <w:pStyle w:val="103"/>
            </w:pPr>
            <w:r w:rsidRPr="00C46113">
              <w:t>2,9</w:t>
            </w:r>
          </w:p>
        </w:tc>
        <w:tc>
          <w:tcPr>
            <w:tcW w:w="250" w:type="pct"/>
            <w:hideMark/>
          </w:tcPr>
          <w:p w14:paraId="5782A008" w14:textId="77777777" w:rsidR="005B0634" w:rsidRPr="005B0634" w:rsidRDefault="005B0634" w:rsidP="005B0634">
            <w:pPr>
              <w:pStyle w:val="103"/>
            </w:pPr>
            <w:r w:rsidRPr="00C46113">
              <w:t>2,9</w:t>
            </w:r>
          </w:p>
        </w:tc>
        <w:tc>
          <w:tcPr>
            <w:tcW w:w="250" w:type="pct"/>
            <w:hideMark/>
          </w:tcPr>
          <w:p w14:paraId="49423E47" w14:textId="77777777" w:rsidR="005B0634" w:rsidRPr="005B0634" w:rsidRDefault="005B0634" w:rsidP="005B0634">
            <w:pPr>
              <w:pStyle w:val="103"/>
            </w:pPr>
            <w:r w:rsidRPr="00C46113">
              <w:t>2,9</w:t>
            </w:r>
          </w:p>
        </w:tc>
        <w:tc>
          <w:tcPr>
            <w:tcW w:w="250" w:type="pct"/>
            <w:hideMark/>
          </w:tcPr>
          <w:p w14:paraId="0D5C0ECD" w14:textId="77777777" w:rsidR="005B0634" w:rsidRPr="005B0634" w:rsidRDefault="005B0634" w:rsidP="005B0634">
            <w:pPr>
              <w:pStyle w:val="103"/>
            </w:pPr>
            <w:r w:rsidRPr="00C46113">
              <w:t>2,9</w:t>
            </w:r>
          </w:p>
        </w:tc>
        <w:tc>
          <w:tcPr>
            <w:tcW w:w="250" w:type="pct"/>
            <w:hideMark/>
          </w:tcPr>
          <w:p w14:paraId="1FB07C42" w14:textId="77777777" w:rsidR="005B0634" w:rsidRPr="005B0634" w:rsidRDefault="005B0634" w:rsidP="005B0634">
            <w:pPr>
              <w:pStyle w:val="103"/>
            </w:pPr>
            <w:r w:rsidRPr="00C46113">
              <w:t>2,9</w:t>
            </w:r>
          </w:p>
        </w:tc>
        <w:tc>
          <w:tcPr>
            <w:tcW w:w="250" w:type="pct"/>
            <w:hideMark/>
          </w:tcPr>
          <w:p w14:paraId="509BA2C7" w14:textId="77777777" w:rsidR="005B0634" w:rsidRPr="005B0634" w:rsidRDefault="005B0634" w:rsidP="005B0634">
            <w:pPr>
              <w:pStyle w:val="103"/>
            </w:pPr>
            <w:r w:rsidRPr="00C46113">
              <w:t>2,9</w:t>
            </w:r>
          </w:p>
        </w:tc>
        <w:tc>
          <w:tcPr>
            <w:tcW w:w="250" w:type="pct"/>
            <w:hideMark/>
          </w:tcPr>
          <w:p w14:paraId="4ABB1D3D" w14:textId="77777777" w:rsidR="005B0634" w:rsidRPr="005B0634" w:rsidRDefault="005B0634" w:rsidP="005B0634">
            <w:pPr>
              <w:pStyle w:val="103"/>
            </w:pPr>
            <w:r w:rsidRPr="00C46113">
              <w:t>2,9</w:t>
            </w:r>
          </w:p>
        </w:tc>
        <w:tc>
          <w:tcPr>
            <w:tcW w:w="250" w:type="pct"/>
            <w:hideMark/>
          </w:tcPr>
          <w:p w14:paraId="13C49322" w14:textId="77777777" w:rsidR="005B0634" w:rsidRPr="005B0634" w:rsidRDefault="005B0634" w:rsidP="005B0634">
            <w:pPr>
              <w:pStyle w:val="103"/>
            </w:pPr>
            <w:r w:rsidRPr="00C46113">
              <w:t>2,9</w:t>
            </w:r>
          </w:p>
        </w:tc>
      </w:tr>
      <w:tr w:rsidR="005B0634" w:rsidRPr="00887DC9" w14:paraId="07BE6FB3" w14:textId="77777777" w:rsidTr="005B0634">
        <w:trPr>
          <w:trHeight w:val="255"/>
        </w:trPr>
        <w:tc>
          <w:tcPr>
            <w:tcW w:w="555" w:type="pct"/>
            <w:vMerge/>
            <w:hideMark/>
          </w:tcPr>
          <w:p w14:paraId="6B8C13AE" w14:textId="77777777" w:rsidR="005B0634" w:rsidRPr="00C46113" w:rsidRDefault="005B0634" w:rsidP="005B0634">
            <w:pPr>
              <w:pStyle w:val="103"/>
            </w:pPr>
          </w:p>
        </w:tc>
        <w:tc>
          <w:tcPr>
            <w:tcW w:w="657" w:type="pct"/>
            <w:vMerge/>
            <w:hideMark/>
          </w:tcPr>
          <w:p w14:paraId="77DBEB6D" w14:textId="77777777" w:rsidR="005B0634" w:rsidRPr="00C46113" w:rsidRDefault="005B0634" w:rsidP="005B0634">
            <w:pPr>
              <w:pStyle w:val="103"/>
            </w:pPr>
          </w:p>
        </w:tc>
        <w:tc>
          <w:tcPr>
            <w:tcW w:w="1469" w:type="pct"/>
            <w:hideMark/>
          </w:tcPr>
          <w:p w14:paraId="4AE3A01F" w14:textId="77777777" w:rsidR="005B0634" w:rsidRPr="005B0634" w:rsidRDefault="005B0634" w:rsidP="005B0634">
            <w:pPr>
              <w:pStyle w:val="103"/>
            </w:pPr>
            <w:r w:rsidRPr="00C46113">
              <w:t>Объем тепловой сети с сетями потребителей</w:t>
            </w:r>
          </w:p>
        </w:tc>
        <w:tc>
          <w:tcPr>
            <w:tcW w:w="319" w:type="pct"/>
            <w:hideMark/>
          </w:tcPr>
          <w:p w14:paraId="198291EB" w14:textId="77777777" w:rsidR="005B0634" w:rsidRPr="005B0634" w:rsidRDefault="005B0634" w:rsidP="005B0634">
            <w:pPr>
              <w:pStyle w:val="103"/>
            </w:pPr>
            <w:r w:rsidRPr="00C46113">
              <w:t>м</w:t>
            </w:r>
            <w:r w:rsidRPr="005B0634">
              <w:rPr>
                <w:rStyle w:val="aff3"/>
              </w:rPr>
              <w:t>3</w:t>
            </w:r>
          </w:p>
        </w:tc>
        <w:tc>
          <w:tcPr>
            <w:tcW w:w="250" w:type="pct"/>
            <w:hideMark/>
          </w:tcPr>
          <w:p w14:paraId="412490E1" w14:textId="77777777" w:rsidR="005B0634" w:rsidRPr="005B0634" w:rsidRDefault="005B0634" w:rsidP="005B0634">
            <w:pPr>
              <w:pStyle w:val="103"/>
            </w:pPr>
            <w:r w:rsidRPr="00C46113">
              <w:t>4,8</w:t>
            </w:r>
          </w:p>
        </w:tc>
        <w:tc>
          <w:tcPr>
            <w:tcW w:w="250" w:type="pct"/>
            <w:hideMark/>
          </w:tcPr>
          <w:p w14:paraId="32D6DD88" w14:textId="77777777" w:rsidR="005B0634" w:rsidRPr="005B0634" w:rsidRDefault="005B0634" w:rsidP="005B0634">
            <w:pPr>
              <w:pStyle w:val="103"/>
            </w:pPr>
            <w:r w:rsidRPr="00C46113">
              <w:t>4,8</w:t>
            </w:r>
          </w:p>
        </w:tc>
        <w:tc>
          <w:tcPr>
            <w:tcW w:w="250" w:type="pct"/>
            <w:hideMark/>
          </w:tcPr>
          <w:p w14:paraId="77FD836B" w14:textId="77777777" w:rsidR="005B0634" w:rsidRPr="005B0634" w:rsidRDefault="005B0634" w:rsidP="005B0634">
            <w:pPr>
              <w:pStyle w:val="103"/>
            </w:pPr>
            <w:r w:rsidRPr="00C46113">
              <w:t>4,8</w:t>
            </w:r>
          </w:p>
        </w:tc>
        <w:tc>
          <w:tcPr>
            <w:tcW w:w="250" w:type="pct"/>
            <w:hideMark/>
          </w:tcPr>
          <w:p w14:paraId="53A797FB" w14:textId="77777777" w:rsidR="005B0634" w:rsidRPr="005B0634" w:rsidRDefault="005B0634" w:rsidP="005B0634">
            <w:pPr>
              <w:pStyle w:val="103"/>
            </w:pPr>
            <w:r w:rsidRPr="00C46113">
              <w:t>4,8</w:t>
            </w:r>
          </w:p>
        </w:tc>
        <w:tc>
          <w:tcPr>
            <w:tcW w:w="250" w:type="pct"/>
            <w:hideMark/>
          </w:tcPr>
          <w:p w14:paraId="5F7E589D" w14:textId="77777777" w:rsidR="005B0634" w:rsidRPr="005B0634" w:rsidRDefault="005B0634" w:rsidP="005B0634">
            <w:pPr>
              <w:pStyle w:val="103"/>
            </w:pPr>
            <w:r w:rsidRPr="00C46113">
              <w:t>4,8</w:t>
            </w:r>
          </w:p>
        </w:tc>
        <w:tc>
          <w:tcPr>
            <w:tcW w:w="250" w:type="pct"/>
            <w:hideMark/>
          </w:tcPr>
          <w:p w14:paraId="0D1A7679" w14:textId="77777777" w:rsidR="005B0634" w:rsidRPr="005B0634" w:rsidRDefault="005B0634" w:rsidP="005B0634">
            <w:pPr>
              <w:pStyle w:val="103"/>
            </w:pPr>
            <w:r w:rsidRPr="00C46113">
              <w:t>4,8</w:t>
            </w:r>
          </w:p>
        </w:tc>
        <w:tc>
          <w:tcPr>
            <w:tcW w:w="250" w:type="pct"/>
            <w:hideMark/>
          </w:tcPr>
          <w:p w14:paraId="560DF86C" w14:textId="77777777" w:rsidR="005B0634" w:rsidRPr="005B0634" w:rsidRDefault="005B0634" w:rsidP="005B0634">
            <w:pPr>
              <w:pStyle w:val="103"/>
            </w:pPr>
            <w:r w:rsidRPr="00C46113">
              <w:t>4,8</w:t>
            </w:r>
          </w:p>
        </w:tc>
        <w:tc>
          <w:tcPr>
            <w:tcW w:w="250" w:type="pct"/>
            <w:hideMark/>
          </w:tcPr>
          <w:p w14:paraId="0C3FD441" w14:textId="77777777" w:rsidR="005B0634" w:rsidRPr="005B0634" w:rsidRDefault="005B0634" w:rsidP="005B0634">
            <w:pPr>
              <w:pStyle w:val="103"/>
            </w:pPr>
            <w:r w:rsidRPr="00C46113">
              <w:t>4,8</w:t>
            </w:r>
          </w:p>
        </w:tc>
      </w:tr>
      <w:tr w:rsidR="005B0634" w:rsidRPr="00887DC9" w14:paraId="38EA0BCF" w14:textId="77777777" w:rsidTr="005B0634">
        <w:trPr>
          <w:trHeight w:val="255"/>
        </w:trPr>
        <w:tc>
          <w:tcPr>
            <w:tcW w:w="555" w:type="pct"/>
            <w:vMerge/>
            <w:hideMark/>
          </w:tcPr>
          <w:p w14:paraId="2FCFCE57" w14:textId="77777777" w:rsidR="005B0634" w:rsidRPr="00C46113" w:rsidRDefault="005B0634" w:rsidP="005B0634">
            <w:pPr>
              <w:pStyle w:val="103"/>
            </w:pPr>
          </w:p>
        </w:tc>
        <w:tc>
          <w:tcPr>
            <w:tcW w:w="657" w:type="pct"/>
            <w:vMerge/>
            <w:hideMark/>
          </w:tcPr>
          <w:p w14:paraId="522BAECE" w14:textId="77777777" w:rsidR="005B0634" w:rsidRPr="00C46113" w:rsidRDefault="005B0634" w:rsidP="005B0634">
            <w:pPr>
              <w:pStyle w:val="103"/>
            </w:pPr>
          </w:p>
        </w:tc>
        <w:tc>
          <w:tcPr>
            <w:tcW w:w="1469" w:type="pct"/>
            <w:hideMark/>
          </w:tcPr>
          <w:p w14:paraId="70DDEE73" w14:textId="77777777" w:rsidR="005B0634" w:rsidRPr="005B0634" w:rsidRDefault="005B0634" w:rsidP="005B0634">
            <w:pPr>
              <w:pStyle w:val="103"/>
            </w:pPr>
            <w:r w:rsidRPr="00C46113">
              <w:t>Производительность ВПУ</w:t>
            </w:r>
          </w:p>
        </w:tc>
        <w:tc>
          <w:tcPr>
            <w:tcW w:w="319" w:type="pct"/>
            <w:hideMark/>
          </w:tcPr>
          <w:p w14:paraId="0D1194E9" w14:textId="77777777" w:rsidR="005B0634" w:rsidRPr="005B0634" w:rsidRDefault="005B0634" w:rsidP="005B0634">
            <w:pPr>
              <w:pStyle w:val="103"/>
            </w:pPr>
            <w:r w:rsidRPr="00C46113">
              <w:t>тонн/ч</w:t>
            </w:r>
          </w:p>
        </w:tc>
        <w:tc>
          <w:tcPr>
            <w:tcW w:w="250" w:type="pct"/>
            <w:hideMark/>
          </w:tcPr>
          <w:p w14:paraId="768A6E1B" w14:textId="77777777" w:rsidR="005B0634" w:rsidRPr="005B0634" w:rsidRDefault="005B0634" w:rsidP="005B0634">
            <w:pPr>
              <w:pStyle w:val="103"/>
            </w:pPr>
            <w:r w:rsidRPr="00C46113">
              <w:t>-</w:t>
            </w:r>
          </w:p>
        </w:tc>
        <w:tc>
          <w:tcPr>
            <w:tcW w:w="250" w:type="pct"/>
            <w:hideMark/>
          </w:tcPr>
          <w:p w14:paraId="37AEFC3E" w14:textId="77777777" w:rsidR="005B0634" w:rsidRPr="005B0634" w:rsidRDefault="005B0634" w:rsidP="005B0634">
            <w:pPr>
              <w:pStyle w:val="103"/>
            </w:pPr>
            <w:r w:rsidRPr="00C46113">
              <w:t>-</w:t>
            </w:r>
          </w:p>
        </w:tc>
        <w:tc>
          <w:tcPr>
            <w:tcW w:w="250" w:type="pct"/>
            <w:hideMark/>
          </w:tcPr>
          <w:p w14:paraId="4F0FA8DE" w14:textId="77777777" w:rsidR="005B0634" w:rsidRPr="005B0634" w:rsidRDefault="005B0634" w:rsidP="005B0634">
            <w:pPr>
              <w:pStyle w:val="103"/>
            </w:pPr>
            <w:r w:rsidRPr="00C46113">
              <w:t>-</w:t>
            </w:r>
          </w:p>
        </w:tc>
        <w:tc>
          <w:tcPr>
            <w:tcW w:w="250" w:type="pct"/>
            <w:hideMark/>
          </w:tcPr>
          <w:p w14:paraId="26CE3E64" w14:textId="77777777" w:rsidR="005B0634" w:rsidRPr="005B0634" w:rsidRDefault="005B0634" w:rsidP="005B0634">
            <w:pPr>
              <w:pStyle w:val="103"/>
            </w:pPr>
            <w:r w:rsidRPr="00C46113">
              <w:t>-</w:t>
            </w:r>
          </w:p>
        </w:tc>
        <w:tc>
          <w:tcPr>
            <w:tcW w:w="250" w:type="pct"/>
            <w:hideMark/>
          </w:tcPr>
          <w:p w14:paraId="513C51D4" w14:textId="77777777" w:rsidR="005B0634" w:rsidRPr="005B0634" w:rsidRDefault="005B0634" w:rsidP="005B0634">
            <w:pPr>
              <w:pStyle w:val="103"/>
            </w:pPr>
            <w:r w:rsidRPr="00C46113">
              <w:t>-</w:t>
            </w:r>
          </w:p>
        </w:tc>
        <w:tc>
          <w:tcPr>
            <w:tcW w:w="250" w:type="pct"/>
            <w:hideMark/>
          </w:tcPr>
          <w:p w14:paraId="121C0125" w14:textId="77777777" w:rsidR="005B0634" w:rsidRPr="005B0634" w:rsidRDefault="005B0634" w:rsidP="005B0634">
            <w:pPr>
              <w:pStyle w:val="103"/>
            </w:pPr>
            <w:r w:rsidRPr="00C46113">
              <w:t>-</w:t>
            </w:r>
          </w:p>
        </w:tc>
        <w:tc>
          <w:tcPr>
            <w:tcW w:w="250" w:type="pct"/>
            <w:hideMark/>
          </w:tcPr>
          <w:p w14:paraId="72C26320" w14:textId="77777777" w:rsidR="005B0634" w:rsidRPr="005B0634" w:rsidRDefault="005B0634" w:rsidP="005B0634">
            <w:pPr>
              <w:pStyle w:val="103"/>
            </w:pPr>
            <w:r w:rsidRPr="00C46113">
              <w:t>-</w:t>
            </w:r>
          </w:p>
        </w:tc>
        <w:tc>
          <w:tcPr>
            <w:tcW w:w="250" w:type="pct"/>
            <w:hideMark/>
          </w:tcPr>
          <w:p w14:paraId="6137E8C7" w14:textId="77777777" w:rsidR="005B0634" w:rsidRPr="005B0634" w:rsidRDefault="005B0634" w:rsidP="005B0634">
            <w:pPr>
              <w:pStyle w:val="103"/>
            </w:pPr>
            <w:r w:rsidRPr="00C46113">
              <w:t>-</w:t>
            </w:r>
          </w:p>
        </w:tc>
      </w:tr>
      <w:tr w:rsidR="005B0634" w:rsidRPr="00887DC9" w14:paraId="464F7BCA" w14:textId="77777777" w:rsidTr="005B0634">
        <w:trPr>
          <w:trHeight w:val="255"/>
        </w:trPr>
        <w:tc>
          <w:tcPr>
            <w:tcW w:w="555" w:type="pct"/>
            <w:vMerge/>
            <w:hideMark/>
          </w:tcPr>
          <w:p w14:paraId="05D3E529" w14:textId="77777777" w:rsidR="005B0634" w:rsidRPr="00C46113" w:rsidRDefault="005B0634" w:rsidP="005B0634">
            <w:pPr>
              <w:pStyle w:val="103"/>
            </w:pPr>
          </w:p>
        </w:tc>
        <w:tc>
          <w:tcPr>
            <w:tcW w:w="657" w:type="pct"/>
            <w:vMerge/>
            <w:hideMark/>
          </w:tcPr>
          <w:p w14:paraId="2D0B0B05" w14:textId="77777777" w:rsidR="005B0634" w:rsidRPr="00C46113" w:rsidRDefault="005B0634" w:rsidP="005B0634">
            <w:pPr>
              <w:pStyle w:val="103"/>
            </w:pPr>
          </w:p>
        </w:tc>
        <w:tc>
          <w:tcPr>
            <w:tcW w:w="1469" w:type="pct"/>
            <w:hideMark/>
          </w:tcPr>
          <w:p w14:paraId="1BB29057" w14:textId="77777777" w:rsidR="005B0634" w:rsidRPr="005B0634" w:rsidRDefault="005B0634" w:rsidP="005B0634">
            <w:pPr>
              <w:pStyle w:val="103"/>
            </w:pPr>
            <w:r w:rsidRPr="00C46113">
              <w:t>Собственные нужды</w:t>
            </w:r>
          </w:p>
        </w:tc>
        <w:tc>
          <w:tcPr>
            <w:tcW w:w="319" w:type="pct"/>
            <w:hideMark/>
          </w:tcPr>
          <w:p w14:paraId="2C58250F" w14:textId="77777777" w:rsidR="005B0634" w:rsidRPr="005B0634" w:rsidRDefault="005B0634" w:rsidP="005B0634">
            <w:pPr>
              <w:pStyle w:val="103"/>
            </w:pPr>
            <w:r w:rsidRPr="00C46113">
              <w:t>тонн/ч</w:t>
            </w:r>
          </w:p>
        </w:tc>
        <w:tc>
          <w:tcPr>
            <w:tcW w:w="250" w:type="pct"/>
            <w:hideMark/>
          </w:tcPr>
          <w:p w14:paraId="4C9286EB" w14:textId="77777777" w:rsidR="005B0634" w:rsidRPr="005B0634" w:rsidRDefault="005B0634" w:rsidP="005B0634">
            <w:pPr>
              <w:pStyle w:val="103"/>
            </w:pPr>
            <w:r w:rsidRPr="00C46113">
              <w:t>-</w:t>
            </w:r>
          </w:p>
        </w:tc>
        <w:tc>
          <w:tcPr>
            <w:tcW w:w="250" w:type="pct"/>
            <w:hideMark/>
          </w:tcPr>
          <w:p w14:paraId="2C4EB060" w14:textId="77777777" w:rsidR="005B0634" w:rsidRPr="005B0634" w:rsidRDefault="005B0634" w:rsidP="005B0634">
            <w:pPr>
              <w:pStyle w:val="103"/>
            </w:pPr>
            <w:r w:rsidRPr="00C46113">
              <w:t>-</w:t>
            </w:r>
          </w:p>
        </w:tc>
        <w:tc>
          <w:tcPr>
            <w:tcW w:w="250" w:type="pct"/>
            <w:hideMark/>
          </w:tcPr>
          <w:p w14:paraId="61D125E5" w14:textId="77777777" w:rsidR="005B0634" w:rsidRPr="005B0634" w:rsidRDefault="005B0634" w:rsidP="005B0634">
            <w:pPr>
              <w:pStyle w:val="103"/>
            </w:pPr>
            <w:r w:rsidRPr="00C46113">
              <w:t>-</w:t>
            </w:r>
          </w:p>
        </w:tc>
        <w:tc>
          <w:tcPr>
            <w:tcW w:w="250" w:type="pct"/>
            <w:hideMark/>
          </w:tcPr>
          <w:p w14:paraId="2FA7A5EC" w14:textId="77777777" w:rsidR="005B0634" w:rsidRPr="005B0634" w:rsidRDefault="005B0634" w:rsidP="005B0634">
            <w:pPr>
              <w:pStyle w:val="103"/>
            </w:pPr>
            <w:r w:rsidRPr="00C46113">
              <w:t>-</w:t>
            </w:r>
          </w:p>
        </w:tc>
        <w:tc>
          <w:tcPr>
            <w:tcW w:w="250" w:type="pct"/>
            <w:hideMark/>
          </w:tcPr>
          <w:p w14:paraId="4D951F82" w14:textId="77777777" w:rsidR="005B0634" w:rsidRPr="005B0634" w:rsidRDefault="005B0634" w:rsidP="005B0634">
            <w:pPr>
              <w:pStyle w:val="103"/>
            </w:pPr>
            <w:r w:rsidRPr="00C46113">
              <w:t>-</w:t>
            </w:r>
          </w:p>
        </w:tc>
        <w:tc>
          <w:tcPr>
            <w:tcW w:w="250" w:type="pct"/>
            <w:hideMark/>
          </w:tcPr>
          <w:p w14:paraId="6CE690B8" w14:textId="77777777" w:rsidR="005B0634" w:rsidRPr="005B0634" w:rsidRDefault="005B0634" w:rsidP="005B0634">
            <w:pPr>
              <w:pStyle w:val="103"/>
            </w:pPr>
            <w:r w:rsidRPr="00C46113">
              <w:t>-</w:t>
            </w:r>
          </w:p>
        </w:tc>
        <w:tc>
          <w:tcPr>
            <w:tcW w:w="250" w:type="pct"/>
            <w:hideMark/>
          </w:tcPr>
          <w:p w14:paraId="7BEB9BFC" w14:textId="77777777" w:rsidR="005B0634" w:rsidRPr="005B0634" w:rsidRDefault="005B0634" w:rsidP="005B0634">
            <w:pPr>
              <w:pStyle w:val="103"/>
            </w:pPr>
            <w:r w:rsidRPr="00C46113">
              <w:t>-</w:t>
            </w:r>
          </w:p>
        </w:tc>
        <w:tc>
          <w:tcPr>
            <w:tcW w:w="250" w:type="pct"/>
            <w:hideMark/>
          </w:tcPr>
          <w:p w14:paraId="60AC1FDE" w14:textId="77777777" w:rsidR="005B0634" w:rsidRPr="005B0634" w:rsidRDefault="005B0634" w:rsidP="005B0634">
            <w:pPr>
              <w:pStyle w:val="103"/>
            </w:pPr>
            <w:r w:rsidRPr="00C46113">
              <w:t>-</w:t>
            </w:r>
          </w:p>
        </w:tc>
      </w:tr>
      <w:tr w:rsidR="005B0634" w:rsidRPr="00887DC9" w14:paraId="56A22200" w14:textId="77777777" w:rsidTr="005B0634">
        <w:trPr>
          <w:trHeight w:val="255"/>
        </w:trPr>
        <w:tc>
          <w:tcPr>
            <w:tcW w:w="555" w:type="pct"/>
            <w:vMerge/>
            <w:hideMark/>
          </w:tcPr>
          <w:p w14:paraId="724CBCB0" w14:textId="77777777" w:rsidR="005B0634" w:rsidRPr="00C46113" w:rsidRDefault="005B0634" w:rsidP="005B0634">
            <w:pPr>
              <w:pStyle w:val="103"/>
            </w:pPr>
          </w:p>
        </w:tc>
        <w:tc>
          <w:tcPr>
            <w:tcW w:w="657" w:type="pct"/>
            <w:vMerge/>
            <w:hideMark/>
          </w:tcPr>
          <w:p w14:paraId="04EF90A5" w14:textId="77777777" w:rsidR="005B0634" w:rsidRPr="00C46113" w:rsidRDefault="005B0634" w:rsidP="005B0634">
            <w:pPr>
              <w:pStyle w:val="103"/>
            </w:pPr>
          </w:p>
        </w:tc>
        <w:tc>
          <w:tcPr>
            <w:tcW w:w="1469" w:type="pct"/>
            <w:hideMark/>
          </w:tcPr>
          <w:p w14:paraId="758CC236" w14:textId="77777777" w:rsidR="005B0634" w:rsidRPr="005B0634" w:rsidRDefault="005B0634" w:rsidP="005B0634">
            <w:pPr>
              <w:pStyle w:val="103"/>
            </w:pPr>
            <w:r w:rsidRPr="00C46113">
              <w:t>Всего подпитка тепловой сети, в т.ч.:</w:t>
            </w:r>
          </w:p>
        </w:tc>
        <w:tc>
          <w:tcPr>
            <w:tcW w:w="319" w:type="pct"/>
            <w:hideMark/>
          </w:tcPr>
          <w:p w14:paraId="34037B44" w14:textId="77777777" w:rsidR="005B0634" w:rsidRPr="005B0634" w:rsidRDefault="005B0634" w:rsidP="005B0634">
            <w:pPr>
              <w:pStyle w:val="103"/>
            </w:pPr>
            <w:r w:rsidRPr="00C46113">
              <w:t>тонн/ч</w:t>
            </w:r>
          </w:p>
        </w:tc>
        <w:tc>
          <w:tcPr>
            <w:tcW w:w="250" w:type="pct"/>
            <w:hideMark/>
          </w:tcPr>
          <w:p w14:paraId="049CBE0B" w14:textId="77777777" w:rsidR="005B0634" w:rsidRPr="005B0634" w:rsidRDefault="005B0634" w:rsidP="005B0634">
            <w:pPr>
              <w:pStyle w:val="103"/>
            </w:pPr>
            <w:r w:rsidRPr="00C46113">
              <w:t>0,01</w:t>
            </w:r>
          </w:p>
        </w:tc>
        <w:tc>
          <w:tcPr>
            <w:tcW w:w="250" w:type="pct"/>
            <w:hideMark/>
          </w:tcPr>
          <w:p w14:paraId="0C335369" w14:textId="77777777" w:rsidR="005B0634" w:rsidRPr="005B0634" w:rsidRDefault="005B0634" w:rsidP="005B0634">
            <w:pPr>
              <w:pStyle w:val="103"/>
            </w:pPr>
            <w:r w:rsidRPr="00C46113">
              <w:t>0,01</w:t>
            </w:r>
          </w:p>
        </w:tc>
        <w:tc>
          <w:tcPr>
            <w:tcW w:w="250" w:type="pct"/>
            <w:hideMark/>
          </w:tcPr>
          <w:p w14:paraId="2813AB74" w14:textId="77777777" w:rsidR="005B0634" w:rsidRPr="005B0634" w:rsidRDefault="005B0634" w:rsidP="005B0634">
            <w:pPr>
              <w:pStyle w:val="103"/>
            </w:pPr>
            <w:r w:rsidRPr="00C46113">
              <w:t>0,01</w:t>
            </w:r>
          </w:p>
        </w:tc>
        <w:tc>
          <w:tcPr>
            <w:tcW w:w="250" w:type="pct"/>
            <w:hideMark/>
          </w:tcPr>
          <w:p w14:paraId="15A53F7C" w14:textId="77777777" w:rsidR="005B0634" w:rsidRPr="005B0634" w:rsidRDefault="005B0634" w:rsidP="005B0634">
            <w:pPr>
              <w:pStyle w:val="103"/>
            </w:pPr>
            <w:r w:rsidRPr="00C46113">
              <w:t>0,01</w:t>
            </w:r>
          </w:p>
        </w:tc>
        <w:tc>
          <w:tcPr>
            <w:tcW w:w="250" w:type="pct"/>
            <w:hideMark/>
          </w:tcPr>
          <w:p w14:paraId="7F813051" w14:textId="77777777" w:rsidR="005B0634" w:rsidRPr="005B0634" w:rsidRDefault="005B0634" w:rsidP="005B0634">
            <w:pPr>
              <w:pStyle w:val="103"/>
            </w:pPr>
            <w:r w:rsidRPr="00C46113">
              <w:t>0,01</w:t>
            </w:r>
          </w:p>
        </w:tc>
        <w:tc>
          <w:tcPr>
            <w:tcW w:w="250" w:type="pct"/>
            <w:hideMark/>
          </w:tcPr>
          <w:p w14:paraId="1A277D14" w14:textId="77777777" w:rsidR="005B0634" w:rsidRPr="005B0634" w:rsidRDefault="005B0634" w:rsidP="005B0634">
            <w:pPr>
              <w:pStyle w:val="103"/>
            </w:pPr>
            <w:r w:rsidRPr="00C46113">
              <w:t>0,01</w:t>
            </w:r>
          </w:p>
        </w:tc>
        <w:tc>
          <w:tcPr>
            <w:tcW w:w="250" w:type="pct"/>
            <w:hideMark/>
          </w:tcPr>
          <w:p w14:paraId="2669B4E3" w14:textId="77777777" w:rsidR="005B0634" w:rsidRPr="005B0634" w:rsidRDefault="005B0634" w:rsidP="005B0634">
            <w:pPr>
              <w:pStyle w:val="103"/>
            </w:pPr>
            <w:r w:rsidRPr="00C46113">
              <w:t>0,01</w:t>
            </w:r>
          </w:p>
        </w:tc>
        <w:tc>
          <w:tcPr>
            <w:tcW w:w="250" w:type="pct"/>
            <w:hideMark/>
          </w:tcPr>
          <w:p w14:paraId="0552DAD7" w14:textId="77777777" w:rsidR="005B0634" w:rsidRPr="005B0634" w:rsidRDefault="005B0634" w:rsidP="005B0634">
            <w:pPr>
              <w:pStyle w:val="103"/>
            </w:pPr>
            <w:r w:rsidRPr="00C46113">
              <w:t>0,0</w:t>
            </w:r>
          </w:p>
        </w:tc>
      </w:tr>
      <w:tr w:rsidR="005B0634" w:rsidRPr="00887DC9" w14:paraId="4D7252C6" w14:textId="77777777" w:rsidTr="005B0634">
        <w:trPr>
          <w:trHeight w:val="255"/>
        </w:trPr>
        <w:tc>
          <w:tcPr>
            <w:tcW w:w="555" w:type="pct"/>
            <w:vMerge/>
            <w:hideMark/>
          </w:tcPr>
          <w:p w14:paraId="24FF472C" w14:textId="77777777" w:rsidR="005B0634" w:rsidRPr="00C46113" w:rsidRDefault="005B0634" w:rsidP="005B0634">
            <w:pPr>
              <w:pStyle w:val="103"/>
            </w:pPr>
          </w:p>
        </w:tc>
        <w:tc>
          <w:tcPr>
            <w:tcW w:w="657" w:type="pct"/>
            <w:vMerge/>
            <w:hideMark/>
          </w:tcPr>
          <w:p w14:paraId="705A2F69" w14:textId="77777777" w:rsidR="005B0634" w:rsidRPr="00C46113" w:rsidRDefault="005B0634" w:rsidP="005B0634">
            <w:pPr>
              <w:pStyle w:val="103"/>
            </w:pPr>
          </w:p>
        </w:tc>
        <w:tc>
          <w:tcPr>
            <w:tcW w:w="1469" w:type="pct"/>
            <w:hideMark/>
          </w:tcPr>
          <w:p w14:paraId="4ED9B379" w14:textId="77777777" w:rsidR="005B0634" w:rsidRPr="005B0634" w:rsidRDefault="005B0634" w:rsidP="005B0634">
            <w:pPr>
              <w:pStyle w:val="103"/>
            </w:pPr>
            <w:r w:rsidRPr="00C46113">
              <w:t>нормативные утечки теплоносителя</w:t>
            </w:r>
          </w:p>
        </w:tc>
        <w:tc>
          <w:tcPr>
            <w:tcW w:w="319" w:type="pct"/>
            <w:hideMark/>
          </w:tcPr>
          <w:p w14:paraId="10C70B31" w14:textId="77777777" w:rsidR="005B0634" w:rsidRPr="005B0634" w:rsidRDefault="005B0634" w:rsidP="005B0634">
            <w:pPr>
              <w:pStyle w:val="103"/>
            </w:pPr>
            <w:r w:rsidRPr="00C46113">
              <w:t>тонн/ч</w:t>
            </w:r>
          </w:p>
        </w:tc>
        <w:tc>
          <w:tcPr>
            <w:tcW w:w="250" w:type="pct"/>
            <w:hideMark/>
          </w:tcPr>
          <w:p w14:paraId="3F050F4C" w14:textId="77777777" w:rsidR="005B0634" w:rsidRPr="005B0634" w:rsidRDefault="005B0634" w:rsidP="005B0634">
            <w:pPr>
              <w:pStyle w:val="103"/>
            </w:pPr>
            <w:r w:rsidRPr="00C46113">
              <w:t>0,01</w:t>
            </w:r>
          </w:p>
        </w:tc>
        <w:tc>
          <w:tcPr>
            <w:tcW w:w="250" w:type="pct"/>
            <w:hideMark/>
          </w:tcPr>
          <w:p w14:paraId="4028AECD" w14:textId="77777777" w:rsidR="005B0634" w:rsidRPr="005B0634" w:rsidRDefault="005B0634" w:rsidP="005B0634">
            <w:pPr>
              <w:pStyle w:val="103"/>
            </w:pPr>
            <w:r w:rsidRPr="00C46113">
              <w:t>0,01</w:t>
            </w:r>
          </w:p>
        </w:tc>
        <w:tc>
          <w:tcPr>
            <w:tcW w:w="250" w:type="pct"/>
            <w:hideMark/>
          </w:tcPr>
          <w:p w14:paraId="73C6C04B" w14:textId="77777777" w:rsidR="005B0634" w:rsidRPr="005B0634" w:rsidRDefault="005B0634" w:rsidP="005B0634">
            <w:pPr>
              <w:pStyle w:val="103"/>
            </w:pPr>
            <w:r w:rsidRPr="00C46113">
              <w:t>0,01</w:t>
            </w:r>
          </w:p>
        </w:tc>
        <w:tc>
          <w:tcPr>
            <w:tcW w:w="250" w:type="pct"/>
            <w:hideMark/>
          </w:tcPr>
          <w:p w14:paraId="2ACBE493" w14:textId="77777777" w:rsidR="005B0634" w:rsidRPr="005B0634" w:rsidRDefault="005B0634" w:rsidP="005B0634">
            <w:pPr>
              <w:pStyle w:val="103"/>
            </w:pPr>
            <w:r w:rsidRPr="00C46113">
              <w:t>0,01</w:t>
            </w:r>
          </w:p>
        </w:tc>
        <w:tc>
          <w:tcPr>
            <w:tcW w:w="250" w:type="pct"/>
            <w:hideMark/>
          </w:tcPr>
          <w:p w14:paraId="6B0CA175" w14:textId="77777777" w:rsidR="005B0634" w:rsidRPr="005B0634" w:rsidRDefault="005B0634" w:rsidP="005B0634">
            <w:pPr>
              <w:pStyle w:val="103"/>
            </w:pPr>
            <w:r w:rsidRPr="00C46113">
              <w:t>0,01</w:t>
            </w:r>
          </w:p>
        </w:tc>
        <w:tc>
          <w:tcPr>
            <w:tcW w:w="250" w:type="pct"/>
            <w:hideMark/>
          </w:tcPr>
          <w:p w14:paraId="5E9AFF56" w14:textId="77777777" w:rsidR="005B0634" w:rsidRPr="005B0634" w:rsidRDefault="005B0634" w:rsidP="005B0634">
            <w:pPr>
              <w:pStyle w:val="103"/>
            </w:pPr>
            <w:r w:rsidRPr="00C46113">
              <w:t>0,01</w:t>
            </w:r>
          </w:p>
        </w:tc>
        <w:tc>
          <w:tcPr>
            <w:tcW w:w="250" w:type="pct"/>
            <w:hideMark/>
          </w:tcPr>
          <w:p w14:paraId="00F1750C" w14:textId="77777777" w:rsidR="005B0634" w:rsidRPr="005B0634" w:rsidRDefault="005B0634" w:rsidP="005B0634">
            <w:pPr>
              <w:pStyle w:val="103"/>
            </w:pPr>
            <w:r w:rsidRPr="00C46113">
              <w:t>0,01</w:t>
            </w:r>
          </w:p>
        </w:tc>
        <w:tc>
          <w:tcPr>
            <w:tcW w:w="250" w:type="pct"/>
            <w:hideMark/>
          </w:tcPr>
          <w:p w14:paraId="34F8F240" w14:textId="77777777" w:rsidR="005B0634" w:rsidRPr="005B0634" w:rsidRDefault="005B0634" w:rsidP="005B0634">
            <w:pPr>
              <w:pStyle w:val="103"/>
            </w:pPr>
            <w:r w:rsidRPr="00C46113">
              <w:t>0,0</w:t>
            </w:r>
          </w:p>
        </w:tc>
      </w:tr>
      <w:tr w:rsidR="005B0634" w:rsidRPr="00887DC9" w14:paraId="31524B06" w14:textId="77777777" w:rsidTr="005B0634">
        <w:trPr>
          <w:trHeight w:val="255"/>
        </w:trPr>
        <w:tc>
          <w:tcPr>
            <w:tcW w:w="555" w:type="pct"/>
            <w:vMerge/>
            <w:hideMark/>
          </w:tcPr>
          <w:p w14:paraId="35DE4162" w14:textId="77777777" w:rsidR="005B0634" w:rsidRPr="00C46113" w:rsidRDefault="005B0634" w:rsidP="005B0634">
            <w:pPr>
              <w:pStyle w:val="103"/>
            </w:pPr>
          </w:p>
        </w:tc>
        <w:tc>
          <w:tcPr>
            <w:tcW w:w="657" w:type="pct"/>
            <w:vMerge/>
            <w:hideMark/>
          </w:tcPr>
          <w:p w14:paraId="2A7F2312" w14:textId="77777777" w:rsidR="005B0634" w:rsidRPr="00C46113" w:rsidRDefault="005B0634" w:rsidP="005B0634">
            <w:pPr>
              <w:pStyle w:val="103"/>
            </w:pPr>
          </w:p>
        </w:tc>
        <w:tc>
          <w:tcPr>
            <w:tcW w:w="1469" w:type="pct"/>
            <w:hideMark/>
          </w:tcPr>
          <w:p w14:paraId="6A71348A" w14:textId="77777777" w:rsidR="005B0634" w:rsidRPr="005B0634" w:rsidRDefault="005B0634" w:rsidP="005B0634">
            <w:pPr>
              <w:pStyle w:val="103"/>
            </w:pPr>
            <w:r w:rsidRPr="00C46113">
              <w:t>сверхнормативные утечки теплоносителя</w:t>
            </w:r>
          </w:p>
        </w:tc>
        <w:tc>
          <w:tcPr>
            <w:tcW w:w="319" w:type="pct"/>
            <w:hideMark/>
          </w:tcPr>
          <w:p w14:paraId="13F98B85" w14:textId="77777777" w:rsidR="005B0634" w:rsidRPr="005B0634" w:rsidRDefault="005B0634" w:rsidP="005B0634">
            <w:pPr>
              <w:pStyle w:val="103"/>
            </w:pPr>
            <w:r w:rsidRPr="00C46113">
              <w:t>тонн/ч</w:t>
            </w:r>
          </w:p>
        </w:tc>
        <w:tc>
          <w:tcPr>
            <w:tcW w:w="250" w:type="pct"/>
            <w:hideMark/>
          </w:tcPr>
          <w:p w14:paraId="676A2AAE" w14:textId="77777777" w:rsidR="005B0634" w:rsidRPr="005B0634" w:rsidRDefault="005B0634" w:rsidP="005B0634">
            <w:pPr>
              <w:pStyle w:val="103"/>
            </w:pPr>
            <w:r w:rsidRPr="00C46113">
              <w:t>0</w:t>
            </w:r>
          </w:p>
        </w:tc>
        <w:tc>
          <w:tcPr>
            <w:tcW w:w="250" w:type="pct"/>
            <w:hideMark/>
          </w:tcPr>
          <w:p w14:paraId="6EF44C58" w14:textId="77777777" w:rsidR="005B0634" w:rsidRPr="005B0634" w:rsidRDefault="005B0634" w:rsidP="005B0634">
            <w:pPr>
              <w:pStyle w:val="103"/>
            </w:pPr>
            <w:r w:rsidRPr="00C46113">
              <w:t>0</w:t>
            </w:r>
          </w:p>
        </w:tc>
        <w:tc>
          <w:tcPr>
            <w:tcW w:w="250" w:type="pct"/>
            <w:hideMark/>
          </w:tcPr>
          <w:p w14:paraId="2D21C4D4" w14:textId="77777777" w:rsidR="005B0634" w:rsidRPr="005B0634" w:rsidRDefault="005B0634" w:rsidP="005B0634">
            <w:pPr>
              <w:pStyle w:val="103"/>
            </w:pPr>
            <w:r w:rsidRPr="00C46113">
              <w:t>0</w:t>
            </w:r>
          </w:p>
        </w:tc>
        <w:tc>
          <w:tcPr>
            <w:tcW w:w="250" w:type="pct"/>
            <w:hideMark/>
          </w:tcPr>
          <w:p w14:paraId="0388D269" w14:textId="77777777" w:rsidR="005B0634" w:rsidRPr="005B0634" w:rsidRDefault="005B0634" w:rsidP="005B0634">
            <w:pPr>
              <w:pStyle w:val="103"/>
            </w:pPr>
            <w:r w:rsidRPr="00C46113">
              <w:t>0</w:t>
            </w:r>
          </w:p>
        </w:tc>
        <w:tc>
          <w:tcPr>
            <w:tcW w:w="250" w:type="pct"/>
            <w:hideMark/>
          </w:tcPr>
          <w:p w14:paraId="32FCAE02" w14:textId="77777777" w:rsidR="005B0634" w:rsidRPr="005B0634" w:rsidRDefault="005B0634" w:rsidP="005B0634">
            <w:pPr>
              <w:pStyle w:val="103"/>
            </w:pPr>
            <w:r w:rsidRPr="00C46113">
              <w:t>0</w:t>
            </w:r>
          </w:p>
        </w:tc>
        <w:tc>
          <w:tcPr>
            <w:tcW w:w="250" w:type="pct"/>
            <w:hideMark/>
          </w:tcPr>
          <w:p w14:paraId="22AC4E7B" w14:textId="77777777" w:rsidR="005B0634" w:rsidRPr="005B0634" w:rsidRDefault="005B0634" w:rsidP="005B0634">
            <w:pPr>
              <w:pStyle w:val="103"/>
            </w:pPr>
            <w:r w:rsidRPr="00C46113">
              <w:t>0</w:t>
            </w:r>
          </w:p>
        </w:tc>
        <w:tc>
          <w:tcPr>
            <w:tcW w:w="250" w:type="pct"/>
            <w:hideMark/>
          </w:tcPr>
          <w:p w14:paraId="1B5D00D6" w14:textId="77777777" w:rsidR="005B0634" w:rsidRPr="005B0634" w:rsidRDefault="005B0634" w:rsidP="005B0634">
            <w:pPr>
              <w:pStyle w:val="103"/>
            </w:pPr>
            <w:r w:rsidRPr="00C46113">
              <w:t>0</w:t>
            </w:r>
          </w:p>
        </w:tc>
        <w:tc>
          <w:tcPr>
            <w:tcW w:w="250" w:type="pct"/>
            <w:hideMark/>
          </w:tcPr>
          <w:p w14:paraId="77952FA8" w14:textId="77777777" w:rsidR="005B0634" w:rsidRPr="005B0634" w:rsidRDefault="005B0634" w:rsidP="005B0634">
            <w:pPr>
              <w:pStyle w:val="103"/>
            </w:pPr>
            <w:r w:rsidRPr="00C46113">
              <w:t>0</w:t>
            </w:r>
          </w:p>
        </w:tc>
      </w:tr>
      <w:tr w:rsidR="005B0634" w:rsidRPr="00887DC9" w14:paraId="450FE48E" w14:textId="77777777" w:rsidTr="005B0634">
        <w:trPr>
          <w:trHeight w:val="765"/>
        </w:trPr>
        <w:tc>
          <w:tcPr>
            <w:tcW w:w="555" w:type="pct"/>
            <w:vMerge/>
            <w:hideMark/>
          </w:tcPr>
          <w:p w14:paraId="3D14FCEC" w14:textId="77777777" w:rsidR="005B0634" w:rsidRPr="00C46113" w:rsidRDefault="005B0634" w:rsidP="005B0634">
            <w:pPr>
              <w:pStyle w:val="103"/>
            </w:pPr>
          </w:p>
        </w:tc>
        <w:tc>
          <w:tcPr>
            <w:tcW w:w="657" w:type="pct"/>
            <w:vMerge/>
            <w:hideMark/>
          </w:tcPr>
          <w:p w14:paraId="6937B81B" w14:textId="77777777" w:rsidR="005B0634" w:rsidRPr="00C46113" w:rsidRDefault="005B0634" w:rsidP="005B0634">
            <w:pPr>
              <w:pStyle w:val="103"/>
            </w:pPr>
          </w:p>
        </w:tc>
        <w:tc>
          <w:tcPr>
            <w:tcW w:w="1469" w:type="pct"/>
            <w:hideMark/>
          </w:tcPr>
          <w:p w14:paraId="199EE3DD" w14:textId="77777777" w:rsidR="005B0634" w:rsidRPr="005B0634" w:rsidRDefault="005B0634" w:rsidP="005B0634">
            <w:pPr>
              <w:pStyle w:val="103"/>
            </w:pPr>
            <w:r w:rsidRPr="00C46113">
              <w:t>отпуск теплоносителя из тепловых сетей на цели горячего водоснабжения (для открытых систем теплоснабжения)</w:t>
            </w:r>
          </w:p>
        </w:tc>
        <w:tc>
          <w:tcPr>
            <w:tcW w:w="319" w:type="pct"/>
            <w:hideMark/>
          </w:tcPr>
          <w:p w14:paraId="7F985904" w14:textId="77777777" w:rsidR="005B0634" w:rsidRPr="005B0634" w:rsidRDefault="005B0634" w:rsidP="005B0634">
            <w:pPr>
              <w:pStyle w:val="103"/>
            </w:pPr>
            <w:r w:rsidRPr="00C46113">
              <w:t>тонн/ч</w:t>
            </w:r>
          </w:p>
        </w:tc>
        <w:tc>
          <w:tcPr>
            <w:tcW w:w="250" w:type="pct"/>
            <w:hideMark/>
          </w:tcPr>
          <w:p w14:paraId="129BF673" w14:textId="77777777" w:rsidR="005B0634" w:rsidRPr="005B0634" w:rsidRDefault="005B0634" w:rsidP="005B0634">
            <w:pPr>
              <w:pStyle w:val="103"/>
            </w:pPr>
            <w:r w:rsidRPr="00C46113">
              <w:t>0</w:t>
            </w:r>
          </w:p>
        </w:tc>
        <w:tc>
          <w:tcPr>
            <w:tcW w:w="250" w:type="pct"/>
            <w:hideMark/>
          </w:tcPr>
          <w:p w14:paraId="044A6755" w14:textId="77777777" w:rsidR="005B0634" w:rsidRPr="005B0634" w:rsidRDefault="005B0634" w:rsidP="005B0634">
            <w:pPr>
              <w:pStyle w:val="103"/>
            </w:pPr>
            <w:r w:rsidRPr="00C46113">
              <w:t>0</w:t>
            </w:r>
          </w:p>
        </w:tc>
        <w:tc>
          <w:tcPr>
            <w:tcW w:w="250" w:type="pct"/>
            <w:hideMark/>
          </w:tcPr>
          <w:p w14:paraId="356ADB48" w14:textId="77777777" w:rsidR="005B0634" w:rsidRPr="005B0634" w:rsidRDefault="005B0634" w:rsidP="005B0634">
            <w:pPr>
              <w:pStyle w:val="103"/>
            </w:pPr>
            <w:r w:rsidRPr="00C46113">
              <w:t>0</w:t>
            </w:r>
          </w:p>
        </w:tc>
        <w:tc>
          <w:tcPr>
            <w:tcW w:w="250" w:type="pct"/>
            <w:hideMark/>
          </w:tcPr>
          <w:p w14:paraId="5F6B23DC" w14:textId="77777777" w:rsidR="005B0634" w:rsidRPr="005B0634" w:rsidRDefault="005B0634" w:rsidP="005B0634">
            <w:pPr>
              <w:pStyle w:val="103"/>
            </w:pPr>
            <w:r w:rsidRPr="00C46113">
              <w:t>0</w:t>
            </w:r>
          </w:p>
        </w:tc>
        <w:tc>
          <w:tcPr>
            <w:tcW w:w="250" w:type="pct"/>
            <w:hideMark/>
          </w:tcPr>
          <w:p w14:paraId="2C4B8C6F" w14:textId="77777777" w:rsidR="005B0634" w:rsidRPr="005B0634" w:rsidRDefault="005B0634" w:rsidP="005B0634">
            <w:pPr>
              <w:pStyle w:val="103"/>
            </w:pPr>
            <w:r w:rsidRPr="00C46113">
              <w:t>0</w:t>
            </w:r>
          </w:p>
        </w:tc>
        <w:tc>
          <w:tcPr>
            <w:tcW w:w="250" w:type="pct"/>
            <w:hideMark/>
          </w:tcPr>
          <w:p w14:paraId="69574C2C" w14:textId="77777777" w:rsidR="005B0634" w:rsidRPr="005B0634" w:rsidRDefault="005B0634" w:rsidP="005B0634">
            <w:pPr>
              <w:pStyle w:val="103"/>
            </w:pPr>
            <w:r w:rsidRPr="00C46113">
              <w:t>0</w:t>
            </w:r>
          </w:p>
        </w:tc>
        <w:tc>
          <w:tcPr>
            <w:tcW w:w="250" w:type="pct"/>
            <w:hideMark/>
          </w:tcPr>
          <w:p w14:paraId="5E999ADB" w14:textId="77777777" w:rsidR="005B0634" w:rsidRPr="005B0634" w:rsidRDefault="005B0634" w:rsidP="005B0634">
            <w:pPr>
              <w:pStyle w:val="103"/>
            </w:pPr>
            <w:r w:rsidRPr="00C46113">
              <w:t>0</w:t>
            </w:r>
          </w:p>
        </w:tc>
        <w:tc>
          <w:tcPr>
            <w:tcW w:w="250" w:type="pct"/>
            <w:hideMark/>
          </w:tcPr>
          <w:p w14:paraId="3DDC3CA9" w14:textId="77777777" w:rsidR="005B0634" w:rsidRPr="005B0634" w:rsidRDefault="005B0634" w:rsidP="005B0634">
            <w:pPr>
              <w:pStyle w:val="103"/>
            </w:pPr>
            <w:r w:rsidRPr="00C46113">
              <w:t>0</w:t>
            </w:r>
          </w:p>
        </w:tc>
      </w:tr>
      <w:tr w:rsidR="005B0634" w:rsidRPr="00887DC9" w14:paraId="7D0EA8A9" w14:textId="77777777" w:rsidTr="005B0634">
        <w:trPr>
          <w:trHeight w:val="510"/>
        </w:trPr>
        <w:tc>
          <w:tcPr>
            <w:tcW w:w="555" w:type="pct"/>
            <w:vMerge/>
            <w:hideMark/>
          </w:tcPr>
          <w:p w14:paraId="0DBFE82B" w14:textId="77777777" w:rsidR="005B0634" w:rsidRPr="00C46113" w:rsidRDefault="005B0634" w:rsidP="005B0634">
            <w:pPr>
              <w:pStyle w:val="103"/>
            </w:pPr>
          </w:p>
        </w:tc>
        <w:tc>
          <w:tcPr>
            <w:tcW w:w="657" w:type="pct"/>
            <w:vMerge/>
            <w:hideMark/>
          </w:tcPr>
          <w:p w14:paraId="163A5F2A" w14:textId="77777777" w:rsidR="005B0634" w:rsidRPr="00C46113" w:rsidRDefault="005B0634" w:rsidP="005B0634">
            <w:pPr>
              <w:pStyle w:val="103"/>
            </w:pPr>
          </w:p>
        </w:tc>
        <w:tc>
          <w:tcPr>
            <w:tcW w:w="1469" w:type="pct"/>
            <w:hideMark/>
          </w:tcPr>
          <w:p w14:paraId="586181CF" w14:textId="77777777" w:rsidR="005B0634" w:rsidRPr="005B0634" w:rsidRDefault="005B0634" w:rsidP="005B0634">
            <w:pPr>
              <w:pStyle w:val="103"/>
            </w:pPr>
            <w:r w:rsidRPr="00C46113">
              <w:t>Максимум подпитки тепловой сети в эксплуатационном режиме</w:t>
            </w:r>
          </w:p>
        </w:tc>
        <w:tc>
          <w:tcPr>
            <w:tcW w:w="319" w:type="pct"/>
            <w:hideMark/>
          </w:tcPr>
          <w:p w14:paraId="2FBDBAD7" w14:textId="77777777" w:rsidR="005B0634" w:rsidRPr="005B0634" w:rsidRDefault="005B0634" w:rsidP="005B0634">
            <w:pPr>
              <w:pStyle w:val="103"/>
            </w:pPr>
            <w:r w:rsidRPr="00C46113">
              <w:t>тонн/ч</w:t>
            </w:r>
          </w:p>
        </w:tc>
        <w:tc>
          <w:tcPr>
            <w:tcW w:w="250" w:type="pct"/>
            <w:hideMark/>
          </w:tcPr>
          <w:p w14:paraId="1CB59F60" w14:textId="77777777" w:rsidR="005B0634" w:rsidRPr="005B0634" w:rsidRDefault="005B0634" w:rsidP="005B0634">
            <w:pPr>
              <w:pStyle w:val="103"/>
            </w:pPr>
            <w:r w:rsidRPr="00C46113">
              <w:t>0,01</w:t>
            </w:r>
          </w:p>
        </w:tc>
        <w:tc>
          <w:tcPr>
            <w:tcW w:w="250" w:type="pct"/>
            <w:hideMark/>
          </w:tcPr>
          <w:p w14:paraId="7EAFF479" w14:textId="77777777" w:rsidR="005B0634" w:rsidRPr="005B0634" w:rsidRDefault="005B0634" w:rsidP="005B0634">
            <w:pPr>
              <w:pStyle w:val="103"/>
            </w:pPr>
            <w:r w:rsidRPr="00C46113">
              <w:t>0,01</w:t>
            </w:r>
          </w:p>
        </w:tc>
        <w:tc>
          <w:tcPr>
            <w:tcW w:w="250" w:type="pct"/>
            <w:hideMark/>
          </w:tcPr>
          <w:p w14:paraId="3F42B48D" w14:textId="77777777" w:rsidR="005B0634" w:rsidRPr="005B0634" w:rsidRDefault="005B0634" w:rsidP="005B0634">
            <w:pPr>
              <w:pStyle w:val="103"/>
            </w:pPr>
            <w:r w:rsidRPr="00C46113">
              <w:t>0,01</w:t>
            </w:r>
          </w:p>
        </w:tc>
        <w:tc>
          <w:tcPr>
            <w:tcW w:w="250" w:type="pct"/>
            <w:hideMark/>
          </w:tcPr>
          <w:p w14:paraId="7D1562F4" w14:textId="77777777" w:rsidR="005B0634" w:rsidRPr="005B0634" w:rsidRDefault="005B0634" w:rsidP="005B0634">
            <w:pPr>
              <w:pStyle w:val="103"/>
            </w:pPr>
            <w:r w:rsidRPr="00C46113">
              <w:t>0,01</w:t>
            </w:r>
          </w:p>
        </w:tc>
        <w:tc>
          <w:tcPr>
            <w:tcW w:w="250" w:type="pct"/>
            <w:hideMark/>
          </w:tcPr>
          <w:p w14:paraId="388233C3" w14:textId="77777777" w:rsidR="005B0634" w:rsidRPr="005B0634" w:rsidRDefault="005B0634" w:rsidP="005B0634">
            <w:pPr>
              <w:pStyle w:val="103"/>
            </w:pPr>
            <w:r w:rsidRPr="00C46113">
              <w:t>0,01</w:t>
            </w:r>
          </w:p>
        </w:tc>
        <w:tc>
          <w:tcPr>
            <w:tcW w:w="250" w:type="pct"/>
            <w:hideMark/>
          </w:tcPr>
          <w:p w14:paraId="760882E6" w14:textId="77777777" w:rsidR="005B0634" w:rsidRPr="005B0634" w:rsidRDefault="005B0634" w:rsidP="005B0634">
            <w:pPr>
              <w:pStyle w:val="103"/>
            </w:pPr>
            <w:r w:rsidRPr="00C46113">
              <w:t>0,01</w:t>
            </w:r>
          </w:p>
        </w:tc>
        <w:tc>
          <w:tcPr>
            <w:tcW w:w="250" w:type="pct"/>
            <w:hideMark/>
          </w:tcPr>
          <w:p w14:paraId="23A0EFAE" w14:textId="77777777" w:rsidR="005B0634" w:rsidRPr="005B0634" w:rsidRDefault="005B0634" w:rsidP="005B0634">
            <w:pPr>
              <w:pStyle w:val="103"/>
            </w:pPr>
            <w:r w:rsidRPr="00C46113">
              <w:t>0,01</w:t>
            </w:r>
          </w:p>
        </w:tc>
        <w:tc>
          <w:tcPr>
            <w:tcW w:w="250" w:type="pct"/>
            <w:hideMark/>
          </w:tcPr>
          <w:p w14:paraId="6E423596" w14:textId="77777777" w:rsidR="005B0634" w:rsidRPr="005B0634" w:rsidRDefault="005B0634" w:rsidP="005B0634">
            <w:pPr>
              <w:pStyle w:val="103"/>
            </w:pPr>
            <w:r w:rsidRPr="00C46113">
              <w:t>0,01</w:t>
            </w:r>
          </w:p>
        </w:tc>
      </w:tr>
      <w:tr w:rsidR="005B0634" w:rsidRPr="00887DC9" w14:paraId="625AC01B" w14:textId="77777777" w:rsidTr="005B0634">
        <w:trPr>
          <w:trHeight w:val="510"/>
        </w:trPr>
        <w:tc>
          <w:tcPr>
            <w:tcW w:w="555" w:type="pct"/>
            <w:vMerge/>
            <w:hideMark/>
          </w:tcPr>
          <w:p w14:paraId="36694E43" w14:textId="77777777" w:rsidR="005B0634" w:rsidRPr="00C46113" w:rsidRDefault="005B0634" w:rsidP="005B0634">
            <w:pPr>
              <w:pStyle w:val="103"/>
            </w:pPr>
          </w:p>
        </w:tc>
        <w:tc>
          <w:tcPr>
            <w:tcW w:w="657" w:type="pct"/>
            <w:vMerge/>
            <w:hideMark/>
          </w:tcPr>
          <w:p w14:paraId="00EC255A" w14:textId="77777777" w:rsidR="005B0634" w:rsidRPr="00C46113" w:rsidRDefault="005B0634" w:rsidP="005B0634">
            <w:pPr>
              <w:pStyle w:val="103"/>
            </w:pPr>
          </w:p>
        </w:tc>
        <w:tc>
          <w:tcPr>
            <w:tcW w:w="1469" w:type="pct"/>
            <w:hideMark/>
          </w:tcPr>
          <w:p w14:paraId="7E61AC55" w14:textId="77777777" w:rsidR="005B0634" w:rsidRPr="005B0634" w:rsidRDefault="005B0634" w:rsidP="005B0634">
            <w:pPr>
              <w:pStyle w:val="103"/>
            </w:pPr>
            <w:r w:rsidRPr="00C46113">
              <w:t xml:space="preserve">Максимальная подпитка тепловой сети в период повреждения участка (в аварийном </w:t>
            </w:r>
            <w:r w:rsidRPr="005B0634">
              <w:t>режиме)</w:t>
            </w:r>
          </w:p>
        </w:tc>
        <w:tc>
          <w:tcPr>
            <w:tcW w:w="319" w:type="pct"/>
            <w:hideMark/>
          </w:tcPr>
          <w:p w14:paraId="041D3364" w14:textId="77777777" w:rsidR="005B0634" w:rsidRPr="005B0634" w:rsidRDefault="005B0634" w:rsidP="005B0634">
            <w:pPr>
              <w:pStyle w:val="103"/>
            </w:pPr>
            <w:r w:rsidRPr="00C46113">
              <w:t>тонн/ч</w:t>
            </w:r>
          </w:p>
        </w:tc>
        <w:tc>
          <w:tcPr>
            <w:tcW w:w="250" w:type="pct"/>
            <w:hideMark/>
          </w:tcPr>
          <w:p w14:paraId="6F4941BE" w14:textId="77777777" w:rsidR="005B0634" w:rsidRPr="005B0634" w:rsidRDefault="005B0634" w:rsidP="005B0634">
            <w:pPr>
              <w:pStyle w:val="103"/>
            </w:pPr>
            <w:r w:rsidRPr="00C46113">
              <w:t>0,07</w:t>
            </w:r>
          </w:p>
        </w:tc>
        <w:tc>
          <w:tcPr>
            <w:tcW w:w="250" w:type="pct"/>
            <w:hideMark/>
          </w:tcPr>
          <w:p w14:paraId="686BFBA0" w14:textId="77777777" w:rsidR="005B0634" w:rsidRPr="005B0634" w:rsidRDefault="005B0634" w:rsidP="005B0634">
            <w:pPr>
              <w:pStyle w:val="103"/>
            </w:pPr>
            <w:r w:rsidRPr="00C46113">
              <w:t>0,07</w:t>
            </w:r>
          </w:p>
        </w:tc>
        <w:tc>
          <w:tcPr>
            <w:tcW w:w="250" w:type="pct"/>
            <w:hideMark/>
          </w:tcPr>
          <w:p w14:paraId="11A10EA8" w14:textId="77777777" w:rsidR="005B0634" w:rsidRPr="005B0634" w:rsidRDefault="005B0634" w:rsidP="005B0634">
            <w:pPr>
              <w:pStyle w:val="103"/>
            </w:pPr>
            <w:r w:rsidRPr="00C46113">
              <w:t>0,07</w:t>
            </w:r>
          </w:p>
        </w:tc>
        <w:tc>
          <w:tcPr>
            <w:tcW w:w="250" w:type="pct"/>
            <w:hideMark/>
          </w:tcPr>
          <w:p w14:paraId="6ABBFB3A" w14:textId="77777777" w:rsidR="005B0634" w:rsidRPr="005B0634" w:rsidRDefault="005B0634" w:rsidP="005B0634">
            <w:pPr>
              <w:pStyle w:val="103"/>
            </w:pPr>
            <w:r w:rsidRPr="00C46113">
              <w:t>0,07</w:t>
            </w:r>
          </w:p>
        </w:tc>
        <w:tc>
          <w:tcPr>
            <w:tcW w:w="250" w:type="pct"/>
            <w:hideMark/>
          </w:tcPr>
          <w:p w14:paraId="48A1C2C0" w14:textId="77777777" w:rsidR="005B0634" w:rsidRPr="005B0634" w:rsidRDefault="005B0634" w:rsidP="005B0634">
            <w:pPr>
              <w:pStyle w:val="103"/>
            </w:pPr>
            <w:r w:rsidRPr="00C46113">
              <w:t>0,07</w:t>
            </w:r>
          </w:p>
        </w:tc>
        <w:tc>
          <w:tcPr>
            <w:tcW w:w="250" w:type="pct"/>
            <w:hideMark/>
          </w:tcPr>
          <w:p w14:paraId="00B9220F" w14:textId="77777777" w:rsidR="005B0634" w:rsidRPr="005B0634" w:rsidRDefault="005B0634" w:rsidP="005B0634">
            <w:pPr>
              <w:pStyle w:val="103"/>
            </w:pPr>
            <w:r w:rsidRPr="00C46113">
              <w:t>0,07</w:t>
            </w:r>
          </w:p>
        </w:tc>
        <w:tc>
          <w:tcPr>
            <w:tcW w:w="250" w:type="pct"/>
            <w:hideMark/>
          </w:tcPr>
          <w:p w14:paraId="105E5B80" w14:textId="77777777" w:rsidR="005B0634" w:rsidRPr="005B0634" w:rsidRDefault="005B0634" w:rsidP="005B0634">
            <w:pPr>
              <w:pStyle w:val="103"/>
            </w:pPr>
            <w:r w:rsidRPr="00C46113">
              <w:t>0,07</w:t>
            </w:r>
          </w:p>
        </w:tc>
        <w:tc>
          <w:tcPr>
            <w:tcW w:w="250" w:type="pct"/>
            <w:hideMark/>
          </w:tcPr>
          <w:p w14:paraId="47D8C718" w14:textId="77777777" w:rsidR="005B0634" w:rsidRPr="005B0634" w:rsidRDefault="005B0634" w:rsidP="005B0634">
            <w:pPr>
              <w:pStyle w:val="103"/>
            </w:pPr>
            <w:r w:rsidRPr="00C46113">
              <w:t>0,07</w:t>
            </w:r>
          </w:p>
        </w:tc>
      </w:tr>
      <w:tr w:rsidR="005B0634" w:rsidRPr="00887DC9" w14:paraId="63E1782F" w14:textId="77777777" w:rsidTr="005B0634">
        <w:trPr>
          <w:trHeight w:val="255"/>
        </w:trPr>
        <w:tc>
          <w:tcPr>
            <w:tcW w:w="555" w:type="pct"/>
            <w:vMerge/>
            <w:hideMark/>
          </w:tcPr>
          <w:p w14:paraId="4E88A439" w14:textId="77777777" w:rsidR="005B0634" w:rsidRPr="00C46113" w:rsidRDefault="005B0634" w:rsidP="005B0634">
            <w:pPr>
              <w:pStyle w:val="103"/>
            </w:pPr>
          </w:p>
        </w:tc>
        <w:tc>
          <w:tcPr>
            <w:tcW w:w="657" w:type="pct"/>
            <w:vMerge/>
            <w:hideMark/>
          </w:tcPr>
          <w:p w14:paraId="6B11056E" w14:textId="77777777" w:rsidR="005B0634" w:rsidRPr="00C46113" w:rsidRDefault="005B0634" w:rsidP="005B0634">
            <w:pPr>
              <w:pStyle w:val="103"/>
            </w:pPr>
          </w:p>
        </w:tc>
        <w:tc>
          <w:tcPr>
            <w:tcW w:w="1469" w:type="pct"/>
            <w:hideMark/>
          </w:tcPr>
          <w:p w14:paraId="070A4E4A" w14:textId="77777777" w:rsidR="005B0634" w:rsidRPr="005B0634" w:rsidRDefault="005B0634" w:rsidP="005B0634">
            <w:pPr>
              <w:pStyle w:val="103"/>
            </w:pPr>
            <w:r w:rsidRPr="00C46113">
              <w:t>Резерв(</w:t>
            </w:r>
            <w:r w:rsidRPr="005B0634">
              <w:t>+)/ дефицит (-) ВПУ</w:t>
            </w:r>
          </w:p>
        </w:tc>
        <w:tc>
          <w:tcPr>
            <w:tcW w:w="319" w:type="pct"/>
            <w:hideMark/>
          </w:tcPr>
          <w:p w14:paraId="316A3424" w14:textId="77777777" w:rsidR="005B0634" w:rsidRPr="005B0634" w:rsidRDefault="005B0634" w:rsidP="005B0634">
            <w:pPr>
              <w:pStyle w:val="103"/>
            </w:pPr>
            <w:r w:rsidRPr="00C46113">
              <w:t>тонн/ч</w:t>
            </w:r>
          </w:p>
        </w:tc>
        <w:tc>
          <w:tcPr>
            <w:tcW w:w="250" w:type="pct"/>
            <w:hideMark/>
          </w:tcPr>
          <w:p w14:paraId="525F18F3" w14:textId="77777777" w:rsidR="005B0634" w:rsidRPr="005B0634" w:rsidRDefault="005B0634" w:rsidP="005B0634">
            <w:pPr>
              <w:pStyle w:val="103"/>
            </w:pPr>
            <w:r w:rsidRPr="00C46113">
              <w:t>-</w:t>
            </w:r>
          </w:p>
        </w:tc>
        <w:tc>
          <w:tcPr>
            <w:tcW w:w="250" w:type="pct"/>
            <w:hideMark/>
          </w:tcPr>
          <w:p w14:paraId="254D143F" w14:textId="77777777" w:rsidR="005B0634" w:rsidRPr="005B0634" w:rsidRDefault="005B0634" w:rsidP="005B0634">
            <w:pPr>
              <w:pStyle w:val="103"/>
            </w:pPr>
            <w:r w:rsidRPr="00C46113">
              <w:t>-</w:t>
            </w:r>
          </w:p>
        </w:tc>
        <w:tc>
          <w:tcPr>
            <w:tcW w:w="250" w:type="pct"/>
            <w:hideMark/>
          </w:tcPr>
          <w:p w14:paraId="190E72EE" w14:textId="77777777" w:rsidR="005B0634" w:rsidRPr="005B0634" w:rsidRDefault="005B0634" w:rsidP="005B0634">
            <w:pPr>
              <w:pStyle w:val="103"/>
            </w:pPr>
            <w:r w:rsidRPr="00C46113">
              <w:t>-</w:t>
            </w:r>
          </w:p>
        </w:tc>
        <w:tc>
          <w:tcPr>
            <w:tcW w:w="250" w:type="pct"/>
            <w:hideMark/>
          </w:tcPr>
          <w:p w14:paraId="5A5BD739" w14:textId="77777777" w:rsidR="005B0634" w:rsidRPr="005B0634" w:rsidRDefault="005B0634" w:rsidP="005B0634">
            <w:pPr>
              <w:pStyle w:val="103"/>
            </w:pPr>
            <w:r w:rsidRPr="00C46113">
              <w:t>-</w:t>
            </w:r>
          </w:p>
        </w:tc>
        <w:tc>
          <w:tcPr>
            <w:tcW w:w="250" w:type="pct"/>
            <w:hideMark/>
          </w:tcPr>
          <w:p w14:paraId="105C797B" w14:textId="77777777" w:rsidR="005B0634" w:rsidRPr="005B0634" w:rsidRDefault="005B0634" w:rsidP="005B0634">
            <w:pPr>
              <w:pStyle w:val="103"/>
            </w:pPr>
            <w:r w:rsidRPr="00C46113">
              <w:t>-</w:t>
            </w:r>
          </w:p>
        </w:tc>
        <w:tc>
          <w:tcPr>
            <w:tcW w:w="250" w:type="pct"/>
            <w:hideMark/>
          </w:tcPr>
          <w:p w14:paraId="46AD1A02" w14:textId="77777777" w:rsidR="005B0634" w:rsidRPr="005B0634" w:rsidRDefault="005B0634" w:rsidP="005B0634">
            <w:pPr>
              <w:pStyle w:val="103"/>
            </w:pPr>
            <w:r w:rsidRPr="00C46113">
              <w:t>-</w:t>
            </w:r>
          </w:p>
        </w:tc>
        <w:tc>
          <w:tcPr>
            <w:tcW w:w="250" w:type="pct"/>
            <w:hideMark/>
          </w:tcPr>
          <w:p w14:paraId="3CEEDA73" w14:textId="77777777" w:rsidR="005B0634" w:rsidRPr="005B0634" w:rsidRDefault="005B0634" w:rsidP="005B0634">
            <w:pPr>
              <w:pStyle w:val="103"/>
            </w:pPr>
            <w:r w:rsidRPr="00C46113">
              <w:t>-</w:t>
            </w:r>
          </w:p>
        </w:tc>
        <w:tc>
          <w:tcPr>
            <w:tcW w:w="250" w:type="pct"/>
            <w:hideMark/>
          </w:tcPr>
          <w:p w14:paraId="05B09F71" w14:textId="77777777" w:rsidR="005B0634" w:rsidRPr="005B0634" w:rsidRDefault="005B0634" w:rsidP="005B0634">
            <w:pPr>
              <w:pStyle w:val="103"/>
            </w:pPr>
            <w:r w:rsidRPr="00C46113">
              <w:t>-</w:t>
            </w:r>
          </w:p>
        </w:tc>
      </w:tr>
    </w:tbl>
    <w:p w14:paraId="5BCC7D83" w14:textId="77777777" w:rsidR="005B0634" w:rsidRDefault="005B0634" w:rsidP="005B0634">
      <w:pPr>
        <w:pStyle w:val="a1"/>
      </w:pPr>
    </w:p>
    <w:p w14:paraId="4EF7EDA5" w14:textId="77777777" w:rsidR="005B0634" w:rsidRPr="004B40DC" w:rsidRDefault="005B0634" w:rsidP="005B0634">
      <w:pPr>
        <w:pStyle w:val="a1"/>
      </w:pPr>
    </w:p>
    <w:p w14:paraId="1864B1BA" w14:textId="77777777" w:rsidR="005B0634" w:rsidRPr="004B40DC" w:rsidRDefault="005B0634" w:rsidP="005B0634">
      <w:pPr>
        <w:pStyle w:val="a1"/>
        <w:sectPr w:rsidR="005B0634" w:rsidRPr="004B40DC" w:rsidSect="005B0634">
          <w:pgSz w:w="16839" w:h="11907" w:orient="landscape" w:code="9"/>
          <w:pgMar w:top="1701" w:right="1134" w:bottom="567" w:left="1134" w:header="709" w:footer="709" w:gutter="0"/>
          <w:cols w:space="708"/>
          <w:docGrid w:linePitch="360"/>
        </w:sectPr>
      </w:pPr>
    </w:p>
    <w:p w14:paraId="09DC3C0A" w14:textId="77777777" w:rsidR="0080215E" w:rsidRDefault="0080215E" w:rsidP="00B54E93">
      <w:pPr>
        <w:pStyle w:val="11"/>
      </w:pPr>
      <w:r>
        <w:lastRenderedPageBreak/>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p w14:paraId="25B5619C" w14:textId="04CBCAD3" w:rsidR="005B0634" w:rsidRDefault="005B0634" w:rsidP="005B0634">
      <w:pPr>
        <w:pStyle w:val="a1"/>
      </w:pPr>
      <w:r w:rsidRPr="005B0634">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также представлены в таблице</w:t>
      </w:r>
      <w:r>
        <w:t xml:space="preserve"> </w:t>
      </w:r>
      <w:r>
        <w:fldChar w:fldCharType="begin"/>
      </w:r>
      <w:r>
        <w:instrText xml:space="preserve"> REF _Ref530403556 \h </w:instrText>
      </w:r>
      <w:r>
        <w:fldChar w:fldCharType="separate"/>
      </w:r>
      <w:r w:rsidR="00D01E94">
        <w:rPr>
          <w:noProof/>
        </w:rPr>
        <w:t>77</w:t>
      </w:r>
      <w:r>
        <w:fldChar w:fldCharType="end"/>
      </w:r>
      <w:r w:rsidRPr="005B0634">
        <w:t>.</w:t>
      </w:r>
    </w:p>
    <w:p w14:paraId="20EF2DA2" w14:textId="77777777" w:rsidR="005B0634" w:rsidRPr="005B0634" w:rsidRDefault="005B0634" w:rsidP="005B0634">
      <w:pPr>
        <w:pStyle w:val="a1"/>
      </w:pPr>
    </w:p>
    <w:p w14:paraId="0FC921DF" w14:textId="77777777" w:rsidR="005B0634" w:rsidRDefault="005B0634">
      <w:pPr>
        <w:spacing w:after="160"/>
        <w:ind w:firstLine="709"/>
        <w:jc w:val="left"/>
        <w:rPr>
          <w:rFonts w:eastAsiaTheme="majorEastAsia"/>
          <w:b/>
          <w:bCs/>
          <w:snapToGrid w:val="0"/>
          <w:sz w:val="28"/>
        </w:rPr>
      </w:pPr>
      <w:r>
        <w:br w:type="page"/>
      </w:r>
    </w:p>
    <w:p w14:paraId="09DC3C0B" w14:textId="7DED32F7" w:rsidR="0080215E" w:rsidRDefault="0080215E" w:rsidP="00B54E93">
      <w:pPr>
        <w:pStyle w:val="1"/>
      </w:pPr>
      <w:bookmarkStart w:id="168" w:name="_Toc531252664"/>
      <w:r>
        <w:lastRenderedPageBreak/>
        <w:t>Основные положения мастер-плана развития систем теплоснабжения поселения, городского округ</w:t>
      </w:r>
      <w:r w:rsidR="00B54E93">
        <w:t>а, города федерального значения.</w:t>
      </w:r>
      <w:bookmarkEnd w:id="168"/>
    </w:p>
    <w:p w14:paraId="09DC3C0C" w14:textId="77777777" w:rsidR="0080215E" w:rsidRDefault="0080215E" w:rsidP="00B54E93">
      <w:pPr>
        <w:pStyle w:val="11"/>
      </w:pPr>
      <w:r>
        <w:t>Описание сценариев развития теплоснабжения поселения, городского округа, города федерального значения.</w:t>
      </w:r>
    </w:p>
    <w:p w14:paraId="2BCFFBA7" w14:textId="64F5F3C8" w:rsidR="001B1CFB" w:rsidRDefault="001B1CFB" w:rsidP="001B1CFB">
      <w:pPr>
        <w:pStyle w:val="a1"/>
      </w:pPr>
      <w:r w:rsidRPr="00605FC8">
        <w:t>Особенностью системы теплоснабжения поселения является работа каждого источника тепловой энергии на свою локальную зону. Необходимость перераспределения тепловых нагрузок между источниками тепловой энергии отсутствует, перспективные тепловые нагрузки отсутствуют. Таким образом, рассмотрение нескольких вариантов развития системы теплоснабжения, связанных с определением наиболее эффективного варианта обеспечения тепловой энергией потребителей от различных источников тепловой энергии, является нецелесообразным. Мероприятия по реконструкции отдельных источников тепловой энергии и участков тепловых сетей также не предусмотрены</w:t>
      </w:r>
    </w:p>
    <w:p w14:paraId="607AE9AE" w14:textId="77777777" w:rsidR="001B1CFB" w:rsidRPr="001B1CFB" w:rsidRDefault="001B1CFB" w:rsidP="001B1CFB">
      <w:pPr>
        <w:pStyle w:val="a1"/>
      </w:pPr>
    </w:p>
    <w:p w14:paraId="09DC3C0D" w14:textId="77777777" w:rsidR="0080215E" w:rsidRDefault="0080215E" w:rsidP="00B54E93">
      <w:pPr>
        <w:pStyle w:val="11"/>
      </w:pPr>
      <w:r>
        <w:t>Обоснование выбора приоритетного сценария развития теплоснабжения поселения, городского округа, города федерального значения.</w:t>
      </w:r>
    </w:p>
    <w:p w14:paraId="4AB73966" w14:textId="7221D80A" w:rsidR="001B1CFB" w:rsidRPr="00017FF6" w:rsidRDefault="001B1CFB" w:rsidP="001B1CFB">
      <w:pPr>
        <w:pStyle w:val="a1"/>
      </w:pPr>
      <w:r w:rsidRPr="00017FF6">
        <w:t>Варианты развития систем теплоснабжения поселения не предусмотрены.</w:t>
      </w:r>
    </w:p>
    <w:p w14:paraId="5A3CFF73" w14:textId="77777777" w:rsidR="001B1CFB" w:rsidRPr="001B1CFB" w:rsidRDefault="001B1CFB" w:rsidP="001B1CFB">
      <w:pPr>
        <w:pStyle w:val="a1"/>
      </w:pPr>
    </w:p>
    <w:p w14:paraId="70D0B7D5" w14:textId="77777777" w:rsidR="00DA7A1B" w:rsidRDefault="00DA7A1B">
      <w:pPr>
        <w:spacing w:after="160"/>
        <w:ind w:firstLine="709"/>
        <w:jc w:val="left"/>
        <w:rPr>
          <w:rFonts w:eastAsiaTheme="majorEastAsia"/>
          <w:b/>
          <w:bCs/>
          <w:snapToGrid w:val="0"/>
          <w:sz w:val="28"/>
        </w:rPr>
      </w:pPr>
      <w:r>
        <w:br w:type="page"/>
      </w:r>
    </w:p>
    <w:p w14:paraId="09DC3C0E" w14:textId="4861F3BF" w:rsidR="0080215E" w:rsidRDefault="0080215E" w:rsidP="00B54E93">
      <w:pPr>
        <w:pStyle w:val="1"/>
      </w:pPr>
      <w:bookmarkStart w:id="169" w:name="_Toc531252665"/>
      <w:r>
        <w:lastRenderedPageBreak/>
        <w:t>Предложения по строительству, реконструкции и техническому перевооруже</w:t>
      </w:r>
      <w:r w:rsidR="00B54E93">
        <w:t>нию источников тепловой энергии.</w:t>
      </w:r>
      <w:bookmarkEnd w:id="169"/>
    </w:p>
    <w:p w14:paraId="09DC3C0F" w14:textId="77777777" w:rsidR="0080215E" w:rsidRDefault="0080215E" w:rsidP="00B54E93">
      <w:pPr>
        <w:pStyle w:val="11"/>
      </w:pPr>
      <w: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p>
    <w:p w14:paraId="6333AF3E" w14:textId="77777777" w:rsidR="00DA7A1B" w:rsidRDefault="00DA7A1B" w:rsidP="00DA7A1B">
      <w:pPr>
        <w:pStyle w:val="a1"/>
      </w:pPr>
      <w:r>
        <w:t>С</w:t>
      </w:r>
      <w:r w:rsidRPr="00FB2A0E">
        <w:t>троительств</w:t>
      </w:r>
      <w:r>
        <w:t>о</w:t>
      </w:r>
      <w:r w:rsidRPr="00FB2A0E">
        <w:t xml:space="preserve"> источников тепловой энергии, обеспечивающих перспективную тепловую нагрузку на осваиваемых территориях поселения</w:t>
      </w:r>
      <w:r>
        <w:t>, не предусмотрено.</w:t>
      </w:r>
    </w:p>
    <w:p w14:paraId="50D6D5AC" w14:textId="77777777" w:rsidR="00DA7A1B" w:rsidRPr="000D4EB2" w:rsidRDefault="00DA7A1B" w:rsidP="00DA7A1B">
      <w:pPr>
        <w:pStyle w:val="a1"/>
      </w:pPr>
    </w:p>
    <w:p w14:paraId="5CCFF81B" w14:textId="77777777" w:rsidR="00DA7A1B" w:rsidRPr="00DA7A1B" w:rsidRDefault="00DA7A1B" w:rsidP="00DA7A1B">
      <w:pPr>
        <w:pStyle w:val="11"/>
      </w:pPr>
      <w: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14:paraId="316E0EBC" w14:textId="77777777" w:rsidR="00DA7A1B" w:rsidRDefault="00DA7A1B" w:rsidP="00DA7A1B">
      <w:pPr>
        <w:pStyle w:val="a1"/>
      </w:pPr>
      <w:r>
        <w:t>Р</w:t>
      </w:r>
      <w:r w:rsidRPr="00987E0E">
        <w:t>еконструкци</w:t>
      </w:r>
      <w:r>
        <w:t>я</w:t>
      </w:r>
      <w:r w:rsidRPr="00987E0E">
        <w:t xml:space="preserve">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t>, не предусмотрена.</w:t>
      </w:r>
    </w:p>
    <w:p w14:paraId="6637FD7D" w14:textId="77777777" w:rsidR="00DA7A1B" w:rsidRPr="000D4EB2" w:rsidRDefault="00DA7A1B" w:rsidP="00DA7A1B">
      <w:pPr>
        <w:pStyle w:val="a1"/>
      </w:pPr>
    </w:p>
    <w:p w14:paraId="0D049149" w14:textId="77777777" w:rsidR="00DA7A1B" w:rsidRPr="00DA7A1B" w:rsidRDefault="00DA7A1B" w:rsidP="00DA7A1B">
      <w:pPr>
        <w:pStyle w:val="11"/>
      </w:pPr>
      <w:r>
        <w:t>Предложения по техническому перевооружению источников тепловой энергии с целью повышения эффективности работы систем теплоснабжения.</w:t>
      </w:r>
    </w:p>
    <w:p w14:paraId="03464E14" w14:textId="77777777" w:rsidR="00DA7A1B" w:rsidRDefault="00DA7A1B" w:rsidP="00DA7A1B">
      <w:pPr>
        <w:pStyle w:val="a1"/>
      </w:pPr>
      <w:r>
        <w:t>Т</w:t>
      </w:r>
      <w:r w:rsidRPr="00987E0E">
        <w:t>ехническо</w:t>
      </w:r>
      <w:r>
        <w:t>е</w:t>
      </w:r>
      <w:r w:rsidRPr="00987E0E">
        <w:t xml:space="preserve"> перевооружени</w:t>
      </w:r>
      <w:r>
        <w:t>е</w:t>
      </w:r>
      <w:r w:rsidRPr="00987E0E">
        <w:t xml:space="preserve"> источников тепловой энергии с целью повышения эффективности работы систем теплоснабжения</w:t>
      </w:r>
      <w:r>
        <w:t xml:space="preserve"> не предусмотрено.</w:t>
      </w:r>
    </w:p>
    <w:p w14:paraId="3B2DFD5A" w14:textId="77777777" w:rsidR="00DA7A1B" w:rsidRPr="000D4EB2" w:rsidRDefault="00DA7A1B" w:rsidP="00DA7A1B">
      <w:pPr>
        <w:pStyle w:val="a1"/>
      </w:pPr>
    </w:p>
    <w:p w14:paraId="6E5D465A" w14:textId="77777777" w:rsidR="00DA7A1B" w:rsidRPr="00DA7A1B" w:rsidRDefault="00DA7A1B" w:rsidP="00DA7A1B">
      <w:pPr>
        <w:pStyle w:val="11"/>
      </w:pPr>
      <w: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p>
    <w:p w14:paraId="0B60E7AE" w14:textId="77777777" w:rsidR="00DA7A1B" w:rsidRDefault="00DA7A1B" w:rsidP="00DA7A1B">
      <w:pPr>
        <w:pStyle w:val="a1"/>
      </w:pPr>
      <w:r>
        <w:t>И</w:t>
      </w:r>
      <w:r w:rsidRPr="00987E0E">
        <w:t>сточник</w:t>
      </w:r>
      <w:r>
        <w:t>и</w:t>
      </w:r>
      <w:r w:rsidRPr="00987E0E">
        <w:t xml:space="preserve"> тепловой энергии, функционирующи</w:t>
      </w:r>
      <w:r>
        <w:t>е</w:t>
      </w:r>
      <w:r w:rsidRPr="00987E0E">
        <w:t xml:space="preserve"> в режиме комбинированной выработки э</w:t>
      </w:r>
      <w:r>
        <w:t>лектрической и тепловой энергии, в поселении отсутствуют.</w:t>
      </w:r>
    </w:p>
    <w:p w14:paraId="1FA4B0CA" w14:textId="77777777" w:rsidR="00DA7A1B" w:rsidRPr="000D4EB2" w:rsidRDefault="00DA7A1B" w:rsidP="00DA7A1B">
      <w:pPr>
        <w:pStyle w:val="a1"/>
      </w:pPr>
    </w:p>
    <w:p w14:paraId="0C1F002A" w14:textId="77777777" w:rsidR="00DA7A1B" w:rsidRPr="00DA7A1B" w:rsidRDefault="00DA7A1B" w:rsidP="00DA7A1B">
      <w:pPr>
        <w:pStyle w:val="11"/>
      </w:pPr>
      <w: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p>
    <w:p w14:paraId="1C560960" w14:textId="77777777" w:rsidR="00DA7A1B" w:rsidRDefault="00DA7A1B" w:rsidP="00DA7A1B">
      <w:pPr>
        <w:pStyle w:val="a1"/>
      </w:pPr>
      <w:r>
        <w:t>М</w:t>
      </w:r>
      <w:r w:rsidRPr="00987E0E">
        <w:t>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t>, не предусмотрены.</w:t>
      </w:r>
    </w:p>
    <w:p w14:paraId="2BB2719B" w14:textId="77777777" w:rsidR="00DA7A1B" w:rsidRPr="000D4EB2" w:rsidRDefault="00DA7A1B" w:rsidP="00DA7A1B">
      <w:pPr>
        <w:pStyle w:val="a1"/>
      </w:pPr>
    </w:p>
    <w:p w14:paraId="77BD16F4" w14:textId="77777777" w:rsidR="00DA7A1B" w:rsidRPr="00DA7A1B" w:rsidRDefault="00DA7A1B" w:rsidP="00DA7A1B">
      <w:pPr>
        <w:pStyle w:val="11"/>
      </w:pPr>
      <w: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p>
    <w:p w14:paraId="2C269211" w14:textId="77777777" w:rsidR="00DA7A1B" w:rsidRDefault="00DA7A1B" w:rsidP="00DA7A1B">
      <w:pPr>
        <w:pStyle w:val="a1"/>
      </w:pPr>
      <w:r w:rsidRPr="00987E0E">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p>
    <w:p w14:paraId="5EBE60BA" w14:textId="77777777" w:rsidR="00DA7A1B" w:rsidRPr="000D4EB2" w:rsidRDefault="00DA7A1B" w:rsidP="00DA7A1B">
      <w:pPr>
        <w:pStyle w:val="a1"/>
      </w:pPr>
    </w:p>
    <w:p w14:paraId="4891B582" w14:textId="77777777" w:rsidR="00DA7A1B" w:rsidRPr="00DA7A1B" w:rsidRDefault="00DA7A1B" w:rsidP="00DA7A1B">
      <w:pPr>
        <w:pStyle w:val="11"/>
      </w:pPr>
      <w: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p>
    <w:p w14:paraId="18ED1252" w14:textId="77777777" w:rsidR="00DA7A1B" w:rsidRDefault="00DA7A1B" w:rsidP="00DA7A1B">
      <w:pPr>
        <w:pStyle w:val="a1"/>
      </w:pPr>
      <w:r w:rsidRPr="00987E0E">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t>, не предусмотрены.</w:t>
      </w:r>
    </w:p>
    <w:p w14:paraId="59E4A250" w14:textId="77777777" w:rsidR="00DA7A1B" w:rsidRPr="000D4EB2" w:rsidRDefault="00DA7A1B" w:rsidP="00DA7A1B">
      <w:pPr>
        <w:pStyle w:val="a1"/>
      </w:pPr>
    </w:p>
    <w:p w14:paraId="3333BEB0" w14:textId="77777777" w:rsidR="00DA7A1B" w:rsidRDefault="00DA7A1B" w:rsidP="00DA7A1B">
      <w:pPr>
        <w:pStyle w:val="11"/>
      </w:pPr>
      <w:r>
        <w:lastRenderedPageBreak/>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p>
    <w:p w14:paraId="632747CB" w14:textId="77777777" w:rsidR="00DA7A1B" w:rsidRPr="00AC5694" w:rsidRDefault="00DA7A1B" w:rsidP="00DA7A1B">
      <w:pPr>
        <w:pStyle w:val="a1"/>
      </w:pPr>
      <w:r w:rsidRPr="00AC5694">
        <w:t>Рекомендуется выдерживать проектный температурный график на котельных 95/70°C.</w:t>
      </w:r>
    </w:p>
    <w:p w14:paraId="74FA1920" w14:textId="77777777" w:rsidR="00DA7A1B" w:rsidRPr="00AC5694" w:rsidRDefault="00DA7A1B" w:rsidP="00DA7A1B">
      <w:pPr>
        <w:pStyle w:val="a1"/>
      </w:pPr>
    </w:p>
    <w:p w14:paraId="39A2CD6C" w14:textId="77777777" w:rsidR="00DA7A1B" w:rsidRPr="00DA7A1B" w:rsidRDefault="00DA7A1B" w:rsidP="00DA7A1B">
      <w:pPr>
        <w:pStyle w:val="11"/>
      </w:pPr>
      <w: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p w14:paraId="35AF782F" w14:textId="77777777" w:rsidR="00DA7A1B" w:rsidRPr="00987E0E" w:rsidRDefault="00DA7A1B" w:rsidP="00DA7A1B">
      <w:pPr>
        <w:pStyle w:val="a1"/>
      </w:pPr>
      <w:r w:rsidRPr="00987E0E">
        <w:t>Централизованное теплоснабжение с использованием возобновляемых источников энергии в условиях поселения в ближайшей перспективе не является конкурентоспособным традиционным системам с источниками на природном газе.</w:t>
      </w:r>
    </w:p>
    <w:p w14:paraId="27A275A6" w14:textId="77777777" w:rsidR="00DA7A1B" w:rsidRDefault="00DA7A1B" w:rsidP="00DA7A1B">
      <w:pPr>
        <w:pStyle w:val="a1"/>
      </w:pPr>
    </w:p>
    <w:p w14:paraId="5CE453EB" w14:textId="77777777" w:rsidR="00DA7A1B" w:rsidRDefault="00DA7A1B">
      <w:pPr>
        <w:spacing w:after="160"/>
        <w:ind w:firstLine="709"/>
        <w:jc w:val="left"/>
        <w:rPr>
          <w:rFonts w:eastAsiaTheme="majorEastAsia"/>
          <w:b/>
          <w:bCs/>
          <w:snapToGrid w:val="0"/>
          <w:sz w:val="28"/>
        </w:rPr>
      </w:pPr>
      <w:r>
        <w:br w:type="page"/>
      </w:r>
    </w:p>
    <w:p w14:paraId="09DC3C18" w14:textId="13F9454D" w:rsidR="0080215E" w:rsidRDefault="0080215E" w:rsidP="00B54E93">
      <w:pPr>
        <w:pStyle w:val="1"/>
      </w:pPr>
      <w:bookmarkStart w:id="170" w:name="_Toc531252666"/>
      <w:r>
        <w:lastRenderedPageBreak/>
        <w:t>Предложения по строительству</w:t>
      </w:r>
      <w:r w:rsidR="00B54E93">
        <w:t xml:space="preserve"> и реконструкции тепловых сетей.</w:t>
      </w:r>
      <w:bookmarkEnd w:id="170"/>
    </w:p>
    <w:p w14:paraId="09DC3C19" w14:textId="77777777" w:rsidR="0080215E" w:rsidRDefault="0080215E" w:rsidP="00B54E93">
      <w:pPr>
        <w:pStyle w:val="11"/>
      </w:pPr>
      <w: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p w14:paraId="73232C7C" w14:textId="573FFC00" w:rsidR="004A0ED8" w:rsidRPr="004A0ED8" w:rsidRDefault="004A0ED8" w:rsidP="004A0ED8">
      <w:pPr>
        <w:pStyle w:val="a1"/>
      </w:pPr>
      <w:r w:rsidRPr="004A0ED8">
        <w:t>Строительство и реконструкция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не предусматривается.</w:t>
      </w:r>
    </w:p>
    <w:p w14:paraId="332B98C8" w14:textId="77777777" w:rsidR="004A0ED8" w:rsidRPr="004A0ED8" w:rsidRDefault="004A0ED8" w:rsidP="004A0ED8">
      <w:pPr>
        <w:pStyle w:val="a1"/>
      </w:pPr>
    </w:p>
    <w:p w14:paraId="09DC3C1A" w14:textId="77777777" w:rsidR="0080215E" w:rsidRDefault="0080215E" w:rsidP="00B54E93">
      <w:pPr>
        <w:pStyle w:val="11"/>
      </w:pPr>
      <w: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p>
    <w:p w14:paraId="486F46CC" w14:textId="2D607FE1" w:rsidR="004A0ED8" w:rsidRPr="004A0ED8" w:rsidRDefault="004A0ED8" w:rsidP="004A0ED8">
      <w:pPr>
        <w:pStyle w:val="a1"/>
      </w:pPr>
      <w:r w:rsidRPr="004A0ED8">
        <w:t>Строительство и реконструкция тепловых сетей для обеспечения перспективных приростов тепловой нагрузки не предусматривается.</w:t>
      </w:r>
    </w:p>
    <w:p w14:paraId="33FE27F3" w14:textId="77777777" w:rsidR="004A0ED8" w:rsidRPr="004A0ED8" w:rsidRDefault="004A0ED8" w:rsidP="004A0ED8">
      <w:pPr>
        <w:pStyle w:val="a1"/>
      </w:pPr>
    </w:p>
    <w:p w14:paraId="09DC3C1B" w14:textId="77777777" w:rsidR="0080215E" w:rsidRDefault="0080215E" w:rsidP="00B54E93">
      <w:pPr>
        <w:pStyle w:val="11"/>
      </w:pPr>
      <w: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14:paraId="522F4F31" w14:textId="57DCE65E" w:rsidR="004A0ED8" w:rsidRPr="004A0ED8" w:rsidRDefault="004A0ED8" w:rsidP="004A0ED8">
      <w:pPr>
        <w:pStyle w:val="a1"/>
      </w:pPr>
      <w:r w:rsidRPr="004A0ED8">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62E3EC15" w14:textId="77777777" w:rsidR="004A0ED8" w:rsidRPr="004A0ED8" w:rsidRDefault="004A0ED8" w:rsidP="004A0ED8">
      <w:pPr>
        <w:pStyle w:val="a1"/>
      </w:pPr>
    </w:p>
    <w:p w14:paraId="09DC3C1C" w14:textId="77777777" w:rsidR="0080215E" w:rsidRDefault="0080215E" w:rsidP="00B54E93">
      <w:pPr>
        <w:pStyle w:val="11"/>
      </w:pPr>
      <w:r>
        <w:lastRenderedPageBreak/>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подпункте "д" пункта 11 ПП №405.</w:t>
      </w:r>
    </w:p>
    <w:p w14:paraId="13C2D134" w14:textId="47049E78" w:rsidR="004A0ED8" w:rsidRPr="004A0ED8" w:rsidRDefault="004A0ED8" w:rsidP="004A0ED8">
      <w:pPr>
        <w:pStyle w:val="a1"/>
      </w:pPr>
      <w:r w:rsidRPr="004A0ED8">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предусматривается.</w:t>
      </w:r>
    </w:p>
    <w:p w14:paraId="5935BE0B" w14:textId="77777777" w:rsidR="004A0ED8" w:rsidRPr="004A0ED8" w:rsidRDefault="004A0ED8" w:rsidP="004A0ED8">
      <w:pPr>
        <w:pStyle w:val="a1"/>
      </w:pPr>
    </w:p>
    <w:p w14:paraId="09DC3C1D" w14:textId="77777777" w:rsidR="0080215E" w:rsidRDefault="0080215E" w:rsidP="00B54E93">
      <w:pPr>
        <w:pStyle w:val="11"/>
      </w:pPr>
      <w:r>
        <w:t>Предложения по строительству и реконструкции тепловых сетей для обеспечения нормативной надежности теплоснабжения потребителей.</w:t>
      </w:r>
    </w:p>
    <w:p w14:paraId="61FE084E" w14:textId="0FD82BDA" w:rsidR="004A0ED8" w:rsidRPr="004A0ED8" w:rsidRDefault="004A0ED8" w:rsidP="004A0ED8">
      <w:pPr>
        <w:pStyle w:val="a1"/>
      </w:pPr>
      <w:r w:rsidRPr="004A0ED8">
        <w:t>Строительство и реконструкция тепловых сетей для обеспечения нормативной надежности теплоснабжения потребителей не предусматривается.</w:t>
      </w:r>
    </w:p>
    <w:p w14:paraId="2D685120" w14:textId="77777777" w:rsidR="004A0ED8" w:rsidRPr="004A0ED8" w:rsidRDefault="004A0ED8" w:rsidP="004A0ED8">
      <w:pPr>
        <w:pStyle w:val="a1"/>
      </w:pPr>
    </w:p>
    <w:p w14:paraId="09DC3C1E" w14:textId="77777777" w:rsidR="0080215E" w:rsidRDefault="0080215E" w:rsidP="00B54E93">
      <w:pPr>
        <w:pStyle w:val="1"/>
      </w:pPr>
      <w:bookmarkStart w:id="171" w:name="_Toc531252667"/>
      <w:r>
        <w:lastRenderedPageBreak/>
        <w:t>Предложения по переводу открытых систем теплоснабжения (горячего водоснабжения) в закрытые систе</w:t>
      </w:r>
      <w:r w:rsidR="00B54E93">
        <w:t>мы горячего водоснабжения.</w:t>
      </w:r>
      <w:bookmarkEnd w:id="171"/>
    </w:p>
    <w:p w14:paraId="09DC3C1F" w14:textId="77777777" w:rsidR="0080215E" w:rsidRDefault="0080215E" w:rsidP="00B54E93">
      <w:pPr>
        <w:pStyle w:val="11"/>
      </w:pPr>
      <w: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p>
    <w:p w14:paraId="0DC20D26" w14:textId="4028ACB4" w:rsidR="00201F23" w:rsidRDefault="00201F23" w:rsidP="00201F23">
      <w:pPr>
        <w:pStyle w:val="a1"/>
      </w:pPr>
      <w:r w:rsidRPr="00201F23">
        <w:t>Мероприятия не предусматриваются, так как централизованное горячее водоснабжение потребителей не осуществляется.</w:t>
      </w:r>
    </w:p>
    <w:p w14:paraId="6F148A58" w14:textId="77777777" w:rsidR="00201F23" w:rsidRPr="00201F23" w:rsidRDefault="00201F23" w:rsidP="00201F23">
      <w:pPr>
        <w:pStyle w:val="a1"/>
      </w:pPr>
    </w:p>
    <w:p w14:paraId="09DC3C20" w14:textId="77777777" w:rsidR="0080215E" w:rsidRDefault="0080215E" w:rsidP="00B54E93">
      <w:pPr>
        <w:pStyle w:val="11"/>
      </w:pPr>
      <w: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p>
    <w:p w14:paraId="04539B83" w14:textId="5986420A" w:rsidR="00201F23" w:rsidRDefault="00201F23" w:rsidP="00201F23">
      <w:pPr>
        <w:pStyle w:val="a1"/>
      </w:pPr>
      <w:r w:rsidRPr="00201F23">
        <w:t>Мероприятия не предусматриваются, так как централизованное горячее водоснабжение потребителей не осуществляется.</w:t>
      </w:r>
    </w:p>
    <w:p w14:paraId="5AAEFEE7" w14:textId="397A1DD6" w:rsidR="00201F23" w:rsidRPr="00201F23" w:rsidRDefault="00E55AFF">
      <w:pPr>
        <w:spacing w:after="160"/>
        <w:ind w:firstLine="709"/>
        <w:jc w:val="left"/>
      </w:pPr>
      <w:r>
        <w:br w:type="page"/>
      </w:r>
    </w:p>
    <w:p w14:paraId="09DC3C21" w14:textId="77777777" w:rsidR="0080215E" w:rsidRDefault="00B54E93" w:rsidP="00B54E93">
      <w:pPr>
        <w:pStyle w:val="1"/>
      </w:pPr>
      <w:bookmarkStart w:id="172" w:name="_Toc531252668"/>
      <w:r>
        <w:lastRenderedPageBreak/>
        <w:t>Перспективные топливные балансы.</w:t>
      </w:r>
      <w:bookmarkEnd w:id="172"/>
    </w:p>
    <w:p w14:paraId="09DC3C22" w14:textId="77777777" w:rsidR="0080215E" w:rsidRDefault="0080215E" w:rsidP="00B54E93">
      <w:pPr>
        <w:pStyle w:val="11"/>
      </w:pPr>
      <w:r>
        <w:t>Перспективные топливные балансы для каждого источника тепловой энергии по видам основного, резервного и аварийного топлива на каждом этапе.</w:t>
      </w:r>
    </w:p>
    <w:p w14:paraId="7005533F" w14:textId="072DAB3E" w:rsidR="00305390" w:rsidRPr="00305390" w:rsidRDefault="00305390" w:rsidP="00305390">
      <w:pPr>
        <w:pStyle w:val="a1"/>
      </w:pPr>
      <w:r w:rsidRPr="00305390">
        <w:t xml:space="preserve">Перспективные топливные балансы источников тепловой энергии приведены в таблице </w:t>
      </w:r>
      <w:r w:rsidRPr="00305390">
        <w:fldChar w:fldCharType="begin"/>
      </w:r>
      <w:r w:rsidRPr="00305390">
        <w:instrText xml:space="preserve"> REF _Ref522888047 \h </w:instrText>
      </w:r>
      <w:r w:rsidRPr="00305390">
        <w:fldChar w:fldCharType="separate"/>
      </w:r>
      <w:r w:rsidR="00D01E94">
        <w:rPr>
          <w:noProof/>
        </w:rPr>
        <w:t>56</w:t>
      </w:r>
      <w:r w:rsidRPr="00305390">
        <w:fldChar w:fldCharType="end"/>
      </w:r>
      <w:r w:rsidRPr="00305390">
        <w:t>.</w:t>
      </w:r>
    </w:p>
    <w:p w14:paraId="17578FC6" w14:textId="77777777" w:rsidR="00305390" w:rsidRPr="00305390" w:rsidRDefault="00305390" w:rsidP="00305390">
      <w:pPr>
        <w:pStyle w:val="a1"/>
      </w:pPr>
      <w:r w:rsidRPr="00305390">
        <w:t>Резервное и аварийное топливо на источниках тепловой энергии не предусматривается.</w:t>
      </w:r>
    </w:p>
    <w:p w14:paraId="15336A63" w14:textId="77777777" w:rsidR="00305390" w:rsidRPr="00305390" w:rsidRDefault="00305390" w:rsidP="00305390">
      <w:pPr>
        <w:pStyle w:val="a1"/>
      </w:pPr>
    </w:p>
    <w:p w14:paraId="70850811" w14:textId="77777777" w:rsidR="00305390" w:rsidRPr="00305390" w:rsidRDefault="00305390" w:rsidP="00305390">
      <w:pPr>
        <w:pStyle w:val="a1"/>
      </w:pPr>
    </w:p>
    <w:p w14:paraId="3A93658B" w14:textId="77777777" w:rsidR="00305390" w:rsidRPr="00305390" w:rsidRDefault="00305390" w:rsidP="00305390">
      <w:pPr>
        <w:pStyle w:val="a1"/>
        <w:sectPr w:rsidR="00305390" w:rsidRPr="00305390" w:rsidSect="00010DA0">
          <w:pgSz w:w="11906" w:h="16838"/>
          <w:pgMar w:top="1134" w:right="567" w:bottom="1134" w:left="1701" w:header="708" w:footer="708" w:gutter="0"/>
          <w:cols w:space="708"/>
          <w:docGrid w:linePitch="360"/>
        </w:sectPr>
      </w:pPr>
    </w:p>
    <w:p w14:paraId="43AB5897" w14:textId="77777777" w:rsidR="00305390" w:rsidRPr="00305390" w:rsidRDefault="00305390" w:rsidP="00305390">
      <w:r w:rsidRPr="00305390">
        <w:lastRenderedPageBreak/>
        <w:t xml:space="preserve">Таблица </w:t>
      </w:r>
      <w:fldSimple w:instr=" SEQ Таблица \* ARABIC ">
        <w:r w:rsidR="00D01E94">
          <w:rPr>
            <w:noProof/>
          </w:rPr>
          <w:t>78</w:t>
        </w:r>
      </w:fldSimple>
      <w:r w:rsidRPr="00305390">
        <w:t xml:space="preserve"> – Перспективные топливные балансы</w:t>
      </w:r>
    </w:p>
    <w:tbl>
      <w:tblPr>
        <w:tblStyle w:val="af0"/>
        <w:tblW w:w="5000" w:type="pct"/>
        <w:tblLook w:val="04A0" w:firstRow="1" w:lastRow="0" w:firstColumn="1" w:lastColumn="0" w:noHBand="0" w:noVBand="1"/>
      </w:tblPr>
      <w:tblGrid>
        <w:gridCol w:w="4141"/>
        <w:gridCol w:w="1366"/>
        <w:gridCol w:w="1366"/>
        <w:gridCol w:w="1342"/>
        <w:gridCol w:w="1278"/>
        <w:gridCol w:w="1389"/>
        <w:gridCol w:w="1389"/>
        <w:gridCol w:w="1235"/>
        <w:gridCol w:w="1054"/>
      </w:tblGrid>
      <w:tr w:rsidR="00305390" w:rsidRPr="00305390" w14:paraId="5843F140" w14:textId="77777777" w:rsidTr="00901F70">
        <w:trPr>
          <w:trHeight w:val="255"/>
          <w:tblHeader/>
        </w:trPr>
        <w:tc>
          <w:tcPr>
            <w:tcW w:w="1422" w:type="pct"/>
            <w:hideMark/>
          </w:tcPr>
          <w:p w14:paraId="45F25FBF" w14:textId="77777777" w:rsidR="00305390" w:rsidRPr="00305390" w:rsidRDefault="00305390" w:rsidP="00901F70">
            <w:pPr>
              <w:pStyle w:val="103"/>
              <w:rPr>
                <w:lang w:eastAsia="ru-RU"/>
              </w:rPr>
            </w:pPr>
            <w:r w:rsidRPr="00305390">
              <w:rPr>
                <w:lang w:eastAsia="ru-RU"/>
              </w:rPr>
              <w:t>Наименование</w:t>
            </w:r>
          </w:p>
        </w:tc>
        <w:tc>
          <w:tcPr>
            <w:tcW w:w="469" w:type="pct"/>
            <w:noWrap/>
            <w:hideMark/>
          </w:tcPr>
          <w:p w14:paraId="7E500A3C" w14:textId="77777777" w:rsidR="00305390" w:rsidRPr="00305390" w:rsidRDefault="00305390" w:rsidP="00901F70">
            <w:pPr>
              <w:pStyle w:val="103"/>
              <w:rPr>
                <w:lang w:eastAsia="ru-RU"/>
              </w:rPr>
            </w:pPr>
            <w:r w:rsidRPr="00305390">
              <w:rPr>
                <w:lang w:eastAsia="ru-RU"/>
              </w:rPr>
              <w:t>Ед. изм.</w:t>
            </w:r>
          </w:p>
        </w:tc>
        <w:tc>
          <w:tcPr>
            <w:tcW w:w="469" w:type="pct"/>
            <w:noWrap/>
            <w:hideMark/>
          </w:tcPr>
          <w:p w14:paraId="5FA5968E" w14:textId="77777777" w:rsidR="00305390" w:rsidRPr="00305390" w:rsidRDefault="00305390" w:rsidP="00901F70">
            <w:pPr>
              <w:pStyle w:val="103"/>
              <w:rPr>
                <w:lang w:eastAsia="ru-RU"/>
              </w:rPr>
            </w:pPr>
            <w:r w:rsidRPr="00305390">
              <w:rPr>
                <w:lang w:eastAsia="ru-RU"/>
              </w:rPr>
              <w:t>2018</w:t>
            </w:r>
          </w:p>
        </w:tc>
        <w:tc>
          <w:tcPr>
            <w:tcW w:w="461" w:type="pct"/>
            <w:noWrap/>
            <w:hideMark/>
          </w:tcPr>
          <w:p w14:paraId="6E8DC20A" w14:textId="77777777" w:rsidR="00305390" w:rsidRPr="00305390" w:rsidRDefault="00305390" w:rsidP="00901F70">
            <w:pPr>
              <w:pStyle w:val="103"/>
              <w:rPr>
                <w:lang w:eastAsia="ru-RU"/>
              </w:rPr>
            </w:pPr>
            <w:r w:rsidRPr="00305390">
              <w:rPr>
                <w:lang w:eastAsia="ru-RU"/>
              </w:rPr>
              <w:t>2019</w:t>
            </w:r>
          </w:p>
        </w:tc>
        <w:tc>
          <w:tcPr>
            <w:tcW w:w="439" w:type="pct"/>
            <w:noWrap/>
            <w:hideMark/>
          </w:tcPr>
          <w:p w14:paraId="4F59EE85" w14:textId="77777777" w:rsidR="00305390" w:rsidRPr="00305390" w:rsidRDefault="00305390" w:rsidP="00901F70">
            <w:pPr>
              <w:pStyle w:val="103"/>
              <w:rPr>
                <w:lang w:eastAsia="ru-RU"/>
              </w:rPr>
            </w:pPr>
            <w:r w:rsidRPr="00305390">
              <w:rPr>
                <w:lang w:eastAsia="ru-RU"/>
              </w:rPr>
              <w:t>2020</w:t>
            </w:r>
          </w:p>
        </w:tc>
        <w:tc>
          <w:tcPr>
            <w:tcW w:w="477" w:type="pct"/>
            <w:noWrap/>
            <w:hideMark/>
          </w:tcPr>
          <w:p w14:paraId="48204BF1" w14:textId="77777777" w:rsidR="00305390" w:rsidRPr="00305390" w:rsidRDefault="00305390" w:rsidP="00901F70">
            <w:pPr>
              <w:pStyle w:val="103"/>
              <w:rPr>
                <w:lang w:eastAsia="ru-RU"/>
              </w:rPr>
            </w:pPr>
            <w:r w:rsidRPr="00305390">
              <w:rPr>
                <w:lang w:eastAsia="ru-RU"/>
              </w:rPr>
              <w:t>2021</w:t>
            </w:r>
          </w:p>
        </w:tc>
        <w:tc>
          <w:tcPr>
            <w:tcW w:w="477" w:type="pct"/>
            <w:noWrap/>
            <w:hideMark/>
          </w:tcPr>
          <w:p w14:paraId="1A0E3E69" w14:textId="77777777" w:rsidR="00305390" w:rsidRPr="00305390" w:rsidRDefault="00305390" w:rsidP="00901F70">
            <w:pPr>
              <w:pStyle w:val="103"/>
              <w:rPr>
                <w:lang w:eastAsia="ru-RU"/>
              </w:rPr>
            </w:pPr>
            <w:r w:rsidRPr="00305390">
              <w:rPr>
                <w:lang w:eastAsia="ru-RU"/>
              </w:rPr>
              <w:t>2022</w:t>
            </w:r>
          </w:p>
        </w:tc>
        <w:tc>
          <w:tcPr>
            <w:tcW w:w="424" w:type="pct"/>
            <w:noWrap/>
            <w:hideMark/>
          </w:tcPr>
          <w:p w14:paraId="2F7CFE2A" w14:textId="77777777" w:rsidR="00305390" w:rsidRPr="00305390" w:rsidRDefault="00305390" w:rsidP="00901F70">
            <w:pPr>
              <w:pStyle w:val="103"/>
              <w:rPr>
                <w:lang w:eastAsia="ru-RU"/>
              </w:rPr>
            </w:pPr>
            <w:r w:rsidRPr="00305390">
              <w:rPr>
                <w:lang w:eastAsia="ru-RU"/>
              </w:rPr>
              <w:t>2027</w:t>
            </w:r>
          </w:p>
        </w:tc>
        <w:tc>
          <w:tcPr>
            <w:tcW w:w="363" w:type="pct"/>
            <w:noWrap/>
            <w:hideMark/>
          </w:tcPr>
          <w:p w14:paraId="692F57B0" w14:textId="77777777" w:rsidR="00305390" w:rsidRPr="00305390" w:rsidRDefault="00305390" w:rsidP="00901F70">
            <w:pPr>
              <w:pStyle w:val="103"/>
              <w:rPr>
                <w:lang w:eastAsia="ru-RU"/>
              </w:rPr>
            </w:pPr>
            <w:r w:rsidRPr="00305390">
              <w:rPr>
                <w:lang w:eastAsia="ru-RU"/>
              </w:rPr>
              <w:t>2033</w:t>
            </w:r>
          </w:p>
        </w:tc>
      </w:tr>
      <w:tr w:rsidR="00305390" w:rsidRPr="00305390" w14:paraId="0B2BB693" w14:textId="77777777" w:rsidTr="00901F70">
        <w:trPr>
          <w:trHeight w:val="255"/>
        </w:trPr>
        <w:tc>
          <w:tcPr>
            <w:tcW w:w="5000" w:type="pct"/>
            <w:gridSpan w:val="9"/>
            <w:noWrap/>
            <w:hideMark/>
          </w:tcPr>
          <w:p w14:paraId="418AF6D2" w14:textId="77777777" w:rsidR="00305390" w:rsidRPr="00305390" w:rsidRDefault="00305390" w:rsidP="00901F70">
            <w:pPr>
              <w:pStyle w:val="103"/>
              <w:rPr>
                <w:lang w:eastAsia="ru-RU"/>
              </w:rPr>
            </w:pPr>
            <w:r w:rsidRPr="00305390">
              <w:rPr>
                <w:lang w:eastAsia="ru-RU"/>
              </w:rPr>
              <w:t>Котельная №107, ст. Еремизино-Борисовская, ул. Школьная, 35</w:t>
            </w:r>
          </w:p>
        </w:tc>
      </w:tr>
      <w:tr w:rsidR="00305390" w:rsidRPr="00305390" w14:paraId="28A1887E" w14:textId="77777777" w:rsidTr="00901F70">
        <w:trPr>
          <w:trHeight w:val="255"/>
        </w:trPr>
        <w:tc>
          <w:tcPr>
            <w:tcW w:w="1422" w:type="pct"/>
            <w:noWrap/>
            <w:hideMark/>
          </w:tcPr>
          <w:p w14:paraId="2707E88A" w14:textId="77777777" w:rsidR="00305390" w:rsidRPr="00305390" w:rsidRDefault="00305390" w:rsidP="00901F70">
            <w:pPr>
              <w:pStyle w:val="103"/>
              <w:rPr>
                <w:lang w:eastAsia="ru-RU"/>
              </w:rPr>
            </w:pPr>
            <w:r w:rsidRPr="00305390">
              <w:rPr>
                <w:lang w:eastAsia="ru-RU"/>
              </w:rPr>
              <w:t>Выработка тепловой энергии</w:t>
            </w:r>
          </w:p>
        </w:tc>
        <w:tc>
          <w:tcPr>
            <w:tcW w:w="469" w:type="pct"/>
            <w:noWrap/>
            <w:hideMark/>
          </w:tcPr>
          <w:p w14:paraId="7570C661" w14:textId="77777777" w:rsidR="00305390" w:rsidRPr="00305390" w:rsidRDefault="00305390" w:rsidP="00901F70">
            <w:pPr>
              <w:pStyle w:val="103"/>
              <w:rPr>
                <w:lang w:eastAsia="ru-RU"/>
              </w:rPr>
            </w:pPr>
            <w:r w:rsidRPr="00305390">
              <w:rPr>
                <w:lang w:eastAsia="ru-RU"/>
              </w:rPr>
              <w:t>Гкал</w:t>
            </w:r>
          </w:p>
        </w:tc>
        <w:tc>
          <w:tcPr>
            <w:tcW w:w="469" w:type="pct"/>
            <w:noWrap/>
            <w:hideMark/>
          </w:tcPr>
          <w:p w14:paraId="027765B0" w14:textId="77777777" w:rsidR="00305390" w:rsidRPr="00305390" w:rsidRDefault="00305390" w:rsidP="00901F70">
            <w:pPr>
              <w:pStyle w:val="103"/>
              <w:rPr>
                <w:lang w:eastAsia="ru-RU"/>
              </w:rPr>
            </w:pPr>
            <w:r w:rsidRPr="00305390">
              <w:rPr>
                <w:lang w:eastAsia="ru-RU"/>
              </w:rPr>
              <w:t>692</w:t>
            </w:r>
          </w:p>
        </w:tc>
        <w:tc>
          <w:tcPr>
            <w:tcW w:w="461" w:type="pct"/>
            <w:noWrap/>
            <w:hideMark/>
          </w:tcPr>
          <w:p w14:paraId="3984BA86" w14:textId="77777777" w:rsidR="00305390" w:rsidRPr="00305390" w:rsidRDefault="00305390" w:rsidP="00901F70">
            <w:pPr>
              <w:pStyle w:val="103"/>
              <w:rPr>
                <w:lang w:eastAsia="ru-RU"/>
              </w:rPr>
            </w:pPr>
            <w:r w:rsidRPr="00305390">
              <w:rPr>
                <w:lang w:eastAsia="ru-RU"/>
              </w:rPr>
              <w:t>692</w:t>
            </w:r>
          </w:p>
        </w:tc>
        <w:tc>
          <w:tcPr>
            <w:tcW w:w="439" w:type="pct"/>
            <w:noWrap/>
            <w:hideMark/>
          </w:tcPr>
          <w:p w14:paraId="33F47941" w14:textId="77777777" w:rsidR="00305390" w:rsidRPr="00305390" w:rsidRDefault="00305390" w:rsidP="00901F70">
            <w:pPr>
              <w:pStyle w:val="103"/>
              <w:rPr>
                <w:lang w:eastAsia="ru-RU"/>
              </w:rPr>
            </w:pPr>
            <w:r w:rsidRPr="00305390">
              <w:rPr>
                <w:lang w:eastAsia="ru-RU"/>
              </w:rPr>
              <w:t>692</w:t>
            </w:r>
          </w:p>
        </w:tc>
        <w:tc>
          <w:tcPr>
            <w:tcW w:w="477" w:type="pct"/>
            <w:noWrap/>
            <w:hideMark/>
          </w:tcPr>
          <w:p w14:paraId="44DC8389" w14:textId="77777777" w:rsidR="00305390" w:rsidRPr="00305390" w:rsidRDefault="00305390" w:rsidP="00901F70">
            <w:pPr>
              <w:pStyle w:val="103"/>
              <w:rPr>
                <w:lang w:eastAsia="ru-RU"/>
              </w:rPr>
            </w:pPr>
            <w:r w:rsidRPr="00305390">
              <w:rPr>
                <w:lang w:eastAsia="ru-RU"/>
              </w:rPr>
              <w:t>692</w:t>
            </w:r>
          </w:p>
        </w:tc>
        <w:tc>
          <w:tcPr>
            <w:tcW w:w="477" w:type="pct"/>
            <w:noWrap/>
            <w:hideMark/>
          </w:tcPr>
          <w:p w14:paraId="5AAEFF33" w14:textId="77777777" w:rsidR="00305390" w:rsidRPr="00305390" w:rsidRDefault="00305390" w:rsidP="00901F70">
            <w:pPr>
              <w:pStyle w:val="103"/>
              <w:rPr>
                <w:lang w:eastAsia="ru-RU"/>
              </w:rPr>
            </w:pPr>
            <w:r w:rsidRPr="00305390">
              <w:rPr>
                <w:lang w:eastAsia="ru-RU"/>
              </w:rPr>
              <w:t>692</w:t>
            </w:r>
          </w:p>
        </w:tc>
        <w:tc>
          <w:tcPr>
            <w:tcW w:w="424" w:type="pct"/>
            <w:noWrap/>
            <w:hideMark/>
          </w:tcPr>
          <w:p w14:paraId="06813EF8" w14:textId="77777777" w:rsidR="00305390" w:rsidRPr="00305390" w:rsidRDefault="00305390" w:rsidP="00901F70">
            <w:pPr>
              <w:pStyle w:val="103"/>
              <w:rPr>
                <w:lang w:eastAsia="ru-RU"/>
              </w:rPr>
            </w:pPr>
            <w:r w:rsidRPr="00305390">
              <w:rPr>
                <w:lang w:eastAsia="ru-RU"/>
              </w:rPr>
              <w:t>692</w:t>
            </w:r>
          </w:p>
        </w:tc>
        <w:tc>
          <w:tcPr>
            <w:tcW w:w="363" w:type="pct"/>
            <w:noWrap/>
            <w:hideMark/>
          </w:tcPr>
          <w:p w14:paraId="275951BD" w14:textId="77777777" w:rsidR="00305390" w:rsidRPr="00305390" w:rsidRDefault="00305390" w:rsidP="00901F70">
            <w:pPr>
              <w:pStyle w:val="103"/>
              <w:rPr>
                <w:lang w:eastAsia="ru-RU"/>
              </w:rPr>
            </w:pPr>
            <w:r w:rsidRPr="00305390">
              <w:rPr>
                <w:lang w:eastAsia="ru-RU"/>
              </w:rPr>
              <w:t>692</w:t>
            </w:r>
          </w:p>
        </w:tc>
      </w:tr>
      <w:tr w:rsidR="00305390" w:rsidRPr="00305390" w14:paraId="4D17D3F1" w14:textId="77777777" w:rsidTr="00901F70">
        <w:trPr>
          <w:trHeight w:val="255"/>
        </w:trPr>
        <w:tc>
          <w:tcPr>
            <w:tcW w:w="1422" w:type="pct"/>
            <w:noWrap/>
            <w:hideMark/>
          </w:tcPr>
          <w:p w14:paraId="57FE1287" w14:textId="77777777" w:rsidR="00305390" w:rsidRPr="00305390" w:rsidRDefault="00305390" w:rsidP="00901F70">
            <w:pPr>
              <w:pStyle w:val="103"/>
              <w:rPr>
                <w:lang w:eastAsia="ru-RU"/>
              </w:rPr>
            </w:pPr>
            <w:r w:rsidRPr="00305390">
              <w:rPr>
                <w:lang w:eastAsia="ru-RU"/>
              </w:rPr>
              <w:t>Отпуск тепловой энергии с коллекторов</w:t>
            </w:r>
          </w:p>
        </w:tc>
        <w:tc>
          <w:tcPr>
            <w:tcW w:w="469" w:type="pct"/>
            <w:noWrap/>
            <w:hideMark/>
          </w:tcPr>
          <w:p w14:paraId="4919AD31" w14:textId="77777777" w:rsidR="00305390" w:rsidRPr="00305390" w:rsidRDefault="00305390" w:rsidP="00901F70">
            <w:pPr>
              <w:pStyle w:val="103"/>
              <w:rPr>
                <w:lang w:eastAsia="ru-RU"/>
              </w:rPr>
            </w:pPr>
            <w:r w:rsidRPr="00305390">
              <w:rPr>
                <w:lang w:eastAsia="ru-RU"/>
              </w:rPr>
              <w:t>Гкал</w:t>
            </w:r>
          </w:p>
        </w:tc>
        <w:tc>
          <w:tcPr>
            <w:tcW w:w="469" w:type="pct"/>
            <w:noWrap/>
            <w:hideMark/>
          </w:tcPr>
          <w:p w14:paraId="79161D12" w14:textId="77777777" w:rsidR="00305390" w:rsidRPr="00305390" w:rsidRDefault="00305390" w:rsidP="00901F70">
            <w:pPr>
              <w:pStyle w:val="103"/>
              <w:rPr>
                <w:lang w:eastAsia="ru-RU"/>
              </w:rPr>
            </w:pPr>
            <w:r w:rsidRPr="00305390">
              <w:rPr>
                <w:lang w:eastAsia="ru-RU"/>
              </w:rPr>
              <w:t>655</w:t>
            </w:r>
          </w:p>
        </w:tc>
        <w:tc>
          <w:tcPr>
            <w:tcW w:w="461" w:type="pct"/>
            <w:noWrap/>
            <w:hideMark/>
          </w:tcPr>
          <w:p w14:paraId="6066276F" w14:textId="77777777" w:rsidR="00305390" w:rsidRPr="00305390" w:rsidRDefault="00305390" w:rsidP="00901F70">
            <w:pPr>
              <w:pStyle w:val="103"/>
              <w:rPr>
                <w:lang w:eastAsia="ru-RU"/>
              </w:rPr>
            </w:pPr>
            <w:r w:rsidRPr="00305390">
              <w:rPr>
                <w:lang w:eastAsia="ru-RU"/>
              </w:rPr>
              <w:t>655</w:t>
            </w:r>
          </w:p>
        </w:tc>
        <w:tc>
          <w:tcPr>
            <w:tcW w:w="439" w:type="pct"/>
            <w:noWrap/>
            <w:hideMark/>
          </w:tcPr>
          <w:p w14:paraId="4A03BCBE" w14:textId="77777777" w:rsidR="00305390" w:rsidRPr="00305390" w:rsidRDefault="00305390" w:rsidP="00901F70">
            <w:pPr>
              <w:pStyle w:val="103"/>
              <w:rPr>
                <w:lang w:eastAsia="ru-RU"/>
              </w:rPr>
            </w:pPr>
            <w:r w:rsidRPr="00305390">
              <w:rPr>
                <w:lang w:eastAsia="ru-RU"/>
              </w:rPr>
              <w:t>655</w:t>
            </w:r>
          </w:p>
        </w:tc>
        <w:tc>
          <w:tcPr>
            <w:tcW w:w="477" w:type="pct"/>
            <w:noWrap/>
            <w:hideMark/>
          </w:tcPr>
          <w:p w14:paraId="0C6CA2B0" w14:textId="77777777" w:rsidR="00305390" w:rsidRPr="00305390" w:rsidRDefault="00305390" w:rsidP="00901F70">
            <w:pPr>
              <w:pStyle w:val="103"/>
              <w:rPr>
                <w:lang w:eastAsia="ru-RU"/>
              </w:rPr>
            </w:pPr>
            <w:r w:rsidRPr="00305390">
              <w:rPr>
                <w:lang w:eastAsia="ru-RU"/>
              </w:rPr>
              <w:t>655</w:t>
            </w:r>
          </w:p>
        </w:tc>
        <w:tc>
          <w:tcPr>
            <w:tcW w:w="477" w:type="pct"/>
            <w:noWrap/>
            <w:hideMark/>
          </w:tcPr>
          <w:p w14:paraId="3EA9EF5D" w14:textId="77777777" w:rsidR="00305390" w:rsidRPr="00305390" w:rsidRDefault="00305390" w:rsidP="00901F70">
            <w:pPr>
              <w:pStyle w:val="103"/>
              <w:rPr>
                <w:lang w:eastAsia="ru-RU"/>
              </w:rPr>
            </w:pPr>
            <w:r w:rsidRPr="00305390">
              <w:rPr>
                <w:lang w:eastAsia="ru-RU"/>
              </w:rPr>
              <w:t>655</w:t>
            </w:r>
          </w:p>
        </w:tc>
        <w:tc>
          <w:tcPr>
            <w:tcW w:w="424" w:type="pct"/>
            <w:noWrap/>
            <w:hideMark/>
          </w:tcPr>
          <w:p w14:paraId="185089D2" w14:textId="77777777" w:rsidR="00305390" w:rsidRPr="00305390" w:rsidRDefault="00305390" w:rsidP="00901F70">
            <w:pPr>
              <w:pStyle w:val="103"/>
              <w:rPr>
                <w:lang w:eastAsia="ru-RU"/>
              </w:rPr>
            </w:pPr>
            <w:r w:rsidRPr="00305390">
              <w:rPr>
                <w:lang w:eastAsia="ru-RU"/>
              </w:rPr>
              <w:t>655</w:t>
            </w:r>
          </w:p>
        </w:tc>
        <w:tc>
          <w:tcPr>
            <w:tcW w:w="363" w:type="pct"/>
            <w:noWrap/>
            <w:hideMark/>
          </w:tcPr>
          <w:p w14:paraId="64C3F841" w14:textId="77777777" w:rsidR="00305390" w:rsidRPr="00305390" w:rsidRDefault="00305390" w:rsidP="00901F70">
            <w:pPr>
              <w:pStyle w:val="103"/>
              <w:rPr>
                <w:lang w:eastAsia="ru-RU"/>
              </w:rPr>
            </w:pPr>
            <w:r w:rsidRPr="00305390">
              <w:rPr>
                <w:lang w:eastAsia="ru-RU"/>
              </w:rPr>
              <w:t>655</w:t>
            </w:r>
          </w:p>
        </w:tc>
      </w:tr>
      <w:tr w:rsidR="00305390" w:rsidRPr="00305390" w14:paraId="2273AF68" w14:textId="77777777" w:rsidTr="00901F70">
        <w:trPr>
          <w:trHeight w:val="255"/>
        </w:trPr>
        <w:tc>
          <w:tcPr>
            <w:tcW w:w="1422" w:type="pct"/>
            <w:noWrap/>
            <w:hideMark/>
          </w:tcPr>
          <w:p w14:paraId="262AA7D5" w14:textId="77777777" w:rsidR="00305390" w:rsidRPr="00305390" w:rsidRDefault="00305390" w:rsidP="00901F70">
            <w:pPr>
              <w:pStyle w:val="103"/>
              <w:rPr>
                <w:lang w:eastAsia="ru-RU"/>
              </w:rPr>
            </w:pPr>
            <w:r w:rsidRPr="00305390">
              <w:rPr>
                <w:lang w:eastAsia="ru-RU"/>
              </w:rPr>
              <w:t>УРУТ на отпуск с коллекторов</w:t>
            </w:r>
          </w:p>
        </w:tc>
        <w:tc>
          <w:tcPr>
            <w:tcW w:w="469" w:type="pct"/>
            <w:noWrap/>
            <w:hideMark/>
          </w:tcPr>
          <w:p w14:paraId="4D7563B4" w14:textId="77777777" w:rsidR="00305390" w:rsidRPr="00305390" w:rsidRDefault="00305390" w:rsidP="00901F70">
            <w:pPr>
              <w:pStyle w:val="103"/>
              <w:rPr>
                <w:lang w:eastAsia="ru-RU"/>
              </w:rPr>
            </w:pPr>
            <w:r w:rsidRPr="00305390">
              <w:rPr>
                <w:lang w:eastAsia="ru-RU"/>
              </w:rPr>
              <w:t>кг у.т./Гкал</w:t>
            </w:r>
          </w:p>
        </w:tc>
        <w:tc>
          <w:tcPr>
            <w:tcW w:w="469" w:type="pct"/>
            <w:noWrap/>
            <w:hideMark/>
          </w:tcPr>
          <w:p w14:paraId="2B7EDB9D" w14:textId="77777777" w:rsidR="00305390" w:rsidRPr="00305390" w:rsidRDefault="00305390" w:rsidP="00901F70">
            <w:pPr>
              <w:pStyle w:val="103"/>
              <w:rPr>
                <w:lang w:eastAsia="ru-RU"/>
              </w:rPr>
            </w:pPr>
            <w:r w:rsidRPr="00305390">
              <w:rPr>
                <w:lang w:eastAsia="ru-RU"/>
              </w:rPr>
              <w:t>189,1</w:t>
            </w:r>
          </w:p>
        </w:tc>
        <w:tc>
          <w:tcPr>
            <w:tcW w:w="461" w:type="pct"/>
            <w:noWrap/>
            <w:hideMark/>
          </w:tcPr>
          <w:p w14:paraId="3CBBED1A" w14:textId="77777777" w:rsidR="00305390" w:rsidRPr="00305390" w:rsidRDefault="00305390" w:rsidP="00901F70">
            <w:pPr>
              <w:pStyle w:val="103"/>
              <w:rPr>
                <w:lang w:eastAsia="ru-RU"/>
              </w:rPr>
            </w:pPr>
            <w:r w:rsidRPr="00305390">
              <w:rPr>
                <w:lang w:eastAsia="ru-RU"/>
              </w:rPr>
              <w:t>189,1</w:t>
            </w:r>
          </w:p>
        </w:tc>
        <w:tc>
          <w:tcPr>
            <w:tcW w:w="439" w:type="pct"/>
            <w:noWrap/>
            <w:hideMark/>
          </w:tcPr>
          <w:p w14:paraId="1083DAD6" w14:textId="77777777" w:rsidR="00305390" w:rsidRPr="00305390" w:rsidRDefault="00305390" w:rsidP="00901F70">
            <w:pPr>
              <w:pStyle w:val="103"/>
              <w:rPr>
                <w:lang w:eastAsia="ru-RU"/>
              </w:rPr>
            </w:pPr>
            <w:r w:rsidRPr="00305390">
              <w:rPr>
                <w:lang w:eastAsia="ru-RU"/>
              </w:rPr>
              <w:t>189,1</w:t>
            </w:r>
          </w:p>
        </w:tc>
        <w:tc>
          <w:tcPr>
            <w:tcW w:w="477" w:type="pct"/>
            <w:noWrap/>
            <w:hideMark/>
          </w:tcPr>
          <w:p w14:paraId="2D6EF5CC" w14:textId="77777777" w:rsidR="00305390" w:rsidRPr="00305390" w:rsidRDefault="00305390" w:rsidP="00901F70">
            <w:pPr>
              <w:pStyle w:val="103"/>
              <w:rPr>
                <w:lang w:eastAsia="ru-RU"/>
              </w:rPr>
            </w:pPr>
            <w:r w:rsidRPr="00305390">
              <w:rPr>
                <w:lang w:eastAsia="ru-RU"/>
              </w:rPr>
              <w:t>189,1</w:t>
            </w:r>
          </w:p>
        </w:tc>
        <w:tc>
          <w:tcPr>
            <w:tcW w:w="477" w:type="pct"/>
            <w:noWrap/>
            <w:hideMark/>
          </w:tcPr>
          <w:p w14:paraId="14D8537A" w14:textId="77777777" w:rsidR="00305390" w:rsidRPr="00305390" w:rsidRDefault="00305390" w:rsidP="00901F70">
            <w:pPr>
              <w:pStyle w:val="103"/>
              <w:rPr>
                <w:lang w:eastAsia="ru-RU"/>
              </w:rPr>
            </w:pPr>
            <w:r w:rsidRPr="00305390">
              <w:rPr>
                <w:lang w:eastAsia="ru-RU"/>
              </w:rPr>
              <w:t>189,1</w:t>
            </w:r>
          </w:p>
        </w:tc>
        <w:tc>
          <w:tcPr>
            <w:tcW w:w="424" w:type="pct"/>
            <w:noWrap/>
            <w:hideMark/>
          </w:tcPr>
          <w:p w14:paraId="4A0723EB" w14:textId="77777777" w:rsidR="00305390" w:rsidRPr="00305390" w:rsidRDefault="00305390" w:rsidP="00901F70">
            <w:pPr>
              <w:pStyle w:val="103"/>
              <w:rPr>
                <w:lang w:eastAsia="ru-RU"/>
              </w:rPr>
            </w:pPr>
            <w:r w:rsidRPr="00305390">
              <w:rPr>
                <w:lang w:eastAsia="ru-RU"/>
              </w:rPr>
              <w:t>189,1</w:t>
            </w:r>
          </w:p>
        </w:tc>
        <w:tc>
          <w:tcPr>
            <w:tcW w:w="363" w:type="pct"/>
            <w:noWrap/>
            <w:hideMark/>
          </w:tcPr>
          <w:p w14:paraId="0EF9DBD8" w14:textId="77777777" w:rsidR="00305390" w:rsidRPr="00305390" w:rsidRDefault="00305390" w:rsidP="00901F70">
            <w:pPr>
              <w:pStyle w:val="103"/>
              <w:rPr>
                <w:lang w:eastAsia="ru-RU"/>
              </w:rPr>
            </w:pPr>
            <w:r w:rsidRPr="00305390">
              <w:rPr>
                <w:lang w:eastAsia="ru-RU"/>
              </w:rPr>
              <w:t>189,1</w:t>
            </w:r>
          </w:p>
        </w:tc>
      </w:tr>
      <w:tr w:rsidR="00305390" w:rsidRPr="00305390" w14:paraId="5B3C1E47" w14:textId="77777777" w:rsidTr="00901F70">
        <w:trPr>
          <w:trHeight w:val="255"/>
        </w:trPr>
        <w:tc>
          <w:tcPr>
            <w:tcW w:w="1422" w:type="pct"/>
            <w:hideMark/>
          </w:tcPr>
          <w:p w14:paraId="4B1CFCA0" w14:textId="77777777" w:rsidR="00305390" w:rsidRPr="00305390" w:rsidRDefault="00305390" w:rsidP="00901F70">
            <w:pPr>
              <w:pStyle w:val="103"/>
              <w:rPr>
                <w:lang w:eastAsia="ru-RU"/>
              </w:rPr>
            </w:pPr>
            <w:r w:rsidRPr="00305390">
              <w:rPr>
                <w:lang w:eastAsia="ru-RU"/>
              </w:rPr>
              <w:t>Годовой расход условного топлива:</w:t>
            </w:r>
          </w:p>
        </w:tc>
        <w:tc>
          <w:tcPr>
            <w:tcW w:w="469" w:type="pct"/>
            <w:noWrap/>
            <w:hideMark/>
          </w:tcPr>
          <w:p w14:paraId="321469C8" w14:textId="77777777" w:rsidR="00305390" w:rsidRPr="00305390" w:rsidRDefault="00305390" w:rsidP="00901F70">
            <w:pPr>
              <w:pStyle w:val="103"/>
              <w:rPr>
                <w:lang w:eastAsia="ru-RU"/>
              </w:rPr>
            </w:pPr>
            <w:r w:rsidRPr="00305390">
              <w:rPr>
                <w:lang w:eastAsia="ru-RU"/>
              </w:rPr>
              <w:t>т у.т.</w:t>
            </w:r>
          </w:p>
        </w:tc>
        <w:tc>
          <w:tcPr>
            <w:tcW w:w="469" w:type="pct"/>
            <w:noWrap/>
            <w:hideMark/>
          </w:tcPr>
          <w:p w14:paraId="542AE776" w14:textId="77777777" w:rsidR="00305390" w:rsidRPr="00305390" w:rsidRDefault="00305390" w:rsidP="00901F70">
            <w:pPr>
              <w:pStyle w:val="103"/>
              <w:rPr>
                <w:lang w:eastAsia="ru-RU"/>
              </w:rPr>
            </w:pPr>
            <w:r w:rsidRPr="00305390">
              <w:rPr>
                <w:lang w:eastAsia="ru-RU"/>
              </w:rPr>
              <w:t>124</w:t>
            </w:r>
          </w:p>
        </w:tc>
        <w:tc>
          <w:tcPr>
            <w:tcW w:w="461" w:type="pct"/>
            <w:noWrap/>
            <w:hideMark/>
          </w:tcPr>
          <w:p w14:paraId="0CFE707D" w14:textId="77777777" w:rsidR="00305390" w:rsidRPr="00305390" w:rsidRDefault="00305390" w:rsidP="00901F70">
            <w:pPr>
              <w:pStyle w:val="103"/>
              <w:rPr>
                <w:lang w:eastAsia="ru-RU"/>
              </w:rPr>
            </w:pPr>
            <w:r w:rsidRPr="00305390">
              <w:rPr>
                <w:lang w:eastAsia="ru-RU"/>
              </w:rPr>
              <w:t>124</w:t>
            </w:r>
          </w:p>
        </w:tc>
        <w:tc>
          <w:tcPr>
            <w:tcW w:w="439" w:type="pct"/>
            <w:noWrap/>
            <w:hideMark/>
          </w:tcPr>
          <w:p w14:paraId="182E1DFD" w14:textId="77777777" w:rsidR="00305390" w:rsidRPr="00305390" w:rsidRDefault="00305390" w:rsidP="00901F70">
            <w:pPr>
              <w:pStyle w:val="103"/>
              <w:rPr>
                <w:lang w:eastAsia="ru-RU"/>
              </w:rPr>
            </w:pPr>
            <w:r w:rsidRPr="00305390">
              <w:rPr>
                <w:lang w:eastAsia="ru-RU"/>
              </w:rPr>
              <w:t>124</w:t>
            </w:r>
          </w:p>
        </w:tc>
        <w:tc>
          <w:tcPr>
            <w:tcW w:w="477" w:type="pct"/>
            <w:noWrap/>
            <w:hideMark/>
          </w:tcPr>
          <w:p w14:paraId="3C413DB0" w14:textId="77777777" w:rsidR="00305390" w:rsidRPr="00305390" w:rsidRDefault="00305390" w:rsidP="00901F70">
            <w:pPr>
              <w:pStyle w:val="103"/>
              <w:rPr>
                <w:lang w:eastAsia="ru-RU"/>
              </w:rPr>
            </w:pPr>
            <w:r w:rsidRPr="00305390">
              <w:rPr>
                <w:lang w:eastAsia="ru-RU"/>
              </w:rPr>
              <w:t>124</w:t>
            </w:r>
          </w:p>
        </w:tc>
        <w:tc>
          <w:tcPr>
            <w:tcW w:w="477" w:type="pct"/>
            <w:noWrap/>
            <w:hideMark/>
          </w:tcPr>
          <w:p w14:paraId="2DE86D6B" w14:textId="77777777" w:rsidR="00305390" w:rsidRPr="00305390" w:rsidRDefault="00305390" w:rsidP="00901F70">
            <w:pPr>
              <w:pStyle w:val="103"/>
              <w:rPr>
                <w:lang w:eastAsia="ru-RU"/>
              </w:rPr>
            </w:pPr>
            <w:r w:rsidRPr="00305390">
              <w:rPr>
                <w:lang w:eastAsia="ru-RU"/>
              </w:rPr>
              <w:t>124</w:t>
            </w:r>
          </w:p>
        </w:tc>
        <w:tc>
          <w:tcPr>
            <w:tcW w:w="424" w:type="pct"/>
            <w:noWrap/>
            <w:hideMark/>
          </w:tcPr>
          <w:p w14:paraId="48BA6B9A" w14:textId="77777777" w:rsidR="00305390" w:rsidRPr="00305390" w:rsidRDefault="00305390" w:rsidP="00901F70">
            <w:pPr>
              <w:pStyle w:val="103"/>
              <w:rPr>
                <w:lang w:eastAsia="ru-RU"/>
              </w:rPr>
            </w:pPr>
            <w:r w:rsidRPr="00305390">
              <w:rPr>
                <w:lang w:eastAsia="ru-RU"/>
              </w:rPr>
              <w:t>124</w:t>
            </w:r>
          </w:p>
        </w:tc>
        <w:tc>
          <w:tcPr>
            <w:tcW w:w="363" w:type="pct"/>
            <w:noWrap/>
            <w:hideMark/>
          </w:tcPr>
          <w:p w14:paraId="32BEC298" w14:textId="77777777" w:rsidR="00305390" w:rsidRPr="00305390" w:rsidRDefault="00305390" w:rsidP="00901F70">
            <w:pPr>
              <w:pStyle w:val="103"/>
              <w:rPr>
                <w:lang w:eastAsia="ru-RU"/>
              </w:rPr>
            </w:pPr>
            <w:r w:rsidRPr="00305390">
              <w:rPr>
                <w:lang w:eastAsia="ru-RU"/>
              </w:rPr>
              <w:t>124</w:t>
            </w:r>
          </w:p>
        </w:tc>
      </w:tr>
      <w:tr w:rsidR="00305390" w:rsidRPr="00305390" w14:paraId="358753FF" w14:textId="77777777" w:rsidTr="00901F70">
        <w:trPr>
          <w:trHeight w:val="255"/>
        </w:trPr>
        <w:tc>
          <w:tcPr>
            <w:tcW w:w="1422" w:type="pct"/>
            <w:hideMark/>
          </w:tcPr>
          <w:p w14:paraId="2C627A90" w14:textId="77777777" w:rsidR="00305390" w:rsidRPr="00305390" w:rsidRDefault="00305390" w:rsidP="00901F70">
            <w:pPr>
              <w:pStyle w:val="103"/>
              <w:rPr>
                <w:lang w:eastAsia="ru-RU"/>
              </w:rPr>
            </w:pPr>
            <w:r w:rsidRPr="00305390">
              <w:rPr>
                <w:lang w:eastAsia="ru-RU"/>
              </w:rPr>
              <w:t>зимний период</w:t>
            </w:r>
          </w:p>
        </w:tc>
        <w:tc>
          <w:tcPr>
            <w:tcW w:w="469" w:type="pct"/>
            <w:noWrap/>
            <w:hideMark/>
          </w:tcPr>
          <w:p w14:paraId="5904A7F3" w14:textId="77777777" w:rsidR="00305390" w:rsidRPr="00305390" w:rsidRDefault="00305390" w:rsidP="00901F70">
            <w:pPr>
              <w:pStyle w:val="103"/>
              <w:rPr>
                <w:lang w:eastAsia="ru-RU"/>
              </w:rPr>
            </w:pPr>
            <w:r w:rsidRPr="00305390">
              <w:rPr>
                <w:lang w:eastAsia="ru-RU"/>
              </w:rPr>
              <w:t>т у.т.</w:t>
            </w:r>
          </w:p>
        </w:tc>
        <w:tc>
          <w:tcPr>
            <w:tcW w:w="469" w:type="pct"/>
            <w:noWrap/>
            <w:hideMark/>
          </w:tcPr>
          <w:p w14:paraId="22ABF39D" w14:textId="77777777" w:rsidR="00305390" w:rsidRPr="00305390" w:rsidRDefault="00305390" w:rsidP="00901F70">
            <w:pPr>
              <w:pStyle w:val="103"/>
              <w:rPr>
                <w:lang w:eastAsia="ru-RU"/>
              </w:rPr>
            </w:pPr>
            <w:r w:rsidRPr="00305390">
              <w:rPr>
                <w:lang w:eastAsia="ru-RU"/>
              </w:rPr>
              <w:t>68</w:t>
            </w:r>
          </w:p>
        </w:tc>
        <w:tc>
          <w:tcPr>
            <w:tcW w:w="461" w:type="pct"/>
            <w:noWrap/>
            <w:hideMark/>
          </w:tcPr>
          <w:p w14:paraId="39AD9BD0" w14:textId="77777777" w:rsidR="00305390" w:rsidRPr="00305390" w:rsidRDefault="00305390" w:rsidP="00901F70">
            <w:pPr>
              <w:pStyle w:val="103"/>
              <w:rPr>
                <w:lang w:eastAsia="ru-RU"/>
              </w:rPr>
            </w:pPr>
            <w:r w:rsidRPr="00305390">
              <w:rPr>
                <w:lang w:eastAsia="ru-RU"/>
              </w:rPr>
              <w:t>68</w:t>
            </w:r>
          </w:p>
        </w:tc>
        <w:tc>
          <w:tcPr>
            <w:tcW w:w="439" w:type="pct"/>
            <w:noWrap/>
            <w:hideMark/>
          </w:tcPr>
          <w:p w14:paraId="543F42DE" w14:textId="77777777" w:rsidR="00305390" w:rsidRPr="00305390" w:rsidRDefault="00305390" w:rsidP="00901F70">
            <w:pPr>
              <w:pStyle w:val="103"/>
              <w:rPr>
                <w:lang w:eastAsia="ru-RU"/>
              </w:rPr>
            </w:pPr>
            <w:r w:rsidRPr="00305390">
              <w:rPr>
                <w:lang w:eastAsia="ru-RU"/>
              </w:rPr>
              <w:t>68</w:t>
            </w:r>
          </w:p>
        </w:tc>
        <w:tc>
          <w:tcPr>
            <w:tcW w:w="477" w:type="pct"/>
            <w:noWrap/>
            <w:hideMark/>
          </w:tcPr>
          <w:p w14:paraId="19F5235B" w14:textId="77777777" w:rsidR="00305390" w:rsidRPr="00305390" w:rsidRDefault="00305390" w:rsidP="00901F70">
            <w:pPr>
              <w:pStyle w:val="103"/>
              <w:rPr>
                <w:lang w:eastAsia="ru-RU"/>
              </w:rPr>
            </w:pPr>
            <w:r w:rsidRPr="00305390">
              <w:rPr>
                <w:lang w:eastAsia="ru-RU"/>
              </w:rPr>
              <w:t>68</w:t>
            </w:r>
          </w:p>
        </w:tc>
        <w:tc>
          <w:tcPr>
            <w:tcW w:w="477" w:type="pct"/>
            <w:noWrap/>
            <w:hideMark/>
          </w:tcPr>
          <w:p w14:paraId="6C5A1254" w14:textId="77777777" w:rsidR="00305390" w:rsidRPr="00305390" w:rsidRDefault="00305390" w:rsidP="00901F70">
            <w:pPr>
              <w:pStyle w:val="103"/>
              <w:rPr>
                <w:lang w:eastAsia="ru-RU"/>
              </w:rPr>
            </w:pPr>
            <w:r w:rsidRPr="00305390">
              <w:rPr>
                <w:lang w:eastAsia="ru-RU"/>
              </w:rPr>
              <w:t>68</w:t>
            </w:r>
          </w:p>
        </w:tc>
        <w:tc>
          <w:tcPr>
            <w:tcW w:w="424" w:type="pct"/>
            <w:noWrap/>
            <w:hideMark/>
          </w:tcPr>
          <w:p w14:paraId="567E0A2A" w14:textId="77777777" w:rsidR="00305390" w:rsidRPr="00305390" w:rsidRDefault="00305390" w:rsidP="00901F70">
            <w:pPr>
              <w:pStyle w:val="103"/>
              <w:rPr>
                <w:lang w:eastAsia="ru-RU"/>
              </w:rPr>
            </w:pPr>
            <w:r w:rsidRPr="00305390">
              <w:rPr>
                <w:lang w:eastAsia="ru-RU"/>
              </w:rPr>
              <w:t>68</w:t>
            </w:r>
          </w:p>
        </w:tc>
        <w:tc>
          <w:tcPr>
            <w:tcW w:w="363" w:type="pct"/>
            <w:noWrap/>
            <w:hideMark/>
          </w:tcPr>
          <w:p w14:paraId="3C58CB98" w14:textId="77777777" w:rsidR="00305390" w:rsidRPr="00305390" w:rsidRDefault="00305390" w:rsidP="00901F70">
            <w:pPr>
              <w:pStyle w:val="103"/>
              <w:rPr>
                <w:lang w:eastAsia="ru-RU"/>
              </w:rPr>
            </w:pPr>
            <w:r w:rsidRPr="00305390">
              <w:rPr>
                <w:lang w:eastAsia="ru-RU"/>
              </w:rPr>
              <w:t>68</w:t>
            </w:r>
          </w:p>
        </w:tc>
      </w:tr>
      <w:tr w:rsidR="00305390" w:rsidRPr="00305390" w14:paraId="2F6FF710" w14:textId="77777777" w:rsidTr="00901F70">
        <w:trPr>
          <w:trHeight w:val="255"/>
        </w:trPr>
        <w:tc>
          <w:tcPr>
            <w:tcW w:w="1422" w:type="pct"/>
            <w:hideMark/>
          </w:tcPr>
          <w:p w14:paraId="23AE25F2" w14:textId="77777777" w:rsidR="00305390" w:rsidRPr="00305390" w:rsidRDefault="00305390" w:rsidP="00901F70">
            <w:pPr>
              <w:pStyle w:val="103"/>
              <w:rPr>
                <w:lang w:eastAsia="ru-RU"/>
              </w:rPr>
            </w:pPr>
            <w:r w:rsidRPr="00305390">
              <w:rPr>
                <w:lang w:eastAsia="ru-RU"/>
              </w:rPr>
              <w:t>переходный период</w:t>
            </w:r>
          </w:p>
        </w:tc>
        <w:tc>
          <w:tcPr>
            <w:tcW w:w="469" w:type="pct"/>
            <w:noWrap/>
            <w:hideMark/>
          </w:tcPr>
          <w:p w14:paraId="6AF27341" w14:textId="77777777" w:rsidR="00305390" w:rsidRPr="00305390" w:rsidRDefault="00305390" w:rsidP="00901F70">
            <w:pPr>
              <w:pStyle w:val="103"/>
              <w:rPr>
                <w:lang w:eastAsia="ru-RU"/>
              </w:rPr>
            </w:pPr>
            <w:r w:rsidRPr="00305390">
              <w:rPr>
                <w:lang w:eastAsia="ru-RU"/>
              </w:rPr>
              <w:t>т у.т.</w:t>
            </w:r>
          </w:p>
        </w:tc>
        <w:tc>
          <w:tcPr>
            <w:tcW w:w="469" w:type="pct"/>
            <w:noWrap/>
            <w:hideMark/>
          </w:tcPr>
          <w:p w14:paraId="723C633F" w14:textId="77777777" w:rsidR="00305390" w:rsidRPr="00305390" w:rsidRDefault="00305390" w:rsidP="00901F70">
            <w:pPr>
              <w:pStyle w:val="103"/>
              <w:rPr>
                <w:lang w:eastAsia="ru-RU"/>
              </w:rPr>
            </w:pPr>
            <w:r w:rsidRPr="00305390">
              <w:rPr>
                <w:lang w:eastAsia="ru-RU"/>
              </w:rPr>
              <w:t>56</w:t>
            </w:r>
          </w:p>
        </w:tc>
        <w:tc>
          <w:tcPr>
            <w:tcW w:w="461" w:type="pct"/>
            <w:noWrap/>
            <w:hideMark/>
          </w:tcPr>
          <w:p w14:paraId="11B8519D" w14:textId="77777777" w:rsidR="00305390" w:rsidRPr="00305390" w:rsidRDefault="00305390" w:rsidP="00901F70">
            <w:pPr>
              <w:pStyle w:val="103"/>
              <w:rPr>
                <w:lang w:eastAsia="ru-RU"/>
              </w:rPr>
            </w:pPr>
            <w:r w:rsidRPr="00305390">
              <w:rPr>
                <w:lang w:eastAsia="ru-RU"/>
              </w:rPr>
              <w:t>56</w:t>
            </w:r>
          </w:p>
        </w:tc>
        <w:tc>
          <w:tcPr>
            <w:tcW w:w="439" w:type="pct"/>
            <w:noWrap/>
            <w:hideMark/>
          </w:tcPr>
          <w:p w14:paraId="671FB2E6" w14:textId="77777777" w:rsidR="00305390" w:rsidRPr="00305390" w:rsidRDefault="00305390" w:rsidP="00901F70">
            <w:pPr>
              <w:pStyle w:val="103"/>
              <w:rPr>
                <w:lang w:eastAsia="ru-RU"/>
              </w:rPr>
            </w:pPr>
            <w:r w:rsidRPr="00305390">
              <w:rPr>
                <w:lang w:eastAsia="ru-RU"/>
              </w:rPr>
              <w:t>56</w:t>
            </w:r>
          </w:p>
        </w:tc>
        <w:tc>
          <w:tcPr>
            <w:tcW w:w="477" w:type="pct"/>
            <w:noWrap/>
            <w:hideMark/>
          </w:tcPr>
          <w:p w14:paraId="461F0A9B" w14:textId="77777777" w:rsidR="00305390" w:rsidRPr="00305390" w:rsidRDefault="00305390" w:rsidP="00901F70">
            <w:pPr>
              <w:pStyle w:val="103"/>
              <w:rPr>
                <w:lang w:eastAsia="ru-RU"/>
              </w:rPr>
            </w:pPr>
            <w:r w:rsidRPr="00305390">
              <w:rPr>
                <w:lang w:eastAsia="ru-RU"/>
              </w:rPr>
              <w:t>56</w:t>
            </w:r>
          </w:p>
        </w:tc>
        <w:tc>
          <w:tcPr>
            <w:tcW w:w="477" w:type="pct"/>
            <w:noWrap/>
            <w:hideMark/>
          </w:tcPr>
          <w:p w14:paraId="2FE6A91D" w14:textId="77777777" w:rsidR="00305390" w:rsidRPr="00305390" w:rsidRDefault="00305390" w:rsidP="00901F70">
            <w:pPr>
              <w:pStyle w:val="103"/>
              <w:rPr>
                <w:lang w:eastAsia="ru-RU"/>
              </w:rPr>
            </w:pPr>
            <w:r w:rsidRPr="00305390">
              <w:rPr>
                <w:lang w:eastAsia="ru-RU"/>
              </w:rPr>
              <w:t>56</w:t>
            </w:r>
          </w:p>
        </w:tc>
        <w:tc>
          <w:tcPr>
            <w:tcW w:w="424" w:type="pct"/>
            <w:noWrap/>
            <w:hideMark/>
          </w:tcPr>
          <w:p w14:paraId="3EF277FB" w14:textId="77777777" w:rsidR="00305390" w:rsidRPr="00305390" w:rsidRDefault="00305390" w:rsidP="00901F70">
            <w:pPr>
              <w:pStyle w:val="103"/>
              <w:rPr>
                <w:lang w:eastAsia="ru-RU"/>
              </w:rPr>
            </w:pPr>
            <w:r w:rsidRPr="00305390">
              <w:rPr>
                <w:lang w:eastAsia="ru-RU"/>
              </w:rPr>
              <w:t>56</w:t>
            </w:r>
          </w:p>
        </w:tc>
        <w:tc>
          <w:tcPr>
            <w:tcW w:w="363" w:type="pct"/>
            <w:noWrap/>
            <w:hideMark/>
          </w:tcPr>
          <w:p w14:paraId="76F1A5BB" w14:textId="77777777" w:rsidR="00305390" w:rsidRPr="00305390" w:rsidRDefault="00305390" w:rsidP="00901F70">
            <w:pPr>
              <w:pStyle w:val="103"/>
              <w:rPr>
                <w:lang w:eastAsia="ru-RU"/>
              </w:rPr>
            </w:pPr>
            <w:r w:rsidRPr="00305390">
              <w:rPr>
                <w:lang w:eastAsia="ru-RU"/>
              </w:rPr>
              <w:t>56</w:t>
            </w:r>
          </w:p>
        </w:tc>
      </w:tr>
      <w:tr w:rsidR="00305390" w:rsidRPr="00305390" w14:paraId="28F6A147" w14:textId="77777777" w:rsidTr="00901F70">
        <w:trPr>
          <w:trHeight w:val="255"/>
        </w:trPr>
        <w:tc>
          <w:tcPr>
            <w:tcW w:w="1422" w:type="pct"/>
            <w:hideMark/>
          </w:tcPr>
          <w:p w14:paraId="7565EBAA" w14:textId="77777777" w:rsidR="00305390" w:rsidRPr="00305390" w:rsidRDefault="00305390" w:rsidP="00901F70">
            <w:pPr>
              <w:pStyle w:val="103"/>
              <w:rPr>
                <w:lang w:eastAsia="ru-RU"/>
              </w:rPr>
            </w:pPr>
            <w:r w:rsidRPr="00305390">
              <w:rPr>
                <w:lang w:eastAsia="ru-RU"/>
              </w:rPr>
              <w:t>летний период</w:t>
            </w:r>
          </w:p>
        </w:tc>
        <w:tc>
          <w:tcPr>
            <w:tcW w:w="469" w:type="pct"/>
            <w:noWrap/>
            <w:hideMark/>
          </w:tcPr>
          <w:p w14:paraId="620EC434" w14:textId="77777777" w:rsidR="00305390" w:rsidRPr="00305390" w:rsidRDefault="00305390" w:rsidP="00901F70">
            <w:pPr>
              <w:pStyle w:val="103"/>
              <w:rPr>
                <w:lang w:eastAsia="ru-RU"/>
              </w:rPr>
            </w:pPr>
            <w:r w:rsidRPr="00305390">
              <w:rPr>
                <w:lang w:eastAsia="ru-RU"/>
              </w:rPr>
              <w:t>т у.т.</w:t>
            </w:r>
          </w:p>
        </w:tc>
        <w:tc>
          <w:tcPr>
            <w:tcW w:w="469" w:type="pct"/>
            <w:noWrap/>
            <w:hideMark/>
          </w:tcPr>
          <w:p w14:paraId="6B89EB03" w14:textId="77777777" w:rsidR="00305390" w:rsidRPr="00305390" w:rsidRDefault="00305390" w:rsidP="00901F70">
            <w:pPr>
              <w:pStyle w:val="103"/>
              <w:rPr>
                <w:lang w:eastAsia="ru-RU"/>
              </w:rPr>
            </w:pPr>
            <w:r w:rsidRPr="00305390">
              <w:rPr>
                <w:lang w:eastAsia="ru-RU"/>
              </w:rPr>
              <w:t>0</w:t>
            </w:r>
          </w:p>
        </w:tc>
        <w:tc>
          <w:tcPr>
            <w:tcW w:w="461" w:type="pct"/>
            <w:noWrap/>
            <w:hideMark/>
          </w:tcPr>
          <w:p w14:paraId="2509B00D" w14:textId="77777777" w:rsidR="00305390" w:rsidRPr="00305390" w:rsidRDefault="00305390" w:rsidP="00901F70">
            <w:pPr>
              <w:pStyle w:val="103"/>
              <w:rPr>
                <w:lang w:eastAsia="ru-RU"/>
              </w:rPr>
            </w:pPr>
            <w:r w:rsidRPr="00305390">
              <w:rPr>
                <w:lang w:eastAsia="ru-RU"/>
              </w:rPr>
              <w:t>0</w:t>
            </w:r>
          </w:p>
        </w:tc>
        <w:tc>
          <w:tcPr>
            <w:tcW w:w="439" w:type="pct"/>
            <w:noWrap/>
            <w:hideMark/>
          </w:tcPr>
          <w:p w14:paraId="7FB3B42B" w14:textId="77777777" w:rsidR="00305390" w:rsidRPr="00305390" w:rsidRDefault="00305390" w:rsidP="00901F70">
            <w:pPr>
              <w:pStyle w:val="103"/>
              <w:rPr>
                <w:lang w:eastAsia="ru-RU"/>
              </w:rPr>
            </w:pPr>
            <w:r w:rsidRPr="00305390">
              <w:rPr>
                <w:lang w:eastAsia="ru-RU"/>
              </w:rPr>
              <w:t>0</w:t>
            </w:r>
          </w:p>
        </w:tc>
        <w:tc>
          <w:tcPr>
            <w:tcW w:w="477" w:type="pct"/>
            <w:noWrap/>
            <w:hideMark/>
          </w:tcPr>
          <w:p w14:paraId="2C13C078" w14:textId="77777777" w:rsidR="00305390" w:rsidRPr="00305390" w:rsidRDefault="00305390" w:rsidP="00901F70">
            <w:pPr>
              <w:pStyle w:val="103"/>
              <w:rPr>
                <w:lang w:eastAsia="ru-RU"/>
              </w:rPr>
            </w:pPr>
            <w:r w:rsidRPr="00305390">
              <w:rPr>
                <w:lang w:eastAsia="ru-RU"/>
              </w:rPr>
              <w:t>0</w:t>
            </w:r>
          </w:p>
        </w:tc>
        <w:tc>
          <w:tcPr>
            <w:tcW w:w="477" w:type="pct"/>
            <w:noWrap/>
            <w:hideMark/>
          </w:tcPr>
          <w:p w14:paraId="0CCB9656" w14:textId="77777777" w:rsidR="00305390" w:rsidRPr="00305390" w:rsidRDefault="00305390" w:rsidP="00901F70">
            <w:pPr>
              <w:pStyle w:val="103"/>
              <w:rPr>
                <w:lang w:eastAsia="ru-RU"/>
              </w:rPr>
            </w:pPr>
            <w:r w:rsidRPr="00305390">
              <w:rPr>
                <w:lang w:eastAsia="ru-RU"/>
              </w:rPr>
              <w:t>0</w:t>
            </w:r>
          </w:p>
        </w:tc>
        <w:tc>
          <w:tcPr>
            <w:tcW w:w="424" w:type="pct"/>
            <w:noWrap/>
            <w:hideMark/>
          </w:tcPr>
          <w:p w14:paraId="79531371" w14:textId="77777777" w:rsidR="00305390" w:rsidRPr="00305390" w:rsidRDefault="00305390" w:rsidP="00901F70">
            <w:pPr>
              <w:pStyle w:val="103"/>
              <w:rPr>
                <w:lang w:eastAsia="ru-RU"/>
              </w:rPr>
            </w:pPr>
            <w:r w:rsidRPr="00305390">
              <w:rPr>
                <w:lang w:eastAsia="ru-RU"/>
              </w:rPr>
              <w:t>0</w:t>
            </w:r>
          </w:p>
        </w:tc>
        <w:tc>
          <w:tcPr>
            <w:tcW w:w="363" w:type="pct"/>
            <w:noWrap/>
            <w:hideMark/>
          </w:tcPr>
          <w:p w14:paraId="031DCAB8" w14:textId="77777777" w:rsidR="00305390" w:rsidRPr="00305390" w:rsidRDefault="00305390" w:rsidP="00901F70">
            <w:pPr>
              <w:pStyle w:val="103"/>
              <w:rPr>
                <w:lang w:eastAsia="ru-RU"/>
              </w:rPr>
            </w:pPr>
            <w:r w:rsidRPr="00305390">
              <w:rPr>
                <w:lang w:eastAsia="ru-RU"/>
              </w:rPr>
              <w:t>0</w:t>
            </w:r>
          </w:p>
        </w:tc>
      </w:tr>
      <w:tr w:rsidR="00305390" w:rsidRPr="00305390" w14:paraId="5EB31159" w14:textId="77777777" w:rsidTr="00901F70">
        <w:trPr>
          <w:trHeight w:val="510"/>
        </w:trPr>
        <w:tc>
          <w:tcPr>
            <w:tcW w:w="1422" w:type="pct"/>
            <w:hideMark/>
          </w:tcPr>
          <w:p w14:paraId="1895EF9F" w14:textId="77777777" w:rsidR="00305390" w:rsidRPr="00305390" w:rsidRDefault="00305390" w:rsidP="00901F70">
            <w:pPr>
              <w:pStyle w:val="103"/>
              <w:rPr>
                <w:lang w:eastAsia="ru-RU"/>
              </w:rPr>
            </w:pPr>
            <w:r w:rsidRPr="00305390">
              <w:rPr>
                <w:lang w:eastAsia="ru-RU"/>
              </w:rPr>
              <w:t>Максимальный часовой расход условного топлива</w:t>
            </w:r>
          </w:p>
        </w:tc>
        <w:tc>
          <w:tcPr>
            <w:tcW w:w="469" w:type="pct"/>
            <w:noWrap/>
            <w:hideMark/>
          </w:tcPr>
          <w:p w14:paraId="4B167489" w14:textId="77777777" w:rsidR="00305390" w:rsidRPr="00305390" w:rsidRDefault="00305390" w:rsidP="00901F70">
            <w:pPr>
              <w:pStyle w:val="103"/>
              <w:rPr>
                <w:lang w:eastAsia="ru-RU"/>
              </w:rPr>
            </w:pPr>
            <w:r w:rsidRPr="00305390">
              <w:rPr>
                <w:lang w:eastAsia="ru-RU"/>
              </w:rPr>
              <w:t>т у.т./ч</w:t>
            </w:r>
          </w:p>
        </w:tc>
        <w:tc>
          <w:tcPr>
            <w:tcW w:w="469" w:type="pct"/>
            <w:noWrap/>
            <w:hideMark/>
          </w:tcPr>
          <w:p w14:paraId="37819A71" w14:textId="77777777" w:rsidR="00305390" w:rsidRPr="00305390" w:rsidRDefault="00305390" w:rsidP="00901F70">
            <w:pPr>
              <w:pStyle w:val="103"/>
              <w:rPr>
                <w:lang w:eastAsia="ru-RU"/>
              </w:rPr>
            </w:pPr>
            <w:r w:rsidRPr="00305390">
              <w:rPr>
                <w:lang w:eastAsia="ru-RU"/>
              </w:rPr>
              <w:t>0,5</w:t>
            </w:r>
          </w:p>
        </w:tc>
        <w:tc>
          <w:tcPr>
            <w:tcW w:w="461" w:type="pct"/>
            <w:noWrap/>
            <w:hideMark/>
          </w:tcPr>
          <w:p w14:paraId="020E9F65" w14:textId="77777777" w:rsidR="00305390" w:rsidRPr="00305390" w:rsidRDefault="00305390" w:rsidP="00901F70">
            <w:pPr>
              <w:pStyle w:val="103"/>
              <w:rPr>
                <w:lang w:eastAsia="ru-RU"/>
              </w:rPr>
            </w:pPr>
            <w:r w:rsidRPr="00305390">
              <w:rPr>
                <w:lang w:eastAsia="ru-RU"/>
              </w:rPr>
              <w:t>0,5</w:t>
            </w:r>
          </w:p>
        </w:tc>
        <w:tc>
          <w:tcPr>
            <w:tcW w:w="439" w:type="pct"/>
            <w:noWrap/>
            <w:hideMark/>
          </w:tcPr>
          <w:p w14:paraId="06059DF7" w14:textId="77777777" w:rsidR="00305390" w:rsidRPr="00305390" w:rsidRDefault="00305390" w:rsidP="00901F70">
            <w:pPr>
              <w:pStyle w:val="103"/>
              <w:rPr>
                <w:lang w:eastAsia="ru-RU"/>
              </w:rPr>
            </w:pPr>
            <w:r w:rsidRPr="00305390">
              <w:rPr>
                <w:lang w:eastAsia="ru-RU"/>
              </w:rPr>
              <w:t>0,5</w:t>
            </w:r>
          </w:p>
        </w:tc>
        <w:tc>
          <w:tcPr>
            <w:tcW w:w="477" w:type="pct"/>
            <w:noWrap/>
            <w:hideMark/>
          </w:tcPr>
          <w:p w14:paraId="2089D005" w14:textId="77777777" w:rsidR="00305390" w:rsidRPr="00305390" w:rsidRDefault="00305390" w:rsidP="00901F70">
            <w:pPr>
              <w:pStyle w:val="103"/>
              <w:rPr>
                <w:lang w:eastAsia="ru-RU"/>
              </w:rPr>
            </w:pPr>
            <w:r w:rsidRPr="00305390">
              <w:rPr>
                <w:lang w:eastAsia="ru-RU"/>
              </w:rPr>
              <w:t>0,5</w:t>
            </w:r>
          </w:p>
        </w:tc>
        <w:tc>
          <w:tcPr>
            <w:tcW w:w="477" w:type="pct"/>
            <w:noWrap/>
            <w:hideMark/>
          </w:tcPr>
          <w:p w14:paraId="61FE1EA1" w14:textId="77777777" w:rsidR="00305390" w:rsidRPr="00305390" w:rsidRDefault="00305390" w:rsidP="00901F70">
            <w:pPr>
              <w:pStyle w:val="103"/>
              <w:rPr>
                <w:lang w:eastAsia="ru-RU"/>
              </w:rPr>
            </w:pPr>
            <w:r w:rsidRPr="00305390">
              <w:rPr>
                <w:lang w:eastAsia="ru-RU"/>
              </w:rPr>
              <w:t>0,5</w:t>
            </w:r>
          </w:p>
        </w:tc>
        <w:tc>
          <w:tcPr>
            <w:tcW w:w="424" w:type="pct"/>
            <w:noWrap/>
            <w:hideMark/>
          </w:tcPr>
          <w:p w14:paraId="6CE9FABD" w14:textId="77777777" w:rsidR="00305390" w:rsidRPr="00305390" w:rsidRDefault="00305390" w:rsidP="00901F70">
            <w:pPr>
              <w:pStyle w:val="103"/>
              <w:rPr>
                <w:lang w:eastAsia="ru-RU"/>
              </w:rPr>
            </w:pPr>
            <w:r w:rsidRPr="00305390">
              <w:rPr>
                <w:lang w:eastAsia="ru-RU"/>
              </w:rPr>
              <w:t>0,5</w:t>
            </w:r>
          </w:p>
        </w:tc>
        <w:tc>
          <w:tcPr>
            <w:tcW w:w="363" w:type="pct"/>
            <w:noWrap/>
            <w:hideMark/>
          </w:tcPr>
          <w:p w14:paraId="67450A90" w14:textId="77777777" w:rsidR="00305390" w:rsidRPr="00305390" w:rsidRDefault="00305390" w:rsidP="00901F70">
            <w:pPr>
              <w:pStyle w:val="103"/>
              <w:rPr>
                <w:lang w:eastAsia="ru-RU"/>
              </w:rPr>
            </w:pPr>
            <w:r w:rsidRPr="00305390">
              <w:rPr>
                <w:lang w:eastAsia="ru-RU"/>
              </w:rPr>
              <w:t>0,5</w:t>
            </w:r>
          </w:p>
        </w:tc>
      </w:tr>
      <w:tr w:rsidR="00305390" w:rsidRPr="00305390" w14:paraId="66C66351" w14:textId="77777777" w:rsidTr="00901F70">
        <w:trPr>
          <w:trHeight w:val="255"/>
        </w:trPr>
        <w:tc>
          <w:tcPr>
            <w:tcW w:w="1422" w:type="pct"/>
            <w:noWrap/>
            <w:hideMark/>
          </w:tcPr>
          <w:p w14:paraId="16AD77C6" w14:textId="77777777" w:rsidR="00305390" w:rsidRPr="00305390" w:rsidRDefault="00305390" w:rsidP="00901F70">
            <w:pPr>
              <w:pStyle w:val="103"/>
              <w:rPr>
                <w:lang w:eastAsia="ru-RU"/>
              </w:rPr>
            </w:pPr>
            <w:r w:rsidRPr="00305390">
              <w:rPr>
                <w:lang w:eastAsia="ru-RU"/>
              </w:rPr>
              <w:t>Основное топливо</w:t>
            </w:r>
          </w:p>
        </w:tc>
        <w:tc>
          <w:tcPr>
            <w:tcW w:w="469" w:type="pct"/>
            <w:noWrap/>
            <w:hideMark/>
          </w:tcPr>
          <w:p w14:paraId="17D8A4C0" w14:textId="77777777" w:rsidR="00305390" w:rsidRPr="00305390" w:rsidRDefault="00305390" w:rsidP="00901F70">
            <w:pPr>
              <w:pStyle w:val="103"/>
              <w:rPr>
                <w:lang w:eastAsia="ru-RU"/>
              </w:rPr>
            </w:pPr>
            <w:r w:rsidRPr="00305390">
              <w:rPr>
                <w:lang w:eastAsia="ru-RU"/>
              </w:rPr>
              <w:t> </w:t>
            </w:r>
          </w:p>
        </w:tc>
        <w:tc>
          <w:tcPr>
            <w:tcW w:w="469" w:type="pct"/>
            <w:noWrap/>
            <w:hideMark/>
          </w:tcPr>
          <w:p w14:paraId="6D35079B" w14:textId="77777777" w:rsidR="00305390" w:rsidRPr="00305390" w:rsidRDefault="00305390" w:rsidP="00901F70">
            <w:pPr>
              <w:pStyle w:val="103"/>
              <w:rPr>
                <w:lang w:eastAsia="ru-RU"/>
              </w:rPr>
            </w:pPr>
            <w:r w:rsidRPr="00305390">
              <w:rPr>
                <w:lang w:eastAsia="ru-RU"/>
              </w:rPr>
              <w:t>газ</w:t>
            </w:r>
          </w:p>
        </w:tc>
        <w:tc>
          <w:tcPr>
            <w:tcW w:w="461" w:type="pct"/>
            <w:noWrap/>
            <w:hideMark/>
          </w:tcPr>
          <w:p w14:paraId="2671A572" w14:textId="77777777" w:rsidR="00305390" w:rsidRPr="00305390" w:rsidRDefault="00305390" w:rsidP="00901F70">
            <w:pPr>
              <w:pStyle w:val="103"/>
              <w:rPr>
                <w:lang w:eastAsia="ru-RU"/>
              </w:rPr>
            </w:pPr>
            <w:r w:rsidRPr="00305390">
              <w:rPr>
                <w:lang w:eastAsia="ru-RU"/>
              </w:rPr>
              <w:t>газ</w:t>
            </w:r>
          </w:p>
        </w:tc>
        <w:tc>
          <w:tcPr>
            <w:tcW w:w="439" w:type="pct"/>
            <w:noWrap/>
            <w:hideMark/>
          </w:tcPr>
          <w:p w14:paraId="70E4BBAF" w14:textId="77777777" w:rsidR="00305390" w:rsidRPr="00305390" w:rsidRDefault="00305390" w:rsidP="00901F70">
            <w:pPr>
              <w:pStyle w:val="103"/>
              <w:rPr>
                <w:lang w:eastAsia="ru-RU"/>
              </w:rPr>
            </w:pPr>
            <w:r w:rsidRPr="00305390">
              <w:rPr>
                <w:lang w:eastAsia="ru-RU"/>
              </w:rPr>
              <w:t>газ</w:t>
            </w:r>
          </w:p>
        </w:tc>
        <w:tc>
          <w:tcPr>
            <w:tcW w:w="477" w:type="pct"/>
            <w:noWrap/>
            <w:hideMark/>
          </w:tcPr>
          <w:p w14:paraId="12012E66" w14:textId="77777777" w:rsidR="00305390" w:rsidRPr="00305390" w:rsidRDefault="00305390" w:rsidP="00901F70">
            <w:pPr>
              <w:pStyle w:val="103"/>
              <w:rPr>
                <w:lang w:eastAsia="ru-RU"/>
              </w:rPr>
            </w:pPr>
            <w:r w:rsidRPr="00305390">
              <w:rPr>
                <w:lang w:eastAsia="ru-RU"/>
              </w:rPr>
              <w:t>газ</w:t>
            </w:r>
          </w:p>
        </w:tc>
        <w:tc>
          <w:tcPr>
            <w:tcW w:w="477" w:type="pct"/>
            <w:noWrap/>
            <w:hideMark/>
          </w:tcPr>
          <w:p w14:paraId="525DC26A" w14:textId="77777777" w:rsidR="00305390" w:rsidRPr="00305390" w:rsidRDefault="00305390" w:rsidP="00901F70">
            <w:pPr>
              <w:pStyle w:val="103"/>
              <w:rPr>
                <w:lang w:eastAsia="ru-RU"/>
              </w:rPr>
            </w:pPr>
            <w:r w:rsidRPr="00305390">
              <w:rPr>
                <w:lang w:eastAsia="ru-RU"/>
              </w:rPr>
              <w:t>газ</w:t>
            </w:r>
          </w:p>
        </w:tc>
        <w:tc>
          <w:tcPr>
            <w:tcW w:w="424" w:type="pct"/>
            <w:noWrap/>
            <w:hideMark/>
          </w:tcPr>
          <w:p w14:paraId="71F841A9" w14:textId="77777777" w:rsidR="00305390" w:rsidRPr="00305390" w:rsidRDefault="00305390" w:rsidP="00901F70">
            <w:pPr>
              <w:pStyle w:val="103"/>
              <w:rPr>
                <w:lang w:eastAsia="ru-RU"/>
              </w:rPr>
            </w:pPr>
            <w:r w:rsidRPr="00305390">
              <w:rPr>
                <w:lang w:eastAsia="ru-RU"/>
              </w:rPr>
              <w:t>газ</w:t>
            </w:r>
          </w:p>
        </w:tc>
        <w:tc>
          <w:tcPr>
            <w:tcW w:w="363" w:type="pct"/>
            <w:noWrap/>
            <w:hideMark/>
          </w:tcPr>
          <w:p w14:paraId="5BFBD279" w14:textId="77777777" w:rsidR="00305390" w:rsidRPr="00305390" w:rsidRDefault="00305390" w:rsidP="00901F70">
            <w:pPr>
              <w:pStyle w:val="103"/>
              <w:rPr>
                <w:lang w:eastAsia="ru-RU"/>
              </w:rPr>
            </w:pPr>
            <w:r w:rsidRPr="00305390">
              <w:rPr>
                <w:lang w:eastAsia="ru-RU"/>
              </w:rPr>
              <w:t>газ</w:t>
            </w:r>
          </w:p>
        </w:tc>
      </w:tr>
      <w:tr w:rsidR="00305390" w:rsidRPr="00305390" w14:paraId="525D8BED" w14:textId="77777777" w:rsidTr="00901F70">
        <w:trPr>
          <w:trHeight w:val="255"/>
        </w:trPr>
        <w:tc>
          <w:tcPr>
            <w:tcW w:w="1422" w:type="pct"/>
            <w:hideMark/>
          </w:tcPr>
          <w:p w14:paraId="63DD01D3" w14:textId="77777777" w:rsidR="00305390" w:rsidRPr="00305390" w:rsidRDefault="00305390" w:rsidP="00901F70">
            <w:pPr>
              <w:pStyle w:val="103"/>
              <w:rPr>
                <w:lang w:eastAsia="ru-RU"/>
              </w:rPr>
            </w:pPr>
            <w:r w:rsidRPr="00305390">
              <w:rPr>
                <w:lang w:eastAsia="ru-RU"/>
              </w:rPr>
              <w:t>Годовой расход натурального топлива:</w:t>
            </w:r>
          </w:p>
        </w:tc>
        <w:tc>
          <w:tcPr>
            <w:tcW w:w="469" w:type="pct"/>
            <w:noWrap/>
            <w:hideMark/>
          </w:tcPr>
          <w:p w14:paraId="309BEEF8" w14:textId="77777777" w:rsidR="00305390" w:rsidRPr="00305390" w:rsidRDefault="00305390" w:rsidP="00901F70">
            <w:pPr>
              <w:pStyle w:val="103"/>
              <w:rPr>
                <w:lang w:eastAsia="ru-RU"/>
              </w:rPr>
            </w:pPr>
            <w:r w:rsidRPr="00305390">
              <w:rPr>
                <w:lang w:eastAsia="ru-RU"/>
              </w:rPr>
              <w:t> </w:t>
            </w:r>
          </w:p>
        </w:tc>
        <w:tc>
          <w:tcPr>
            <w:tcW w:w="469" w:type="pct"/>
            <w:noWrap/>
            <w:hideMark/>
          </w:tcPr>
          <w:p w14:paraId="692B6879" w14:textId="77777777" w:rsidR="00305390" w:rsidRPr="00305390" w:rsidRDefault="00305390" w:rsidP="00901F70">
            <w:pPr>
              <w:pStyle w:val="103"/>
              <w:rPr>
                <w:lang w:eastAsia="ru-RU"/>
              </w:rPr>
            </w:pPr>
            <w:r w:rsidRPr="00305390">
              <w:rPr>
                <w:lang w:eastAsia="ru-RU"/>
              </w:rPr>
              <w:t> </w:t>
            </w:r>
          </w:p>
        </w:tc>
        <w:tc>
          <w:tcPr>
            <w:tcW w:w="461" w:type="pct"/>
            <w:noWrap/>
            <w:hideMark/>
          </w:tcPr>
          <w:p w14:paraId="4153D5A1" w14:textId="77777777" w:rsidR="00305390" w:rsidRPr="00305390" w:rsidRDefault="00305390" w:rsidP="00901F70">
            <w:pPr>
              <w:pStyle w:val="103"/>
              <w:rPr>
                <w:lang w:eastAsia="ru-RU"/>
              </w:rPr>
            </w:pPr>
            <w:r w:rsidRPr="00305390">
              <w:rPr>
                <w:lang w:eastAsia="ru-RU"/>
              </w:rPr>
              <w:t> </w:t>
            </w:r>
          </w:p>
        </w:tc>
        <w:tc>
          <w:tcPr>
            <w:tcW w:w="439" w:type="pct"/>
            <w:noWrap/>
            <w:hideMark/>
          </w:tcPr>
          <w:p w14:paraId="48375C00" w14:textId="77777777" w:rsidR="00305390" w:rsidRPr="00305390" w:rsidRDefault="00305390" w:rsidP="00901F70">
            <w:pPr>
              <w:pStyle w:val="103"/>
              <w:rPr>
                <w:lang w:eastAsia="ru-RU"/>
              </w:rPr>
            </w:pPr>
            <w:r w:rsidRPr="00305390">
              <w:rPr>
                <w:lang w:eastAsia="ru-RU"/>
              </w:rPr>
              <w:t> </w:t>
            </w:r>
          </w:p>
        </w:tc>
        <w:tc>
          <w:tcPr>
            <w:tcW w:w="477" w:type="pct"/>
            <w:noWrap/>
            <w:hideMark/>
          </w:tcPr>
          <w:p w14:paraId="0ED15607" w14:textId="77777777" w:rsidR="00305390" w:rsidRPr="00305390" w:rsidRDefault="00305390" w:rsidP="00901F70">
            <w:pPr>
              <w:pStyle w:val="103"/>
              <w:rPr>
                <w:lang w:eastAsia="ru-RU"/>
              </w:rPr>
            </w:pPr>
            <w:r w:rsidRPr="00305390">
              <w:rPr>
                <w:lang w:eastAsia="ru-RU"/>
              </w:rPr>
              <w:t> </w:t>
            </w:r>
          </w:p>
        </w:tc>
        <w:tc>
          <w:tcPr>
            <w:tcW w:w="477" w:type="pct"/>
            <w:noWrap/>
            <w:hideMark/>
          </w:tcPr>
          <w:p w14:paraId="0FDDFED9" w14:textId="77777777" w:rsidR="00305390" w:rsidRPr="00305390" w:rsidRDefault="00305390" w:rsidP="00901F70">
            <w:pPr>
              <w:pStyle w:val="103"/>
              <w:rPr>
                <w:lang w:eastAsia="ru-RU"/>
              </w:rPr>
            </w:pPr>
            <w:r w:rsidRPr="00305390">
              <w:rPr>
                <w:lang w:eastAsia="ru-RU"/>
              </w:rPr>
              <w:t> </w:t>
            </w:r>
          </w:p>
        </w:tc>
        <w:tc>
          <w:tcPr>
            <w:tcW w:w="424" w:type="pct"/>
            <w:noWrap/>
            <w:hideMark/>
          </w:tcPr>
          <w:p w14:paraId="52867611" w14:textId="77777777" w:rsidR="00305390" w:rsidRPr="00305390" w:rsidRDefault="00305390" w:rsidP="00901F70">
            <w:pPr>
              <w:pStyle w:val="103"/>
              <w:rPr>
                <w:lang w:eastAsia="ru-RU"/>
              </w:rPr>
            </w:pPr>
            <w:r w:rsidRPr="00305390">
              <w:rPr>
                <w:lang w:eastAsia="ru-RU"/>
              </w:rPr>
              <w:t> </w:t>
            </w:r>
          </w:p>
        </w:tc>
        <w:tc>
          <w:tcPr>
            <w:tcW w:w="363" w:type="pct"/>
            <w:noWrap/>
            <w:hideMark/>
          </w:tcPr>
          <w:p w14:paraId="0B6C3C9A" w14:textId="77777777" w:rsidR="00305390" w:rsidRPr="00305390" w:rsidRDefault="00305390" w:rsidP="00901F70">
            <w:pPr>
              <w:pStyle w:val="103"/>
              <w:rPr>
                <w:lang w:eastAsia="ru-RU"/>
              </w:rPr>
            </w:pPr>
            <w:r w:rsidRPr="00305390">
              <w:rPr>
                <w:lang w:eastAsia="ru-RU"/>
              </w:rPr>
              <w:t> </w:t>
            </w:r>
          </w:p>
        </w:tc>
      </w:tr>
      <w:tr w:rsidR="00305390" w:rsidRPr="00305390" w14:paraId="640581AB" w14:textId="77777777" w:rsidTr="00901F70">
        <w:trPr>
          <w:trHeight w:val="315"/>
        </w:trPr>
        <w:tc>
          <w:tcPr>
            <w:tcW w:w="1422" w:type="pct"/>
            <w:noWrap/>
            <w:hideMark/>
          </w:tcPr>
          <w:p w14:paraId="69CDF4D6" w14:textId="77777777" w:rsidR="00305390" w:rsidRPr="00305390" w:rsidRDefault="00305390" w:rsidP="00901F70">
            <w:pPr>
              <w:pStyle w:val="103"/>
              <w:rPr>
                <w:lang w:eastAsia="ru-RU"/>
              </w:rPr>
            </w:pPr>
            <w:r w:rsidRPr="00305390">
              <w:rPr>
                <w:lang w:eastAsia="ru-RU"/>
              </w:rPr>
              <w:t>природный газ</w:t>
            </w:r>
          </w:p>
        </w:tc>
        <w:tc>
          <w:tcPr>
            <w:tcW w:w="469" w:type="pct"/>
            <w:noWrap/>
            <w:hideMark/>
          </w:tcPr>
          <w:p w14:paraId="1D36AB9B" w14:textId="77777777" w:rsidR="00305390" w:rsidRPr="00305390" w:rsidRDefault="00305390" w:rsidP="00901F70">
            <w:pPr>
              <w:pStyle w:val="103"/>
              <w:rPr>
                <w:lang w:eastAsia="ru-RU"/>
              </w:rPr>
            </w:pPr>
            <w:r w:rsidRPr="00305390">
              <w:rPr>
                <w:lang w:eastAsia="ru-RU"/>
              </w:rPr>
              <w:t>тыс. м</w:t>
            </w:r>
            <w:r w:rsidRPr="00AC71EC">
              <w:rPr>
                <w:rStyle w:val="aff3"/>
              </w:rPr>
              <w:t>3</w:t>
            </w:r>
          </w:p>
        </w:tc>
        <w:tc>
          <w:tcPr>
            <w:tcW w:w="469" w:type="pct"/>
            <w:noWrap/>
            <w:hideMark/>
          </w:tcPr>
          <w:p w14:paraId="5562286F" w14:textId="77777777" w:rsidR="00305390" w:rsidRPr="00305390" w:rsidRDefault="00305390" w:rsidP="00901F70">
            <w:pPr>
              <w:pStyle w:val="103"/>
              <w:rPr>
                <w:lang w:eastAsia="ru-RU"/>
              </w:rPr>
            </w:pPr>
            <w:r w:rsidRPr="00305390">
              <w:rPr>
                <w:lang w:eastAsia="ru-RU"/>
              </w:rPr>
              <w:t>106</w:t>
            </w:r>
          </w:p>
        </w:tc>
        <w:tc>
          <w:tcPr>
            <w:tcW w:w="461" w:type="pct"/>
            <w:noWrap/>
            <w:hideMark/>
          </w:tcPr>
          <w:p w14:paraId="31B5FCF9" w14:textId="77777777" w:rsidR="00305390" w:rsidRPr="00305390" w:rsidRDefault="00305390" w:rsidP="00901F70">
            <w:pPr>
              <w:pStyle w:val="103"/>
              <w:rPr>
                <w:lang w:eastAsia="ru-RU"/>
              </w:rPr>
            </w:pPr>
            <w:r w:rsidRPr="00305390">
              <w:rPr>
                <w:lang w:eastAsia="ru-RU"/>
              </w:rPr>
              <w:t>106</w:t>
            </w:r>
          </w:p>
        </w:tc>
        <w:tc>
          <w:tcPr>
            <w:tcW w:w="439" w:type="pct"/>
            <w:noWrap/>
            <w:hideMark/>
          </w:tcPr>
          <w:p w14:paraId="2DB69D59" w14:textId="77777777" w:rsidR="00305390" w:rsidRPr="00305390" w:rsidRDefault="00305390" w:rsidP="00901F70">
            <w:pPr>
              <w:pStyle w:val="103"/>
              <w:rPr>
                <w:lang w:eastAsia="ru-RU"/>
              </w:rPr>
            </w:pPr>
            <w:r w:rsidRPr="00305390">
              <w:rPr>
                <w:lang w:eastAsia="ru-RU"/>
              </w:rPr>
              <w:t>106</w:t>
            </w:r>
          </w:p>
        </w:tc>
        <w:tc>
          <w:tcPr>
            <w:tcW w:w="477" w:type="pct"/>
            <w:noWrap/>
            <w:hideMark/>
          </w:tcPr>
          <w:p w14:paraId="51BF1E59" w14:textId="77777777" w:rsidR="00305390" w:rsidRPr="00305390" w:rsidRDefault="00305390" w:rsidP="00901F70">
            <w:pPr>
              <w:pStyle w:val="103"/>
              <w:rPr>
                <w:lang w:eastAsia="ru-RU"/>
              </w:rPr>
            </w:pPr>
            <w:r w:rsidRPr="00305390">
              <w:rPr>
                <w:lang w:eastAsia="ru-RU"/>
              </w:rPr>
              <w:t>106</w:t>
            </w:r>
          </w:p>
        </w:tc>
        <w:tc>
          <w:tcPr>
            <w:tcW w:w="477" w:type="pct"/>
            <w:noWrap/>
            <w:hideMark/>
          </w:tcPr>
          <w:p w14:paraId="2BFC0CF5" w14:textId="77777777" w:rsidR="00305390" w:rsidRPr="00305390" w:rsidRDefault="00305390" w:rsidP="00901F70">
            <w:pPr>
              <w:pStyle w:val="103"/>
              <w:rPr>
                <w:lang w:eastAsia="ru-RU"/>
              </w:rPr>
            </w:pPr>
            <w:r w:rsidRPr="00305390">
              <w:rPr>
                <w:lang w:eastAsia="ru-RU"/>
              </w:rPr>
              <w:t>106</w:t>
            </w:r>
          </w:p>
        </w:tc>
        <w:tc>
          <w:tcPr>
            <w:tcW w:w="424" w:type="pct"/>
            <w:noWrap/>
            <w:hideMark/>
          </w:tcPr>
          <w:p w14:paraId="7F89D78F" w14:textId="77777777" w:rsidR="00305390" w:rsidRPr="00305390" w:rsidRDefault="00305390" w:rsidP="00901F70">
            <w:pPr>
              <w:pStyle w:val="103"/>
              <w:rPr>
                <w:lang w:eastAsia="ru-RU"/>
              </w:rPr>
            </w:pPr>
            <w:r w:rsidRPr="00305390">
              <w:rPr>
                <w:lang w:eastAsia="ru-RU"/>
              </w:rPr>
              <w:t>106</w:t>
            </w:r>
          </w:p>
        </w:tc>
        <w:tc>
          <w:tcPr>
            <w:tcW w:w="363" w:type="pct"/>
            <w:noWrap/>
            <w:hideMark/>
          </w:tcPr>
          <w:p w14:paraId="661F90DE" w14:textId="77777777" w:rsidR="00305390" w:rsidRPr="00305390" w:rsidRDefault="00305390" w:rsidP="00901F70">
            <w:pPr>
              <w:pStyle w:val="103"/>
              <w:rPr>
                <w:lang w:eastAsia="ru-RU"/>
              </w:rPr>
            </w:pPr>
            <w:r w:rsidRPr="00305390">
              <w:rPr>
                <w:lang w:eastAsia="ru-RU"/>
              </w:rPr>
              <w:t>106</w:t>
            </w:r>
          </w:p>
        </w:tc>
      </w:tr>
      <w:tr w:rsidR="00305390" w:rsidRPr="00305390" w14:paraId="334F44AE" w14:textId="77777777" w:rsidTr="00901F70">
        <w:trPr>
          <w:trHeight w:val="255"/>
        </w:trPr>
        <w:tc>
          <w:tcPr>
            <w:tcW w:w="1422" w:type="pct"/>
            <w:noWrap/>
            <w:hideMark/>
          </w:tcPr>
          <w:p w14:paraId="424C61FA" w14:textId="77777777" w:rsidR="00305390" w:rsidRPr="00305390" w:rsidRDefault="00305390" w:rsidP="00901F70">
            <w:pPr>
              <w:pStyle w:val="103"/>
              <w:rPr>
                <w:lang w:eastAsia="ru-RU"/>
              </w:rPr>
            </w:pPr>
            <w:r w:rsidRPr="00305390">
              <w:rPr>
                <w:lang w:eastAsia="ru-RU"/>
              </w:rPr>
              <w:t>уголь</w:t>
            </w:r>
          </w:p>
        </w:tc>
        <w:tc>
          <w:tcPr>
            <w:tcW w:w="469" w:type="pct"/>
            <w:noWrap/>
            <w:hideMark/>
          </w:tcPr>
          <w:p w14:paraId="07577A08" w14:textId="77777777" w:rsidR="00305390" w:rsidRPr="00305390" w:rsidRDefault="00305390" w:rsidP="00901F70">
            <w:pPr>
              <w:pStyle w:val="103"/>
              <w:rPr>
                <w:lang w:eastAsia="ru-RU"/>
              </w:rPr>
            </w:pPr>
            <w:r w:rsidRPr="00305390">
              <w:rPr>
                <w:lang w:eastAsia="ru-RU"/>
              </w:rPr>
              <w:t>т</w:t>
            </w:r>
          </w:p>
        </w:tc>
        <w:tc>
          <w:tcPr>
            <w:tcW w:w="469" w:type="pct"/>
            <w:noWrap/>
            <w:hideMark/>
          </w:tcPr>
          <w:p w14:paraId="41F13FF3" w14:textId="77777777" w:rsidR="00305390" w:rsidRPr="00305390" w:rsidRDefault="00305390" w:rsidP="00901F70">
            <w:pPr>
              <w:pStyle w:val="103"/>
              <w:rPr>
                <w:lang w:eastAsia="ru-RU"/>
              </w:rPr>
            </w:pPr>
            <w:r w:rsidRPr="00305390">
              <w:rPr>
                <w:lang w:eastAsia="ru-RU"/>
              </w:rPr>
              <w:t>0</w:t>
            </w:r>
          </w:p>
        </w:tc>
        <w:tc>
          <w:tcPr>
            <w:tcW w:w="461" w:type="pct"/>
            <w:noWrap/>
            <w:hideMark/>
          </w:tcPr>
          <w:p w14:paraId="5F2F2C36" w14:textId="77777777" w:rsidR="00305390" w:rsidRPr="00305390" w:rsidRDefault="00305390" w:rsidP="00901F70">
            <w:pPr>
              <w:pStyle w:val="103"/>
              <w:rPr>
                <w:lang w:eastAsia="ru-RU"/>
              </w:rPr>
            </w:pPr>
            <w:r w:rsidRPr="00305390">
              <w:rPr>
                <w:lang w:eastAsia="ru-RU"/>
              </w:rPr>
              <w:t>0</w:t>
            </w:r>
          </w:p>
        </w:tc>
        <w:tc>
          <w:tcPr>
            <w:tcW w:w="439" w:type="pct"/>
            <w:noWrap/>
            <w:hideMark/>
          </w:tcPr>
          <w:p w14:paraId="2FBFF2C7" w14:textId="77777777" w:rsidR="00305390" w:rsidRPr="00305390" w:rsidRDefault="00305390" w:rsidP="00901F70">
            <w:pPr>
              <w:pStyle w:val="103"/>
              <w:rPr>
                <w:lang w:eastAsia="ru-RU"/>
              </w:rPr>
            </w:pPr>
            <w:r w:rsidRPr="00305390">
              <w:rPr>
                <w:lang w:eastAsia="ru-RU"/>
              </w:rPr>
              <w:t>0</w:t>
            </w:r>
          </w:p>
        </w:tc>
        <w:tc>
          <w:tcPr>
            <w:tcW w:w="477" w:type="pct"/>
            <w:noWrap/>
            <w:hideMark/>
          </w:tcPr>
          <w:p w14:paraId="71D189FE" w14:textId="77777777" w:rsidR="00305390" w:rsidRPr="00305390" w:rsidRDefault="00305390" w:rsidP="00901F70">
            <w:pPr>
              <w:pStyle w:val="103"/>
              <w:rPr>
                <w:lang w:eastAsia="ru-RU"/>
              </w:rPr>
            </w:pPr>
            <w:r w:rsidRPr="00305390">
              <w:rPr>
                <w:lang w:eastAsia="ru-RU"/>
              </w:rPr>
              <w:t>0</w:t>
            </w:r>
          </w:p>
        </w:tc>
        <w:tc>
          <w:tcPr>
            <w:tcW w:w="477" w:type="pct"/>
            <w:noWrap/>
            <w:hideMark/>
          </w:tcPr>
          <w:p w14:paraId="0EA7BCFA" w14:textId="77777777" w:rsidR="00305390" w:rsidRPr="00305390" w:rsidRDefault="00305390" w:rsidP="00901F70">
            <w:pPr>
              <w:pStyle w:val="103"/>
              <w:rPr>
                <w:lang w:eastAsia="ru-RU"/>
              </w:rPr>
            </w:pPr>
            <w:r w:rsidRPr="00305390">
              <w:rPr>
                <w:lang w:eastAsia="ru-RU"/>
              </w:rPr>
              <w:t>0</w:t>
            </w:r>
          </w:p>
        </w:tc>
        <w:tc>
          <w:tcPr>
            <w:tcW w:w="424" w:type="pct"/>
            <w:noWrap/>
            <w:hideMark/>
          </w:tcPr>
          <w:p w14:paraId="54098548" w14:textId="77777777" w:rsidR="00305390" w:rsidRPr="00305390" w:rsidRDefault="00305390" w:rsidP="00901F70">
            <w:pPr>
              <w:pStyle w:val="103"/>
              <w:rPr>
                <w:lang w:eastAsia="ru-RU"/>
              </w:rPr>
            </w:pPr>
            <w:r w:rsidRPr="00305390">
              <w:rPr>
                <w:lang w:eastAsia="ru-RU"/>
              </w:rPr>
              <w:t>0</w:t>
            </w:r>
          </w:p>
        </w:tc>
        <w:tc>
          <w:tcPr>
            <w:tcW w:w="363" w:type="pct"/>
            <w:noWrap/>
            <w:hideMark/>
          </w:tcPr>
          <w:p w14:paraId="0C4AF96B" w14:textId="77777777" w:rsidR="00305390" w:rsidRPr="00305390" w:rsidRDefault="00305390" w:rsidP="00901F70">
            <w:pPr>
              <w:pStyle w:val="103"/>
              <w:rPr>
                <w:lang w:eastAsia="ru-RU"/>
              </w:rPr>
            </w:pPr>
            <w:r w:rsidRPr="00305390">
              <w:rPr>
                <w:lang w:eastAsia="ru-RU"/>
              </w:rPr>
              <w:t>0</w:t>
            </w:r>
          </w:p>
        </w:tc>
      </w:tr>
      <w:tr w:rsidR="00305390" w:rsidRPr="00305390" w14:paraId="1B70266C" w14:textId="77777777" w:rsidTr="00901F70">
        <w:trPr>
          <w:trHeight w:val="255"/>
        </w:trPr>
        <w:tc>
          <w:tcPr>
            <w:tcW w:w="1422" w:type="pct"/>
            <w:noWrap/>
            <w:hideMark/>
          </w:tcPr>
          <w:p w14:paraId="030A93A4" w14:textId="77777777" w:rsidR="00305390" w:rsidRPr="00305390" w:rsidRDefault="00305390" w:rsidP="00901F70">
            <w:pPr>
              <w:pStyle w:val="103"/>
              <w:rPr>
                <w:lang w:eastAsia="ru-RU"/>
              </w:rPr>
            </w:pPr>
            <w:r w:rsidRPr="00305390">
              <w:rPr>
                <w:lang w:eastAsia="ru-RU"/>
              </w:rPr>
              <w:t>мазут</w:t>
            </w:r>
          </w:p>
        </w:tc>
        <w:tc>
          <w:tcPr>
            <w:tcW w:w="469" w:type="pct"/>
            <w:noWrap/>
            <w:hideMark/>
          </w:tcPr>
          <w:p w14:paraId="47CEB88B" w14:textId="77777777" w:rsidR="00305390" w:rsidRPr="00305390" w:rsidRDefault="00305390" w:rsidP="00901F70">
            <w:pPr>
              <w:pStyle w:val="103"/>
              <w:rPr>
                <w:lang w:eastAsia="ru-RU"/>
              </w:rPr>
            </w:pPr>
            <w:r w:rsidRPr="00305390">
              <w:rPr>
                <w:lang w:eastAsia="ru-RU"/>
              </w:rPr>
              <w:t>т</w:t>
            </w:r>
          </w:p>
        </w:tc>
        <w:tc>
          <w:tcPr>
            <w:tcW w:w="469" w:type="pct"/>
            <w:noWrap/>
            <w:hideMark/>
          </w:tcPr>
          <w:p w14:paraId="608A8EA7" w14:textId="77777777" w:rsidR="00305390" w:rsidRPr="00305390" w:rsidRDefault="00305390" w:rsidP="00901F70">
            <w:pPr>
              <w:pStyle w:val="103"/>
              <w:rPr>
                <w:lang w:eastAsia="ru-RU"/>
              </w:rPr>
            </w:pPr>
            <w:r w:rsidRPr="00305390">
              <w:rPr>
                <w:lang w:eastAsia="ru-RU"/>
              </w:rPr>
              <w:t>0</w:t>
            </w:r>
          </w:p>
        </w:tc>
        <w:tc>
          <w:tcPr>
            <w:tcW w:w="461" w:type="pct"/>
            <w:noWrap/>
            <w:hideMark/>
          </w:tcPr>
          <w:p w14:paraId="3E8F8B90" w14:textId="77777777" w:rsidR="00305390" w:rsidRPr="00305390" w:rsidRDefault="00305390" w:rsidP="00901F70">
            <w:pPr>
              <w:pStyle w:val="103"/>
              <w:rPr>
                <w:lang w:eastAsia="ru-RU"/>
              </w:rPr>
            </w:pPr>
            <w:r w:rsidRPr="00305390">
              <w:rPr>
                <w:lang w:eastAsia="ru-RU"/>
              </w:rPr>
              <w:t>0</w:t>
            </w:r>
          </w:p>
        </w:tc>
        <w:tc>
          <w:tcPr>
            <w:tcW w:w="439" w:type="pct"/>
            <w:noWrap/>
            <w:hideMark/>
          </w:tcPr>
          <w:p w14:paraId="23E9E68F" w14:textId="77777777" w:rsidR="00305390" w:rsidRPr="00305390" w:rsidRDefault="00305390" w:rsidP="00901F70">
            <w:pPr>
              <w:pStyle w:val="103"/>
              <w:rPr>
                <w:lang w:eastAsia="ru-RU"/>
              </w:rPr>
            </w:pPr>
            <w:r w:rsidRPr="00305390">
              <w:rPr>
                <w:lang w:eastAsia="ru-RU"/>
              </w:rPr>
              <w:t>0</w:t>
            </w:r>
          </w:p>
        </w:tc>
        <w:tc>
          <w:tcPr>
            <w:tcW w:w="477" w:type="pct"/>
            <w:noWrap/>
            <w:hideMark/>
          </w:tcPr>
          <w:p w14:paraId="5F3ECE38" w14:textId="77777777" w:rsidR="00305390" w:rsidRPr="00305390" w:rsidRDefault="00305390" w:rsidP="00901F70">
            <w:pPr>
              <w:pStyle w:val="103"/>
              <w:rPr>
                <w:lang w:eastAsia="ru-RU"/>
              </w:rPr>
            </w:pPr>
            <w:r w:rsidRPr="00305390">
              <w:rPr>
                <w:lang w:eastAsia="ru-RU"/>
              </w:rPr>
              <w:t>0</w:t>
            </w:r>
          </w:p>
        </w:tc>
        <w:tc>
          <w:tcPr>
            <w:tcW w:w="477" w:type="pct"/>
            <w:noWrap/>
            <w:hideMark/>
          </w:tcPr>
          <w:p w14:paraId="077A251F" w14:textId="77777777" w:rsidR="00305390" w:rsidRPr="00305390" w:rsidRDefault="00305390" w:rsidP="00901F70">
            <w:pPr>
              <w:pStyle w:val="103"/>
              <w:rPr>
                <w:lang w:eastAsia="ru-RU"/>
              </w:rPr>
            </w:pPr>
            <w:r w:rsidRPr="00305390">
              <w:rPr>
                <w:lang w:eastAsia="ru-RU"/>
              </w:rPr>
              <w:t>0</w:t>
            </w:r>
          </w:p>
        </w:tc>
        <w:tc>
          <w:tcPr>
            <w:tcW w:w="424" w:type="pct"/>
            <w:noWrap/>
            <w:hideMark/>
          </w:tcPr>
          <w:p w14:paraId="73EEC384" w14:textId="77777777" w:rsidR="00305390" w:rsidRPr="00305390" w:rsidRDefault="00305390" w:rsidP="00901F70">
            <w:pPr>
              <w:pStyle w:val="103"/>
              <w:rPr>
                <w:lang w:eastAsia="ru-RU"/>
              </w:rPr>
            </w:pPr>
            <w:r w:rsidRPr="00305390">
              <w:rPr>
                <w:lang w:eastAsia="ru-RU"/>
              </w:rPr>
              <w:t>0</w:t>
            </w:r>
          </w:p>
        </w:tc>
        <w:tc>
          <w:tcPr>
            <w:tcW w:w="363" w:type="pct"/>
            <w:noWrap/>
            <w:hideMark/>
          </w:tcPr>
          <w:p w14:paraId="29CF9411" w14:textId="77777777" w:rsidR="00305390" w:rsidRPr="00305390" w:rsidRDefault="00305390" w:rsidP="00901F70">
            <w:pPr>
              <w:pStyle w:val="103"/>
              <w:rPr>
                <w:lang w:eastAsia="ru-RU"/>
              </w:rPr>
            </w:pPr>
            <w:r w:rsidRPr="00305390">
              <w:rPr>
                <w:lang w:eastAsia="ru-RU"/>
              </w:rPr>
              <w:t>0</w:t>
            </w:r>
          </w:p>
        </w:tc>
      </w:tr>
      <w:tr w:rsidR="00305390" w:rsidRPr="00305390" w14:paraId="0A45A230" w14:textId="77777777" w:rsidTr="00901F70">
        <w:trPr>
          <w:trHeight w:val="255"/>
        </w:trPr>
        <w:tc>
          <w:tcPr>
            <w:tcW w:w="1422" w:type="pct"/>
            <w:noWrap/>
            <w:hideMark/>
          </w:tcPr>
          <w:p w14:paraId="387EB355" w14:textId="77777777" w:rsidR="00305390" w:rsidRPr="00305390" w:rsidRDefault="00305390" w:rsidP="00901F70">
            <w:pPr>
              <w:pStyle w:val="103"/>
              <w:rPr>
                <w:lang w:eastAsia="ru-RU"/>
              </w:rPr>
            </w:pPr>
            <w:r w:rsidRPr="00305390">
              <w:rPr>
                <w:lang w:eastAsia="ru-RU"/>
              </w:rPr>
              <w:t>дизельное топливо</w:t>
            </w:r>
          </w:p>
        </w:tc>
        <w:tc>
          <w:tcPr>
            <w:tcW w:w="469" w:type="pct"/>
            <w:noWrap/>
            <w:hideMark/>
          </w:tcPr>
          <w:p w14:paraId="6FB2A343" w14:textId="77777777" w:rsidR="00305390" w:rsidRPr="00305390" w:rsidRDefault="00305390" w:rsidP="00901F70">
            <w:pPr>
              <w:pStyle w:val="103"/>
              <w:rPr>
                <w:lang w:eastAsia="ru-RU"/>
              </w:rPr>
            </w:pPr>
            <w:r w:rsidRPr="00305390">
              <w:rPr>
                <w:lang w:eastAsia="ru-RU"/>
              </w:rPr>
              <w:t>т</w:t>
            </w:r>
          </w:p>
        </w:tc>
        <w:tc>
          <w:tcPr>
            <w:tcW w:w="469" w:type="pct"/>
            <w:noWrap/>
            <w:hideMark/>
          </w:tcPr>
          <w:p w14:paraId="332E23F2" w14:textId="77777777" w:rsidR="00305390" w:rsidRPr="00305390" w:rsidRDefault="00305390" w:rsidP="00901F70">
            <w:pPr>
              <w:pStyle w:val="103"/>
              <w:rPr>
                <w:lang w:eastAsia="ru-RU"/>
              </w:rPr>
            </w:pPr>
            <w:r w:rsidRPr="00305390">
              <w:rPr>
                <w:lang w:eastAsia="ru-RU"/>
              </w:rPr>
              <w:t>0</w:t>
            </w:r>
          </w:p>
        </w:tc>
        <w:tc>
          <w:tcPr>
            <w:tcW w:w="461" w:type="pct"/>
            <w:noWrap/>
            <w:hideMark/>
          </w:tcPr>
          <w:p w14:paraId="0C25D641" w14:textId="77777777" w:rsidR="00305390" w:rsidRPr="00305390" w:rsidRDefault="00305390" w:rsidP="00901F70">
            <w:pPr>
              <w:pStyle w:val="103"/>
              <w:rPr>
                <w:lang w:eastAsia="ru-RU"/>
              </w:rPr>
            </w:pPr>
            <w:r w:rsidRPr="00305390">
              <w:rPr>
                <w:lang w:eastAsia="ru-RU"/>
              </w:rPr>
              <w:t>0</w:t>
            </w:r>
          </w:p>
        </w:tc>
        <w:tc>
          <w:tcPr>
            <w:tcW w:w="439" w:type="pct"/>
            <w:noWrap/>
            <w:hideMark/>
          </w:tcPr>
          <w:p w14:paraId="22993F33" w14:textId="77777777" w:rsidR="00305390" w:rsidRPr="00305390" w:rsidRDefault="00305390" w:rsidP="00901F70">
            <w:pPr>
              <w:pStyle w:val="103"/>
              <w:rPr>
                <w:lang w:eastAsia="ru-RU"/>
              </w:rPr>
            </w:pPr>
            <w:r w:rsidRPr="00305390">
              <w:rPr>
                <w:lang w:eastAsia="ru-RU"/>
              </w:rPr>
              <w:t>0</w:t>
            </w:r>
          </w:p>
        </w:tc>
        <w:tc>
          <w:tcPr>
            <w:tcW w:w="477" w:type="pct"/>
            <w:noWrap/>
            <w:hideMark/>
          </w:tcPr>
          <w:p w14:paraId="6C1A5B38" w14:textId="77777777" w:rsidR="00305390" w:rsidRPr="00305390" w:rsidRDefault="00305390" w:rsidP="00901F70">
            <w:pPr>
              <w:pStyle w:val="103"/>
              <w:rPr>
                <w:lang w:eastAsia="ru-RU"/>
              </w:rPr>
            </w:pPr>
            <w:r w:rsidRPr="00305390">
              <w:rPr>
                <w:lang w:eastAsia="ru-RU"/>
              </w:rPr>
              <w:t>0</w:t>
            </w:r>
          </w:p>
        </w:tc>
        <w:tc>
          <w:tcPr>
            <w:tcW w:w="477" w:type="pct"/>
            <w:noWrap/>
            <w:hideMark/>
          </w:tcPr>
          <w:p w14:paraId="4A2A6F6D" w14:textId="77777777" w:rsidR="00305390" w:rsidRPr="00305390" w:rsidRDefault="00305390" w:rsidP="00901F70">
            <w:pPr>
              <w:pStyle w:val="103"/>
              <w:rPr>
                <w:lang w:eastAsia="ru-RU"/>
              </w:rPr>
            </w:pPr>
            <w:r w:rsidRPr="00305390">
              <w:rPr>
                <w:lang w:eastAsia="ru-RU"/>
              </w:rPr>
              <w:t>0</w:t>
            </w:r>
          </w:p>
        </w:tc>
        <w:tc>
          <w:tcPr>
            <w:tcW w:w="424" w:type="pct"/>
            <w:noWrap/>
            <w:hideMark/>
          </w:tcPr>
          <w:p w14:paraId="59017AA5" w14:textId="77777777" w:rsidR="00305390" w:rsidRPr="00305390" w:rsidRDefault="00305390" w:rsidP="00901F70">
            <w:pPr>
              <w:pStyle w:val="103"/>
              <w:rPr>
                <w:lang w:eastAsia="ru-RU"/>
              </w:rPr>
            </w:pPr>
            <w:r w:rsidRPr="00305390">
              <w:rPr>
                <w:lang w:eastAsia="ru-RU"/>
              </w:rPr>
              <w:t>0</w:t>
            </w:r>
          </w:p>
        </w:tc>
        <w:tc>
          <w:tcPr>
            <w:tcW w:w="363" w:type="pct"/>
            <w:noWrap/>
            <w:hideMark/>
          </w:tcPr>
          <w:p w14:paraId="28CAE1D0" w14:textId="77777777" w:rsidR="00305390" w:rsidRPr="00305390" w:rsidRDefault="00305390" w:rsidP="00901F70">
            <w:pPr>
              <w:pStyle w:val="103"/>
              <w:rPr>
                <w:lang w:eastAsia="ru-RU"/>
              </w:rPr>
            </w:pPr>
            <w:r w:rsidRPr="00305390">
              <w:rPr>
                <w:lang w:eastAsia="ru-RU"/>
              </w:rPr>
              <w:t>0</w:t>
            </w:r>
          </w:p>
        </w:tc>
      </w:tr>
      <w:tr w:rsidR="00305390" w:rsidRPr="00305390" w14:paraId="00B04B72" w14:textId="77777777" w:rsidTr="00901F70">
        <w:trPr>
          <w:trHeight w:val="510"/>
        </w:trPr>
        <w:tc>
          <w:tcPr>
            <w:tcW w:w="1422" w:type="pct"/>
            <w:hideMark/>
          </w:tcPr>
          <w:p w14:paraId="2C6BB2B4" w14:textId="77777777" w:rsidR="00305390" w:rsidRPr="00305390" w:rsidRDefault="00305390" w:rsidP="00901F70">
            <w:pPr>
              <w:pStyle w:val="103"/>
              <w:rPr>
                <w:lang w:eastAsia="ru-RU"/>
              </w:rPr>
            </w:pPr>
            <w:r w:rsidRPr="00305390">
              <w:rPr>
                <w:lang w:eastAsia="ru-RU"/>
              </w:rPr>
              <w:t>Максимальный часовой расход натурального топлива:</w:t>
            </w:r>
          </w:p>
        </w:tc>
        <w:tc>
          <w:tcPr>
            <w:tcW w:w="469" w:type="pct"/>
            <w:noWrap/>
            <w:hideMark/>
          </w:tcPr>
          <w:p w14:paraId="3AB35DC3" w14:textId="77777777" w:rsidR="00305390" w:rsidRPr="00305390" w:rsidRDefault="00305390" w:rsidP="00901F70">
            <w:pPr>
              <w:pStyle w:val="103"/>
              <w:rPr>
                <w:lang w:eastAsia="ru-RU"/>
              </w:rPr>
            </w:pPr>
            <w:r w:rsidRPr="00305390">
              <w:rPr>
                <w:lang w:eastAsia="ru-RU"/>
              </w:rPr>
              <w:t> </w:t>
            </w:r>
          </w:p>
        </w:tc>
        <w:tc>
          <w:tcPr>
            <w:tcW w:w="469" w:type="pct"/>
            <w:noWrap/>
            <w:hideMark/>
          </w:tcPr>
          <w:p w14:paraId="0E20C86D" w14:textId="77777777" w:rsidR="00305390" w:rsidRPr="00305390" w:rsidRDefault="00305390" w:rsidP="00901F70">
            <w:pPr>
              <w:pStyle w:val="103"/>
              <w:rPr>
                <w:lang w:eastAsia="ru-RU"/>
              </w:rPr>
            </w:pPr>
            <w:r w:rsidRPr="00305390">
              <w:rPr>
                <w:lang w:eastAsia="ru-RU"/>
              </w:rPr>
              <w:t> </w:t>
            </w:r>
          </w:p>
        </w:tc>
        <w:tc>
          <w:tcPr>
            <w:tcW w:w="461" w:type="pct"/>
            <w:noWrap/>
            <w:hideMark/>
          </w:tcPr>
          <w:p w14:paraId="1AB5B51F" w14:textId="77777777" w:rsidR="00305390" w:rsidRPr="00305390" w:rsidRDefault="00305390" w:rsidP="00901F70">
            <w:pPr>
              <w:pStyle w:val="103"/>
              <w:rPr>
                <w:lang w:eastAsia="ru-RU"/>
              </w:rPr>
            </w:pPr>
            <w:r w:rsidRPr="00305390">
              <w:rPr>
                <w:lang w:eastAsia="ru-RU"/>
              </w:rPr>
              <w:t> </w:t>
            </w:r>
          </w:p>
        </w:tc>
        <w:tc>
          <w:tcPr>
            <w:tcW w:w="439" w:type="pct"/>
            <w:noWrap/>
            <w:hideMark/>
          </w:tcPr>
          <w:p w14:paraId="47F23097" w14:textId="77777777" w:rsidR="00305390" w:rsidRPr="00305390" w:rsidRDefault="00305390" w:rsidP="00901F70">
            <w:pPr>
              <w:pStyle w:val="103"/>
              <w:rPr>
                <w:lang w:eastAsia="ru-RU"/>
              </w:rPr>
            </w:pPr>
            <w:r w:rsidRPr="00305390">
              <w:rPr>
                <w:lang w:eastAsia="ru-RU"/>
              </w:rPr>
              <w:t> </w:t>
            </w:r>
          </w:p>
        </w:tc>
        <w:tc>
          <w:tcPr>
            <w:tcW w:w="477" w:type="pct"/>
            <w:noWrap/>
            <w:hideMark/>
          </w:tcPr>
          <w:p w14:paraId="313EF1E4" w14:textId="77777777" w:rsidR="00305390" w:rsidRPr="00305390" w:rsidRDefault="00305390" w:rsidP="00901F70">
            <w:pPr>
              <w:pStyle w:val="103"/>
              <w:rPr>
                <w:lang w:eastAsia="ru-RU"/>
              </w:rPr>
            </w:pPr>
            <w:r w:rsidRPr="00305390">
              <w:rPr>
                <w:lang w:eastAsia="ru-RU"/>
              </w:rPr>
              <w:t> </w:t>
            </w:r>
          </w:p>
        </w:tc>
        <w:tc>
          <w:tcPr>
            <w:tcW w:w="477" w:type="pct"/>
            <w:noWrap/>
            <w:hideMark/>
          </w:tcPr>
          <w:p w14:paraId="56D273EB" w14:textId="77777777" w:rsidR="00305390" w:rsidRPr="00305390" w:rsidRDefault="00305390" w:rsidP="00901F70">
            <w:pPr>
              <w:pStyle w:val="103"/>
              <w:rPr>
                <w:lang w:eastAsia="ru-RU"/>
              </w:rPr>
            </w:pPr>
            <w:r w:rsidRPr="00305390">
              <w:rPr>
                <w:lang w:eastAsia="ru-RU"/>
              </w:rPr>
              <w:t> </w:t>
            </w:r>
          </w:p>
        </w:tc>
        <w:tc>
          <w:tcPr>
            <w:tcW w:w="424" w:type="pct"/>
            <w:noWrap/>
            <w:hideMark/>
          </w:tcPr>
          <w:p w14:paraId="62B5F222" w14:textId="77777777" w:rsidR="00305390" w:rsidRPr="00305390" w:rsidRDefault="00305390" w:rsidP="00901F70">
            <w:pPr>
              <w:pStyle w:val="103"/>
              <w:rPr>
                <w:lang w:eastAsia="ru-RU"/>
              </w:rPr>
            </w:pPr>
            <w:r w:rsidRPr="00305390">
              <w:rPr>
                <w:lang w:eastAsia="ru-RU"/>
              </w:rPr>
              <w:t> </w:t>
            </w:r>
          </w:p>
        </w:tc>
        <w:tc>
          <w:tcPr>
            <w:tcW w:w="363" w:type="pct"/>
            <w:noWrap/>
            <w:hideMark/>
          </w:tcPr>
          <w:p w14:paraId="7916F48A" w14:textId="77777777" w:rsidR="00305390" w:rsidRPr="00305390" w:rsidRDefault="00305390" w:rsidP="00901F70">
            <w:pPr>
              <w:pStyle w:val="103"/>
              <w:rPr>
                <w:lang w:eastAsia="ru-RU"/>
              </w:rPr>
            </w:pPr>
            <w:r w:rsidRPr="00305390">
              <w:rPr>
                <w:lang w:eastAsia="ru-RU"/>
              </w:rPr>
              <w:t> </w:t>
            </w:r>
          </w:p>
        </w:tc>
      </w:tr>
      <w:tr w:rsidR="00305390" w:rsidRPr="00305390" w14:paraId="6C9493A5" w14:textId="77777777" w:rsidTr="00901F70">
        <w:trPr>
          <w:trHeight w:val="315"/>
        </w:trPr>
        <w:tc>
          <w:tcPr>
            <w:tcW w:w="1422" w:type="pct"/>
            <w:noWrap/>
            <w:hideMark/>
          </w:tcPr>
          <w:p w14:paraId="064B0AE4" w14:textId="77777777" w:rsidR="00305390" w:rsidRPr="00305390" w:rsidRDefault="00305390" w:rsidP="00901F70">
            <w:pPr>
              <w:pStyle w:val="103"/>
              <w:rPr>
                <w:lang w:eastAsia="ru-RU"/>
              </w:rPr>
            </w:pPr>
            <w:r w:rsidRPr="00305390">
              <w:rPr>
                <w:lang w:eastAsia="ru-RU"/>
              </w:rPr>
              <w:t>природный газ</w:t>
            </w:r>
          </w:p>
        </w:tc>
        <w:tc>
          <w:tcPr>
            <w:tcW w:w="469" w:type="pct"/>
            <w:noWrap/>
            <w:hideMark/>
          </w:tcPr>
          <w:p w14:paraId="07ED8255" w14:textId="77777777" w:rsidR="00305390" w:rsidRPr="00305390" w:rsidRDefault="00305390" w:rsidP="00901F70">
            <w:pPr>
              <w:pStyle w:val="103"/>
              <w:rPr>
                <w:lang w:eastAsia="ru-RU"/>
              </w:rPr>
            </w:pPr>
            <w:r w:rsidRPr="00305390">
              <w:rPr>
                <w:lang w:eastAsia="ru-RU"/>
              </w:rPr>
              <w:t>тыс. м</w:t>
            </w:r>
            <w:r w:rsidRPr="00AC71EC">
              <w:rPr>
                <w:rStyle w:val="aff3"/>
              </w:rPr>
              <w:t>3</w:t>
            </w:r>
            <w:r w:rsidRPr="00305390">
              <w:rPr>
                <w:lang w:eastAsia="ru-RU"/>
              </w:rPr>
              <w:t>/ч</w:t>
            </w:r>
          </w:p>
        </w:tc>
        <w:tc>
          <w:tcPr>
            <w:tcW w:w="469" w:type="pct"/>
            <w:noWrap/>
            <w:hideMark/>
          </w:tcPr>
          <w:p w14:paraId="3DADAA03" w14:textId="77777777" w:rsidR="00305390" w:rsidRPr="00305390" w:rsidRDefault="00305390" w:rsidP="00901F70">
            <w:pPr>
              <w:pStyle w:val="103"/>
              <w:rPr>
                <w:lang w:eastAsia="ru-RU"/>
              </w:rPr>
            </w:pPr>
            <w:r w:rsidRPr="00305390">
              <w:rPr>
                <w:lang w:eastAsia="ru-RU"/>
              </w:rPr>
              <w:t>0,4</w:t>
            </w:r>
          </w:p>
        </w:tc>
        <w:tc>
          <w:tcPr>
            <w:tcW w:w="461" w:type="pct"/>
            <w:noWrap/>
            <w:hideMark/>
          </w:tcPr>
          <w:p w14:paraId="4A601953" w14:textId="77777777" w:rsidR="00305390" w:rsidRPr="00305390" w:rsidRDefault="00305390" w:rsidP="00901F70">
            <w:pPr>
              <w:pStyle w:val="103"/>
              <w:rPr>
                <w:lang w:eastAsia="ru-RU"/>
              </w:rPr>
            </w:pPr>
            <w:r w:rsidRPr="00305390">
              <w:rPr>
                <w:lang w:eastAsia="ru-RU"/>
              </w:rPr>
              <w:t>0,4</w:t>
            </w:r>
          </w:p>
        </w:tc>
        <w:tc>
          <w:tcPr>
            <w:tcW w:w="439" w:type="pct"/>
            <w:noWrap/>
            <w:hideMark/>
          </w:tcPr>
          <w:p w14:paraId="63B86835" w14:textId="77777777" w:rsidR="00305390" w:rsidRPr="00305390" w:rsidRDefault="00305390" w:rsidP="00901F70">
            <w:pPr>
              <w:pStyle w:val="103"/>
              <w:rPr>
                <w:lang w:eastAsia="ru-RU"/>
              </w:rPr>
            </w:pPr>
            <w:r w:rsidRPr="00305390">
              <w:rPr>
                <w:lang w:eastAsia="ru-RU"/>
              </w:rPr>
              <w:t>0,4</w:t>
            </w:r>
          </w:p>
        </w:tc>
        <w:tc>
          <w:tcPr>
            <w:tcW w:w="477" w:type="pct"/>
            <w:noWrap/>
            <w:hideMark/>
          </w:tcPr>
          <w:p w14:paraId="3482980A" w14:textId="77777777" w:rsidR="00305390" w:rsidRPr="00305390" w:rsidRDefault="00305390" w:rsidP="00901F70">
            <w:pPr>
              <w:pStyle w:val="103"/>
              <w:rPr>
                <w:lang w:eastAsia="ru-RU"/>
              </w:rPr>
            </w:pPr>
            <w:r w:rsidRPr="00305390">
              <w:rPr>
                <w:lang w:eastAsia="ru-RU"/>
              </w:rPr>
              <w:t>0,4</w:t>
            </w:r>
          </w:p>
        </w:tc>
        <w:tc>
          <w:tcPr>
            <w:tcW w:w="477" w:type="pct"/>
            <w:noWrap/>
            <w:hideMark/>
          </w:tcPr>
          <w:p w14:paraId="110F88DC" w14:textId="77777777" w:rsidR="00305390" w:rsidRPr="00305390" w:rsidRDefault="00305390" w:rsidP="00901F70">
            <w:pPr>
              <w:pStyle w:val="103"/>
              <w:rPr>
                <w:lang w:eastAsia="ru-RU"/>
              </w:rPr>
            </w:pPr>
            <w:r w:rsidRPr="00305390">
              <w:rPr>
                <w:lang w:eastAsia="ru-RU"/>
              </w:rPr>
              <w:t>0,4</w:t>
            </w:r>
          </w:p>
        </w:tc>
        <w:tc>
          <w:tcPr>
            <w:tcW w:w="424" w:type="pct"/>
            <w:noWrap/>
            <w:hideMark/>
          </w:tcPr>
          <w:p w14:paraId="1C020F81" w14:textId="77777777" w:rsidR="00305390" w:rsidRPr="00305390" w:rsidRDefault="00305390" w:rsidP="00901F70">
            <w:pPr>
              <w:pStyle w:val="103"/>
              <w:rPr>
                <w:lang w:eastAsia="ru-RU"/>
              </w:rPr>
            </w:pPr>
            <w:r w:rsidRPr="00305390">
              <w:rPr>
                <w:lang w:eastAsia="ru-RU"/>
              </w:rPr>
              <w:t>0,4</w:t>
            </w:r>
          </w:p>
        </w:tc>
        <w:tc>
          <w:tcPr>
            <w:tcW w:w="363" w:type="pct"/>
            <w:noWrap/>
            <w:hideMark/>
          </w:tcPr>
          <w:p w14:paraId="16198874" w14:textId="77777777" w:rsidR="00305390" w:rsidRPr="00305390" w:rsidRDefault="00305390" w:rsidP="00901F70">
            <w:pPr>
              <w:pStyle w:val="103"/>
              <w:rPr>
                <w:lang w:eastAsia="ru-RU"/>
              </w:rPr>
            </w:pPr>
            <w:r w:rsidRPr="00305390">
              <w:rPr>
                <w:lang w:eastAsia="ru-RU"/>
              </w:rPr>
              <w:t>0,4</w:t>
            </w:r>
          </w:p>
        </w:tc>
      </w:tr>
      <w:tr w:rsidR="00305390" w:rsidRPr="00305390" w14:paraId="421CD63A" w14:textId="77777777" w:rsidTr="00901F70">
        <w:trPr>
          <w:trHeight w:val="255"/>
        </w:trPr>
        <w:tc>
          <w:tcPr>
            <w:tcW w:w="1422" w:type="pct"/>
            <w:noWrap/>
            <w:hideMark/>
          </w:tcPr>
          <w:p w14:paraId="1AF1020D" w14:textId="77777777" w:rsidR="00305390" w:rsidRPr="00305390" w:rsidRDefault="00305390" w:rsidP="00901F70">
            <w:pPr>
              <w:pStyle w:val="103"/>
              <w:rPr>
                <w:lang w:eastAsia="ru-RU"/>
              </w:rPr>
            </w:pPr>
            <w:r w:rsidRPr="00305390">
              <w:rPr>
                <w:lang w:eastAsia="ru-RU"/>
              </w:rPr>
              <w:t>уголь</w:t>
            </w:r>
          </w:p>
        </w:tc>
        <w:tc>
          <w:tcPr>
            <w:tcW w:w="469" w:type="pct"/>
            <w:noWrap/>
            <w:hideMark/>
          </w:tcPr>
          <w:p w14:paraId="2AE86FC9" w14:textId="77777777" w:rsidR="00305390" w:rsidRPr="00305390" w:rsidRDefault="00305390" w:rsidP="00901F70">
            <w:pPr>
              <w:pStyle w:val="103"/>
              <w:rPr>
                <w:lang w:eastAsia="ru-RU"/>
              </w:rPr>
            </w:pPr>
            <w:r w:rsidRPr="00305390">
              <w:rPr>
                <w:lang w:eastAsia="ru-RU"/>
              </w:rPr>
              <w:t>т/ч</w:t>
            </w:r>
          </w:p>
        </w:tc>
        <w:tc>
          <w:tcPr>
            <w:tcW w:w="469" w:type="pct"/>
            <w:noWrap/>
            <w:hideMark/>
          </w:tcPr>
          <w:p w14:paraId="32153B4D" w14:textId="77777777" w:rsidR="00305390" w:rsidRPr="00305390" w:rsidRDefault="00305390" w:rsidP="00901F70">
            <w:pPr>
              <w:pStyle w:val="103"/>
              <w:rPr>
                <w:lang w:eastAsia="ru-RU"/>
              </w:rPr>
            </w:pPr>
            <w:r w:rsidRPr="00305390">
              <w:rPr>
                <w:lang w:eastAsia="ru-RU"/>
              </w:rPr>
              <w:t>0,0</w:t>
            </w:r>
          </w:p>
        </w:tc>
        <w:tc>
          <w:tcPr>
            <w:tcW w:w="461" w:type="pct"/>
            <w:noWrap/>
            <w:hideMark/>
          </w:tcPr>
          <w:p w14:paraId="7390C52C" w14:textId="77777777" w:rsidR="00305390" w:rsidRPr="00305390" w:rsidRDefault="00305390" w:rsidP="00901F70">
            <w:pPr>
              <w:pStyle w:val="103"/>
              <w:rPr>
                <w:lang w:eastAsia="ru-RU"/>
              </w:rPr>
            </w:pPr>
            <w:r w:rsidRPr="00305390">
              <w:rPr>
                <w:lang w:eastAsia="ru-RU"/>
              </w:rPr>
              <w:t>0,0</w:t>
            </w:r>
          </w:p>
        </w:tc>
        <w:tc>
          <w:tcPr>
            <w:tcW w:w="439" w:type="pct"/>
            <w:noWrap/>
            <w:hideMark/>
          </w:tcPr>
          <w:p w14:paraId="13E91EC6" w14:textId="77777777" w:rsidR="00305390" w:rsidRPr="00305390" w:rsidRDefault="00305390" w:rsidP="00901F70">
            <w:pPr>
              <w:pStyle w:val="103"/>
              <w:rPr>
                <w:lang w:eastAsia="ru-RU"/>
              </w:rPr>
            </w:pPr>
            <w:r w:rsidRPr="00305390">
              <w:rPr>
                <w:lang w:eastAsia="ru-RU"/>
              </w:rPr>
              <w:t>0,0</w:t>
            </w:r>
          </w:p>
        </w:tc>
        <w:tc>
          <w:tcPr>
            <w:tcW w:w="477" w:type="pct"/>
            <w:noWrap/>
            <w:hideMark/>
          </w:tcPr>
          <w:p w14:paraId="714E5A15" w14:textId="77777777" w:rsidR="00305390" w:rsidRPr="00305390" w:rsidRDefault="00305390" w:rsidP="00901F70">
            <w:pPr>
              <w:pStyle w:val="103"/>
              <w:rPr>
                <w:lang w:eastAsia="ru-RU"/>
              </w:rPr>
            </w:pPr>
            <w:r w:rsidRPr="00305390">
              <w:rPr>
                <w:lang w:eastAsia="ru-RU"/>
              </w:rPr>
              <w:t>0,0</w:t>
            </w:r>
          </w:p>
        </w:tc>
        <w:tc>
          <w:tcPr>
            <w:tcW w:w="477" w:type="pct"/>
            <w:noWrap/>
            <w:hideMark/>
          </w:tcPr>
          <w:p w14:paraId="65E2D4C2" w14:textId="77777777" w:rsidR="00305390" w:rsidRPr="00305390" w:rsidRDefault="00305390" w:rsidP="00901F70">
            <w:pPr>
              <w:pStyle w:val="103"/>
              <w:rPr>
                <w:lang w:eastAsia="ru-RU"/>
              </w:rPr>
            </w:pPr>
            <w:r w:rsidRPr="00305390">
              <w:rPr>
                <w:lang w:eastAsia="ru-RU"/>
              </w:rPr>
              <w:t>0,0</w:t>
            </w:r>
          </w:p>
        </w:tc>
        <w:tc>
          <w:tcPr>
            <w:tcW w:w="424" w:type="pct"/>
            <w:noWrap/>
            <w:hideMark/>
          </w:tcPr>
          <w:p w14:paraId="4A08FD81" w14:textId="77777777" w:rsidR="00305390" w:rsidRPr="00305390" w:rsidRDefault="00305390" w:rsidP="00901F70">
            <w:pPr>
              <w:pStyle w:val="103"/>
              <w:rPr>
                <w:lang w:eastAsia="ru-RU"/>
              </w:rPr>
            </w:pPr>
            <w:r w:rsidRPr="00305390">
              <w:rPr>
                <w:lang w:eastAsia="ru-RU"/>
              </w:rPr>
              <w:t>0,0</w:t>
            </w:r>
          </w:p>
        </w:tc>
        <w:tc>
          <w:tcPr>
            <w:tcW w:w="363" w:type="pct"/>
            <w:noWrap/>
            <w:hideMark/>
          </w:tcPr>
          <w:p w14:paraId="55F20E56" w14:textId="77777777" w:rsidR="00305390" w:rsidRPr="00305390" w:rsidRDefault="00305390" w:rsidP="00901F70">
            <w:pPr>
              <w:pStyle w:val="103"/>
              <w:rPr>
                <w:lang w:eastAsia="ru-RU"/>
              </w:rPr>
            </w:pPr>
            <w:r w:rsidRPr="00305390">
              <w:rPr>
                <w:lang w:eastAsia="ru-RU"/>
              </w:rPr>
              <w:t>0,0</w:t>
            </w:r>
          </w:p>
        </w:tc>
      </w:tr>
      <w:tr w:rsidR="00305390" w:rsidRPr="00305390" w14:paraId="2003B7EA" w14:textId="77777777" w:rsidTr="00901F70">
        <w:trPr>
          <w:trHeight w:val="255"/>
        </w:trPr>
        <w:tc>
          <w:tcPr>
            <w:tcW w:w="1422" w:type="pct"/>
            <w:noWrap/>
            <w:hideMark/>
          </w:tcPr>
          <w:p w14:paraId="675358DE" w14:textId="77777777" w:rsidR="00305390" w:rsidRPr="00305390" w:rsidRDefault="00305390" w:rsidP="00901F70">
            <w:pPr>
              <w:pStyle w:val="103"/>
              <w:rPr>
                <w:lang w:eastAsia="ru-RU"/>
              </w:rPr>
            </w:pPr>
            <w:r w:rsidRPr="00305390">
              <w:rPr>
                <w:lang w:eastAsia="ru-RU"/>
              </w:rPr>
              <w:t>мазут</w:t>
            </w:r>
          </w:p>
        </w:tc>
        <w:tc>
          <w:tcPr>
            <w:tcW w:w="469" w:type="pct"/>
            <w:noWrap/>
            <w:hideMark/>
          </w:tcPr>
          <w:p w14:paraId="038528C6" w14:textId="77777777" w:rsidR="00305390" w:rsidRPr="00305390" w:rsidRDefault="00305390" w:rsidP="00901F70">
            <w:pPr>
              <w:pStyle w:val="103"/>
              <w:rPr>
                <w:lang w:eastAsia="ru-RU"/>
              </w:rPr>
            </w:pPr>
            <w:r w:rsidRPr="00305390">
              <w:rPr>
                <w:lang w:eastAsia="ru-RU"/>
              </w:rPr>
              <w:t>т/ч</w:t>
            </w:r>
          </w:p>
        </w:tc>
        <w:tc>
          <w:tcPr>
            <w:tcW w:w="469" w:type="pct"/>
            <w:noWrap/>
            <w:hideMark/>
          </w:tcPr>
          <w:p w14:paraId="2679EB87" w14:textId="77777777" w:rsidR="00305390" w:rsidRPr="00305390" w:rsidRDefault="00305390" w:rsidP="00901F70">
            <w:pPr>
              <w:pStyle w:val="103"/>
              <w:rPr>
                <w:lang w:eastAsia="ru-RU"/>
              </w:rPr>
            </w:pPr>
            <w:r w:rsidRPr="00305390">
              <w:rPr>
                <w:lang w:eastAsia="ru-RU"/>
              </w:rPr>
              <w:t>0,0</w:t>
            </w:r>
          </w:p>
        </w:tc>
        <w:tc>
          <w:tcPr>
            <w:tcW w:w="461" w:type="pct"/>
            <w:noWrap/>
            <w:hideMark/>
          </w:tcPr>
          <w:p w14:paraId="2E4D6B57" w14:textId="77777777" w:rsidR="00305390" w:rsidRPr="00305390" w:rsidRDefault="00305390" w:rsidP="00901F70">
            <w:pPr>
              <w:pStyle w:val="103"/>
              <w:rPr>
                <w:lang w:eastAsia="ru-RU"/>
              </w:rPr>
            </w:pPr>
            <w:r w:rsidRPr="00305390">
              <w:rPr>
                <w:lang w:eastAsia="ru-RU"/>
              </w:rPr>
              <w:t>0,0</w:t>
            </w:r>
          </w:p>
        </w:tc>
        <w:tc>
          <w:tcPr>
            <w:tcW w:w="439" w:type="pct"/>
            <w:noWrap/>
            <w:hideMark/>
          </w:tcPr>
          <w:p w14:paraId="6B1BC584" w14:textId="77777777" w:rsidR="00305390" w:rsidRPr="00305390" w:rsidRDefault="00305390" w:rsidP="00901F70">
            <w:pPr>
              <w:pStyle w:val="103"/>
              <w:rPr>
                <w:lang w:eastAsia="ru-RU"/>
              </w:rPr>
            </w:pPr>
            <w:r w:rsidRPr="00305390">
              <w:rPr>
                <w:lang w:eastAsia="ru-RU"/>
              </w:rPr>
              <w:t>0,0</w:t>
            </w:r>
          </w:p>
        </w:tc>
        <w:tc>
          <w:tcPr>
            <w:tcW w:w="477" w:type="pct"/>
            <w:noWrap/>
            <w:hideMark/>
          </w:tcPr>
          <w:p w14:paraId="23753BC9" w14:textId="77777777" w:rsidR="00305390" w:rsidRPr="00305390" w:rsidRDefault="00305390" w:rsidP="00901F70">
            <w:pPr>
              <w:pStyle w:val="103"/>
              <w:rPr>
                <w:lang w:eastAsia="ru-RU"/>
              </w:rPr>
            </w:pPr>
            <w:r w:rsidRPr="00305390">
              <w:rPr>
                <w:lang w:eastAsia="ru-RU"/>
              </w:rPr>
              <w:t>0,0</w:t>
            </w:r>
          </w:p>
        </w:tc>
        <w:tc>
          <w:tcPr>
            <w:tcW w:w="477" w:type="pct"/>
            <w:noWrap/>
            <w:hideMark/>
          </w:tcPr>
          <w:p w14:paraId="638357F9" w14:textId="77777777" w:rsidR="00305390" w:rsidRPr="00305390" w:rsidRDefault="00305390" w:rsidP="00901F70">
            <w:pPr>
              <w:pStyle w:val="103"/>
              <w:rPr>
                <w:lang w:eastAsia="ru-RU"/>
              </w:rPr>
            </w:pPr>
            <w:r w:rsidRPr="00305390">
              <w:rPr>
                <w:lang w:eastAsia="ru-RU"/>
              </w:rPr>
              <w:t>0,0</w:t>
            </w:r>
          </w:p>
        </w:tc>
        <w:tc>
          <w:tcPr>
            <w:tcW w:w="424" w:type="pct"/>
            <w:noWrap/>
            <w:hideMark/>
          </w:tcPr>
          <w:p w14:paraId="40D2D003" w14:textId="77777777" w:rsidR="00305390" w:rsidRPr="00305390" w:rsidRDefault="00305390" w:rsidP="00901F70">
            <w:pPr>
              <w:pStyle w:val="103"/>
              <w:rPr>
                <w:lang w:eastAsia="ru-RU"/>
              </w:rPr>
            </w:pPr>
            <w:r w:rsidRPr="00305390">
              <w:rPr>
                <w:lang w:eastAsia="ru-RU"/>
              </w:rPr>
              <w:t>0,0</w:t>
            </w:r>
          </w:p>
        </w:tc>
        <w:tc>
          <w:tcPr>
            <w:tcW w:w="363" w:type="pct"/>
            <w:noWrap/>
            <w:hideMark/>
          </w:tcPr>
          <w:p w14:paraId="7282D3C9" w14:textId="77777777" w:rsidR="00305390" w:rsidRPr="00305390" w:rsidRDefault="00305390" w:rsidP="00901F70">
            <w:pPr>
              <w:pStyle w:val="103"/>
              <w:rPr>
                <w:lang w:eastAsia="ru-RU"/>
              </w:rPr>
            </w:pPr>
            <w:r w:rsidRPr="00305390">
              <w:rPr>
                <w:lang w:eastAsia="ru-RU"/>
              </w:rPr>
              <w:t>0,0</w:t>
            </w:r>
          </w:p>
        </w:tc>
      </w:tr>
      <w:tr w:rsidR="00305390" w:rsidRPr="00305390" w14:paraId="17C17042" w14:textId="77777777" w:rsidTr="00901F70">
        <w:trPr>
          <w:trHeight w:val="255"/>
        </w:trPr>
        <w:tc>
          <w:tcPr>
            <w:tcW w:w="1422" w:type="pct"/>
            <w:noWrap/>
            <w:hideMark/>
          </w:tcPr>
          <w:p w14:paraId="49B34314" w14:textId="77777777" w:rsidR="00305390" w:rsidRPr="00305390" w:rsidRDefault="00305390" w:rsidP="00901F70">
            <w:pPr>
              <w:pStyle w:val="103"/>
              <w:rPr>
                <w:lang w:eastAsia="ru-RU"/>
              </w:rPr>
            </w:pPr>
            <w:r w:rsidRPr="00305390">
              <w:rPr>
                <w:lang w:eastAsia="ru-RU"/>
              </w:rPr>
              <w:t>дизельное топливо</w:t>
            </w:r>
          </w:p>
        </w:tc>
        <w:tc>
          <w:tcPr>
            <w:tcW w:w="469" w:type="pct"/>
            <w:noWrap/>
            <w:hideMark/>
          </w:tcPr>
          <w:p w14:paraId="7D214382" w14:textId="77777777" w:rsidR="00305390" w:rsidRPr="00305390" w:rsidRDefault="00305390" w:rsidP="00901F70">
            <w:pPr>
              <w:pStyle w:val="103"/>
              <w:rPr>
                <w:lang w:eastAsia="ru-RU"/>
              </w:rPr>
            </w:pPr>
            <w:r w:rsidRPr="00305390">
              <w:rPr>
                <w:lang w:eastAsia="ru-RU"/>
              </w:rPr>
              <w:t>т/ч</w:t>
            </w:r>
          </w:p>
        </w:tc>
        <w:tc>
          <w:tcPr>
            <w:tcW w:w="469" w:type="pct"/>
            <w:noWrap/>
            <w:hideMark/>
          </w:tcPr>
          <w:p w14:paraId="0027CBFD" w14:textId="77777777" w:rsidR="00305390" w:rsidRPr="00305390" w:rsidRDefault="00305390" w:rsidP="00901F70">
            <w:pPr>
              <w:pStyle w:val="103"/>
              <w:rPr>
                <w:lang w:eastAsia="ru-RU"/>
              </w:rPr>
            </w:pPr>
            <w:r w:rsidRPr="00305390">
              <w:rPr>
                <w:lang w:eastAsia="ru-RU"/>
              </w:rPr>
              <w:t>0,0</w:t>
            </w:r>
          </w:p>
        </w:tc>
        <w:tc>
          <w:tcPr>
            <w:tcW w:w="461" w:type="pct"/>
            <w:noWrap/>
            <w:hideMark/>
          </w:tcPr>
          <w:p w14:paraId="11C962D5" w14:textId="77777777" w:rsidR="00305390" w:rsidRPr="00305390" w:rsidRDefault="00305390" w:rsidP="00901F70">
            <w:pPr>
              <w:pStyle w:val="103"/>
              <w:rPr>
                <w:lang w:eastAsia="ru-RU"/>
              </w:rPr>
            </w:pPr>
            <w:r w:rsidRPr="00305390">
              <w:rPr>
                <w:lang w:eastAsia="ru-RU"/>
              </w:rPr>
              <w:t>0,0</w:t>
            </w:r>
          </w:p>
        </w:tc>
        <w:tc>
          <w:tcPr>
            <w:tcW w:w="439" w:type="pct"/>
            <w:noWrap/>
            <w:hideMark/>
          </w:tcPr>
          <w:p w14:paraId="75E14883" w14:textId="77777777" w:rsidR="00305390" w:rsidRPr="00305390" w:rsidRDefault="00305390" w:rsidP="00901F70">
            <w:pPr>
              <w:pStyle w:val="103"/>
              <w:rPr>
                <w:lang w:eastAsia="ru-RU"/>
              </w:rPr>
            </w:pPr>
            <w:r w:rsidRPr="00305390">
              <w:rPr>
                <w:lang w:eastAsia="ru-RU"/>
              </w:rPr>
              <w:t>0,0</w:t>
            </w:r>
          </w:p>
        </w:tc>
        <w:tc>
          <w:tcPr>
            <w:tcW w:w="477" w:type="pct"/>
            <w:noWrap/>
            <w:hideMark/>
          </w:tcPr>
          <w:p w14:paraId="5EA7CE91" w14:textId="77777777" w:rsidR="00305390" w:rsidRPr="00305390" w:rsidRDefault="00305390" w:rsidP="00901F70">
            <w:pPr>
              <w:pStyle w:val="103"/>
              <w:rPr>
                <w:lang w:eastAsia="ru-RU"/>
              </w:rPr>
            </w:pPr>
            <w:r w:rsidRPr="00305390">
              <w:rPr>
                <w:lang w:eastAsia="ru-RU"/>
              </w:rPr>
              <w:t>0,0</w:t>
            </w:r>
          </w:p>
        </w:tc>
        <w:tc>
          <w:tcPr>
            <w:tcW w:w="477" w:type="pct"/>
            <w:noWrap/>
            <w:hideMark/>
          </w:tcPr>
          <w:p w14:paraId="66AC8231" w14:textId="77777777" w:rsidR="00305390" w:rsidRPr="00305390" w:rsidRDefault="00305390" w:rsidP="00901F70">
            <w:pPr>
              <w:pStyle w:val="103"/>
              <w:rPr>
                <w:lang w:eastAsia="ru-RU"/>
              </w:rPr>
            </w:pPr>
            <w:r w:rsidRPr="00305390">
              <w:rPr>
                <w:lang w:eastAsia="ru-RU"/>
              </w:rPr>
              <w:t>0,0</w:t>
            </w:r>
          </w:p>
        </w:tc>
        <w:tc>
          <w:tcPr>
            <w:tcW w:w="424" w:type="pct"/>
            <w:noWrap/>
            <w:hideMark/>
          </w:tcPr>
          <w:p w14:paraId="030B72C3" w14:textId="77777777" w:rsidR="00305390" w:rsidRPr="00305390" w:rsidRDefault="00305390" w:rsidP="00901F70">
            <w:pPr>
              <w:pStyle w:val="103"/>
              <w:rPr>
                <w:lang w:eastAsia="ru-RU"/>
              </w:rPr>
            </w:pPr>
            <w:r w:rsidRPr="00305390">
              <w:rPr>
                <w:lang w:eastAsia="ru-RU"/>
              </w:rPr>
              <w:t>0,0</w:t>
            </w:r>
          </w:p>
        </w:tc>
        <w:tc>
          <w:tcPr>
            <w:tcW w:w="363" w:type="pct"/>
            <w:noWrap/>
            <w:hideMark/>
          </w:tcPr>
          <w:p w14:paraId="693E57F6" w14:textId="77777777" w:rsidR="00305390" w:rsidRPr="00305390" w:rsidRDefault="00305390" w:rsidP="00901F70">
            <w:pPr>
              <w:pStyle w:val="103"/>
              <w:rPr>
                <w:lang w:eastAsia="ru-RU"/>
              </w:rPr>
            </w:pPr>
            <w:r w:rsidRPr="00305390">
              <w:rPr>
                <w:lang w:eastAsia="ru-RU"/>
              </w:rPr>
              <w:t>0,0</w:t>
            </w:r>
          </w:p>
        </w:tc>
      </w:tr>
      <w:tr w:rsidR="00305390" w:rsidRPr="00305390" w14:paraId="54988FF0" w14:textId="77777777" w:rsidTr="00901F70">
        <w:trPr>
          <w:trHeight w:val="255"/>
        </w:trPr>
        <w:tc>
          <w:tcPr>
            <w:tcW w:w="5000" w:type="pct"/>
            <w:gridSpan w:val="9"/>
            <w:noWrap/>
            <w:hideMark/>
          </w:tcPr>
          <w:p w14:paraId="72FC5011" w14:textId="77777777" w:rsidR="00305390" w:rsidRPr="00305390" w:rsidRDefault="00305390" w:rsidP="00901F70">
            <w:pPr>
              <w:pStyle w:val="103"/>
              <w:rPr>
                <w:lang w:eastAsia="ru-RU"/>
              </w:rPr>
            </w:pPr>
            <w:r w:rsidRPr="00305390">
              <w:rPr>
                <w:lang w:eastAsia="ru-RU"/>
              </w:rPr>
              <w:t>Котельная №118, ст. Еремизино-Борисовская, ул. Кубанская, 113</w:t>
            </w:r>
          </w:p>
        </w:tc>
      </w:tr>
      <w:tr w:rsidR="00305390" w:rsidRPr="00305390" w14:paraId="184E9A24" w14:textId="77777777" w:rsidTr="00901F70">
        <w:trPr>
          <w:trHeight w:val="255"/>
        </w:trPr>
        <w:tc>
          <w:tcPr>
            <w:tcW w:w="1422" w:type="pct"/>
            <w:noWrap/>
            <w:hideMark/>
          </w:tcPr>
          <w:p w14:paraId="7BD6DC73" w14:textId="77777777" w:rsidR="00305390" w:rsidRPr="00305390" w:rsidRDefault="00305390" w:rsidP="00901F70">
            <w:pPr>
              <w:pStyle w:val="103"/>
              <w:rPr>
                <w:lang w:eastAsia="ru-RU"/>
              </w:rPr>
            </w:pPr>
            <w:r w:rsidRPr="00305390">
              <w:rPr>
                <w:lang w:eastAsia="ru-RU"/>
              </w:rPr>
              <w:t>Выработка тепловой энергии</w:t>
            </w:r>
          </w:p>
        </w:tc>
        <w:tc>
          <w:tcPr>
            <w:tcW w:w="469" w:type="pct"/>
            <w:noWrap/>
            <w:hideMark/>
          </w:tcPr>
          <w:p w14:paraId="7CD4280D" w14:textId="77777777" w:rsidR="00305390" w:rsidRPr="00305390" w:rsidRDefault="00305390" w:rsidP="00901F70">
            <w:pPr>
              <w:pStyle w:val="103"/>
              <w:rPr>
                <w:lang w:eastAsia="ru-RU"/>
              </w:rPr>
            </w:pPr>
            <w:r w:rsidRPr="00305390">
              <w:rPr>
                <w:lang w:eastAsia="ru-RU"/>
              </w:rPr>
              <w:t>Гкал</w:t>
            </w:r>
          </w:p>
        </w:tc>
        <w:tc>
          <w:tcPr>
            <w:tcW w:w="469" w:type="pct"/>
            <w:noWrap/>
            <w:hideMark/>
          </w:tcPr>
          <w:p w14:paraId="721179B9" w14:textId="77777777" w:rsidR="00305390" w:rsidRPr="00305390" w:rsidRDefault="00305390" w:rsidP="00901F70">
            <w:pPr>
              <w:pStyle w:val="103"/>
              <w:rPr>
                <w:lang w:eastAsia="ru-RU"/>
              </w:rPr>
            </w:pPr>
            <w:r w:rsidRPr="00305390">
              <w:rPr>
                <w:lang w:eastAsia="ru-RU"/>
              </w:rPr>
              <w:t>130</w:t>
            </w:r>
          </w:p>
        </w:tc>
        <w:tc>
          <w:tcPr>
            <w:tcW w:w="461" w:type="pct"/>
            <w:noWrap/>
            <w:hideMark/>
          </w:tcPr>
          <w:p w14:paraId="2377A9EA" w14:textId="77777777" w:rsidR="00305390" w:rsidRPr="00305390" w:rsidRDefault="00305390" w:rsidP="00901F70">
            <w:pPr>
              <w:pStyle w:val="103"/>
              <w:rPr>
                <w:lang w:eastAsia="ru-RU"/>
              </w:rPr>
            </w:pPr>
            <w:r w:rsidRPr="00305390">
              <w:rPr>
                <w:lang w:eastAsia="ru-RU"/>
              </w:rPr>
              <w:t>130</w:t>
            </w:r>
          </w:p>
        </w:tc>
        <w:tc>
          <w:tcPr>
            <w:tcW w:w="439" w:type="pct"/>
            <w:noWrap/>
            <w:hideMark/>
          </w:tcPr>
          <w:p w14:paraId="40BE4BA7" w14:textId="77777777" w:rsidR="00305390" w:rsidRPr="00305390" w:rsidRDefault="00305390" w:rsidP="00901F70">
            <w:pPr>
              <w:pStyle w:val="103"/>
              <w:rPr>
                <w:lang w:eastAsia="ru-RU"/>
              </w:rPr>
            </w:pPr>
            <w:r w:rsidRPr="00305390">
              <w:rPr>
                <w:lang w:eastAsia="ru-RU"/>
              </w:rPr>
              <w:t>130</w:t>
            </w:r>
          </w:p>
        </w:tc>
        <w:tc>
          <w:tcPr>
            <w:tcW w:w="477" w:type="pct"/>
            <w:noWrap/>
            <w:hideMark/>
          </w:tcPr>
          <w:p w14:paraId="5F6910BF" w14:textId="77777777" w:rsidR="00305390" w:rsidRPr="00305390" w:rsidRDefault="00305390" w:rsidP="00901F70">
            <w:pPr>
              <w:pStyle w:val="103"/>
              <w:rPr>
                <w:lang w:eastAsia="ru-RU"/>
              </w:rPr>
            </w:pPr>
            <w:r w:rsidRPr="00305390">
              <w:rPr>
                <w:lang w:eastAsia="ru-RU"/>
              </w:rPr>
              <w:t>130</w:t>
            </w:r>
          </w:p>
        </w:tc>
        <w:tc>
          <w:tcPr>
            <w:tcW w:w="477" w:type="pct"/>
            <w:noWrap/>
            <w:hideMark/>
          </w:tcPr>
          <w:p w14:paraId="5CB44960" w14:textId="77777777" w:rsidR="00305390" w:rsidRPr="00305390" w:rsidRDefault="00305390" w:rsidP="00901F70">
            <w:pPr>
              <w:pStyle w:val="103"/>
              <w:rPr>
                <w:lang w:eastAsia="ru-RU"/>
              </w:rPr>
            </w:pPr>
            <w:r w:rsidRPr="00305390">
              <w:rPr>
                <w:lang w:eastAsia="ru-RU"/>
              </w:rPr>
              <w:t>130</w:t>
            </w:r>
          </w:p>
        </w:tc>
        <w:tc>
          <w:tcPr>
            <w:tcW w:w="424" w:type="pct"/>
            <w:noWrap/>
            <w:hideMark/>
          </w:tcPr>
          <w:p w14:paraId="0B6FC77D" w14:textId="77777777" w:rsidR="00305390" w:rsidRPr="00305390" w:rsidRDefault="00305390" w:rsidP="00901F70">
            <w:pPr>
              <w:pStyle w:val="103"/>
              <w:rPr>
                <w:lang w:eastAsia="ru-RU"/>
              </w:rPr>
            </w:pPr>
            <w:r w:rsidRPr="00305390">
              <w:rPr>
                <w:lang w:eastAsia="ru-RU"/>
              </w:rPr>
              <w:t>130</w:t>
            </w:r>
          </w:p>
        </w:tc>
        <w:tc>
          <w:tcPr>
            <w:tcW w:w="363" w:type="pct"/>
            <w:noWrap/>
            <w:hideMark/>
          </w:tcPr>
          <w:p w14:paraId="5A44B131" w14:textId="77777777" w:rsidR="00305390" w:rsidRPr="00305390" w:rsidRDefault="00305390" w:rsidP="00901F70">
            <w:pPr>
              <w:pStyle w:val="103"/>
              <w:rPr>
                <w:lang w:eastAsia="ru-RU"/>
              </w:rPr>
            </w:pPr>
            <w:r w:rsidRPr="00305390">
              <w:rPr>
                <w:lang w:eastAsia="ru-RU"/>
              </w:rPr>
              <w:t>130</w:t>
            </w:r>
          </w:p>
        </w:tc>
      </w:tr>
      <w:tr w:rsidR="00305390" w:rsidRPr="00305390" w14:paraId="07D4072C" w14:textId="77777777" w:rsidTr="00901F70">
        <w:trPr>
          <w:trHeight w:val="255"/>
        </w:trPr>
        <w:tc>
          <w:tcPr>
            <w:tcW w:w="1422" w:type="pct"/>
            <w:noWrap/>
            <w:hideMark/>
          </w:tcPr>
          <w:p w14:paraId="1A7C1BCA" w14:textId="77777777" w:rsidR="00305390" w:rsidRPr="00305390" w:rsidRDefault="00305390" w:rsidP="00901F70">
            <w:pPr>
              <w:pStyle w:val="103"/>
              <w:rPr>
                <w:lang w:eastAsia="ru-RU"/>
              </w:rPr>
            </w:pPr>
            <w:r w:rsidRPr="00305390">
              <w:rPr>
                <w:lang w:eastAsia="ru-RU"/>
              </w:rPr>
              <w:t>Отпуск тепловой энергии с коллекторов</w:t>
            </w:r>
          </w:p>
        </w:tc>
        <w:tc>
          <w:tcPr>
            <w:tcW w:w="469" w:type="pct"/>
            <w:noWrap/>
            <w:hideMark/>
          </w:tcPr>
          <w:p w14:paraId="2642DD84" w14:textId="77777777" w:rsidR="00305390" w:rsidRPr="00305390" w:rsidRDefault="00305390" w:rsidP="00901F70">
            <w:pPr>
              <w:pStyle w:val="103"/>
              <w:rPr>
                <w:lang w:eastAsia="ru-RU"/>
              </w:rPr>
            </w:pPr>
            <w:r w:rsidRPr="00305390">
              <w:rPr>
                <w:lang w:eastAsia="ru-RU"/>
              </w:rPr>
              <w:t>Гкал</w:t>
            </w:r>
          </w:p>
        </w:tc>
        <w:tc>
          <w:tcPr>
            <w:tcW w:w="469" w:type="pct"/>
            <w:noWrap/>
            <w:hideMark/>
          </w:tcPr>
          <w:p w14:paraId="6E38CF37" w14:textId="77777777" w:rsidR="00305390" w:rsidRPr="00305390" w:rsidRDefault="00305390" w:rsidP="00901F70">
            <w:pPr>
              <w:pStyle w:val="103"/>
              <w:rPr>
                <w:lang w:eastAsia="ru-RU"/>
              </w:rPr>
            </w:pPr>
            <w:r w:rsidRPr="00305390">
              <w:rPr>
                <w:lang w:eastAsia="ru-RU"/>
              </w:rPr>
              <w:t>111</w:t>
            </w:r>
          </w:p>
        </w:tc>
        <w:tc>
          <w:tcPr>
            <w:tcW w:w="461" w:type="pct"/>
            <w:noWrap/>
            <w:hideMark/>
          </w:tcPr>
          <w:p w14:paraId="14726F03" w14:textId="77777777" w:rsidR="00305390" w:rsidRPr="00305390" w:rsidRDefault="00305390" w:rsidP="00901F70">
            <w:pPr>
              <w:pStyle w:val="103"/>
              <w:rPr>
                <w:lang w:eastAsia="ru-RU"/>
              </w:rPr>
            </w:pPr>
            <w:r w:rsidRPr="00305390">
              <w:rPr>
                <w:lang w:eastAsia="ru-RU"/>
              </w:rPr>
              <w:t>111</w:t>
            </w:r>
          </w:p>
        </w:tc>
        <w:tc>
          <w:tcPr>
            <w:tcW w:w="439" w:type="pct"/>
            <w:noWrap/>
            <w:hideMark/>
          </w:tcPr>
          <w:p w14:paraId="05198DA6" w14:textId="77777777" w:rsidR="00305390" w:rsidRPr="00305390" w:rsidRDefault="00305390" w:rsidP="00901F70">
            <w:pPr>
              <w:pStyle w:val="103"/>
              <w:rPr>
                <w:lang w:eastAsia="ru-RU"/>
              </w:rPr>
            </w:pPr>
            <w:r w:rsidRPr="00305390">
              <w:rPr>
                <w:lang w:eastAsia="ru-RU"/>
              </w:rPr>
              <w:t>111</w:t>
            </w:r>
          </w:p>
        </w:tc>
        <w:tc>
          <w:tcPr>
            <w:tcW w:w="477" w:type="pct"/>
            <w:noWrap/>
            <w:hideMark/>
          </w:tcPr>
          <w:p w14:paraId="405BDEB0" w14:textId="77777777" w:rsidR="00305390" w:rsidRPr="00305390" w:rsidRDefault="00305390" w:rsidP="00901F70">
            <w:pPr>
              <w:pStyle w:val="103"/>
              <w:rPr>
                <w:lang w:eastAsia="ru-RU"/>
              </w:rPr>
            </w:pPr>
            <w:r w:rsidRPr="00305390">
              <w:rPr>
                <w:lang w:eastAsia="ru-RU"/>
              </w:rPr>
              <w:t>111</w:t>
            </w:r>
          </w:p>
        </w:tc>
        <w:tc>
          <w:tcPr>
            <w:tcW w:w="477" w:type="pct"/>
            <w:noWrap/>
            <w:hideMark/>
          </w:tcPr>
          <w:p w14:paraId="1F7AE76C" w14:textId="77777777" w:rsidR="00305390" w:rsidRPr="00305390" w:rsidRDefault="00305390" w:rsidP="00901F70">
            <w:pPr>
              <w:pStyle w:val="103"/>
              <w:rPr>
                <w:lang w:eastAsia="ru-RU"/>
              </w:rPr>
            </w:pPr>
            <w:r w:rsidRPr="00305390">
              <w:rPr>
                <w:lang w:eastAsia="ru-RU"/>
              </w:rPr>
              <w:t>111</w:t>
            </w:r>
          </w:p>
        </w:tc>
        <w:tc>
          <w:tcPr>
            <w:tcW w:w="424" w:type="pct"/>
            <w:noWrap/>
            <w:hideMark/>
          </w:tcPr>
          <w:p w14:paraId="490CD9C6" w14:textId="77777777" w:rsidR="00305390" w:rsidRPr="00305390" w:rsidRDefault="00305390" w:rsidP="00901F70">
            <w:pPr>
              <w:pStyle w:val="103"/>
              <w:rPr>
                <w:lang w:eastAsia="ru-RU"/>
              </w:rPr>
            </w:pPr>
            <w:r w:rsidRPr="00305390">
              <w:rPr>
                <w:lang w:eastAsia="ru-RU"/>
              </w:rPr>
              <w:t>111</w:t>
            </w:r>
          </w:p>
        </w:tc>
        <w:tc>
          <w:tcPr>
            <w:tcW w:w="363" w:type="pct"/>
            <w:noWrap/>
            <w:hideMark/>
          </w:tcPr>
          <w:p w14:paraId="0D0B5BF9" w14:textId="77777777" w:rsidR="00305390" w:rsidRPr="00305390" w:rsidRDefault="00305390" w:rsidP="00901F70">
            <w:pPr>
              <w:pStyle w:val="103"/>
              <w:rPr>
                <w:lang w:eastAsia="ru-RU"/>
              </w:rPr>
            </w:pPr>
            <w:r w:rsidRPr="00305390">
              <w:rPr>
                <w:lang w:eastAsia="ru-RU"/>
              </w:rPr>
              <w:t>111</w:t>
            </w:r>
          </w:p>
        </w:tc>
      </w:tr>
      <w:tr w:rsidR="00305390" w:rsidRPr="00305390" w14:paraId="1D0770E6" w14:textId="77777777" w:rsidTr="00901F70">
        <w:trPr>
          <w:trHeight w:val="255"/>
        </w:trPr>
        <w:tc>
          <w:tcPr>
            <w:tcW w:w="1422" w:type="pct"/>
            <w:noWrap/>
            <w:hideMark/>
          </w:tcPr>
          <w:p w14:paraId="6C23E0CC" w14:textId="77777777" w:rsidR="00305390" w:rsidRPr="00305390" w:rsidRDefault="00305390" w:rsidP="00901F70">
            <w:pPr>
              <w:pStyle w:val="103"/>
              <w:rPr>
                <w:lang w:eastAsia="ru-RU"/>
              </w:rPr>
            </w:pPr>
            <w:r w:rsidRPr="00305390">
              <w:rPr>
                <w:lang w:eastAsia="ru-RU"/>
              </w:rPr>
              <w:t>УРУТ на отпуск с коллекторов</w:t>
            </w:r>
          </w:p>
        </w:tc>
        <w:tc>
          <w:tcPr>
            <w:tcW w:w="469" w:type="pct"/>
            <w:noWrap/>
            <w:hideMark/>
          </w:tcPr>
          <w:p w14:paraId="3773ECB1" w14:textId="77777777" w:rsidR="00305390" w:rsidRPr="00305390" w:rsidRDefault="00305390" w:rsidP="00901F70">
            <w:pPr>
              <w:pStyle w:val="103"/>
              <w:rPr>
                <w:lang w:eastAsia="ru-RU"/>
              </w:rPr>
            </w:pPr>
            <w:r w:rsidRPr="00305390">
              <w:rPr>
                <w:lang w:eastAsia="ru-RU"/>
              </w:rPr>
              <w:t>кг у.т./Гкал</w:t>
            </w:r>
          </w:p>
        </w:tc>
        <w:tc>
          <w:tcPr>
            <w:tcW w:w="469" w:type="pct"/>
            <w:noWrap/>
            <w:hideMark/>
          </w:tcPr>
          <w:p w14:paraId="754C226E" w14:textId="77777777" w:rsidR="00305390" w:rsidRPr="00305390" w:rsidRDefault="00305390" w:rsidP="00901F70">
            <w:pPr>
              <w:pStyle w:val="103"/>
              <w:rPr>
                <w:lang w:eastAsia="ru-RU"/>
              </w:rPr>
            </w:pPr>
            <w:r w:rsidRPr="00305390">
              <w:rPr>
                <w:lang w:eastAsia="ru-RU"/>
              </w:rPr>
              <w:t>184,0</w:t>
            </w:r>
          </w:p>
        </w:tc>
        <w:tc>
          <w:tcPr>
            <w:tcW w:w="461" w:type="pct"/>
            <w:noWrap/>
            <w:hideMark/>
          </w:tcPr>
          <w:p w14:paraId="04D1D7E4" w14:textId="77777777" w:rsidR="00305390" w:rsidRPr="00305390" w:rsidRDefault="00305390" w:rsidP="00901F70">
            <w:pPr>
              <w:pStyle w:val="103"/>
              <w:rPr>
                <w:lang w:eastAsia="ru-RU"/>
              </w:rPr>
            </w:pPr>
            <w:r w:rsidRPr="00305390">
              <w:rPr>
                <w:lang w:eastAsia="ru-RU"/>
              </w:rPr>
              <w:t>184,0</w:t>
            </w:r>
          </w:p>
        </w:tc>
        <w:tc>
          <w:tcPr>
            <w:tcW w:w="439" w:type="pct"/>
            <w:noWrap/>
            <w:hideMark/>
          </w:tcPr>
          <w:p w14:paraId="0153F81C" w14:textId="77777777" w:rsidR="00305390" w:rsidRPr="00305390" w:rsidRDefault="00305390" w:rsidP="00901F70">
            <w:pPr>
              <w:pStyle w:val="103"/>
              <w:rPr>
                <w:lang w:eastAsia="ru-RU"/>
              </w:rPr>
            </w:pPr>
            <w:r w:rsidRPr="00305390">
              <w:rPr>
                <w:lang w:eastAsia="ru-RU"/>
              </w:rPr>
              <w:t>184,0</w:t>
            </w:r>
          </w:p>
        </w:tc>
        <w:tc>
          <w:tcPr>
            <w:tcW w:w="477" w:type="pct"/>
            <w:noWrap/>
            <w:hideMark/>
          </w:tcPr>
          <w:p w14:paraId="0D61F915" w14:textId="77777777" w:rsidR="00305390" w:rsidRPr="00305390" w:rsidRDefault="00305390" w:rsidP="00901F70">
            <w:pPr>
              <w:pStyle w:val="103"/>
              <w:rPr>
                <w:lang w:eastAsia="ru-RU"/>
              </w:rPr>
            </w:pPr>
            <w:r w:rsidRPr="00305390">
              <w:rPr>
                <w:lang w:eastAsia="ru-RU"/>
              </w:rPr>
              <w:t>184,0</w:t>
            </w:r>
          </w:p>
        </w:tc>
        <w:tc>
          <w:tcPr>
            <w:tcW w:w="477" w:type="pct"/>
            <w:noWrap/>
            <w:hideMark/>
          </w:tcPr>
          <w:p w14:paraId="029D42DF" w14:textId="77777777" w:rsidR="00305390" w:rsidRPr="00305390" w:rsidRDefault="00305390" w:rsidP="00901F70">
            <w:pPr>
              <w:pStyle w:val="103"/>
              <w:rPr>
                <w:lang w:eastAsia="ru-RU"/>
              </w:rPr>
            </w:pPr>
            <w:r w:rsidRPr="00305390">
              <w:rPr>
                <w:lang w:eastAsia="ru-RU"/>
              </w:rPr>
              <w:t>184,0</w:t>
            </w:r>
          </w:p>
        </w:tc>
        <w:tc>
          <w:tcPr>
            <w:tcW w:w="424" w:type="pct"/>
            <w:noWrap/>
            <w:hideMark/>
          </w:tcPr>
          <w:p w14:paraId="661B1261" w14:textId="77777777" w:rsidR="00305390" w:rsidRPr="00305390" w:rsidRDefault="00305390" w:rsidP="00901F70">
            <w:pPr>
              <w:pStyle w:val="103"/>
              <w:rPr>
                <w:lang w:eastAsia="ru-RU"/>
              </w:rPr>
            </w:pPr>
            <w:r w:rsidRPr="00305390">
              <w:rPr>
                <w:lang w:eastAsia="ru-RU"/>
              </w:rPr>
              <w:t>184,0</w:t>
            </w:r>
          </w:p>
        </w:tc>
        <w:tc>
          <w:tcPr>
            <w:tcW w:w="363" w:type="pct"/>
            <w:noWrap/>
            <w:hideMark/>
          </w:tcPr>
          <w:p w14:paraId="379CFFA0" w14:textId="77777777" w:rsidR="00305390" w:rsidRPr="00305390" w:rsidRDefault="00305390" w:rsidP="00901F70">
            <w:pPr>
              <w:pStyle w:val="103"/>
              <w:rPr>
                <w:lang w:eastAsia="ru-RU"/>
              </w:rPr>
            </w:pPr>
            <w:r w:rsidRPr="00305390">
              <w:rPr>
                <w:lang w:eastAsia="ru-RU"/>
              </w:rPr>
              <w:t>184,0</w:t>
            </w:r>
          </w:p>
        </w:tc>
      </w:tr>
      <w:tr w:rsidR="00305390" w:rsidRPr="00305390" w14:paraId="270861A6" w14:textId="77777777" w:rsidTr="00901F70">
        <w:trPr>
          <w:trHeight w:val="255"/>
        </w:trPr>
        <w:tc>
          <w:tcPr>
            <w:tcW w:w="1422" w:type="pct"/>
            <w:hideMark/>
          </w:tcPr>
          <w:p w14:paraId="4182DDE1" w14:textId="77777777" w:rsidR="00305390" w:rsidRPr="00305390" w:rsidRDefault="00305390" w:rsidP="00901F70">
            <w:pPr>
              <w:pStyle w:val="103"/>
              <w:rPr>
                <w:lang w:eastAsia="ru-RU"/>
              </w:rPr>
            </w:pPr>
            <w:r w:rsidRPr="00305390">
              <w:rPr>
                <w:lang w:eastAsia="ru-RU"/>
              </w:rPr>
              <w:t>Годовой расход условного топлива:</w:t>
            </w:r>
          </w:p>
        </w:tc>
        <w:tc>
          <w:tcPr>
            <w:tcW w:w="469" w:type="pct"/>
            <w:noWrap/>
            <w:hideMark/>
          </w:tcPr>
          <w:p w14:paraId="5486CEAA" w14:textId="77777777" w:rsidR="00305390" w:rsidRPr="00305390" w:rsidRDefault="00305390" w:rsidP="00901F70">
            <w:pPr>
              <w:pStyle w:val="103"/>
              <w:rPr>
                <w:lang w:eastAsia="ru-RU"/>
              </w:rPr>
            </w:pPr>
            <w:r w:rsidRPr="00305390">
              <w:rPr>
                <w:lang w:eastAsia="ru-RU"/>
              </w:rPr>
              <w:t>т у.т.</w:t>
            </w:r>
          </w:p>
        </w:tc>
        <w:tc>
          <w:tcPr>
            <w:tcW w:w="469" w:type="pct"/>
            <w:noWrap/>
            <w:hideMark/>
          </w:tcPr>
          <w:p w14:paraId="52B32600" w14:textId="77777777" w:rsidR="00305390" w:rsidRPr="00305390" w:rsidRDefault="00305390" w:rsidP="00901F70">
            <w:pPr>
              <w:pStyle w:val="103"/>
              <w:rPr>
                <w:lang w:eastAsia="ru-RU"/>
              </w:rPr>
            </w:pPr>
            <w:r w:rsidRPr="00305390">
              <w:rPr>
                <w:lang w:eastAsia="ru-RU"/>
              </w:rPr>
              <w:t>20</w:t>
            </w:r>
          </w:p>
        </w:tc>
        <w:tc>
          <w:tcPr>
            <w:tcW w:w="461" w:type="pct"/>
            <w:noWrap/>
            <w:hideMark/>
          </w:tcPr>
          <w:p w14:paraId="3DC5AA76" w14:textId="77777777" w:rsidR="00305390" w:rsidRPr="00305390" w:rsidRDefault="00305390" w:rsidP="00901F70">
            <w:pPr>
              <w:pStyle w:val="103"/>
              <w:rPr>
                <w:lang w:eastAsia="ru-RU"/>
              </w:rPr>
            </w:pPr>
            <w:r w:rsidRPr="00305390">
              <w:rPr>
                <w:lang w:eastAsia="ru-RU"/>
              </w:rPr>
              <w:t>20</w:t>
            </w:r>
          </w:p>
        </w:tc>
        <w:tc>
          <w:tcPr>
            <w:tcW w:w="439" w:type="pct"/>
            <w:noWrap/>
            <w:hideMark/>
          </w:tcPr>
          <w:p w14:paraId="63295040" w14:textId="77777777" w:rsidR="00305390" w:rsidRPr="00305390" w:rsidRDefault="00305390" w:rsidP="00901F70">
            <w:pPr>
              <w:pStyle w:val="103"/>
              <w:rPr>
                <w:lang w:eastAsia="ru-RU"/>
              </w:rPr>
            </w:pPr>
            <w:r w:rsidRPr="00305390">
              <w:rPr>
                <w:lang w:eastAsia="ru-RU"/>
              </w:rPr>
              <w:t>20</w:t>
            </w:r>
          </w:p>
        </w:tc>
        <w:tc>
          <w:tcPr>
            <w:tcW w:w="477" w:type="pct"/>
            <w:noWrap/>
            <w:hideMark/>
          </w:tcPr>
          <w:p w14:paraId="42F889DB" w14:textId="77777777" w:rsidR="00305390" w:rsidRPr="00305390" w:rsidRDefault="00305390" w:rsidP="00901F70">
            <w:pPr>
              <w:pStyle w:val="103"/>
              <w:rPr>
                <w:lang w:eastAsia="ru-RU"/>
              </w:rPr>
            </w:pPr>
            <w:r w:rsidRPr="00305390">
              <w:rPr>
                <w:lang w:eastAsia="ru-RU"/>
              </w:rPr>
              <w:t>20</w:t>
            </w:r>
          </w:p>
        </w:tc>
        <w:tc>
          <w:tcPr>
            <w:tcW w:w="477" w:type="pct"/>
            <w:noWrap/>
            <w:hideMark/>
          </w:tcPr>
          <w:p w14:paraId="53CD71E5" w14:textId="77777777" w:rsidR="00305390" w:rsidRPr="00305390" w:rsidRDefault="00305390" w:rsidP="00901F70">
            <w:pPr>
              <w:pStyle w:val="103"/>
              <w:rPr>
                <w:lang w:eastAsia="ru-RU"/>
              </w:rPr>
            </w:pPr>
            <w:r w:rsidRPr="00305390">
              <w:rPr>
                <w:lang w:eastAsia="ru-RU"/>
              </w:rPr>
              <w:t>20</w:t>
            </w:r>
          </w:p>
        </w:tc>
        <w:tc>
          <w:tcPr>
            <w:tcW w:w="424" w:type="pct"/>
            <w:noWrap/>
            <w:hideMark/>
          </w:tcPr>
          <w:p w14:paraId="0B974825" w14:textId="77777777" w:rsidR="00305390" w:rsidRPr="00305390" w:rsidRDefault="00305390" w:rsidP="00901F70">
            <w:pPr>
              <w:pStyle w:val="103"/>
              <w:rPr>
                <w:lang w:eastAsia="ru-RU"/>
              </w:rPr>
            </w:pPr>
            <w:r w:rsidRPr="00305390">
              <w:rPr>
                <w:lang w:eastAsia="ru-RU"/>
              </w:rPr>
              <w:t>20</w:t>
            </w:r>
          </w:p>
        </w:tc>
        <w:tc>
          <w:tcPr>
            <w:tcW w:w="363" w:type="pct"/>
            <w:noWrap/>
            <w:hideMark/>
          </w:tcPr>
          <w:p w14:paraId="45B760C6" w14:textId="77777777" w:rsidR="00305390" w:rsidRPr="00305390" w:rsidRDefault="00305390" w:rsidP="00901F70">
            <w:pPr>
              <w:pStyle w:val="103"/>
              <w:rPr>
                <w:lang w:eastAsia="ru-RU"/>
              </w:rPr>
            </w:pPr>
            <w:r w:rsidRPr="00305390">
              <w:rPr>
                <w:lang w:eastAsia="ru-RU"/>
              </w:rPr>
              <w:t>20</w:t>
            </w:r>
          </w:p>
        </w:tc>
      </w:tr>
      <w:tr w:rsidR="00305390" w:rsidRPr="00305390" w14:paraId="2B9EE84D" w14:textId="77777777" w:rsidTr="00901F70">
        <w:trPr>
          <w:trHeight w:val="255"/>
        </w:trPr>
        <w:tc>
          <w:tcPr>
            <w:tcW w:w="1422" w:type="pct"/>
            <w:hideMark/>
          </w:tcPr>
          <w:p w14:paraId="0796EF5B" w14:textId="77777777" w:rsidR="00305390" w:rsidRPr="00305390" w:rsidRDefault="00305390" w:rsidP="00901F70">
            <w:pPr>
              <w:pStyle w:val="103"/>
              <w:rPr>
                <w:lang w:eastAsia="ru-RU"/>
              </w:rPr>
            </w:pPr>
            <w:r w:rsidRPr="00305390">
              <w:rPr>
                <w:lang w:eastAsia="ru-RU"/>
              </w:rPr>
              <w:t>зимний период</w:t>
            </w:r>
          </w:p>
        </w:tc>
        <w:tc>
          <w:tcPr>
            <w:tcW w:w="469" w:type="pct"/>
            <w:noWrap/>
            <w:hideMark/>
          </w:tcPr>
          <w:p w14:paraId="44692590" w14:textId="77777777" w:rsidR="00305390" w:rsidRPr="00305390" w:rsidRDefault="00305390" w:rsidP="00901F70">
            <w:pPr>
              <w:pStyle w:val="103"/>
              <w:rPr>
                <w:lang w:eastAsia="ru-RU"/>
              </w:rPr>
            </w:pPr>
            <w:r w:rsidRPr="00305390">
              <w:rPr>
                <w:lang w:eastAsia="ru-RU"/>
              </w:rPr>
              <w:t>т у.т.</w:t>
            </w:r>
          </w:p>
        </w:tc>
        <w:tc>
          <w:tcPr>
            <w:tcW w:w="469" w:type="pct"/>
            <w:noWrap/>
            <w:hideMark/>
          </w:tcPr>
          <w:p w14:paraId="10D2E54D" w14:textId="77777777" w:rsidR="00305390" w:rsidRPr="00305390" w:rsidRDefault="00305390" w:rsidP="00901F70">
            <w:pPr>
              <w:pStyle w:val="103"/>
              <w:rPr>
                <w:lang w:eastAsia="ru-RU"/>
              </w:rPr>
            </w:pPr>
            <w:r w:rsidRPr="00305390">
              <w:rPr>
                <w:lang w:eastAsia="ru-RU"/>
              </w:rPr>
              <w:t>11</w:t>
            </w:r>
          </w:p>
        </w:tc>
        <w:tc>
          <w:tcPr>
            <w:tcW w:w="461" w:type="pct"/>
            <w:noWrap/>
            <w:hideMark/>
          </w:tcPr>
          <w:p w14:paraId="05B3623D" w14:textId="77777777" w:rsidR="00305390" w:rsidRPr="00305390" w:rsidRDefault="00305390" w:rsidP="00901F70">
            <w:pPr>
              <w:pStyle w:val="103"/>
              <w:rPr>
                <w:lang w:eastAsia="ru-RU"/>
              </w:rPr>
            </w:pPr>
            <w:r w:rsidRPr="00305390">
              <w:rPr>
                <w:lang w:eastAsia="ru-RU"/>
              </w:rPr>
              <w:t>11</w:t>
            </w:r>
          </w:p>
        </w:tc>
        <w:tc>
          <w:tcPr>
            <w:tcW w:w="439" w:type="pct"/>
            <w:noWrap/>
            <w:hideMark/>
          </w:tcPr>
          <w:p w14:paraId="4DCC7887" w14:textId="77777777" w:rsidR="00305390" w:rsidRPr="00305390" w:rsidRDefault="00305390" w:rsidP="00901F70">
            <w:pPr>
              <w:pStyle w:val="103"/>
              <w:rPr>
                <w:lang w:eastAsia="ru-RU"/>
              </w:rPr>
            </w:pPr>
            <w:r w:rsidRPr="00305390">
              <w:rPr>
                <w:lang w:eastAsia="ru-RU"/>
              </w:rPr>
              <w:t>11</w:t>
            </w:r>
          </w:p>
        </w:tc>
        <w:tc>
          <w:tcPr>
            <w:tcW w:w="477" w:type="pct"/>
            <w:noWrap/>
            <w:hideMark/>
          </w:tcPr>
          <w:p w14:paraId="3838BFFD" w14:textId="77777777" w:rsidR="00305390" w:rsidRPr="00305390" w:rsidRDefault="00305390" w:rsidP="00901F70">
            <w:pPr>
              <w:pStyle w:val="103"/>
              <w:rPr>
                <w:lang w:eastAsia="ru-RU"/>
              </w:rPr>
            </w:pPr>
            <w:r w:rsidRPr="00305390">
              <w:rPr>
                <w:lang w:eastAsia="ru-RU"/>
              </w:rPr>
              <w:t>11</w:t>
            </w:r>
          </w:p>
        </w:tc>
        <w:tc>
          <w:tcPr>
            <w:tcW w:w="477" w:type="pct"/>
            <w:noWrap/>
            <w:hideMark/>
          </w:tcPr>
          <w:p w14:paraId="742A2ACB" w14:textId="77777777" w:rsidR="00305390" w:rsidRPr="00305390" w:rsidRDefault="00305390" w:rsidP="00901F70">
            <w:pPr>
              <w:pStyle w:val="103"/>
              <w:rPr>
                <w:lang w:eastAsia="ru-RU"/>
              </w:rPr>
            </w:pPr>
            <w:r w:rsidRPr="00305390">
              <w:rPr>
                <w:lang w:eastAsia="ru-RU"/>
              </w:rPr>
              <w:t>11</w:t>
            </w:r>
          </w:p>
        </w:tc>
        <w:tc>
          <w:tcPr>
            <w:tcW w:w="424" w:type="pct"/>
            <w:noWrap/>
            <w:hideMark/>
          </w:tcPr>
          <w:p w14:paraId="10B89E71" w14:textId="77777777" w:rsidR="00305390" w:rsidRPr="00305390" w:rsidRDefault="00305390" w:rsidP="00901F70">
            <w:pPr>
              <w:pStyle w:val="103"/>
              <w:rPr>
                <w:lang w:eastAsia="ru-RU"/>
              </w:rPr>
            </w:pPr>
            <w:r w:rsidRPr="00305390">
              <w:rPr>
                <w:lang w:eastAsia="ru-RU"/>
              </w:rPr>
              <w:t>11</w:t>
            </w:r>
          </w:p>
        </w:tc>
        <w:tc>
          <w:tcPr>
            <w:tcW w:w="363" w:type="pct"/>
            <w:noWrap/>
            <w:hideMark/>
          </w:tcPr>
          <w:p w14:paraId="15A30FB9" w14:textId="77777777" w:rsidR="00305390" w:rsidRPr="00305390" w:rsidRDefault="00305390" w:rsidP="00901F70">
            <w:pPr>
              <w:pStyle w:val="103"/>
              <w:rPr>
                <w:lang w:eastAsia="ru-RU"/>
              </w:rPr>
            </w:pPr>
            <w:r w:rsidRPr="00305390">
              <w:rPr>
                <w:lang w:eastAsia="ru-RU"/>
              </w:rPr>
              <w:t>11</w:t>
            </w:r>
          </w:p>
        </w:tc>
      </w:tr>
      <w:tr w:rsidR="00305390" w:rsidRPr="00305390" w14:paraId="025F8C37" w14:textId="77777777" w:rsidTr="00901F70">
        <w:trPr>
          <w:trHeight w:val="255"/>
        </w:trPr>
        <w:tc>
          <w:tcPr>
            <w:tcW w:w="1422" w:type="pct"/>
            <w:hideMark/>
          </w:tcPr>
          <w:p w14:paraId="0A429F61" w14:textId="77777777" w:rsidR="00305390" w:rsidRPr="00305390" w:rsidRDefault="00305390" w:rsidP="00901F70">
            <w:pPr>
              <w:pStyle w:val="103"/>
              <w:rPr>
                <w:lang w:eastAsia="ru-RU"/>
              </w:rPr>
            </w:pPr>
            <w:r w:rsidRPr="00305390">
              <w:rPr>
                <w:lang w:eastAsia="ru-RU"/>
              </w:rPr>
              <w:t>переходный период</w:t>
            </w:r>
          </w:p>
        </w:tc>
        <w:tc>
          <w:tcPr>
            <w:tcW w:w="469" w:type="pct"/>
            <w:noWrap/>
            <w:hideMark/>
          </w:tcPr>
          <w:p w14:paraId="38E8F1B4" w14:textId="77777777" w:rsidR="00305390" w:rsidRPr="00305390" w:rsidRDefault="00305390" w:rsidP="00901F70">
            <w:pPr>
              <w:pStyle w:val="103"/>
              <w:rPr>
                <w:lang w:eastAsia="ru-RU"/>
              </w:rPr>
            </w:pPr>
            <w:r w:rsidRPr="00305390">
              <w:rPr>
                <w:lang w:eastAsia="ru-RU"/>
              </w:rPr>
              <w:t>т у.т.</w:t>
            </w:r>
          </w:p>
        </w:tc>
        <w:tc>
          <w:tcPr>
            <w:tcW w:w="469" w:type="pct"/>
            <w:noWrap/>
            <w:hideMark/>
          </w:tcPr>
          <w:p w14:paraId="5B8D5956" w14:textId="77777777" w:rsidR="00305390" w:rsidRPr="00305390" w:rsidRDefault="00305390" w:rsidP="00901F70">
            <w:pPr>
              <w:pStyle w:val="103"/>
              <w:rPr>
                <w:lang w:eastAsia="ru-RU"/>
              </w:rPr>
            </w:pPr>
            <w:r w:rsidRPr="00305390">
              <w:rPr>
                <w:lang w:eastAsia="ru-RU"/>
              </w:rPr>
              <w:t>9</w:t>
            </w:r>
          </w:p>
        </w:tc>
        <w:tc>
          <w:tcPr>
            <w:tcW w:w="461" w:type="pct"/>
            <w:noWrap/>
            <w:hideMark/>
          </w:tcPr>
          <w:p w14:paraId="58A91501" w14:textId="77777777" w:rsidR="00305390" w:rsidRPr="00305390" w:rsidRDefault="00305390" w:rsidP="00901F70">
            <w:pPr>
              <w:pStyle w:val="103"/>
              <w:rPr>
                <w:lang w:eastAsia="ru-RU"/>
              </w:rPr>
            </w:pPr>
            <w:r w:rsidRPr="00305390">
              <w:rPr>
                <w:lang w:eastAsia="ru-RU"/>
              </w:rPr>
              <w:t>9</w:t>
            </w:r>
          </w:p>
        </w:tc>
        <w:tc>
          <w:tcPr>
            <w:tcW w:w="439" w:type="pct"/>
            <w:noWrap/>
            <w:hideMark/>
          </w:tcPr>
          <w:p w14:paraId="69979C41" w14:textId="77777777" w:rsidR="00305390" w:rsidRPr="00305390" w:rsidRDefault="00305390" w:rsidP="00901F70">
            <w:pPr>
              <w:pStyle w:val="103"/>
              <w:rPr>
                <w:lang w:eastAsia="ru-RU"/>
              </w:rPr>
            </w:pPr>
            <w:r w:rsidRPr="00305390">
              <w:rPr>
                <w:lang w:eastAsia="ru-RU"/>
              </w:rPr>
              <w:t>9</w:t>
            </w:r>
          </w:p>
        </w:tc>
        <w:tc>
          <w:tcPr>
            <w:tcW w:w="477" w:type="pct"/>
            <w:noWrap/>
            <w:hideMark/>
          </w:tcPr>
          <w:p w14:paraId="78526218" w14:textId="77777777" w:rsidR="00305390" w:rsidRPr="00305390" w:rsidRDefault="00305390" w:rsidP="00901F70">
            <w:pPr>
              <w:pStyle w:val="103"/>
              <w:rPr>
                <w:lang w:eastAsia="ru-RU"/>
              </w:rPr>
            </w:pPr>
            <w:r w:rsidRPr="00305390">
              <w:rPr>
                <w:lang w:eastAsia="ru-RU"/>
              </w:rPr>
              <w:t>9</w:t>
            </w:r>
          </w:p>
        </w:tc>
        <w:tc>
          <w:tcPr>
            <w:tcW w:w="477" w:type="pct"/>
            <w:noWrap/>
            <w:hideMark/>
          </w:tcPr>
          <w:p w14:paraId="0B8A35EC" w14:textId="77777777" w:rsidR="00305390" w:rsidRPr="00305390" w:rsidRDefault="00305390" w:rsidP="00901F70">
            <w:pPr>
              <w:pStyle w:val="103"/>
              <w:rPr>
                <w:lang w:eastAsia="ru-RU"/>
              </w:rPr>
            </w:pPr>
            <w:r w:rsidRPr="00305390">
              <w:rPr>
                <w:lang w:eastAsia="ru-RU"/>
              </w:rPr>
              <w:t>9</w:t>
            </w:r>
          </w:p>
        </w:tc>
        <w:tc>
          <w:tcPr>
            <w:tcW w:w="424" w:type="pct"/>
            <w:noWrap/>
            <w:hideMark/>
          </w:tcPr>
          <w:p w14:paraId="5043544F" w14:textId="77777777" w:rsidR="00305390" w:rsidRPr="00305390" w:rsidRDefault="00305390" w:rsidP="00901F70">
            <w:pPr>
              <w:pStyle w:val="103"/>
              <w:rPr>
                <w:lang w:eastAsia="ru-RU"/>
              </w:rPr>
            </w:pPr>
            <w:r w:rsidRPr="00305390">
              <w:rPr>
                <w:lang w:eastAsia="ru-RU"/>
              </w:rPr>
              <w:t>9</w:t>
            </w:r>
          </w:p>
        </w:tc>
        <w:tc>
          <w:tcPr>
            <w:tcW w:w="363" w:type="pct"/>
            <w:noWrap/>
            <w:hideMark/>
          </w:tcPr>
          <w:p w14:paraId="42062FAB" w14:textId="77777777" w:rsidR="00305390" w:rsidRPr="00305390" w:rsidRDefault="00305390" w:rsidP="00901F70">
            <w:pPr>
              <w:pStyle w:val="103"/>
              <w:rPr>
                <w:lang w:eastAsia="ru-RU"/>
              </w:rPr>
            </w:pPr>
            <w:r w:rsidRPr="00305390">
              <w:rPr>
                <w:lang w:eastAsia="ru-RU"/>
              </w:rPr>
              <w:t>9</w:t>
            </w:r>
          </w:p>
        </w:tc>
      </w:tr>
      <w:tr w:rsidR="00305390" w:rsidRPr="00305390" w14:paraId="08B2F467" w14:textId="77777777" w:rsidTr="00901F70">
        <w:trPr>
          <w:trHeight w:val="255"/>
        </w:trPr>
        <w:tc>
          <w:tcPr>
            <w:tcW w:w="1422" w:type="pct"/>
            <w:hideMark/>
          </w:tcPr>
          <w:p w14:paraId="2692CC56" w14:textId="77777777" w:rsidR="00305390" w:rsidRPr="00305390" w:rsidRDefault="00305390" w:rsidP="00901F70">
            <w:pPr>
              <w:pStyle w:val="103"/>
              <w:rPr>
                <w:lang w:eastAsia="ru-RU"/>
              </w:rPr>
            </w:pPr>
            <w:r w:rsidRPr="00305390">
              <w:rPr>
                <w:lang w:eastAsia="ru-RU"/>
              </w:rPr>
              <w:t>летний период</w:t>
            </w:r>
          </w:p>
        </w:tc>
        <w:tc>
          <w:tcPr>
            <w:tcW w:w="469" w:type="pct"/>
            <w:noWrap/>
            <w:hideMark/>
          </w:tcPr>
          <w:p w14:paraId="68B5B51E" w14:textId="77777777" w:rsidR="00305390" w:rsidRPr="00305390" w:rsidRDefault="00305390" w:rsidP="00901F70">
            <w:pPr>
              <w:pStyle w:val="103"/>
              <w:rPr>
                <w:lang w:eastAsia="ru-RU"/>
              </w:rPr>
            </w:pPr>
            <w:r w:rsidRPr="00305390">
              <w:rPr>
                <w:lang w:eastAsia="ru-RU"/>
              </w:rPr>
              <w:t>т у.т.</w:t>
            </w:r>
          </w:p>
        </w:tc>
        <w:tc>
          <w:tcPr>
            <w:tcW w:w="469" w:type="pct"/>
            <w:noWrap/>
            <w:hideMark/>
          </w:tcPr>
          <w:p w14:paraId="1DF22162" w14:textId="77777777" w:rsidR="00305390" w:rsidRPr="00305390" w:rsidRDefault="00305390" w:rsidP="00901F70">
            <w:pPr>
              <w:pStyle w:val="103"/>
              <w:rPr>
                <w:lang w:eastAsia="ru-RU"/>
              </w:rPr>
            </w:pPr>
            <w:r w:rsidRPr="00305390">
              <w:rPr>
                <w:lang w:eastAsia="ru-RU"/>
              </w:rPr>
              <w:t>0</w:t>
            </w:r>
          </w:p>
        </w:tc>
        <w:tc>
          <w:tcPr>
            <w:tcW w:w="461" w:type="pct"/>
            <w:noWrap/>
            <w:hideMark/>
          </w:tcPr>
          <w:p w14:paraId="6CF76C23" w14:textId="77777777" w:rsidR="00305390" w:rsidRPr="00305390" w:rsidRDefault="00305390" w:rsidP="00901F70">
            <w:pPr>
              <w:pStyle w:val="103"/>
              <w:rPr>
                <w:lang w:eastAsia="ru-RU"/>
              </w:rPr>
            </w:pPr>
            <w:r w:rsidRPr="00305390">
              <w:rPr>
                <w:lang w:eastAsia="ru-RU"/>
              </w:rPr>
              <w:t>0</w:t>
            </w:r>
          </w:p>
        </w:tc>
        <w:tc>
          <w:tcPr>
            <w:tcW w:w="439" w:type="pct"/>
            <w:noWrap/>
            <w:hideMark/>
          </w:tcPr>
          <w:p w14:paraId="6AFC7C1D" w14:textId="77777777" w:rsidR="00305390" w:rsidRPr="00305390" w:rsidRDefault="00305390" w:rsidP="00901F70">
            <w:pPr>
              <w:pStyle w:val="103"/>
              <w:rPr>
                <w:lang w:eastAsia="ru-RU"/>
              </w:rPr>
            </w:pPr>
            <w:r w:rsidRPr="00305390">
              <w:rPr>
                <w:lang w:eastAsia="ru-RU"/>
              </w:rPr>
              <w:t>0</w:t>
            </w:r>
          </w:p>
        </w:tc>
        <w:tc>
          <w:tcPr>
            <w:tcW w:w="477" w:type="pct"/>
            <w:noWrap/>
            <w:hideMark/>
          </w:tcPr>
          <w:p w14:paraId="7332590C" w14:textId="77777777" w:rsidR="00305390" w:rsidRPr="00305390" w:rsidRDefault="00305390" w:rsidP="00901F70">
            <w:pPr>
              <w:pStyle w:val="103"/>
              <w:rPr>
                <w:lang w:eastAsia="ru-RU"/>
              </w:rPr>
            </w:pPr>
            <w:r w:rsidRPr="00305390">
              <w:rPr>
                <w:lang w:eastAsia="ru-RU"/>
              </w:rPr>
              <w:t>0</w:t>
            </w:r>
          </w:p>
        </w:tc>
        <w:tc>
          <w:tcPr>
            <w:tcW w:w="477" w:type="pct"/>
            <w:noWrap/>
            <w:hideMark/>
          </w:tcPr>
          <w:p w14:paraId="6D8F0C94" w14:textId="77777777" w:rsidR="00305390" w:rsidRPr="00305390" w:rsidRDefault="00305390" w:rsidP="00901F70">
            <w:pPr>
              <w:pStyle w:val="103"/>
              <w:rPr>
                <w:lang w:eastAsia="ru-RU"/>
              </w:rPr>
            </w:pPr>
            <w:r w:rsidRPr="00305390">
              <w:rPr>
                <w:lang w:eastAsia="ru-RU"/>
              </w:rPr>
              <w:t>0</w:t>
            </w:r>
          </w:p>
        </w:tc>
        <w:tc>
          <w:tcPr>
            <w:tcW w:w="424" w:type="pct"/>
            <w:noWrap/>
            <w:hideMark/>
          </w:tcPr>
          <w:p w14:paraId="23E28746" w14:textId="77777777" w:rsidR="00305390" w:rsidRPr="00305390" w:rsidRDefault="00305390" w:rsidP="00901F70">
            <w:pPr>
              <w:pStyle w:val="103"/>
              <w:rPr>
                <w:lang w:eastAsia="ru-RU"/>
              </w:rPr>
            </w:pPr>
            <w:r w:rsidRPr="00305390">
              <w:rPr>
                <w:lang w:eastAsia="ru-RU"/>
              </w:rPr>
              <w:t>0</w:t>
            </w:r>
          </w:p>
        </w:tc>
        <w:tc>
          <w:tcPr>
            <w:tcW w:w="363" w:type="pct"/>
            <w:noWrap/>
            <w:hideMark/>
          </w:tcPr>
          <w:p w14:paraId="446C457F" w14:textId="77777777" w:rsidR="00305390" w:rsidRPr="00305390" w:rsidRDefault="00305390" w:rsidP="00901F70">
            <w:pPr>
              <w:pStyle w:val="103"/>
              <w:rPr>
                <w:lang w:eastAsia="ru-RU"/>
              </w:rPr>
            </w:pPr>
            <w:r w:rsidRPr="00305390">
              <w:rPr>
                <w:lang w:eastAsia="ru-RU"/>
              </w:rPr>
              <w:t>0</w:t>
            </w:r>
          </w:p>
        </w:tc>
      </w:tr>
      <w:tr w:rsidR="00305390" w:rsidRPr="00305390" w14:paraId="2FA3A8DB" w14:textId="77777777" w:rsidTr="00901F70">
        <w:trPr>
          <w:trHeight w:val="510"/>
        </w:trPr>
        <w:tc>
          <w:tcPr>
            <w:tcW w:w="1422" w:type="pct"/>
            <w:hideMark/>
          </w:tcPr>
          <w:p w14:paraId="5456D009" w14:textId="77777777" w:rsidR="00305390" w:rsidRPr="00305390" w:rsidRDefault="00305390" w:rsidP="00901F70">
            <w:pPr>
              <w:pStyle w:val="103"/>
              <w:rPr>
                <w:lang w:eastAsia="ru-RU"/>
              </w:rPr>
            </w:pPr>
            <w:r w:rsidRPr="00305390">
              <w:rPr>
                <w:lang w:eastAsia="ru-RU"/>
              </w:rPr>
              <w:lastRenderedPageBreak/>
              <w:t>Максимальный часовой расход условного топлива</w:t>
            </w:r>
          </w:p>
        </w:tc>
        <w:tc>
          <w:tcPr>
            <w:tcW w:w="469" w:type="pct"/>
            <w:noWrap/>
            <w:hideMark/>
          </w:tcPr>
          <w:p w14:paraId="2177C116" w14:textId="77777777" w:rsidR="00305390" w:rsidRPr="00305390" w:rsidRDefault="00305390" w:rsidP="00901F70">
            <w:pPr>
              <w:pStyle w:val="103"/>
              <w:rPr>
                <w:lang w:eastAsia="ru-RU"/>
              </w:rPr>
            </w:pPr>
            <w:r w:rsidRPr="00305390">
              <w:rPr>
                <w:lang w:eastAsia="ru-RU"/>
              </w:rPr>
              <w:t>т у.т./ч</w:t>
            </w:r>
          </w:p>
        </w:tc>
        <w:tc>
          <w:tcPr>
            <w:tcW w:w="469" w:type="pct"/>
            <w:noWrap/>
            <w:hideMark/>
          </w:tcPr>
          <w:p w14:paraId="0A373E57" w14:textId="77777777" w:rsidR="00305390" w:rsidRPr="00305390" w:rsidRDefault="00305390" w:rsidP="00901F70">
            <w:pPr>
              <w:pStyle w:val="103"/>
              <w:rPr>
                <w:lang w:eastAsia="ru-RU"/>
              </w:rPr>
            </w:pPr>
            <w:r w:rsidRPr="00305390">
              <w:rPr>
                <w:lang w:eastAsia="ru-RU"/>
              </w:rPr>
              <w:t>0,02</w:t>
            </w:r>
          </w:p>
        </w:tc>
        <w:tc>
          <w:tcPr>
            <w:tcW w:w="461" w:type="pct"/>
            <w:noWrap/>
            <w:hideMark/>
          </w:tcPr>
          <w:p w14:paraId="045F3ED0" w14:textId="77777777" w:rsidR="00305390" w:rsidRPr="00305390" w:rsidRDefault="00305390" w:rsidP="00901F70">
            <w:pPr>
              <w:pStyle w:val="103"/>
              <w:rPr>
                <w:lang w:eastAsia="ru-RU"/>
              </w:rPr>
            </w:pPr>
            <w:r w:rsidRPr="00305390">
              <w:rPr>
                <w:lang w:eastAsia="ru-RU"/>
              </w:rPr>
              <w:t>0,02</w:t>
            </w:r>
          </w:p>
        </w:tc>
        <w:tc>
          <w:tcPr>
            <w:tcW w:w="439" w:type="pct"/>
            <w:noWrap/>
            <w:hideMark/>
          </w:tcPr>
          <w:p w14:paraId="54F975AC" w14:textId="77777777" w:rsidR="00305390" w:rsidRPr="00305390" w:rsidRDefault="00305390" w:rsidP="00901F70">
            <w:pPr>
              <w:pStyle w:val="103"/>
              <w:rPr>
                <w:lang w:eastAsia="ru-RU"/>
              </w:rPr>
            </w:pPr>
            <w:r w:rsidRPr="00305390">
              <w:rPr>
                <w:lang w:eastAsia="ru-RU"/>
              </w:rPr>
              <w:t>0,02</w:t>
            </w:r>
          </w:p>
        </w:tc>
        <w:tc>
          <w:tcPr>
            <w:tcW w:w="477" w:type="pct"/>
            <w:noWrap/>
            <w:hideMark/>
          </w:tcPr>
          <w:p w14:paraId="01242599" w14:textId="77777777" w:rsidR="00305390" w:rsidRPr="00305390" w:rsidRDefault="00305390" w:rsidP="00901F70">
            <w:pPr>
              <w:pStyle w:val="103"/>
              <w:rPr>
                <w:lang w:eastAsia="ru-RU"/>
              </w:rPr>
            </w:pPr>
            <w:r w:rsidRPr="00305390">
              <w:rPr>
                <w:lang w:eastAsia="ru-RU"/>
              </w:rPr>
              <w:t>0,02</w:t>
            </w:r>
          </w:p>
        </w:tc>
        <w:tc>
          <w:tcPr>
            <w:tcW w:w="477" w:type="pct"/>
            <w:noWrap/>
            <w:hideMark/>
          </w:tcPr>
          <w:p w14:paraId="62C31773" w14:textId="77777777" w:rsidR="00305390" w:rsidRPr="00305390" w:rsidRDefault="00305390" w:rsidP="00901F70">
            <w:pPr>
              <w:pStyle w:val="103"/>
              <w:rPr>
                <w:lang w:eastAsia="ru-RU"/>
              </w:rPr>
            </w:pPr>
            <w:r w:rsidRPr="00305390">
              <w:rPr>
                <w:lang w:eastAsia="ru-RU"/>
              </w:rPr>
              <w:t>0,02</w:t>
            </w:r>
          </w:p>
        </w:tc>
        <w:tc>
          <w:tcPr>
            <w:tcW w:w="424" w:type="pct"/>
            <w:noWrap/>
            <w:hideMark/>
          </w:tcPr>
          <w:p w14:paraId="716791CF" w14:textId="77777777" w:rsidR="00305390" w:rsidRPr="00305390" w:rsidRDefault="00305390" w:rsidP="00901F70">
            <w:pPr>
              <w:pStyle w:val="103"/>
              <w:rPr>
                <w:lang w:eastAsia="ru-RU"/>
              </w:rPr>
            </w:pPr>
            <w:r w:rsidRPr="00305390">
              <w:rPr>
                <w:lang w:eastAsia="ru-RU"/>
              </w:rPr>
              <w:t>0,02</w:t>
            </w:r>
          </w:p>
        </w:tc>
        <w:tc>
          <w:tcPr>
            <w:tcW w:w="363" w:type="pct"/>
            <w:noWrap/>
            <w:hideMark/>
          </w:tcPr>
          <w:p w14:paraId="2D51A13F" w14:textId="77777777" w:rsidR="00305390" w:rsidRPr="00305390" w:rsidRDefault="00305390" w:rsidP="00901F70">
            <w:pPr>
              <w:pStyle w:val="103"/>
              <w:rPr>
                <w:lang w:eastAsia="ru-RU"/>
              </w:rPr>
            </w:pPr>
            <w:r w:rsidRPr="00305390">
              <w:rPr>
                <w:lang w:eastAsia="ru-RU"/>
              </w:rPr>
              <w:t>0,02</w:t>
            </w:r>
          </w:p>
        </w:tc>
      </w:tr>
      <w:tr w:rsidR="00305390" w:rsidRPr="00305390" w14:paraId="53328598" w14:textId="77777777" w:rsidTr="00901F70">
        <w:trPr>
          <w:trHeight w:val="255"/>
        </w:trPr>
        <w:tc>
          <w:tcPr>
            <w:tcW w:w="1422" w:type="pct"/>
            <w:noWrap/>
            <w:hideMark/>
          </w:tcPr>
          <w:p w14:paraId="3491B187" w14:textId="77777777" w:rsidR="00305390" w:rsidRPr="00305390" w:rsidRDefault="00305390" w:rsidP="00901F70">
            <w:pPr>
              <w:pStyle w:val="103"/>
              <w:rPr>
                <w:lang w:eastAsia="ru-RU"/>
              </w:rPr>
            </w:pPr>
            <w:r w:rsidRPr="00305390">
              <w:rPr>
                <w:lang w:eastAsia="ru-RU"/>
              </w:rPr>
              <w:t>Основное топливо</w:t>
            </w:r>
          </w:p>
        </w:tc>
        <w:tc>
          <w:tcPr>
            <w:tcW w:w="469" w:type="pct"/>
            <w:noWrap/>
            <w:hideMark/>
          </w:tcPr>
          <w:p w14:paraId="545444F5" w14:textId="77777777" w:rsidR="00305390" w:rsidRPr="00305390" w:rsidRDefault="00305390" w:rsidP="00901F70">
            <w:pPr>
              <w:pStyle w:val="103"/>
              <w:rPr>
                <w:lang w:eastAsia="ru-RU"/>
              </w:rPr>
            </w:pPr>
            <w:r w:rsidRPr="00305390">
              <w:rPr>
                <w:lang w:eastAsia="ru-RU"/>
              </w:rPr>
              <w:t> </w:t>
            </w:r>
          </w:p>
        </w:tc>
        <w:tc>
          <w:tcPr>
            <w:tcW w:w="469" w:type="pct"/>
            <w:noWrap/>
            <w:hideMark/>
          </w:tcPr>
          <w:p w14:paraId="3FE65EB2" w14:textId="77777777" w:rsidR="00305390" w:rsidRPr="00305390" w:rsidRDefault="00305390" w:rsidP="00901F70">
            <w:pPr>
              <w:pStyle w:val="103"/>
              <w:rPr>
                <w:lang w:eastAsia="ru-RU"/>
              </w:rPr>
            </w:pPr>
            <w:r w:rsidRPr="00305390">
              <w:rPr>
                <w:lang w:eastAsia="ru-RU"/>
              </w:rPr>
              <w:t>газ</w:t>
            </w:r>
          </w:p>
        </w:tc>
        <w:tc>
          <w:tcPr>
            <w:tcW w:w="461" w:type="pct"/>
            <w:noWrap/>
            <w:hideMark/>
          </w:tcPr>
          <w:p w14:paraId="03CB9787" w14:textId="77777777" w:rsidR="00305390" w:rsidRPr="00305390" w:rsidRDefault="00305390" w:rsidP="00901F70">
            <w:pPr>
              <w:pStyle w:val="103"/>
              <w:rPr>
                <w:lang w:eastAsia="ru-RU"/>
              </w:rPr>
            </w:pPr>
            <w:r w:rsidRPr="00305390">
              <w:rPr>
                <w:lang w:eastAsia="ru-RU"/>
              </w:rPr>
              <w:t>газ</w:t>
            </w:r>
          </w:p>
        </w:tc>
        <w:tc>
          <w:tcPr>
            <w:tcW w:w="439" w:type="pct"/>
            <w:noWrap/>
            <w:hideMark/>
          </w:tcPr>
          <w:p w14:paraId="3480C6BF" w14:textId="77777777" w:rsidR="00305390" w:rsidRPr="00305390" w:rsidRDefault="00305390" w:rsidP="00901F70">
            <w:pPr>
              <w:pStyle w:val="103"/>
              <w:rPr>
                <w:lang w:eastAsia="ru-RU"/>
              </w:rPr>
            </w:pPr>
            <w:r w:rsidRPr="00305390">
              <w:rPr>
                <w:lang w:eastAsia="ru-RU"/>
              </w:rPr>
              <w:t>газ</w:t>
            </w:r>
          </w:p>
        </w:tc>
        <w:tc>
          <w:tcPr>
            <w:tcW w:w="477" w:type="pct"/>
            <w:noWrap/>
            <w:hideMark/>
          </w:tcPr>
          <w:p w14:paraId="4B5569C6" w14:textId="77777777" w:rsidR="00305390" w:rsidRPr="00305390" w:rsidRDefault="00305390" w:rsidP="00901F70">
            <w:pPr>
              <w:pStyle w:val="103"/>
              <w:rPr>
                <w:lang w:eastAsia="ru-RU"/>
              </w:rPr>
            </w:pPr>
            <w:r w:rsidRPr="00305390">
              <w:rPr>
                <w:lang w:eastAsia="ru-RU"/>
              </w:rPr>
              <w:t>газ</w:t>
            </w:r>
          </w:p>
        </w:tc>
        <w:tc>
          <w:tcPr>
            <w:tcW w:w="477" w:type="pct"/>
            <w:noWrap/>
            <w:hideMark/>
          </w:tcPr>
          <w:p w14:paraId="26C7A959" w14:textId="77777777" w:rsidR="00305390" w:rsidRPr="00305390" w:rsidRDefault="00305390" w:rsidP="00901F70">
            <w:pPr>
              <w:pStyle w:val="103"/>
              <w:rPr>
                <w:lang w:eastAsia="ru-RU"/>
              </w:rPr>
            </w:pPr>
            <w:r w:rsidRPr="00305390">
              <w:rPr>
                <w:lang w:eastAsia="ru-RU"/>
              </w:rPr>
              <w:t>газ</w:t>
            </w:r>
          </w:p>
        </w:tc>
        <w:tc>
          <w:tcPr>
            <w:tcW w:w="424" w:type="pct"/>
            <w:noWrap/>
            <w:hideMark/>
          </w:tcPr>
          <w:p w14:paraId="54B87BB2" w14:textId="77777777" w:rsidR="00305390" w:rsidRPr="00305390" w:rsidRDefault="00305390" w:rsidP="00901F70">
            <w:pPr>
              <w:pStyle w:val="103"/>
              <w:rPr>
                <w:lang w:eastAsia="ru-RU"/>
              </w:rPr>
            </w:pPr>
            <w:r w:rsidRPr="00305390">
              <w:rPr>
                <w:lang w:eastAsia="ru-RU"/>
              </w:rPr>
              <w:t>газ</w:t>
            </w:r>
          </w:p>
        </w:tc>
        <w:tc>
          <w:tcPr>
            <w:tcW w:w="363" w:type="pct"/>
            <w:noWrap/>
            <w:hideMark/>
          </w:tcPr>
          <w:p w14:paraId="446E36A1" w14:textId="77777777" w:rsidR="00305390" w:rsidRPr="00305390" w:rsidRDefault="00305390" w:rsidP="00901F70">
            <w:pPr>
              <w:pStyle w:val="103"/>
              <w:rPr>
                <w:lang w:eastAsia="ru-RU"/>
              </w:rPr>
            </w:pPr>
            <w:r w:rsidRPr="00305390">
              <w:rPr>
                <w:lang w:eastAsia="ru-RU"/>
              </w:rPr>
              <w:t>газ</w:t>
            </w:r>
          </w:p>
        </w:tc>
      </w:tr>
      <w:tr w:rsidR="00305390" w:rsidRPr="00305390" w14:paraId="38B695C1" w14:textId="77777777" w:rsidTr="00901F70">
        <w:trPr>
          <w:trHeight w:val="255"/>
        </w:trPr>
        <w:tc>
          <w:tcPr>
            <w:tcW w:w="1422" w:type="pct"/>
            <w:hideMark/>
          </w:tcPr>
          <w:p w14:paraId="543C0085" w14:textId="77777777" w:rsidR="00305390" w:rsidRPr="00305390" w:rsidRDefault="00305390" w:rsidP="00901F70">
            <w:pPr>
              <w:pStyle w:val="103"/>
              <w:rPr>
                <w:lang w:eastAsia="ru-RU"/>
              </w:rPr>
            </w:pPr>
            <w:r w:rsidRPr="00305390">
              <w:rPr>
                <w:lang w:eastAsia="ru-RU"/>
              </w:rPr>
              <w:t>Годовой расход натурального топлива:</w:t>
            </w:r>
          </w:p>
        </w:tc>
        <w:tc>
          <w:tcPr>
            <w:tcW w:w="469" w:type="pct"/>
            <w:noWrap/>
            <w:hideMark/>
          </w:tcPr>
          <w:p w14:paraId="1CECC22A" w14:textId="77777777" w:rsidR="00305390" w:rsidRPr="00305390" w:rsidRDefault="00305390" w:rsidP="00901F70">
            <w:pPr>
              <w:pStyle w:val="103"/>
              <w:rPr>
                <w:lang w:eastAsia="ru-RU"/>
              </w:rPr>
            </w:pPr>
            <w:r w:rsidRPr="00305390">
              <w:rPr>
                <w:lang w:eastAsia="ru-RU"/>
              </w:rPr>
              <w:t> </w:t>
            </w:r>
          </w:p>
        </w:tc>
        <w:tc>
          <w:tcPr>
            <w:tcW w:w="469" w:type="pct"/>
            <w:noWrap/>
            <w:hideMark/>
          </w:tcPr>
          <w:p w14:paraId="41E1828D" w14:textId="77777777" w:rsidR="00305390" w:rsidRPr="00305390" w:rsidRDefault="00305390" w:rsidP="00901F70">
            <w:pPr>
              <w:pStyle w:val="103"/>
              <w:rPr>
                <w:lang w:eastAsia="ru-RU"/>
              </w:rPr>
            </w:pPr>
            <w:r w:rsidRPr="00305390">
              <w:rPr>
                <w:lang w:eastAsia="ru-RU"/>
              </w:rPr>
              <w:t> </w:t>
            </w:r>
          </w:p>
        </w:tc>
        <w:tc>
          <w:tcPr>
            <w:tcW w:w="461" w:type="pct"/>
            <w:noWrap/>
            <w:hideMark/>
          </w:tcPr>
          <w:p w14:paraId="035A2508" w14:textId="77777777" w:rsidR="00305390" w:rsidRPr="00305390" w:rsidRDefault="00305390" w:rsidP="00901F70">
            <w:pPr>
              <w:pStyle w:val="103"/>
              <w:rPr>
                <w:lang w:eastAsia="ru-RU"/>
              </w:rPr>
            </w:pPr>
            <w:r w:rsidRPr="00305390">
              <w:rPr>
                <w:lang w:eastAsia="ru-RU"/>
              </w:rPr>
              <w:t> </w:t>
            </w:r>
          </w:p>
        </w:tc>
        <w:tc>
          <w:tcPr>
            <w:tcW w:w="439" w:type="pct"/>
            <w:noWrap/>
            <w:hideMark/>
          </w:tcPr>
          <w:p w14:paraId="344B5429" w14:textId="77777777" w:rsidR="00305390" w:rsidRPr="00305390" w:rsidRDefault="00305390" w:rsidP="00901F70">
            <w:pPr>
              <w:pStyle w:val="103"/>
              <w:rPr>
                <w:lang w:eastAsia="ru-RU"/>
              </w:rPr>
            </w:pPr>
            <w:r w:rsidRPr="00305390">
              <w:rPr>
                <w:lang w:eastAsia="ru-RU"/>
              </w:rPr>
              <w:t> </w:t>
            </w:r>
          </w:p>
        </w:tc>
        <w:tc>
          <w:tcPr>
            <w:tcW w:w="477" w:type="pct"/>
            <w:noWrap/>
            <w:hideMark/>
          </w:tcPr>
          <w:p w14:paraId="48E881D6" w14:textId="77777777" w:rsidR="00305390" w:rsidRPr="00305390" w:rsidRDefault="00305390" w:rsidP="00901F70">
            <w:pPr>
              <w:pStyle w:val="103"/>
              <w:rPr>
                <w:lang w:eastAsia="ru-RU"/>
              </w:rPr>
            </w:pPr>
            <w:r w:rsidRPr="00305390">
              <w:rPr>
                <w:lang w:eastAsia="ru-RU"/>
              </w:rPr>
              <w:t> </w:t>
            </w:r>
          </w:p>
        </w:tc>
        <w:tc>
          <w:tcPr>
            <w:tcW w:w="477" w:type="pct"/>
            <w:noWrap/>
            <w:hideMark/>
          </w:tcPr>
          <w:p w14:paraId="1AC9B986" w14:textId="77777777" w:rsidR="00305390" w:rsidRPr="00305390" w:rsidRDefault="00305390" w:rsidP="00901F70">
            <w:pPr>
              <w:pStyle w:val="103"/>
              <w:rPr>
                <w:lang w:eastAsia="ru-RU"/>
              </w:rPr>
            </w:pPr>
            <w:r w:rsidRPr="00305390">
              <w:rPr>
                <w:lang w:eastAsia="ru-RU"/>
              </w:rPr>
              <w:t> </w:t>
            </w:r>
          </w:p>
        </w:tc>
        <w:tc>
          <w:tcPr>
            <w:tcW w:w="424" w:type="pct"/>
            <w:noWrap/>
            <w:hideMark/>
          </w:tcPr>
          <w:p w14:paraId="47DF07CC" w14:textId="77777777" w:rsidR="00305390" w:rsidRPr="00305390" w:rsidRDefault="00305390" w:rsidP="00901F70">
            <w:pPr>
              <w:pStyle w:val="103"/>
              <w:rPr>
                <w:lang w:eastAsia="ru-RU"/>
              </w:rPr>
            </w:pPr>
            <w:r w:rsidRPr="00305390">
              <w:rPr>
                <w:lang w:eastAsia="ru-RU"/>
              </w:rPr>
              <w:t> </w:t>
            </w:r>
          </w:p>
        </w:tc>
        <w:tc>
          <w:tcPr>
            <w:tcW w:w="363" w:type="pct"/>
            <w:noWrap/>
            <w:hideMark/>
          </w:tcPr>
          <w:p w14:paraId="523AE6D7" w14:textId="77777777" w:rsidR="00305390" w:rsidRPr="00305390" w:rsidRDefault="00305390" w:rsidP="00901F70">
            <w:pPr>
              <w:pStyle w:val="103"/>
              <w:rPr>
                <w:lang w:eastAsia="ru-RU"/>
              </w:rPr>
            </w:pPr>
            <w:r w:rsidRPr="00305390">
              <w:rPr>
                <w:lang w:eastAsia="ru-RU"/>
              </w:rPr>
              <w:t> </w:t>
            </w:r>
          </w:p>
        </w:tc>
      </w:tr>
      <w:tr w:rsidR="00305390" w:rsidRPr="00305390" w14:paraId="1BC65243" w14:textId="77777777" w:rsidTr="00901F70">
        <w:trPr>
          <w:trHeight w:val="315"/>
        </w:trPr>
        <w:tc>
          <w:tcPr>
            <w:tcW w:w="1422" w:type="pct"/>
            <w:noWrap/>
            <w:hideMark/>
          </w:tcPr>
          <w:p w14:paraId="4F9BEA2C" w14:textId="77777777" w:rsidR="00305390" w:rsidRPr="00305390" w:rsidRDefault="00305390" w:rsidP="00901F70">
            <w:pPr>
              <w:pStyle w:val="103"/>
              <w:rPr>
                <w:lang w:eastAsia="ru-RU"/>
              </w:rPr>
            </w:pPr>
            <w:r w:rsidRPr="00305390">
              <w:rPr>
                <w:lang w:eastAsia="ru-RU"/>
              </w:rPr>
              <w:t>природный газ</w:t>
            </w:r>
          </w:p>
        </w:tc>
        <w:tc>
          <w:tcPr>
            <w:tcW w:w="469" w:type="pct"/>
            <w:noWrap/>
            <w:hideMark/>
          </w:tcPr>
          <w:p w14:paraId="2B738AC1" w14:textId="77777777" w:rsidR="00305390" w:rsidRPr="00305390" w:rsidRDefault="00305390" w:rsidP="00901F70">
            <w:pPr>
              <w:pStyle w:val="103"/>
              <w:rPr>
                <w:lang w:eastAsia="ru-RU"/>
              </w:rPr>
            </w:pPr>
            <w:r w:rsidRPr="00305390">
              <w:rPr>
                <w:lang w:eastAsia="ru-RU"/>
              </w:rPr>
              <w:t>тыс. м</w:t>
            </w:r>
            <w:r w:rsidRPr="00AC71EC">
              <w:rPr>
                <w:rStyle w:val="aff3"/>
              </w:rPr>
              <w:t>3</w:t>
            </w:r>
          </w:p>
        </w:tc>
        <w:tc>
          <w:tcPr>
            <w:tcW w:w="469" w:type="pct"/>
            <w:noWrap/>
            <w:hideMark/>
          </w:tcPr>
          <w:p w14:paraId="0A9ECFC1" w14:textId="77777777" w:rsidR="00305390" w:rsidRPr="00305390" w:rsidRDefault="00305390" w:rsidP="00901F70">
            <w:pPr>
              <w:pStyle w:val="103"/>
              <w:rPr>
                <w:lang w:eastAsia="ru-RU"/>
              </w:rPr>
            </w:pPr>
            <w:r w:rsidRPr="00305390">
              <w:rPr>
                <w:lang w:eastAsia="ru-RU"/>
              </w:rPr>
              <w:t>18</w:t>
            </w:r>
          </w:p>
        </w:tc>
        <w:tc>
          <w:tcPr>
            <w:tcW w:w="461" w:type="pct"/>
            <w:noWrap/>
            <w:hideMark/>
          </w:tcPr>
          <w:p w14:paraId="0994D717" w14:textId="77777777" w:rsidR="00305390" w:rsidRPr="00305390" w:rsidRDefault="00305390" w:rsidP="00901F70">
            <w:pPr>
              <w:pStyle w:val="103"/>
              <w:rPr>
                <w:lang w:eastAsia="ru-RU"/>
              </w:rPr>
            </w:pPr>
            <w:r w:rsidRPr="00305390">
              <w:rPr>
                <w:lang w:eastAsia="ru-RU"/>
              </w:rPr>
              <w:t>18</w:t>
            </w:r>
          </w:p>
        </w:tc>
        <w:tc>
          <w:tcPr>
            <w:tcW w:w="439" w:type="pct"/>
            <w:noWrap/>
            <w:hideMark/>
          </w:tcPr>
          <w:p w14:paraId="2E0C34C5" w14:textId="77777777" w:rsidR="00305390" w:rsidRPr="00305390" w:rsidRDefault="00305390" w:rsidP="00901F70">
            <w:pPr>
              <w:pStyle w:val="103"/>
              <w:rPr>
                <w:lang w:eastAsia="ru-RU"/>
              </w:rPr>
            </w:pPr>
            <w:r w:rsidRPr="00305390">
              <w:rPr>
                <w:lang w:eastAsia="ru-RU"/>
              </w:rPr>
              <w:t>18</w:t>
            </w:r>
          </w:p>
        </w:tc>
        <w:tc>
          <w:tcPr>
            <w:tcW w:w="477" w:type="pct"/>
            <w:noWrap/>
            <w:hideMark/>
          </w:tcPr>
          <w:p w14:paraId="255131E0" w14:textId="77777777" w:rsidR="00305390" w:rsidRPr="00305390" w:rsidRDefault="00305390" w:rsidP="00901F70">
            <w:pPr>
              <w:pStyle w:val="103"/>
              <w:rPr>
                <w:lang w:eastAsia="ru-RU"/>
              </w:rPr>
            </w:pPr>
            <w:r w:rsidRPr="00305390">
              <w:rPr>
                <w:lang w:eastAsia="ru-RU"/>
              </w:rPr>
              <w:t>18</w:t>
            </w:r>
          </w:p>
        </w:tc>
        <w:tc>
          <w:tcPr>
            <w:tcW w:w="477" w:type="pct"/>
            <w:noWrap/>
            <w:hideMark/>
          </w:tcPr>
          <w:p w14:paraId="36F31CB7" w14:textId="77777777" w:rsidR="00305390" w:rsidRPr="00305390" w:rsidRDefault="00305390" w:rsidP="00901F70">
            <w:pPr>
              <w:pStyle w:val="103"/>
              <w:rPr>
                <w:lang w:eastAsia="ru-RU"/>
              </w:rPr>
            </w:pPr>
            <w:r w:rsidRPr="00305390">
              <w:rPr>
                <w:lang w:eastAsia="ru-RU"/>
              </w:rPr>
              <w:t>18</w:t>
            </w:r>
          </w:p>
        </w:tc>
        <w:tc>
          <w:tcPr>
            <w:tcW w:w="424" w:type="pct"/>
            <w:noWrap/>
            <w:hideMark/>
          </w:tcPr>
          <w:p w14:paraId="27A1771E" w14:textId="77777777" w:rsidR="00305390" w:rsidRPr="00305390" w:rsidRDefault="00305390" w:rsidP="00901F70">
            <w:pPr>
              <w:pStyle w:val="103"/>
              <w:rPr>
                <w:lang w:eastAsia="ru-RU"/>
              </w:rPr>
            </w:pPr>
            <w:r w:rsidRPr="00305390">
              <w:rPr>
                <w:lang w:eastAsia="ru-RU"/>
              </w:rPr>
              <w:t>18</w:t>
            </w:r>
          </w:p>
        </w:tc>
        <w:tc>
          <w:tcPr>
            <w:tcW w:w="363" w:type="pct"/>
            <w:noWrap/>
            <w:hideMark/>
          </w:tcPr>
          <w:p w14:paraId="78637D2E" w14:textId="77777777" w:rsidR="00305390" w:rsidRPr="00305390" w:rsidRDefault="00305390" w:rsidP="00901F70">
            <w:pPr>
              <w:pStyle w:val="103"/>
              <w:rPr>
                <w:lang w:eastAsia="ru-RU"/>
              </w:rPr>
            </w:pPr>
            <w:r w:rsidRPr="00305390">
              <w:rPr>
                <w:lang w:eastAsia="ru-RU"/>
              </w:rPr>
              <w:t>18</w:t>
            </w:r>
          </w:p>
        </w:tc>
      </w:tr>
      <w:tr w:rsidR="00305390" w:rsidRPr="00305390" w14:paraId="49CD5114" w14:textId="77777777" w:rsidTr="00901F70">
        <w:trPr>
          <w:trHeight w:val="255"/>
        </w:trPr>
        <w:tc>
          <w:tcPr>
            <w:tcW w:w="1422" w:type="pct"/>
            <w:noWrap/>
            <w:hideMark/>
          </w:tcPr>
          <w:p w14:paraId="224E9441" w14:textId="77777777" w:rsidR="00305390" w:rsidRPr="00305390" w:rsidRDefault="00305390" w:rsidP="00901F70">
            <w:pPr>
              <w:pStyle w:val="103"/>
              <w:rPr>
                <w:lang w:eastAsia="ru-RU"/>
              </w:rPr>
            </w:pPr>
            <w:r w:rsidRPr="00305390">
              <w:rPr>
                <w:lang w:eastAsia="ru-RU"/>
              </w:rPr>
              <w:t>уголь</w:t>
            </w:r>
          </w:p>
        </w:tc>
        <w:tc>
          <w:tcPr>
            <w:tcW w:w="469" w:type="pct"/>
            <w:noWrap/>
            <w:hideMark/>
          </w:tcPr>
          <w:p w14:paraId="3B9A5921" w14:textId="77777777" w:rsidR="00305390" w:rsidRPr="00305390" w:rsidRDefault="00305390" w:rsidP="00901F70">
            <w:pPr>
              <w:pStyle w:val="103"/>
              <w:rPr>
                <w:lang w:eastAsia="ru-RU"/>
              </w:rPr>
            </w:pPr>
            <w:r w:rsidRPr="00305390">
              <w:rPr>
                <w:lang w:eastAsia="ru-RU"/>
              </w:rPr>
              <w:t>т</w:t>
            </w:r>
          </w:p>
        </w:tc>
        <w:tc>
          <w:tcPr>
            <w:tcW w:w="469" w:type="pct"/>
            <w:noWrap/>
            <w:hideMark/>
          </w:tcPr>
          <w:p w14:paraId="2B5A26D3" w14:textId="77777777" w:rsidR="00305390" w:rsidRPr="00305390" w:rsidRDefault="00305390" w:rsidP="00901F70">
            <w:pPr>
              <w:pStyle w:val="103"/>
              <w:rPr>
                <w:lang w:eastAsia="ru-RU"/>
              </w:rPr>
            </w:pPr>
            <w:r w:rsidRPr="00305390">
              <w:rPr>
                <w:lang w:eastAsia="ru-RU"/>
              </w:rPr>
              <w:t>0</w:t>
            </w:r>
          </w:p>
        </w:tc>
        <w:tc>
          <w:tcPr>
            <w:tcW w:w="461" w:type="pct"/>
            <w:noWrap/>
            <w:hideMark/>
          </w:tcPr>
          <w:p w14:paraId="3C902C58" w14:textId="77777777" w:rsidR="00305390" w:rsidRPr="00305390" w:rsidRDefault="00305390" w:rsidP="00901F70">
            <w:pPr>
              <w:pStyle w:val="103"/>
              <w:rPr>
                <w:lang w:eastAsia="ru-RU"/>
              </w:rPr>
            </w:pPr>
            <w:r w:rsidRPr="00305390">
              <w:rPr>
                <w:lang w:eastAsia="ru-RU"/>
              </w:rPr>
              <w:t>0</w:t>
            </w:r>
          </w:p>
        </w:tc>
        <w:tc>
          <w:tcPr>
            <w:tcW w:w="439" w:type="pct"/>
            <w:noWrap/>
            <w:hideMark/>
          </w:tcPr>
          <w:p w14:paraId="0201EE96" w14:textId="77777777" w:rsidR="00305390" w:rsidRPr="00305390" w:rsidRDefault="00305390" w:rsidP="00901F70">
            <w:pPr>
              <w:pStyle w:val="103"/>
              <w:rPr>
                <w:lang w:eastAsia="ru-RU"/>
              </w:rPr>
            </w:pPr>
            <w:r w:rsidRPr="00305390">
              <w:rPr>
                <w:lang w:eastAsia="ru-RU"/>
              </w:rPr>
              <w:t>0</w:t>
            </w:r>
          </w:p>
        </w:tc>
        <w:tc>
          <w:tcPr>
            <w:tcW w:w="477" w:type="pct"/>
            <w:noWrap/>
            <w:hideMark/>
          </w:tcPr>
          <w:p w14:paraId="1F2A8FF7" w14:textId="77777777" w:rsidR="00305390" w:rsidRPr="00305390" w:rsidRDefault="00305390" w:rsidP="00901F70">
            <w:pPr>
              <w:pStyle w:val="103"/>
              <w:rPr>
                <w:lang w:eastAsia="ru-RU"/>
              </w:rPr>
            </w:pPr>
            <w:r w:rsidRPr="00305390">
              <w:rPr>
                <w:lang w:eastAsia="ru-RU"/>
              </w:rPr>
              <w:t>0</w:t>
            </w:r>
          </w:p>
        </w:tc>
        <w:tc>
          <w:tcPr>
            <w:tcW w:w="477" w:type="pct"/>
            <w:noWrap/>
            <w:hideMark/>
          </w:tcPr>
          <w:p w14:paraId="3EE1B54C" w14:textId="77777777" w:rsidR="00305390" w:rsidRPr="00305390" w:rsidRDefault="00305390" w:rsidP="00901F70">
            <w:pPr>
              <w:pStyle w:val="103"/>
              <w:rPr>
                <w:lang w:eastAsia="ru-RU"/>
              </w:rPr>
            </w:pPr>
            <w:r w:rsidRPr="00305390">
              <w:rPr>
                <w:lang w:eastAsia="ru-RU"/>
              </w:rPr>
              <w:t>0</w:t>
            </w:r>
          </w:p>
        </w:tc>
        <w:tc>
          <w:tcPr>
            <w:tcW w:w="424" w:type="pct"/>
            <w:noWrap/>
            <w:hideMark/>
          </w:tcPr>
          <w:p w14:paraId="73F508C9" w14:textId="77777777" w:rsidR="00305390" w:rsidRPr="00305390" w:rsidRDefault="00305390" w:rsidP="00901F70">
            <w:pPr>
              <w:pStyle w:val="103"/>
              <w:rPr>
                <w:lang w:eastAsia="ru-RU"/>
              </w:rPr>
            </w:pPr>
            <w:r w:rsidRPr="00305390">
              <w:rPr>
                <w:lang w:eastAsia="ru-RU"/>
              </w:rPr>
              <w:t>0</w:t>
            </w:r>
          </w:p>
        </w:tc>
        <w:tc>
          <w:tcPr>
            <w:tcW w:w="363" w:type="pct"/>
            <w:noWrap/>
            <w:hideMark/>
          </w:tcPr>
          <w:p w14:paraId="1A5F019B" w14:textId="77777777" w:rsidR="00305390" w:rsidRPr="00305390" w:rsidRDefault="00305390" w:rsidP="00901F70">
            <w:pPr>
              <w:pStyle w:val="103"/>
              <w:rPr>
                <w:lang w:eastAsia="ru-RU"/>
              </w:rPr>
            </w:pPr>
            <w:r w:rsidRPr="00305390">
              <w:rPr>
                <w:lang w:eastAsia="ru-RU"/>
              </w:rPr>
              <w:t>0</w:t>
            </w:r>
          </w:p>
        </w:tc>
      </w:tr>
      <w:tr w:rsidR="00305390" w:rsidRPr="00305390" w14:paraId="7307D6A9" w14:textId="77777777" w:rsidTr="00901F70">
        <w:trPr>
          <w:trHeight w:val="255"/>
        </w:trPr>
        <w:tc>
          <w:tcPr>
            <w:tcW w:w="1422" w:type="pct"/>
            <w:noWrap/>
            <w:hideMark/>
          </w:tcPr>
          <w:p w14:paraId="64AC47D3" w14:textId="77777777" w:rsidR="00305390" w:rsidRPr="00305390" w:rsidRDefault="00305390" w:rsidP="00901F70">
            <w:pPr>
              <w:pStyle w:val="103"/>
              <w:rPr>
                <w:lang w:eastAsia="ru-RU"/>
              </w:rPr>
            </w:pPr>
            <w:r w:rsidRPr="00305390">
              <w:rPr>
                <w:lang w:eastAsia="ru-RU"/>
              </w:rPr>
              <w:t>мазут</w:t>
            </w:r>
          </w:p>
        </w:tc>
        <w:tc>
          <w:tcPr>
            <w:tcW w:w="469" w:type="pct"/>
            <w:noWrap/>
            <w:hideMark/>
          </w:tcPr>
          <w:p w14:paraId="404C6882" w14:textId="77777777" w:rsidR="00305390" w:rsidRPr="00305390" w:rsidRDefault="00305390" w:rsidP="00901F70">
            <w:pPr>
              <w:pStyle w:val="103"/>
              <w:rPr>
                <w:lang w:eastAsia="ru-RU"/>
              </w:rPr>
            </w:pPr>
            <w:r w:rsidRPr="00305390">
              <w:rPr>
                <w:lang w:eastAsia="ru-RU"/>
              </w:rPr>
              <w:t>т</w:t>
            </w:r>
          </w:p>
        </w:tc>
        <w:tc>
          <w:tcPr>
            <w:tcW w:w="469" w:type="pct"/>
            <w:noWrap/>
            <w:hideMark/>
          </w:tcPr>
          <w:p w14:paraId="4E520A8F" w14:textId="77777777" w:rsidR="00305390" w:rsidRPr="00305390" w:rsidRDefault="00305390" w:rsidP="00901F70">
            <w:pPr>
              <w:pStyle w:val="103"/>
              <w:rPr>
                <w:lang w:eastAsia="ru-RU"/>
              </w:rPr>
            </w:pPr>
            <w:r w:rsidRPr="00305390">
              <w:rPr>
                <w:lang w:eastAsia="ru-RU"/>
              </w:rPr>
              <w:t>0</w:t>
            </w:r>
          </w:p>
        </w:tc>
        <w:tc>
          <w:tcPr>
            <w:tcW w:w="461" w:type="pct"/>
            <w:noWrap/>
            <w:hideMark/>
          </w:tcPr>
          <w:p w14:paraId="3C6BE6CB" w14:textId="77777777" w:rsidR="00305390" w:rsidRPr="00305390" w:rsidRDefault="00305390" w:rsidP="00901F70">
            <w:pPr>
              <w:pStyle w:val="103"/>
              <w:rPr>
                <w:lang w:eastAsia="ru-RU"/>
              </w:rPr>
            </w:pPr>
            <w:r w:rsidRPr="00305390">
              <w:rPr>
                <w:lang w:eastAsia="ru-RU"/>
              </w:rPr>
              <w:t>0</w:t>
            </w:r>
          </w:p>
        </w:tc>
        <w:tc>
          <w:tcPr>
            <w:tcW w:w="439" w:type="pct"/>
            <w:noWrap/>
            <w:hideMark/>
          </w:tcPr>
          <w:p w14:paraId="1281C13B" w14:textId="77777777" w:rsidR="00305390" w:rsidRPr="00305390" w:rsidRDefault="00305390" w:rsidP="00901F70">
            <w:pPr>
              <w:pStyle w:val="103"/>
              <w:rPr>
                <w:lang w:eastAsia="ru-RU"/>
              </w:rPr>
            </w:pPr>
            <w:r w:rsidRPr="00305390">
              <w:rPr>
                <w:lang w:eastAsia="ru-RU"/>
              </w:rPr>
              <w:t>0</w:t>
            </w:r>
          </w:p>
        </w:tc>
        <w:tc>
          <w:tcPr>
            <w:tcW w:w="477" w:type="pct"/>
            <w:noWrap/>
            <w:hideMark/>
          </w:tcPr>
          <w:p w14:paraId="16DEB2DA" w14:textId="77777777" w:rsidR="00305390" w:rsidRPr="00305390" w:rsidRDefault="00305390" w:rsidP="00901F70">
            <w:pPr>
              <w:pStyle w:val="103"/>
              <w:rPr>
                <w:lang w:eastAsia="ru-RU"/>
              </w:rPr>
            </w:pPr>
            <w:r w:rsidRPr="00305390">
              <w:rPr>
                <w:lang w:eastAsia="ru-RU"/>
              </w:rPr>
              <w:t>0</w:t>
            </w:r>
          </w:p>
        </w:tc>
        <w:tc>
          <w:tcPr>
            <w:tcW w:w="477" w:type="pct"/>
            <w:noWrap/>
            <w:hideMark/>
          </w:tcPr>
          <w:p w14:paraId="7880146F" w14:textId="77777777" w:rsidR="00305390" w:rsidRPr="00305390" w:rsidRDefault="00305390" w:rsidP="00901F70">
            <w:pPr>
              <w:pStyle w:val="103"/>
              <w:rPr>
                <w:lang w:eastAsia="ru-RU"/>
              </w:rPr>
            </w:pPr>
            <w:r w:rsidRPr="00305390">
              <w:rPr>
                <w:lang w:eastAsia="ru-RU"/>
              </w:rPr>
              <w:t>0</w:t>
            </w:r>
          </w:p>
        </w:tc>
        <w:tc>
          <w:tcPr>
            <w:tcW w:w="424" w:type="pct"/>
            <w:noWrap/>
            <w:hideMark/>
          </w:tcPr>
          <w:p w14:paraId="649CCBDA" w14:textId="77777777" w:rsidR="00305390" w:rsidRPr="00305390" w:rsidRDefault="00305390" w:rsidP="00901F70">
            <w:pPr>
              <w:pStyle w:val="103"/>
              <w:rPr>
                <w:lang w:eastAsia="ru-RU"/>
              </w:rPr>
            </w:pPr>
            <w:r w:rsidRPr="00305390">
              <w:rPr>
                <w:lang w:eastAsia="ru-RU"/>
              </w:rPr>
              <w:t>0</w:t>
            </w:r>
          </w:p>
        </w:tc>
        <w:tc>
          <w:tcPr>
            <w:tcW w:w="363" w:type="pct"/>
            <w:noWrap/>
            <w:hideMark/>
          </w:tcPr>
          <w:p w14:paraId="6E4548D4" w14:textId="77777777" w:rsidR="00305390" w:rsidRPr="00305390" w:rsidRDefault="00305390" w:rsidP="00901F70">
            <w:pPr>
              <w:pStyle w:val="103"/>
              <w:rPr>
                <w:lang w:eastAsia="ru-RU"/>
              </w:rPr>
            </w:pPr>
            <w:r w:rsidRPr="00305390">
              <w:rPr>
                <w:lang w:eastAsia="ru-RU"/>
              </w:rPr>
              <w:t>0</w:t>
            </w:r>
          </w:p>
        </w:tc>
      </w:tr>
      <w:tr w:rsidR="00305390" w:rsidRPr="00305390" w14:paraId="312E1704" w14:textId="77777777" w:rsidTr="00901F70">
        <w:trPr>
          <w:trHeight w:val="255"/>
        </w:trPr>
        <w:tc>
          <w:tcPr>
            <w:tcW w:w="1422" w:type="pct"/>
            <w:noWrap/>
            <w:hideMark/>
          </w:tcPr>
          <w:p w14:paraId="0EC31619" w14:textId="77777777" w:rsidR="00305390" w:rsidRPr="00305390" w:rsidRDefault="00305390" w:rsidP="00901F70">
            <w:pPr>
              <w:pStyle w:val="103"/>
              <w:rPr>
                <w:lang w:eastAsia="ru-RU"/>
              </w:rPr>
            </w:pPr>
            <w:r w:rsidRPr="00305390">
              <w:rPr>
                <w:lang w:eastAsia="ru-RU"/>
              </w:rPr>
              <w:t>дизельное топливо</w:t>
            </w:r>
          </w:p>
        </w:tc>
        <w:tc>
          <w:tcPr>
            <w:tcW w:w="469" w:type="pct"/>
            <w:noWrap/>
            <w:hideMark/>
          </w:tcPr>
          <w:p w14:paraId="6D336491" w14:textId="77777777" w:rsidR="00305390" w:rsidRPr="00305390" w:rsidRDefault="00305390" w:rsidP="00901F70">
            <w:pPr>
              <w:pStyle w:val="103"/>
              <w:rPr>
                <w:lang w:eastAsia="ru-RU"/>
              </w:rPr>
            </w:pPr>
            <w:r w:rsidRPr="00305390">
              <w:rPr>
                <w:lang w:eastAsia="ru-RU"/>
              </w:rPr>
              <w:t>т</w:t>
            </w:r>
          </w:p>
        </w:tc>
        <w:tc>
          <w:tcPr>
            <w:tcW w:w="469" w:type="pct"/>
            <w:noWrap/>
            <w:hideMark/>
          </w:tcPr>
          <w:p w14:paraId="67A60450" w14:textId="77777777" w:rsidR="00305390" w:rsidRPr="00305390" w:rsidRDefault="00305390" w:rsidP="00901F70">
            <w:pPr>
              <w:pStyle w:val="103"/>
              <w:rPr>
                <w:lang w:eastAsia="ru-RU"/>
              </w:rPr>
            </w:pPr>
            <w:r w:rsidRPr="00305390">
              <w:rPr>
                <w:lang w:eastAsia="ru-RU"/>
              </w:rPr>
              <w:t>0</w:t>
            </w:r>
          </w:p>
        </w:tc>
        <w:tc>
          <w:tcPr>
            <w:tcW w:w="461" w:type="pct"/>
            <w:noWrap/>
            <w:hideMark/>
          </w:tcPr>
          <w:p w14:paraId="670051CB" w14:textId="77777777" w:rsidR="00305390" w:rsidRPr="00305390" w:rsidRDefault="00305390" w:rsidP="00901F70">
            <w:pPr>
              <w:pStyle w:val="103"/>
              <w:rPr>
                <w:lang w:eastAsia="ru-RU"/>
              </w:rPr>
            </w:pPr>
            <w:r w:rsidRPr="00305390">
              <w:rPr>
                <w:lang w:eastAsia="ru-RU"/>
              </w:rPr>
              <w:t>0</w:t>
            </w:r>
          </w:p>
        </w:tc>
        <w:tc>
          <w:tcPr>
            <w:tcW w:w="439" w:type="pct"/>
            <w:noWrap/>
            <w:hideMark/>
          </w:tcPr>
          <w:p w14:paraId="124EC5B2" w14:textId="77777777" w:rsidR="00305390" w:rsidRPr="00305390" w:rsidRDefault="00305390" w:rsidP="00901F70">
            <w:pPr>
              <w:pStyle w:val="103"/>
              <w:rPr>
                <w:lang w:eastAsia="ru-RU"/>
              </w:rPr>
            </w:pPr>
            <w:r w:rsidRPr="00305390">
              <w:rPr>
                <w:lang w:eastAsia="ru-RU"/>
              </w:rPr>
              <w:t>0</w:t>
            </w:r>
          </w:p>
        </w:tc>
        <w:tc>
          <w:tcPr>
            <w:tcW w:w="477" w:type="pct"/>
            <w:noWrap/>
            <w:hideMark/>
          </w:tcPr>
          <w:p w14:paraId="7302F52F" w14:textId="77777777" w:rsidR="00305390" w:rsidRPr="00305390" w:rsidRDefault="00305390" w:rsidP="00901F70">
            <w:pPr>
              <w:pStyle w:val="103"/>
              <w:rPr>
                <w:lang w:eastAsia="ru-RU"/>
              </w:rPr>
            </w:pPr>
            <w:r w:rsidRPr="00305390">
              <w:rPr>
                <w:lang w:eastAsia="ru-RU"/>
              </w:rPr>
              <w:t>0</w:t>
            </w:r>
          </w:p>
        </w:tc>
        <w:tc>
          <w:tcPr>
            <w:tcW w:w="477" w:type="pct"/>
            <w:noWrap/>
            <w:hideMark/>
          </w:tcPr>
          <w:p w14:paraId="5384FCC4" w14:textId="77777777" w:rsidR="00305390" w:rsidRPr="00305390" w:rsidRDefault="00305390" w:rsidP="00901F70">
            <w:pPr>
              <w:pStyle w:val="103"/>
              <w:rPr>
                <w:lang w:eastAsia="ru-RU"/>
              </w:rPr>
            </w:pPr>
            <w:r w:rsidRPr="00305390">
              <w:rPr>
                <w:lang w:eastAsia="ru-RU"/>
              </w:rPr>
              <w:t>0</w:t>
            </w:r>
          </w:p>
        </w:tc>
        <w:tc>
          <w:tcPr>
            <w:tcW w:w="424" w:type="pct"/>
            <w:noWrap/>
            <w:hideMark/>
          </w:tcPr>
          <w:p w14:paraId="2FE1CC3D" w14:textId="77777777" w:rsidR="00305390" w:rsidRPr="00305390" w:rsidRDefault="00305390" w:rsidP="00901F70">
            <w:pPr>
              <w:pStyle w:val="103"/>
              <w:rPr>
                <w:lang w:eastAsia="ru-RU"/>
              </w:rPr>
            </w:pPr>
            <w:r w:rsidRPr="00305390">
              <w:rPr>
                <w:lang w:eastAsia="ru-RU"/>
              </w:rPr>
              <w:t>0</w:t>
            </w:r>
          </w:p>
        </w:tc>
        <w:tc>
          <w:tcPr>
            <w:tcW w:w="363" w:type="pct"/>
            <w:noWrap/>
            <w:hideMark/>
          </w:tcPr>
          <w:p w14:paraId="0464FC42" w14:textId="77777777" w:rsidR="00305390" w:rsidRPr="00305390" w:rsidRDefault="00305390" w:rsidP="00901F70">
            <w:pPr>
              <w:pStyle w:val="103"/>
              <w:rPr>
                <w:lang w:eastAsia="ru-RU"/>
              </w:rPr>
            </w:pPr>
            <w:r w:rsidRPr="00305390">
              <w:rPr>
                <w:lang w:eastAsia="ru-RU"/>
              </w:rPr>
              <w:t>0</w:t>
            </w:r>
          </w:p>
        </w:tc>
      </w:tr>
      <w:tr w:rsidR="00305390" w:rsidRPr="00305390" w14:paraId="653DB2B1" w14:textId="77777777" w:rsidTr="00901F70">
        <w:trPr>
          <w:trHeight w:val="510"/>
        </w:trPr>
        <w:tc>
          <w:tcPr>
            <w:tcW w:w="1422" w:type="pct"/>
            <w:hideMark/>
          </w:tcPr>
          <w:p w14:paraId="5035C048" w14:textId="77777777" w:rsidR="00305390" w:rsidRPr="00305390" w:rsidRDefault="00305390" w:rsidP="00901F70">
            <w:pPr>
              <w:pStyle w:val="103"/>
              <w:rPr>
                <w:lang w:eastAsia="ru-RU"/>
              </w:rPr>
            </w:pPr>
            <w:r w:rsidRPr="00305390">
              <w:rPr>
                <w:lang w:eastAsia="ru-RU"/>
              </w:rPr>
              <w:t>Максимальный часовой расход натурального топлива:</w:t>
            </w:r>
          </w:p>
        </w:tc>
        <w:tc>
          <w:tcPr>
            <w:tcW w:w="469" w:type="pct"/>
            <w:noWrap/>
            <w:hideMark/>
          </w:tcPr>
          <w:p w14:paraId="391E5D1A" w14:textId="77777777" w:rsidR="00305390" w:rsidRPr="00305390" w:rsidRDefault="00305390" w:rsidP="00901F70">
            <w:pPr>
              <w:pStyle w:val="103"/>
              <w:rPr>
                <w:lang w:eastAsia="ru-RU"/>
              </w:rPr>
            </w:pPr>
            <w:r w:rsidRPr="00305390">
              <w:rPr>
                <w:lang w:eastAsia="ru-RU"/>
              </w:rPr>
              <w:t> </w:t>
            </w:r>
          </w:p>
        </w:tc>
        <w:tc>
          <w:tcPr>
            <w:tcW w:w="469" w:type="pct"/>
            <w:noWrap/>
            <w:hideMark/>
          </w:tcPr>
          <w:p w14:paraId="5CE68B35" w14:textId="77777777" w:rsidR="00305390" w:rsidRPr="00305390" w:rsidRDefault="00305390" w:rsidP="00901F70">
            <w:pPr>
              <w:pStyle w:val="103"/>
              <w:rPr>
                <w:lang w:eastAsia="ru-RU"/>
              </w:rPr>
            </w:pPr>
            <w:r w:rsidRPr="00305390">
              <w:rPr>
                <w:lang w:eastAsia="ru-RU"/>
              </w:rPr>
              <w:t> </w:t>
            </w:r>
          </w:p>
        </w:tc>
        <w:tc>
          <w:tcPr>
            <w:tcW w:w="461" w:type="pct"/>
            <w:noWrap/>
            <w:hideMark/>
          </w:tcPr>
          <w:p w14:paraId="13774527" w14:textId="77777777" w:rsidR="00305390" w:rsidRPr="00305390" w:rsidRDefault="00305390" w:rsidP="00901F70">
            <w:pPr>
              <w:pStyle w:val="103"/>
              <w:rPr>
                <w:lang w:eastAsia="ru-RU"/>
              </w:rPr>
            </w:pPr>
            <w:r w:rsidRPr="00305390">
              <w:rPr>
                <w:lang w:eastAsia="ru-RU"/>
              </w:rPr>
              <w:t> </w:t>
            </w:r>
          </w:p>
        </w:tc>
        <w:tc>
          <w:tcPr>
            <w:tcW w:w="439" w:type="pct"/>
            <w:noWrap/>
            <w:hideMark/>
          </w:tcPr>
          <w:p w14:paraId="61A494ED" w14:textId="77777777" w:rsidR="00305390" w:rsidRPr="00305390" w:rsidRDefault="00305390" w:rsidP="00901F70">
            <w:pPr>
              <w:pStyle w:val="103"/>
              <w:rPr>
                <w:lang w:eastAsia="ru-RU"/>
              </w:rPr>
            </w:pPr>
            <w:r w:rsidRPr="00305390">
              <w:rPr>
                <w:lang w:eastAsia="ru-RU"/>
              </w:rPr>
              <w:t> </w:t>
            </w:r>
          </w:p>
        </w:tc>
        <w:tc>
          <w:tcPr>
            <w:tcW w:w="477" w:type="pct"/>
            <w:noWrap/>
            <w:hideMark/>
          </w:tcPr>
          <w:p w14:paraId="01F224F0" w14:textId="77777777" w:rsidR="00305390" w:rsidRPr="00305390" w:rsidRDefault="00305390" w:rsidP="00901F70">
            <w:pPr>
              <w:pStyle w:val="103"/>
              <w:rPr>
                <w:lang w:eastAsia="ru-RU"/>
              </w:rPr>
            </w:pPr>
            <w:r w:rsidRPr="00305390">
              <w:rPr>
                <w:lang w:eastAsia="ru-RU"/>
              </w:rPr>
              <w:t> </w:t>
            </w:r>
          </w:p>
        </w:tc>
        <w:tc>
          <w:tcPr>
            <w:tcW w:w="477" w:type="pct"/>
            <w:noWrap/>
            <w:hideMark/>
          </w:tcPr>
          <w:p w14:paraId="417FC0B0" w14:textId="77777777" w:rsidR="00305390" w:rsidRPr="00305390" w:rsidRDefault="00305390" w:rsidP="00901F70">
            <w:pPr>
              <w:pStyle w:val="103"/>
              <w:rPr>
                <w:lang w:eastAsia="ru-RU"/>
              </w:rPr>
            </w:pPr>
            <w:r w:rsidRPr="00305390">
              <w:rPr>
                <w:lang w:eastAsia="ru-RU"/>
              </w:rPr>
              <w:t> </w:t>
            </w:r>
          </w:p>
        </w:tc>
        <w:tc>
          <w:tcPr>
            <w:tcW w:w="424" w:type="pct"/>
            <w:noWrap/>
            <w:hideMark/>
          </w:tcPr>
          <w:p w14:paraId="5D0FEDF0" w14:textId="77777777" w:rsidR="00305390" w:rsidRPr="00305390" w:rsidRDefault="00305390" w:rsidP="00901F70">
            <w:pPr>
              <w:pStyle w:val="103"/>
              <w:rPr>
                <w:lang w:eastAsia="ru-RU"/>
              </w:rPr>
            </w:pPr>
            <w:r w:rsidRPr="00305390">
              <w:rPr>
                <w:lang w:eastAsia="ru-RU"/>
              </w:rPr>
              <w:t> </w:t>
            </w:r>
          </w:p>
        </w:tc>
        <w:tc>
          <w:tcPr>
            <w:tcW w:w="363" w:type="pct"/>
            <w:noWrap/>
            <w:hideMark/>
          </w:tcPr>
          <w:p w14:paraId="47280467" w14:textId="77777777" w:rsidR="00305390" w:rsidRPr="00305390" w:rsidRDefault="00305390" w:rsidP="00901F70">
            <w:pPr>
              <w:pStyle w:val="103"/>
              <w:rPr>
                <w:lang w:eastAsia="ru-RU"/>
              </w:rPr>
            </w:pPr>
            <w:r w:rsidRPr="00305390">
              <w:rPr>
                <w:lang w:eastAsia="ru-RU"/>
              </w:rPr>
              <w:t> </w:t>
            </w:r>
          </w:p>
        </w:tc>
      </w:tr>
      <w:tr w:rsidR="00305390" w:rsidRPr="00305390" w14:paraId="7D70B2AF" w14:textId="77777777" w:rsidTr="00901F70">
        <w:trPr>
          <w:trHeight w:val="315"/>
        </w:trPr>
        <w:tc>
          <w:tcPr>
            <w:tcW w:w="1422" w:type="pct"/>
            <w:noWrap/>
            <w:hideMark/>
          </w:tcPr>
          <w:p w14:paraId="0AFD10E3" w14:textId="77777777" w:rsidR="00305390" w:rsidRPr="00305390" w:rsidRDefault="00305390" w:rsidP="00901F70">
            <w:pPr>
              <w:pStyle w:val="103"/>
              <w:rPr>
                <w:lang w:eastAsia="ru-RU"/>
              </w:rPr>
            </w:pPr>
            <w:r w:rsidRPr="00305390">
              <w:rPr>
                <w:lang w:eastAsia="ru-RU"/>
              </w:rPr>
              <w:t>природный газ</w:t>
            </w:r>
          </w:p>
        </w:tc>
        <w:tc>
          <w:tcPr>
            <w:tcW w:w="469" w:type="pct"/>
            <w:noWrap/>
            <w:hideMark/>
          </w:tcPr>
          <w:p w14:paraId="297D8D1D" w14:textId="77777777" w:rsidR="00305390" w:rsidRPr="00305390" w:rsidRDefault="00305390" w:rsidP="00901F70">
            <w:pPr>
              <w:pStyle w:val="103"/>
              <w:rPr>
                <w:lang w:eastAsia="ru-RU"/>
              </w:rPr>
            </w:pPr>
            <w:r w:rsidRPr="00305390">
              <w:rPr>
                <w:lang w:eastAsia="ru-RU"/>
              </w:rPr>
              <w:t>тыс. м</w:t>
            </w:r>
            <w:r w:rsidRPr="00AC71EC">
              <w:rPr>
                <w:rStyle w:val="aff3"/>
              </w:rPr>
              <w:t>3</w:t>
            </w:r>
            <w:r w:rsidRPr="00305390">
              <w:rPr>
                <w:lang w:eastAsia="ru-RU"/>
              </w:rPr>
              <w:t>/ч</w:t>
            </w:r>
          </w:p>
        </w:tc>
        <w:tc>
          <w:tcPr>
            <w:tcW w:w="469" w:type="pct"/>
            <w:noWrap/>
            <w:hideMark/>
          </w:tcPr>
          <w:p w14:paraId="509B514C" w14:textId="77777777" w:rsidR="00305390" w:rsidRPr="00305390" w:rsidRDefault="00305390" w:rsidP="00901F70">
            <w:pPr>
              <w:pStyle w:val="103"/>
              <w:rPr>
                <w:lang w:eastAsia="ru-RU"/>
              </w:rPr>
            </w:pPr>
            <w:r w:rsidRPr="00305390">
              <w:rPr>
                <w:lang w:eastAsia="ru-RU"/>
              </w:rPr>
              <w:t>0,02</w:t>
            </w:r>
          </w:p>
        </w:tc>
        <w:tc>
          <w:tcPr>
            <w:tcW w:w="461" w:type="pct"/>
            <w:noWrap/>
            <w:hideMark/>
          </w:tcPr>
          <w:p w14:paraId="718AC08D" w14:textId="77777777" w:rsidR="00305390" w:rsidRPr="00305390" w:rsidRDefault="00305390" w:rsidP="00901F70">
            <w:pPr>
              <w:pStyle w:val="103"/>
              <w:rPr>
                <w:lang w:eastAsia="ru-RU"/>
              </w:rPr>
            </w:pPr>
            <w:r w:rsidRPr="00305390">
              <w:rPr>
                <w:lang w:eastAsia="ru-RU"/>
              </w:rPr>
              <w:t>0,02</w:t>
            </w:r>
          </w:p>
        </w:tc>
        <w:tc>
          <w:tcPr>
            <w:tcW w:w="439" w:type="pct"/>
            <w:noWrap/>
            <w:hideMark/>
          </w:tcPr>
          <w:p w14:paraId="7309C94C" w14:textId="77777777" w:rsidR="00305390" w:rsidRPr="00305390" w:rsidRDefault="00305390" w:rsidP="00901F70">
            <w:pPr>
              <w:pStyle w:val="103"/>
              <w:rPr>
                <w:lang w:eastAsia="ru-RU"/>
              </w:rPr>
            </w:pPr>
            <w:r w:rsidRPr="00305390">
              <w:rPr>
                <w:lang w:eastAsia="ru-RU"/>
              </w:rPr>
              <w:t>0,02</w:t>
            </w:r>
          </w:p>
        </w:tc>
        <w:tc>
          <w:tcPr>
            <w:tcW w:w="477" w:type="pct"/>
            <w:noWrap/>
            <w:hideMark/>
          </w:tcPr>
          <w:p w14:paraId="597C4DFC" w14:textId="77777777" w:rsidR="00305390" w:rsidRPr="00305390" w:rsidRDefault="00305390" w:rsidP="00901F70">
            <w:pPr>
              <w:pStyle w:val="103"/>
              <w:rPr>
                <w:lang w:eastAsia="ru-RU"/>
              </w:rPr>
            </w:pPr>
            <w:r w:rsidRPr="00305390">
              <w:rPr>
                <w:lang w:eastAsia="ru-RU"/>
              </w:rPr>
              <w:t>0,02</w:t>
            </w:r>
          </w:p>
        </w:tc>
        <w:tc>
          <w:tcPr>
            <w:tcW w:w="477" w:type="pct"/>
            <w:noWrap/>
            <w:hideMark/>
          </w:tcPr>
          <w:p w14:paraId="10C8B39C" w14:textId="77777777" w:rsidR="00305390" w:rsidRPr="00305390" w:rsidRDefault="00305390" w:rsidP="00901F70">
            <w:pPr>
              <w:pStyle w:val="103"/>
              <w:rPr>
                <w:lang w:eastAsia="ru-RU"/>
              </w:rPr>
            </w:pPr>
            <w:r w:rsidRPr="00305390">
              <w:rPr>
                <w:lang w:eastAsia="ru-RU"/>
              </w:rPr>
              <w:t>0,02</w:t>
            </w:r>
          </w:p>
        </w:tc>
        <w:tc>
          <w:tcPr>
            <w:tcW w:w="424" w:type="pct"/>
            <w:noWrap/>
            <w:hideMark/>
          </w:tcPr>
          <w:p w14:paraId="7E9F3332" w14:textId="77777777" w:rsidR="00305390" w:rsidRPr="00305390" w:rsidRDefault="00305390" w:rsidP="00901F70">
            <w:pPr>
              <w:pStyle w:val="103"/>
              <w:rPr>
                <w:lang w:eastAsia="ru-RU"/>
              </w:rPr>
            </w:pPr>
            <w:r w:rsidRPr="00305390">
              <w:rPr>
                <w:lang w:eastAsia="ru-RU"/>
              </w:rPr>
              <w:t>0,02</w:t>
            </w:r>
          </w:p>
        </w:tc>
        <w:tc>
          <w:tcPr>
            <w:tcW w:w="363" w:type="pct"/>
            <w:noWrap/>
            <w:hideMark/>
          </w:tcPr>
          <w:p w14:paraId="3C7C08F7" w14:textId="77777777" w:rsidR="00305390" w:rsidRPr="00305390" w:rsidRDefault="00305390" w:rsidP="00901F70">
            <w:pPr>
              <w:pStyle w:val="103"/>
              <w:rPr>
                <w:lang w:eastAsia="ru-RU"/>
              </w:rPr>
            </w:pPr>
            <w:r w:rsidRPr="00305390">
              <w:rPr>
                <w:lang w:eastAsia="ru-RU"/>
              </w:rPr>
              <w:t>0,02</w:t>
            </w:r>
          </w:p>
        </w:tc>
      </w:tr>
      <w:tr w:rsidR="00305390" w:rsidRPr="00305390" w14:paraId="13DED1DD" w14:textId="77777777" w:rsidTr="00901F70">
        <w:trPr>
          <w:trHeight w:val="255"/>
        </w:trPr>
        <w:tc>
          <w:tcPr>
            <w:tcW w:w="1422" w:type="pct"/>
            <w:noWrap/>
            <w:hideMark/>
          </w:tcPr>
          <w:p w14:paraId="6783E44D" w14:textId="77777777" w:rsidR="00305390" w:rsidRPr="00305390" w:rsidRDefault="00305390" w:rsidP="00901F70">
            <w:pPr>
              <w:pStyle w:val="103"/>
              <w:rPr>
                <w:lang w:eastAsia="ru-RU"/>
              </w:rPr>
            </w:pPr>
            <w:r w:rsidRPr="00305390">
              <w:rPr>
                <w:lang w:eastAsia="ru-RU"/>
              </w:rPr>
              <w:t>уголь</w:t>
            </w:r>
          </w:p>
        </w:tc>
        <w:tc>
          <w:tcPr>
            <w:tcW w:w="469" w:type="pct"/>
            <w:noWrap/>
            <w:hideMark/>
          </w:tcPr>
          <w:p w14:paraId="49DA3A36" w14:textId="77777777" w:rsidR="00305390" w:rsidRPr="00305390" w:rsidRDefault="00305390" w:rsidP="00901F70">
            <w:pPr>
              <w:pStyle w:val="103"/>
              <w:rPr>
                <w:lang w:eastAsia="ru-RU"/>
              </w:rPr>
            </w:pPr>
            <w:r w:rsidRPr="00305390">
              <w:rPr>
                <w:lang w:eastAsia="ru-RU"/>
              </w:rPr>
              <w:t>т/ч</w:t>
            </w:r>
          </w:p>
        </w:tc>
        <w:tc>
          <w:tcPr>
            <w:tcW w:w="469" w:type="pct"/>
            <w:noWrap/>
            <w:hideMark/>
          </w:tcPr>
          <w:p w14:paraId="53F7F418" w14:textId="77777777" w:rsidR="00305390" w:rsidRPr="00305390" w:rsidRDefault="00305390" w:rsidP="00901F70">
            <w:pPr>
              <w:pStyle w:val="103"/>
              <w:rPr>
                <w:lang w:eastAsia="ru-RU"/>
              </w:rPr>
            </w:pPr>
            <w:r w:rsidRPr="00305390">
              <w:rPr>
                <w:lang w:eastAsia="ru-RU"/>
              </w:rPr>
              <w:t>0,0</w:t>
            </w:r>
          </w:p>
        </w:tc>
        <w:tc>
          <w:tcPr>
            <w:tcW w:w="461" w:type="pct"/>
            <w:noWrap/>
            <w:hideMark/>
          </w:tcPr>
          <w:p w14:paraId="6A5C2BAF" w14:textId="77777777" w:rsidR="00305390" w:rsidRPr="00305390" w:rsidRDefault="00305390" w:rsidP="00901F70">
            <w:pPr>
              <w:pStyle w:val="103"/>
              <w:rPr>
                <w:lang w:eastAsia="ru-RU"/>
              </w:rPr>
            </w:pPr>
            <w:r w:rsidRPr="00305390">
              <w:rPr>
                <w:lang w:eastAsia="ru-RU"/>
              </w:rPr>
              <w:t>0,0</w:t>
            </w:r>
          </w:p>
        </w:tc>
        <w:tc>
          <w:tcPr>
            <w:tcW w:w="439" w:type="pct"/>
            <w:noWrap/>
            <w:hideMark/>
          </w:tcPr>
          <w:p w14:paraId="6D04D926" w14:textId="77777777" w:rsidR="00305390" w:rsidRPr="00305390" w:rsidRDefault="00305390" w:rsidP="00901F70">
            <w:pPr>
              <w:pStyle w:val="103"/>
              <w:rPr>
                <w:lang w:eastAsia="ru-RU"/>
              </w:rPr>
            </w:pPr>
            <w:r w:rsidRPr="00305390">
              <w:rPr>
                <w:lang w:eastAsia="ru-RU"/>
              </w:rPr>
              <w:t>0,0</w:t>
            </w:r>
          </w:p>
        </w:tc>
        <w:tc>
          <w:tcPr>
            <w:tcW w:w="477" w:type="pct"/>
            <w:noWrap/>
            <w:hideMark/>
          </w:tcPr>
          <w:p w14:paraId="6E0B7B51" w14:textId="77777777" w:rsidR="00305390" w:rsidRPr="00305390" w:rsidRDefault="00305390" w:rsidP="00901F70">
            <w:pPr>
              <w:pStyle w:val="103"/>
              <w:rPr>
                <w:lang w:eastAsia="ru-RU"/>
              </w:rPr>
            </w:pPr>
            <w:r w:rsidRPr="00305390">
              <w:rPr>
                <w:lang w:eastAsia="ru-RU"/>
              </w:rPr>
              <w:t>0,0</w:t>
            </w:r>
          </w:p>
        </w:tc>
        <w:tc>
          <w:tcPr>
            <w:tcW w:w="477" w:type="pct"/>
            <w:noWrap/>
            <w:hideMark/>
          </w:tcPr>
          <w:p w14:paraId="4986BDA6" w14:textId="77777777" w:rsidR="00305390" w:rsidRPr="00305390" w:rsidRDefault="00305390" w:rsidP="00901F70">
            <w:pPr>
              <w:pStyle w:val="103"/>
              <w:rPr>
                <w:lang w:eastAsia="ru-RU"/>
              </w:rPr>
            </w:pPr>
            <w:r w:rsidRPr="00305390">
              <w:rPr>
                <w:lang w:eastAsia="ru-RU"/>
              </w:rPr>
              <w:t>0,0</w:t>
            </w:r>
          </w:p>
        </w:tc>
        <w:tc>
          <w:tcPr>
            <w:tcW w:w="424" w:type="pct"/>
            <w:noWrap/>
            <w:hideMark/>
          </w:tcPr>
          <w:p w14:paraId="51266072" w14:textId="77777777" w:rsidR="00305390" w:rsidRPr="00305390" w:rsidRDefault="00305390" w:rsidP="00901F70">
            <w:pPr>
              <w:pStyle w:val="103"/>
              <w:rPr>
                <w:lang w:eastAsia="ru-RU"/>
              </w:rPr>
            </w:pPr>
            <w:r w:rsidRPr="00305390">
              <w:rPr>
                <w:lang w:eastAsia="ru-RU"/>
              </w:rPr>
              <w:t>0,0</w:t>
            </w:r>
          </w:p>
        </w:tc>
        <w:tc>
          <w:tcPr>
            <w:tcW w:w="363" w:type="pct"/>
            <w:noWrap/>
            <w:hideMark/>
          </w:tcPr>
          <w:p w14:paraId="484ED8C5" w14:textId="77777777" w:rsidR="00305390" w:rsidRPr="00305390" w:rsidRDefault="00305390" w:rsidP="00901F70">
            <w:pPr>
              <w:pStyle w:val="103"/>
              <w:rPr>
                <w:lang w:eastAsia="ru-RU"/>
              </w:rPr>
            </w:pPr>
            <w:r w:rsidRPr="00305390">
              <w:rPr>
                <w:lang w:eastAsia="ru-RU"/>
              </w:rPr>
              <w:t>0,0</w:t>
            </w:r>
          </w:p>
        </w:tc>
      </w:tr>
      <w:tr w:rsidR="00305390" w:rsidRPr="00305390" w14:paraId="7269A209" w14:textId="77777777" w:rsidTr="00901F70">
        <w:trPr>
          <w:trHeight w:val="255"/>
        </w:trPr>
        <w:tc>
          <w:tcPr>
            <w:tcW w:w="1422" w:type="pct"/>
            <w:noWrap/>
            <w:hideMark/>
          </w:tcPr>
          <w:p w14:paraId="6625CC05" w14:textId="77777777" w:rsidR="00305390" w:rsidRPr="00305390" w:rsidRDefault="00305390" w:rsidP="00901F70">
            <w:pPr>
              <w:pStyle w:val="103"/>
              <w:rPr>
                <w:lang w:eastAsia="ru-RU"/>
              </w:rPr>
            </w:pPr>
            <w:r w:rsidRPr="00305390">
              <w:rPr>
                <w:lang w:eastAsia="ru-RU"/>
              </w:rPr>
              <w:t>мазут</w:t>
            </w:r>
          </w:p>
        </w:tc>
        <w:tc>
          <w:tcPr>
            <w:tcW w:w="469" w:type="pct"/>
            <w:noWrap/>
            <w:hideMark/>
          </w:tcPr>
          <w:p w14:paraId="5310D99F" w14:textId="77777777" w:rsidR="00305390" w:rsidRPr="00305390" w:rsidRDefault="00305390" w:rsidP="00901F70">
            <w:pPr>
              <w:pStyle w:val="103"/>
              <w:rPr>
                <w:lang w:eastAsia="ru-RU"/>
              </w:rPr>
            </w:pPr>
            <w:r w:rsidRPr="00305390">
              <w:rPr>
                <w:lang w:eastAsia="ru-RU"/>
              </w:rPr>
              <w:t>т/ч</w:t>
            </w:r>
          </w:p>
        </w:tc>
        <w:tc>
          <w:tcPr>
            <w:tcW w:w="469" w:type="pct"/>
            <w:noWrap/>
            <w:hideMark/>
          </w:tcPr>
          <w:p w14:paraId="487981A0" w14:textId="77777777" w:rsidR="00305390" w:rsidRPr="00305390" w:rsidRDefault="00305390" w:rsidP="00901F70">
            <w:pPr>
              <w:pStyle w:val="103"/>
              <w:rPr>
                <w:lang w:eastAsia="ru-RU"/>
              </w:rPr>
            </w:pPr>
            <w:r w:rsidRPr="00305390">
              <w:rPr>
                <w:lang w:eastAsia="ru-RU"/>
              </w:rPr>
              <w:t>0,0</w:t>
            </w:r>
          </w:p>
        </w:tc>
        <w:tc>
          <w:tcPr>
            <w:tcW w:w="461" w:type="pct"/>
            <w:noWrap/>
            <w:hideMark/>
          </w:tcPr>
          <w:p w14:paraId="786EC14C" w14:textId="77777777" w:rsidR="00305390" w:rsidRPr="00305390" w:rsidRDefault="00305390" w:rsidP="00901F70">
            <w:pPr>
              <w:pStyle w:val="103"/>
              <w:rPr>
                <w:lang w:eastAsia="ru-RU"/>
              </w:rPr>
            </w:pPr>
            <w:r w:rsidRPr="00305390">
              <w:rPr>
                <w:lang w:eastAsia="ru-RU"/>
              </w:rPr>
              <w:t>0,0</w:t>
            </w:r>
          </w:p>
        </w:tc>
        <w:tc>
          <w:tcPr>
            <w:tcW w:w="439" w:type="pct"/>
            <w:noWrap/>
            <w:hideMark/>
          </w:tcPr>
          <w:p w14:paraId="4BFA6935" w14:textId="77777777" w:rsidR="00305390" w:rsidRPr="00305390" w:rsidRDefault="00305390" w:rsidP="00901F70">
            <w:pPr>
              <w:pStyle w:val="103"/>
              <w:rPr>
                <w:lang w:eastAsia="ru-RU"/>
              </w:rPr>
            </w:pPr>
            <w:r w:rsidRPr="00305390">
              <w:rPr>
                <w:lang w:eastAsia="ru-RU"/>
              </w:rPr>
              <w:t>0,0</w:t>
            </w:r>
          </w:p>
        </w:tc>
        <w:tc>
          <w:tcPr>
            <w:tcW w:w="477" w:type="pct"/>
            <w:noWrap/>
            <w:hideMark/>
          </w:tcPr>
          <w:p w14:paraId="60A305F8" w14:textId="77777777" w:rsidR="00305390" w:rsidRPr="00305390" w:rsidRDefault="00305390" w:rsidP="00901F70">
            <w:pPr>
              <w:pStyle w:val="103"/>
              <w:rPr>
                <w:lang w:eastAsia="ru-RU"/>
              </w:rPr>
            </w:pPr>
            <w:r w:rsidRPr="00305390">
              <w:rPr>
                <w:lang w:eastAsia="ru-RU"/>
              </w:rPr>
              <w:t>0,0</w:t>
            </w:r>
          </w:p>
        </w:tc>
        <w:tc>
          <w:tcPr>
            <w:tcW w:w="477" w:type="pct"/>
            <w:noWrap/>
            <w:hideMark/>
          </w:tcPr>
          <w:p w14:paraId="6928F4A0" w14:textId="77777777" w:rsidR="00305390" w:rsidRPr="00305390" w:rsidRDefault="00305390" w:rsidP="00901F70">
            <w:pPr>
              <w:pStyle w:val="103"/>
              <w:rPr>
                <w:lang w:eastAsia="ru-RU"/>
              </w:rPr>
            </w:pPr>
            <w:r w:rsidRPr="00305390">
              <w:rPr>
                <w:lang w:eastAsia="ru-RU"/>
              </w:rPr>
              <w:t>0,0</w:t>
            </w:r>
          </w:p>
        </w:tc>
        <w:tc>
          <w:tcPr>
            <w:tcW w:w="424" w:type="pct"/>
            <w:noWrap/>
            <w:hideMark/>
          </w:tcPr>
          <w:p w14:paraId="633D8FCA" w14:textId="77777777" w:rsidR="00305390" w:rsidRPr="00305390" w:rsidRDefault="00305390" w:rsidP="00901F70">
            <w:pPr>
              <w:pStyle w:val="103"/>
              <w:rPr>
                <w:lang w:eastAsia="ru-RU"/>
              </w:rPr>
            </w:pPr>
            <w:r w:rsidRPr="00305390">
              <w:rPr>
                <w:lang w:eastAsia="ru-RU"/>
              </w:rPr>
              <w:t>0,0</w:t>
            </w:r>
          </w:p>
        </w:tc>
        <w:tc>
          <w:tcPr>
            <w:tcW w:w="363" w:type="pct"/>
            <w:noWrap/>
            <w:hideMark/>
          </w:tcPr>
          <w:p w14:paraId="4BC22747" w14:textId="77777777" w:rsidR="00305390" w:rsidRPr="00305390" w:rsidRDefault="00305390" w:rsidP="00901F70">
            <w:pPr>
              <w:pStyle w:val="103"/>
              <w:rPr>
                <w:lang w:eastAsia="ru-RU"/>
              </w:rPr>
            </w:pPr>
            <w:r w:rsidRPr="00305390">
              <w:rPr>
                <w:lang w:eastAsia="ru-RU"/>
              </w:rPr>
              <w:t>0,0</w:t>
            </w:r>
          </w:p>
        </w:tc>
      </w:tr>
      <w:tr w:rsidR="00305390" w:rsidRPr="00305390" w14:paraId="3A4E6E56" w14:textId="77777777" w:rsidTr="00901F70">
        <w:trPr>
          <w:trHeight w:val="255"/>
        </w:trPr>
        <w:tc>
          <w:tcPr>
            <w:tcW w:w="1422" w:type="pct"/>
            <w:noWrap/>
            <w:hideMark/>
          </w:tcPr>
          <w:p w14:paraId="597A2BE7" w14:textId="77777777" w:rsidR="00305390" w:rsidRPr="00305390" w:rsidRDefault="00305390" w:rsidP="00901F70">
            <w:pPr>
              <w:pStyle w:val="103"/>
              <w:rPr>
                <w:lang w:eastAsia="ru-RU"/>
              </w:rPr>
            </w:pPr>
            <w:r w:rsidRPr="00305390">
              <w:rPr>
                <w:lang w:eastAsia="ru-RU"/>
              </w:rPr>
              <w:t>дизельное топливо</w:t>
            </w:r>
          </w:p>
        </w:tc>
        <w:tc>
          <w:tcPr>
            <w:tcW w:w="469" w:type="pct"/>
            <w:noWrap/>
            <w:hideMark/>
          </w:tcPr>
          <w:p w14:paraId="3EF327D7" w14:textId="77777777" w:rsidR="00305390" w:rsidRPr="00305390" w:rsidRDefault="00305390" w:rsidP="00901F70">
            <w:pPr>
              <w:pStyle w:val="103"/>
              <w:rPr>
                <w:lang w:eastAsia="ru-RU"/>
              </w:rPr>
            </w:pPr>
            <w:r w:rsidRPr="00305390">
              <w:rPr>
                <w:lang w:eastAsia="ru-RU"/>
              </w:rPr>
              <w:t>т/ч</w:t>
            </w:r>
          </w:p>
        </w:tc>
        <w:tc>
          <w:tcPr>
            <w:tcW w:w="469" w:type="pct"/>
            <w:noWrap/>
            <w:hideMark/>
          </w:tcPr>
          <w:p w14:paraId="114C44AA" w14:textId="77777777" w:rsidR="00305390" w:rsidRPr="00305390" w:rsidRDefault="00305390" w:rsidP="00901F70">
            <w:pPr>
              <w:pStyle w:val="103"/>
              <w:rPr>
                <w:lang w:eastAsia="ru-RU"/>
              </w:rPr>
            </w:pPr>
            <w:r w:rsidRPr="00305390">
              <w:rPr>
                <w:lang w:eastAsia="ru-RU"/>
              </w:rPr>
              <w:t>0,0</w:t>
            </w:r>
          </w:p>
        </w:tc>
        <w:tc>
          <w:tcPr>
            <w:tcW w:w="461" w:type="pct"/>
            <w:noWrap/>
            <w:hideMark/>
          </w:tcPr>
          <w:p w14:paraId="35F2F444" w14:textId="77777777" w:rsidR="00305390" w:rsidRPr="00305390" w:rsidRDefault="00305390" w:rsidP="00901F70">
            <w:pPr>
              <w:pStyle w:val="103"/>
              <w:rPr>
                <w:lang w:eastAsia="ru-RU"/>
              </w:rPr>
            </w:pPr>
            <w:r w:rsidRPr="00305390">
              <w:rPr>
                <w:lang w:eastAsia="ru-RU"/>
              </w:rPr>
              <w:t>0,0</w:t>
            </w:r>
          </w:p>
        </w:tc>
        <w:tc>
          <w:tcPr>
            <w:tcW w:w="439" w:type="pct"/>
            <w:noWrap/>
            <w:hideMark/>
          </w:tcPr>
          <w:p w14:paraId="4491AB9F" w14:textId="77777777" w:rsidR="00305390" w:rsidRPr="00305390" w:rsidRDefault="00305390" w:rsidP="00901F70">
            <w:pPr>
              <w:pStyle w:val="103"/>
              <w:rPr>
                <w:lang w:eastAsia="ru-RU"/>
              </w:rPr>
            </w:pPr>
            <w:r w:rsidRPr="00305390">
              <w:rPr>
                <w:lang w:eastAsia="ru-RU"/>
              </w:rPr>
              <w:t>0,0</w:t>
            </w:r>
          </w:p>
        </w:tc>
        <w:tc>
          <w:tcPr>
            <w:tcW w:w="477" w:type="pct"/>
            <w:noWrap/>
            <w:hideMark/>
          </w:tcPr>
          <w:p w14:paraId="2371C137" w14:textId="77777777" w:rsidR="00305390" w:rsidRPr="00305390" w:rsidRDefault="00305390" w:rsidP="00901F70">
            <w:pPr>
              <w:pStyle w:val="103"/>
              <w:rPr>
                <w:lang w:eastAsia="ru-RU"/>
              </w:rPr>
            </w:pPr>
            <w:r w:rsidRPr="00305390">
              <w:rPr>
                <w:lang w:eastAsia="ru-RU"/>
              </w:rPr>
              <w:t>0,0</w:t>
            </w:r>
          </w:p>
        </w:tc>
        <w:tc>
          <w:tcPr>
            <w:tcW w:w="477" w:type="pct"/>
            <w:noWrap/>
            <w:hideMark/>
          </w:tcPr>
          <w:p w14:paraId="5E0E1546" w14:textId="77777777" w:rsidR="00305390" w:rsidRPr="00305390" w:rsidRDefault="00305390" w:rsidP="00901F70">
            <w:pPr>
              <w:pStyle w:val="103"/>
              <w:rPr>
                <w:lang w:eastAsia="ru-RU"/>
              </w:rPr>
            </w:pPr>
            <w:r w:rsidRPr="00305390">
              <w:rPr>
                <w:lang w:eastAsia="ru-RU"/>
              </w:rPr>
              <w:t>0,0</w:t>
            </w:r>
          </w:p>
        </w:tc>
        <w:tc>
          <w:tcPr>
            <w:tcW w:w="424" w:type="pct"/>
            <w:noWrap/>
            <w:hideMark/>
          </w:tcPr>
          <w:p w14:paraId="5D530468" w14:textId="77777777" w:rsidR="00305390" w:rsidRPr="00305390" w:rsidRDefault="00305390" w:rsidP="00901F70">
            <w:pPr>
              <w:pStyle w:val="103"/>
              <w:rPr>
                <w:lang w:eastAsia="ru-RU"/>
              </w:rPr>
            </w:pPr>
            <w:r w:rsidRPr="00305390">
              <w:rPr>
                <w:lang w:eastAsia="ru-RU"/>
              </w:rPr>
              <w:t>0,0</w:t>
            </w:r>
          </w:p>
        </w:tc>
        <w:tc>
          <w:tcPr>
            <w:tcW w:w="363" w:type="pct"/>
            <w:noWrap/>
            <w:hideMark/>
          </w:tcPr>
          <w:p w14:paraId="54DCEBC9" w14:textId="77777777" w:rsidR="00305390" w:rsidRPr="00305390" w:rsidRDefault="00305390" w:rsidP="00901F70">
            <w:pPr>
              <w:pStyle w:val="103"/>
              <w:rPr>
                <w:lang w:eastAsia="ru-RU"/>
              </w:rPr>
            </w:pPr>
            <w:r w:rsidRPr="00305390">
              <w:rPr>
                <w:lang w:eastAsia="ru-RU"/>
              </w:rPr>
              <w:t>0,0</w:t>
            </w:r>
          </w:p>
        </w:tc>
      </w:tr>
    </w:tbl>
    <w:p w14:paraId="39C5DB45" w14:textId="77777777" w:rsidR="00305390" w:rsidRDefault="00305390" w:rsidP="00E55AFF">
      <w:pPr>
        <w:pStyle w:val="a1"/>
        <w:sectPr w:rsidR="00305390" w:rsidSect="00305390">
          <w:pgSz w:w="16838" w:h="11906" w:orient="landscape"/>
          <w:pgMar w:top="1701" w:right="1134" w:bottom="851" w:left="1134" w:header="709" w:footer="709" w:gutter="0"/>
          <w:cols w:space="708"/>
          <w:docGrid w:linePitch="360"/>
        </w:sectPr>
      </w:pPr>
    </w:p>
    <w:p w14:paraId="09DC3C23" w14:textId="77777777" w:rsidR="0080215E" w:rsidRDefault="0080215E" w:rsidP="00B54E93">
      <w:pPr>
        <w:pStyle w:val="11"/>
      </w:pPr>
      <w:r>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p>
    <w:p w14:paraId="2E0EE634" w14:textId="77777777" w:rsidR="00901F70" w:rsidRPr="00901F70" w:rsidRDefault="00901F70" w:rsidP="00901F70">
      <w:pPr>
        <w:pStyle w:val="a1"/>
      </w:pPr>
      <w:r w:rsidRPr="00901F70">
        <w:t>На конец периода планирования основным топливом на всех котельных является природный газ.</w:t>
      </w:r>
    </w:p>
    <w:p w14:paraId="37336962" w14:textId="7673AC2A" w:rsidR="008A351F" w:rsidRDefault="00E55AFF">
      <w:pPr>
        <w:spacing w:after="160"/>
        <w:ind w:firstLine="709"/>
        <w:jc w:val="left"/>
      </w:pPr>
      <w:r>
        <w:br w:type="page"/>
      </w:r>
    </w:p>
    <w:p w14:paraId="09DC3C24" w14:textId="77777777" w:rsidR="0080215E" w:rsidRDefault="0080215E" w:rsidP="00B54E93">
      <w:pPr>
        <w:pStyle w:val="1"/>
      </w:pPr>
      <w:bookmarkStart w:id="173" w:name="_Toc531252669"/>
      <w:r>
        <w:lastRenderedPageBreak/>
        <w:t>Инвестиции в строительство, реконструкц</w:t>
      </w:r>
      <w:r w:rsidR="00B54E93">
        <w:t>ию и техническое перевооружение.</w:t>
      </w:r>
      <w:bookmarkEnd w:id="173"/>
    </w:p>
    <w:p w14:paraId="09DC3C25" w14:textId="77777777" w:rsidR="0080215E" w:rsidRDefault="0080215E" w:rsidP="00B54E93">
      <w:pPr>
        <w:pStyle w:val="11"/>
      </w:pPr>
      <w: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p w14:paraId="7D90E924" w14:textId="77777777" w:rsidR="008A351F" w:rsidRPr="008A351F" w:rsidRDefault="008A351F" w:rsidP="008A351F">
      <w:pPr>
        <w:pStyle w:val="a1"/>
      </w:pPr>
      <w:r w:rsidRPr="008A351F">
        <w:t xml:space="preserve">Мероприятия по осуществлению строительства, реконструкции и технического перевооружения источников тепловой энергии не предусмотрены. </w:t>
      </w:r>
    </w:p>
    <w:p w14:paraId="3B4CFD05" w14:textId="77777777" w:rsidR="008A351F" w:rsidRPr="008A351F" w:rsidRDefault="008A351F" w:rsidP="008A351F">
      <w:pPr>
        <w:pStyle w:val="a1"/>
      </w:pPr>
      <w:r w:rsidRPr="008A351F">
        <w:t>В этой связи, предложения по величине инвестиций в строительство, реконструкцию и техническое перевооружение источников тепловой энергии не приводятся.</w:t>
      </w:r>
    </w:p>
    <w:p w14:paraId="350F663B" w14:textId="77777777" w:rsidR="008A351F" w:rsidRPr="008A351F" w:rsidRDefault="008A351F" w:rsidP="008A351F">
      <w:pPr>
        <w:pStyle w:val="a1"/>
      </w:pPr>
    </w:p>
    <w:p w14:paraId="09DC3C26" w14:textId="77777777" w:rsidR="0080215E" w:rsidRDefault="0080215E" w:rsidP="00B54E93">
      <w:pPr>
        <w:pStyle w:val="11"/>
      </w:pPr>
      <w: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14:paraId="17E9FB00" w14:textId="77777777" w:rsidR="008A351F" w:rsidRPr="008A351F" w:rsidRDefault="008A351F" w:rsidP="008A351F">
      <w:pPr>
        <w:pStyle w:val="a1"/>
      </w:pPr>
      <w:r w:rsidRPr="008A351F">
        <w:t xml:space="preserve">Мероприятия по осуществлению строительства, реконструкции и технического перевооружения тепловых сетей, насосных станций и тепловых пунктов не предусмотрены. </w:t>
      </w:r>
    </w:p>
    <w:p w14:paraId="064EE088" w14:textId="77777777" w:rsidR="008A351F" w:rsidRPr="008A351F" w:rsidRDefault="008A351F" w:rsidP="008A351F">
      <w:pPr>
        <w:pStyle w:val="a1"/>
      </w:pPr>
      <w:r w:rsidRPr="008A351F">
        <w:t>В этой связи, предложения по величине инвестиций в строительство, реконструкцию и техническое перевооружение тепловых сетей, насосных станций и тепловых пунктов не приводятся.</w:t>
      </w:r>
    </w:p>
    <w:p w14:paraId="39C12E3B" w14:textId="77777777" w:rsidR="008A351F" w:rsidRPr="008A351F" w:rsidRDefault="008A351F" w:rsidP="008A351F">
      <w:pPr>
        <w:pStyle w:val="a1"/>
      </w:pPr>
    </w:p>
    <w:p w14:paraId="09DC3C27" w14:textId="77777777" w:rsidR="0080215E" w:rsidRDefault="0080215E" w:rsidP="00B54E93">
      <w:pPr>
        <w:pStyle w:val="11"/>
      </w:pPr>
      <w: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p>
    <w:p w14:paraId="4AC6197C" w14:textId="77777777" w:rsidR="008A351F" w:rsidRPr="008A351F" w:rsidRDefault="008A351F" w:rsidP="008A351F">
      <w:pPr>
        <w:pStyle w:val="a1"/>
      </w:pPr>
      <w:r w:rsidRPr="008A351F">
        <w:t xml:space="preserve">Мероприятия по осуществлению строительства, реконструкции и технического перевооружения в связи с изменениями температурного графика и гидравлического режима работы системы теплоснабжения не предусмотрены. </w:t>
      </w:r>
    </w:p>
    <w:p w14:paraId="2CCC8623" w14:textId="77777777" w:rsidR="008A351F" w:rsidRPr="008A351F" w:rsidRDefault="008A351F" w:rsidP="008A351F">
      <w:pPr>
        <w:pStyle w:val="a1"/>
      </w:pPr>
      <w:r w:rsidRPr="008A351F">
        <w:t xml:space="preserve">В этой связи, предложения по величине инвестиций в строительство, реконструкцию и техническое перевооружение в связи с изменениями </w:t>
      </w:r>
      <w:r w:rsidRPr="008A351F">
        <w:lastRenderedPageBreak/>
        <w:t>температурного графика и гидравлического режима работы системы теплоснабжения не приводятся.</w:t>
      </w:r>
    </w:p>
    <w:p w14:paraId="358695E3" w14:textId="77777777" w:rsidR="008A351F" w:rsidRPr="008A351F" w:rsidRDefault="008A351F" w:rsidP="008A351F">
      <w:pPr>
        <w:pStyle w:val="a1"/>
      </w:pPr>
    </w:p>
    <w:p w14:paraId="09DC3C28" w14:textId="77777777" w:rsidR="0080215E" w:rsidRDefault="0080215E" w:rsidP="00B54E93">
      <w:pPr>
        <w:pStyle w:val="11"/>
      </w:pPr>
      <w: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p>
    <w:p w14:paraId="6EC83CD2" w14:textId="77777777" w:rsidR="008A351F" w:rsidRPr="008A351F" w:rsidRDefault="008A351F" w:rsidP="008A351F">
      <w:pPr>
        <w:pStyle w:val="a1"/>
      </w:pPr>
      <w:r w:rsidRPr="008A351F">
        <w:t xml:space="preserve">Мероприятия, обеспечивающие переход от открытых систем теплоснабжения (горячего водоснабжения) на закрытые системы горячего водоснабжения не предусмотрены. </w:t>
      </w:r>
    </w:p>
    <w:p w14:paraId="12D2307D" w14:textId="77777777" w:rsidR="008A351F" w:rsidRPr="008A351F" w:rsidRDefault="008A351F" w:rsidP="008A351F">
      <w:pPr>
        <w:pStyle w:val="a1"/>
      </w:pPr>
      <w:r w:rsidRPr="008A351F">
        <w:t>В этой связи, предложения по величине инвестиций в мероприятия, обеспечивающие переход от открытых систем теплоснабжения (горячего водоснабжения) на закрытые системы горячего водоснабжения, не приводятся.</w:t>
      </w:r>
    </w:p>
    <w:p w14:paraId="500C78C7" w14:textId="77777777" w:rsidR="008A351F" w:rsidRPr="008A351F" w:rsidRDefault="008A351F" w:rsidP="008A351F">
      <w:pPr>
        <w:pStyle w:val="a1"/>
      </w:pPr>
    </w:p>
    <w:p w14:paraId="09DC3C29" w14:textId="77777777" w:rsidR="0080215E" w:rsidRDefault="0080215E" w:rsidP="00B54E93">
      <w:pPr>
        <w:pStyle w:val="11"/>
      </w:pPr>
      <w:r>
        <w:t>Оценка эффективности инвестиций по отдельным предложениям.</w:t>
      </w:r>
    </w:p>
    <w:p w14:paraId="6C254E8E" w14:textId="77777777" w:rsidR="008A351F" w:rsidRPr="008A351F" w:rsidRDefault="008A351F" w:rsidP="008A351F">
      <w:pPr>
        <w:pStyle w:val="a1"/>
      </w:pPr>
      <w:r w:rsidRPr="008A351F">
        <w:t xml:space="preserve">Мероприятия по осуществлению строительства, реконструкции и технического перевооружения источников тепловой энергии и тепловых сетей не предусмотрены. </w:t>
      </w:r>
    </w:p>
    <w:p w14:paraId="6E439B77" w14:textId="77777777" w:rsidR="008A351F" w:rsidRPr="008A351F" w:rsidRDefault="008A351F" w:rsidP="008A351F">
      <w:pPr>
        <w:pStyle w:val="a1"/>
      </w:pPr>
      <w:r w:rsidRPr="008A351F">
        <w:t xml:space="preserve">Мероприятия, обеспечивающие переход от открытых систем теплоснабжения (горячего водоснабжения) на закрытые системы горячего водоснабжения не предусмотрены. </w:t>
      </w:r>
    </w:p>
    <w:p w14:paraId="32B00411" w14:textId="77777777" w:rsidR="008A351F" w:rsidRPr="008A351F" w:rsidRDefault="008A351F" w:rsidP="008A351F">
      <w:pPr>
        <w:pStyle w:val="a1"/>
      </w:pPr>
      <w:r w:rsidRPr="008A351F">
        <w:t>Мероприятия по осуществлению строительства, реконструкции и технического перевооружения в связи с изменениями температурного графика и гидравлического режима работы системы теплоснабжения не предусмотрены.</w:t>
      </w:r>
    </w:p>
    <w:p w14:paraId="2598BFF1" w14:textId="77777777" w:rsidR="008A351F" w:rsidRPr="008A351F" w:rsidRDefault="008A351F" w:rsidP="008A351F">
      <w:pPr>
        <w:pStyle w:val="a1"/>
      </w:pPr>
      <w:r w:rsidRPr="008A351F">
        <w:t>В этой связи, расчет экономической эффективности инвестиций не приводится.</w:t>
      </w:r>
    </w:p>
    <w:p w14:paraId="4E3FC3EA" w14:textId="77777777" w:rsidR="00585E1D" w:rsidRPr="00585E1D" w:rsidRDefault="00585E1D" w:rsidP="00585E1D">
      <w:pPr>
        <w:pStyle w:val="1"/>
      </w:pPr>
      <w:bookmarkStart w:id="174" w:name="_Toc528598216"/>
      <w:bookmarkStart w:id="175" w:name="_Toc528600382"/>
      <w:bookmarkStart w:id="176" w:name="_Toc531252670"/>
      <w:r w:rsidRPr="00585E1D">
        <w:lastRenderedPageBreak/>
        <w:t>Решение об определении единой теплоснабжающей организации (организаций)</w:t>
      </w:r>
      <w:bookmarkEnd w:id="174"/>
      <w:bookmarkEnd w:id="175"/>
      <w:bookmarkEnd w:id="176"/>
    </w:p>
    <w:p w14:paraId="7F4BD939" w14:textId="77777777" w:rsidR="00585E1D" w:rsidRPr="00585E1D" w:rsidRDefault="00585E1D" w:rsidP="00585E1D">
      <w:pPr>
        <w:pStyle w:val="11"/>
      </w:pPr>
      <w:r w:rsidRPr="00585E1D">
        <w:t>Решение об определении единой теплоснабжающей организации (организаций)</w:t>
      </w:r>
    </w:p>
    <w:p w14:paraId="7A250349" w14:textId="20DF0B1D" w:rsidR="00585E1D" w:rsidRPr="00585E1D" w:rsidRDefault="00585E1D" w:rsidP="003E7083">
      <w:pPr>
        <w:pStyle w:val="a1"/>
      </w:pPr>
      <w:r w:rsidRPr="00585E1D">
        <w:t xml:space="preserve">В соответствии с Федеральным законом от 27 июля 2010 года № 190-ФЗ «О теплоснабжении» (далее – Федеральный закон) и Постановлением Правительства Российской Федерации от 22 февраля 2012 года № 154 «О требованиях к схемам теплоснабжения, порядку их разработки и утверждения» в части структуры и организации отношений в системе теплоснабжения </w:t>
      </w:r>
      <w:r>
        <w:t>Ермизино-Борисовско</w:t>
      </w:r>
      <w:r w:rsidRPr="00585E1D">
        <w:t>го сельского поселения Тихорецкого района Краснодарского края схема теплоснабжения должна включать решение об определении единой теплоснабжающей организации (организаций), которое определяет единую теплоснабжающую организацию (организации) и границы зон ее деятельности.</w:t>
      </w:r>
    </w:p>
    <w:p w14:paraId="78FC0BD7" w14:textId="77777777" w:rsidR="00585E1D" w:rsidRPr="00585E1D" w:rsidRDefault="00585E1D" w:rsidP="003E7083">
      <w:pPr>
        <w:pStyle w:val="a1"/>
      </w:pPr>
      <w:r w:rsidRPr="00585E1D">
        <w:t>В соответствии с Постановлением Правительства РФ от 08.08.2012 № 808 «Об организации теплоснабжения в РФ и о внесении изменений в отдельные акты Российской Федерации» (далее – Постановление):</w:t>
      </w:r>
    </w:p>
    <w:p w14:paraId="785F2EEA" w14:textId="77777777" w:rsidR="00585E1D" w:rsidRPr="00585E1D" w:rsidRDefault="00585E1D" w:rsidP="00585E1D">
      <w:pPr>
        <w:pStyle w:val="a"/>
      </w:pPr>
      <w:r w:rsidRPr="00585E1D">
        <w:t>Статус единой теплоснабжающей организации присваивается теплоснабжающей и (или) теплосетевой организации решением органа местного самоуправления (далее - уполномоченного органа) при утверждении схемы теплоснабжения.</w:t>
      </w:r>
    </w:p>
    <w:p w14:paraId="7697B1ED" w14:textId="77777777" w:rsidR="00585E1D" w:rsidRPr="00585E1D" w:rsidRDefault="00585E1D" w:rsidP="00585E1D">
      <w:pPr>
        <w:pStyle w:val="a"/>
      </w:pPr>
      <w:r w:rsidRPr="00585E1D">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3491D918" w14:textId="77777777" w:rsidR="00585E1D" w:rsidRPr="00585E1D" w:rsidRDefault="00585E1D" w:rsidP="003E7083">
      <w:pPr>
        <w:pStyle w:val="a1"/>
      </w:pPr>
      <w:r w:rsidRPr="00585E1D">
        <w:t>В случае если на территории поселения, городского округа существуют несколько систем теплоснабжения, уполномоченные органы вправе:</w:t>
      </w:r>
    </w:p>
    <w:p w14:paraId="5A423B45" w14:textId="77777777" w:rsidR="00585E1D" w:rsidRPr="00585E1D" w:rsidRDefault="00585E1D" w:rsidP="00585E1D">
      <w:pPr>
        <w:pStyle w:val="a"/>
      </w:pPr>
      <w:r w:rsidRPr="00585E1D">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39E89FD5" w14:textId="77777777" w:rsidR="00585E1D" w:rsidRPr="00585E1D" w:rsidRDefault="00585E1D" w:rsidP="00585E1D">
      <w:pPr>
        <w:pStyle w:val="a"/>
      </w:pPr>
      <w:r w:rsidRPr="00585E1D">
        <w:t>определить на несколько систем теплоснабжения единую теплоснабжающую организацию.</w:t>
      </w:r>
    </w:p>
    <w:p w14:paraId="2C487915" w14:textId="77777777" w:rsidR="00585E1D" w:rsidRPr="00585E1D" w:rsidRDefault="00585E1D" w:rsidP="003E7083">
      <w:pPr>
        <w:pStyle w:val="a1"/>
      </w:pPr>
      <w:r w:rsidRPr="00585E1D">
        <w:t>Единая теплоснабжающая организация при осуществлении своей деятельности обязана:</w:t>
      </w:r>
    </w:p>
    <w:p w14:paraId="7359F823" w14:textId="77777777" w:rsidR="00585E1D" w:rsidRPr="00585E1D" w:rsidRDefault="00585E1D" w:rsidP="00585E1D">
      <w:pPr>
        <w:pStyle w:val="a"/>
      </w:pPr>
      <w:r w:rsidRPr="00585E1D">
        <w:lastRenderedPageBreak/>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5D914AED" w14:textId="77777777" w:rsidR="00585E1D" w:rsidRPr="00585E1D" w:rsidRDefault="00585E1D" w:rsidP="00585E1D">
      <w:pPr>
        <w:pStyle w:val="a"/>
      </w:pPr>
      <w:r w:rsidRPr="00585E1D">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29F45BD0" w14:textId="77777777" w:rsidR="00585E1D" w:rsidRPr="00585E1D" w:rsidRDefault="00585E1D" w:rsidP="00585E1D">
      <w:pPr>
        <w:pStyle w:val="a"/>
      </w:pPr>
      <w:r w:rsidRPr="00585E1D">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1E72FBC1" w14:textId="77777777" w:rsidR="00585E1D" w:rsidRPr="00585E1D" w:rsidRDefault="00585E1D" w:rsidP="002C2E0C">
      <w:pPr>
        <w:pStyle w:val="a1"/>
      </w:pPr>
      <w:r w:rsidRPr="00585E1D">
        <w:t>Постановление определяет возможность выполнения единой теплоснабжающей организацией (далее ЕТО) в зоне своей деятельности функций единого закупщика-поставщика тепловой энергии и мощности. В этом случае ЕТО интегрирует всю абонентскую базу в зоне своей деятельности, осуществляет покупку продукции и услуг всех действующих в его зоне теплоснабжающих и теплосетевых организаций, и поставку товаров и услуг конечным потребителям.</w:t>
      </w:r>
    </w:p>
    <w:p w14:paraId="3C30CFA3" w14:textId="77777777" w:rsidR="00585E1D" w:rsidRPr="00585E1D" w:rsidRDefault="00585E1D" w:rsidP="002C2E0C">
      <w:pPr>
        <w:pStyle w:val="a1"/>
      </w:pPr>
      <w:r w:rsidRPr="00585E1D">
        <w:t>В соответствие п. 113 Постановления организация при присвоении ей статуса единой теплоснабжающей организации направляет:</w:t>
      </w:r>
    </w:p>
    <w:p w14:paraId="379A86B8" w14:textId="77777777" w:rsidR="00585E1D" w:rsidRPr="00585E1D" w:rsidRDefault="00585E1D" w:rsidP="00585E1D">
      <w:pPr>
        <w:pStyle w:val="a"/>
      </w:pPr>
      <w:r w:rsidRPr="00585E1D">
        <w:t>подписанные со своей стороны проекты договоров теплоснабжения потребителям, подключенным к системе теплоснабжения, и не направившим заявления о заключении договоров теплоснабжения;</w:t>
      </w:r>
    </w:p>
    <w:p w14:paraId="3E2F06E7" w14:textId="77777777" w:rsidR="00585E1D" w:rsidRPr="00585E1D" w:rsidRDefault="00585E1D" w:rsidP="00585E1D">
      <w:pPr>
        <w:pStyle w:val="a"/>
      </w:pPr>
      <w:r w:rsidRPr="00585E1D">
        <w:t>подписанные со своей стороны проекты договоров поставки тепловой энергии (мощности) и (или) теплоносителя на объемы тепловой нагрузки, распределенной в соответствии со схемой теплоснабжения, иным теплоснабжающим организациям;</w:t>
      </w:r>
    </w:p>
    <w:p w14:paraId="2D289F64" w14:textId="77777777" w:rsidR="00585E1D" w:rsidRPr="00585E1D" w:rsidRDefault="00585E1D" w:rsidP="00585E1D">
      <w:pPr>
        <w:pStyle w:val="a"/>
      </w:pPr>
      <w:r w:rsidRPr="00585E1D">
        <w:t>подписанные договоры оказания услуг по поддержанию резервной тепловой мощности потребителям, подключенным к системе теплоснабжения, но не потребляющим тепловую энергию (мощность), теплоноситель по договору теплоснабжения;</w:t>
      </w:r>
    </w:p>
    <w:p w14:paraId="0A778025" w14:textId="77777777" w:rsidR="00585E1D" w:rsidRPr="00585E1D" w:rsidRDefault="00585E1D" w:rsidP="00585E1D">
      <w:pPr>
        <w:pStyle w:val="a"/>
      </w:pPr>
      <w:r w:rsidRPr="00585E1D">
        <w:t xml:space="preserve">теплосетевым организациям подписанные со своей стороны договоры оказания услуг по передаче тепловой энергии и договоры поставки </w:t>
      </w:r>
      <w:r w:rsidRPr="00585E1D">
        <w:lastRenderedPageBreak/>
        <w:t>тепловой энергии (мощности) и (или) теплоносителя в целях компенсации потерь в тепловых сетях.</w:t>
      </w:r>
    </w:p>
    <w:p w14:paraId="257BC37D" w14:textId="77777777" w:rsidR="00585E1D" w:rsidRPr="00585E1D" w:rsidRDefault="00585E1D" w:rsidP="002C2E0C">
      <w:pPr>
        <w:pStyle w:val="a1"/>
      </w:pPr>
    </w:p>
    <w:p w14:paraId="18076728" w14:textId="77777777" w:rsidR="00585E1D" w:rsidRPr="00585E1D" w:rsidRDefault="00585E1D" w:rsidP="00585E1D">
      <w:pPr>
        <w:pStyle w:val="11"/>
      </w:pPr>
      <w:r w:rsidRPr="00585E1D">
        <w:t>Реестр зон деятельности единой теплоснабжающей организации (организаций)</w:t>
      </w:r>
    </w:p>
    <w:p w14:paraId="1656D083" w14:textId="25887882" w:rsidR="00585E1D" w:rsidRPr="00585E1D" w:rsidRDefault="00585E1D" w:rsidP="002C2E0C">
      <w:pPr>
        <w:pStyle w:val="a1"/>
      </w:pPr>
      <w:r w:rsidRPr="00585E1D">
        <w:t xml:space="preserve">Муниципальное унитарное предприятие Тихорецкого городского поселения Тихорецкого района «Тихорецктепло» (МУП ТГП ТР «Тихорецктепло») осуществляет производство тепловой энергии, передачу, распределение и сбыт тепловой энергии абонентам на всей территории централизованного теплоснабжения </w:t>
      </w:r>
      <w:r>
        <w:t>Ермизино-Борисовско</w:t>
      </w:r>
      <w:r w:rsidRPr="00585E1D">
        <w:t>го сельского поселения Тихорецкого района Краснодарского края.</w:t>
      </w:r>
    </w:p>
    <w:p w14:paraId="1B89E033" w14:textId="77777777" w:rsidR="00585E1D" w:rsidRPr="00585E1D" w:rsidRDefault="00585E1D" w:rsidP="002C2E0C">
      <w:pPr>
        <w:pStyle w:val="a1"/>
      </w:pPr>
      <w:r w:rsidRPr="00585E1D">
        <w:t>Статус единой теплоснабжающей организации присваивается Муниципальному унитарному предприятию Тихорецкого городского поселения Тихорецкого района «Тихорецктепло» (МУП ТГП ТР «Тихорецктепло») - организации, владеющей в соответствующих зонах единой теплоснабжающей организации источниками тепловой энергии с наибольшей рабочей тепловой мощностью и тепловыми сетями с наибольшей тепловой емкостью, что соответствует критериям определения единой теплоснабжающей организации, установленным «Правилами организации теплоснабжения в Российской Федерации»</w:t>
      </w:r>
    </w:p>
    <w:p w14:paraId="136AB742" w14:textId="77777777" w:rsidR="00585E1D" w:rsidRPr="00585E1D" w:rsidRDefault="00585E1D" w:rsidP="00585E1D"/>
    <w:p w14:paraId="00051155" w14:textId="77777777" w:rsidR="00585E1D" w:rsidRPr="00585E1D" w:rsidRDefault="00585E1D" w:rsidP="00585E1D">
      <w:pPr>
        <w:pStyle w:val="11"/>
      </w:pPr>
      <w:r w:rsidRPr="00585E1D">
        <w:t>Основания, в том числе критерии, в соответствии с которыми теплоснабжающая организация определена единой теплоснабжающей организацией</w:t>
      </w:r>
    </w:p>
    <w:p w14:paraId="5D769FC0" w14:textId="5EB757A1" w:rsidR="00585E1D" w:rsidRPr="00585E1D" w:rsidRDefault="00585E1D" w:rsidP="002C2E0C">
      <w:pPr>
        <w:pStyle w:val="a1"/>
      </w:pPr>
      <w:r w:rsidRPr="00585E1D">
        <w:t xml:space="preserve">Состав единых теплоснабжающих организаций определен в соответствии действующими нормами на основании данных Реестра систем теплоснабжения (таблица </w:t>
      </w:r>
      <w:r w:rsidR="00860551">
        <w:fldChar w:fldCharType="begin"/>
      </w:r>
      <w:r w:rsidR="00860551">
        <w:instrText xml:space="preserve"> REF _Ref531083928 \h </w:instrText>
      </w:r>
      <w:r w:rsidR="00860551">
        <w:fldChar w:fldCharType="separate"/>
      </w:r>
      <w:r w:rsidR="00D01E94">
        <w:rPr>
          <w:noProof/>
        </w:rPr>
        <w:t>79</w:t>
      </w:r>
      <w:r w:rsidR="00860551">
        <w:fldChar w:fldCharType="end"/>
      </w:r>
      <w:r w:rsidRPr="00585E1D">
        <w:t>) и будет уточнен с учетом заявок теплоснабжающих организаций, которые будут ими представлены после опубликования проекта актуализированной Схемы теплоснабжения</w:t>
      </w:r>
    </w:p>
    <w:p w14:paraId="2ADB7998" w14:textId="77777777" w:rsidR="00585E1D" w:rsidRPr="00585E1D" w:rsidRDefault="00585E1D" w:rsidP="002C2E0C">
      <w:pPr>
        <w:pStyle w:val="a1"/>
      </w:pPr>
      <w:r w:rsidRPr="00585E1D">
        <w:t>В случае отсутствия заявок от ТСО на установление статуса ЕТО статус ЕТО устанавливается в соответствии с п. 11 Правил организации теплоснабжения в РФ. При наличии заявок от ТСО статус ЕТО устанавливается в соответствии с п.п. 6-10 Правил организации теплоснабжения в РФ.</w:t>
      </w:r>
    </w:p>
    <w:p w14:paraId="40D492B0" w14:textId="77777777" w:rsidR="00585E1D" w:rsidRPr="00585E1D" w:rsidRDefault="00585E1D" w:rsidP="00585E1D">
      <w:pPr>
        <w:pStyle w:val="a1"/>
      </w:pPr>
    </w:p>
    <w:p w14:paraId="360C34F1" w14:textId="77777777" w:rsidR="00585E1D" w:rsidRPr="00585E1D" w:rsidRDefault="00585E1D" w:rsidP="00585E1D">
      <w:pPr>
        <w:pStyle w:val="11"/>
      </w:pPr>
      <w:r w:rsidRPr="00585E1D">
        <w:lastRenderedPageBreak/>
        <w:t>Информация о поданных теплоснабжающими организациями заявках на присвоение статуса единой теплоснабжающей организации</w:t>
      </w:r>
    </w:p>
    <w:p w14:paraId="0D57D493" w14:textId="5E5279D0" w:rsidR="00585E1D" w:rsidRPr="00585E1D" w:rsidRDefault="00585E1D" w:rsidP="002C2E0C">
      <w:pPr>
        <w:pStyle w:val="a1"/>
      </w:pPr>
      <w:r w:rsidRPr="00585E1D">
        <w:t xml:space="preserve">Информация о поданных теплоснабжающими организациями заявках на присвоение статуса единой теплоснабжающей организации представлена в таблице </w:t>
      </w:r>
      <w:r w:rsidR="00860551">
        <w:fldChar w:fldCharType="begin"/>
      </w:r>
      <w:r w:rsidR="00860551">
        <w:instrText xml:space="preserve"> REF _Ref531083928 \h </w:instrText>
      </w:r>
      <w:r w:rsidR="00860551">
        <w:fldChar w:fldCharType="separate"/>
      </w:r>
      <w:r w:rsidR="00D01E94">
        <w:rPr>
          <w:noProof/>
        </w:rPr>
        <w:t>79</w:t>
      </w:r>
      <w:r w:rsidR="00860551">
        <w:fldChar w:fldCharType="end"/>
      </w:r>
      <w:r w:rsidRPr="00585E1D">
        <w:t>.</w:t>
      </w:r>
    </w:p>
    <w:p w14:paraId="7D82C8C4" w14:textId="77777777" w:rsidR="00585E1D" w:rsidRPr="00585E1D" w:rsidRDefault="00585E1D" w:rsidP="00585E1D"/>
    <w:p w14:paraId="1D5CFE57" w14:textId="77777777" w:rsidR="00585E1D" w:rsidRPr="00585E1D" w:rsidRDefault="00585E1D" w:rsidP="00585E1D">
      <w:pPr>
        <w:pStyle w:val="11"/>
      </w:pPr>
      <w:r w:rsidRPr="00585E1D">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p>
    <w:p w14:paraId="13962241" w14:textId="03B860AB" w:rsidR="00585E1D" w:rsidRPr="00585E1D" w:rsidRDefault="00585E1D" w:rsidP="002C2E0C">
      <w:pPr>
        <w:pStyle w:val="a1"/>
      </w:pPr>
      <w:r w:rsidRPr="00585E1D">
        <w:t xml:space="preserve">По результатам разработки Схемы теплоснабжения Реестр систем теплоснабжения для утверждения единых теплоснабжающих организаций </w:t>
      </w:r>
      <w:r>
        <w:t>Ермизино-Борисовско</w:t>
      </w:r>
      <w:r w:rsidRPr="00585E1D">
        <w:t xml:space="preserve">го сельского поселения Тихорецкого района Краснодарского края включает </w:t>
      </w:r>
      <w:r w:rsidR="00045C5B">
        <w:t>две</w:t>
      </w:r>
      <w:r w:rsidRPr="00585E1D">
        <w:t xml:space="preserve"> изолированны</w:t>
      </w:r>
      <w:r w:rsidR="00045C5B">
        <w:t>е</w:t>
      </w:r>
      <w:r w:rsidRPr="00585E1D">
        <w:t xml:space="preserve"> систем</w:t>
      </w:r>
      <w:r w:rsidR="00045C5B">
        <w:t>ы</w:t>
      </w:r>
      <w:r w:rsidRPr="00585E1D">
        <w:t xml:space="preserve"> теплоснабжения (таблица </w:t>
      </w:r>
      <w:r w:rsidR="002C2E0C">
        <w:fldChar w:fldCharType="begin"/>
      </w:r>
      <w:r w:rsidR="002C2E0C">
        <w:instrText xml:space="preserve"> REF _Ref531083928 \h </w:instrText>
      </w:r>
      <w:r w:rsidR="002C2E0C">
        <w:fldChar w:fldCharType="separate"/>
      </w:r>
      <w:r w:rsidR="00D01E94">
        <w:rPr>
          <w:noProof/>
        </w:rPr>
        <w:t>79</w:t>
      </w:r>
      <w:r w:rsidR="002C2E0C">
        <w:fldChar w:fldCharType="end"/>
      </w:r>
      <w:r w:rsidRPr="00585E1D">
        <w:t>). Границы систем теплоснабжения определены для источников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w:t>
      </w:r>
      <w:r w:rsidR="002C2E0C">
        <w:t xml:space="preserve">дения настоящей схемы (таблица </w:t>
      </w:r>
      <w:r w:rsidR="002C2E0C">
        <w:fldChar w:fldCharType="begin"/>
      </w:r>
      <w:r w:rsidR="002C2E0C">
        <w:instrText xml:space="preserve"> REF _Ref531083928 \h </w:instrText>
      </w:r>
      <w:r w:rsidR="002C2E0C">
        <w:fldChar w:fldCharType="separate"/>
      </w:r>
      <w:r w:rsidR="00D01E94">
        <w:rPr>
          <w:noProof/>
        </w:rPr>
        <w:t>79</w:t>
      </w:r>
      <w:r w:rsidR="002C2E0C">
        <w:fldChar w:fldCharType="end"/>
      </w:r>
      <w:r w:rsidRPr="00585E1D">
        <w:t>).</w:t>
      </w:r>
    </w:p>
    <w:p w14:paraId="01ACD881" w14:textId="77777777" w:rsidR="00585E1D" w:rsidRPr="00585E1D" w:rsidRDefault="00585E1D" w:rsidP="00585E1D"/>
    <w:p w14:paraId="4CD5075D" w14:textId="77777777" w:rsidR="00585E1D" w:rsidRPr="00585E1D" w:rsidRDefault="00585E1D" w:rsidP="00585E1D"/>
    <w:p w14:paraId="23885659" w14:textId="77777777" w:rsidR="00585E1D" w:rsidRPr="00585E1D" w:rsidRDefault="00585E1D" w:rsidP="00585E1D">
      <w:pPr>
        <w:sectPr w:rsidR="00585E1D" w:rsidRPr="00585E1D">
          <w:pgSz w:w="11906" w:h="16838"/>
          <w:pgMar w:top="1134" w:right="850" w:bottom="1134" w:left="1701" w:header="708" w:footer="708" w:gutter="0"/>
          <w:cols w:space="708"/>
          <w:docGrid w:linePitch="360"/>
        </w:sectPr>
      </w:pPr>
    </w:p>
    <w:p w14:paraId="40656CD3" w14:textId="22BEC4DA" w:rsidR="00585E1D" w:rsidRPr="00585E1D" w:rsidRDefault="002C2E0C" w:rsidP="00585E1D">
      <w:r w:rsidRPr="00305390">
        <w:lastRenderedPageBreak/>
        <w:t xml:space="preserve">Таблица </w:t>
      </w:r>
      <w:fldSimple w:instr=" SEQ Таблица \* ARABIC ">
        <w:bookmarkStart w:id="177" w:name="_Ref531083928"/>
        <w:r w:rsidR="00D01E94">
          <w:rPr>
            <w:noProof/>
          </w:rPr>
          <w:t>79</w:t>
        </w:r>
        <w:bookmarkEnd w:id="177"/>
      </w:fldSimple>
      <w:r w:rsidRPr="00305390">
        <w:t xml:space="preserve"> – </w:t>
      </w:r>
      <w:r w:rsidR="00585E1D" w:rsidRPr="00585E1D">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585E1D">
        <w:t>Ермизино-Борисовско</w:t>
      </w:r>
      <w:r w:rsidR="00585E1D" w:rsidRPr="00585E1D">
        <w:t>го сельского поселения. Информация о поданных теплоснабжающими организациями заявках на присвоение статуса единой теплоснабжающей организации</w:t>
      </w:r>
    </w:p>
    <w:tbl>
      <w:tblPr>
        <w:tblStyle w:val="TableGridReport1"/>
        <w:tblW w:w="0" w:type="auto"/>
        <w:tblLayout w:type="fixed"/>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585E1D" w:rsidRPr="00A96F0D" w14:paraId="72BB3FC0" w14:textId="77777777" w:rsidTr="00585E1D">
        <w:trPr>
          <w:trHeight w:val="300"/>
          <w:tblHeader/>
        </w:trPr>
        <w:tc>
          <w:tcPr>
            <w:tcW w:w="446" w:type="dxa"/>
            <w:vMerge w:val="restart"/>
            <w:hideMark/>
          </w:tcPr>
          <w:p w14:paraId="0E0CA1FD" w14:textId="77777777" w:rsidR="00585E1D" w:rsidRPr="00585E1D" w:rsidRDefault="00585E1D" w:rsidP="00585E1D">
            <w:pPr>
              <w:pStyle w:val="103"/>
            </w:pPr>
            <w:r w:rsidRPr="00585E1D">
              <w:t>№ п/п</w:t>
            </w:r>
          </w:p>
        </w:tc>
        <w:tc>
          <w:tcPr>
            <w:tcW w:w="1738" w:type="dxa"/>
            <w:vMerge w:val="restart"/>
            <w:hideMark/>
          </w:tcPr>
          <w:p w14:paraId="15AF1764" w14:textId="77777777" w:rsidR="00585E1D" w:rsidRPr="00585E1D" w:rsidRDefault="00585E1D" w:rsidP="00585E1D">
            <w:pPr>
              <w:pStyle w:val="103"/>
            </w:pPr>
            <w:r w:rsidRPr="00585E1D">
              <w:t>Населенный пункт, микрорайон</w:t>
            </w:r>
          </w:p>
        </w:tc>
        <w:tc>
          <w:tcPr>
            <w:tcW w:w="1497" w:type="dxa"/>
            <w:vMerge w:val="restart"/>
            <w:hideMark/>
          </w:tcPr>
          <w:p w14:paraId="79211ECE" w14:textId="77777777" w:rsidR="00585E1D" w:rsidRPr="00585E1D" w:rsidRDefault="00585E1D" w:rsidP="00585E1D">
            <w:pPr>
              <w:pStyle w:val="103"/>
            </w:pPr>
            <w:r w:rsidRPr="00585E1D">
              <w:t>Система теплоснабжения (наименование)</w:t>
            </w:r>
          </w:p>
        </w:tc>
        <w:tc>
          <w:tcPr>
            <w:tcW w:w="1563" w:type="dxa"/>
            <w:vMerge w:val="restart"/>
            <w:hideMark/>
          </w:tcPr>
          <w:p w14:paraId="06A7CFFB" w14:textId="77777777" w:rsidR="00585E1D" w:rsidRPr="00585E1D" w:rsidRDefault="00585E1D" w:rsidP="00585E1D">
            <w:pPr>
              <w:pStyle w:val="103"/>
            </w:pPr>
            <w:r w:rsidRPr="00585E1D">
              <w:t>Границы систем теплоснабжения</w:t>
            </w:r>
          </w:p>
        </w:tc>
        <w:tc>
          <w:tcPr>
            <w:tcW w:w="3490" w:type="dxa"/>
            <w:gridSpan w:val="2"/>
            <w:hideMark/>
          </w:tcPr>
          <w:p w14:paraId="6EE28F7F" w14:textId="77777777" w:rsidR="00585E1D" w:rsidRPr="00585E1D" w:rsidRDefault="00585E1D" w:rsidP="00585E1D">
            <w:pPr>
              <w:pStyle w:val="103"/>
            </w:pPr>
            <w:r w:rsidRPr="00585E1D">
              <w:t>Источники тепловой энергии</w:t>
            </w:r>
          </w:p>
        </w:tc>
        <w:tc>
          <w:tcPr>
            <w:tcW w:w="1598" w:type="dxa"/>
            <w:vMerge w:val="restart"/>
            <w:hideMark/>
          </w:tcPr>
          <w:p w14:paraId="04A7E7A3" w14:textId="77777777" w:rsidR="00585E1D" w:rsidRPr="00585E1D" w:rsidRDefault="00585E1D" w:rsidP="00585E1D">
            <w:pPr>
              <w:pStyle w:val="103"/>
            </w:pPr>
            <w:r w:rsidRPr="00585E1D">
              <w:t>Тепловые сети (наименование теплосетевой организации)</w:t>
            </w:r>
          </w:p>
        </w:tc>
        <w:tc>
          <w:tcPr>
            <w:tcW w:w="1530" w:type="dxa"/>
            <w:vMerge w:val="restart"/>
            <w:hideMark/>
          </w:tcPr>
          <w:p w14:paraId="386E0C4A" w14:textId="77777777" w:rsidR="00585E1D" w:rsidRPr="00585E1D" w:rsidRDefault="00585E1D" w:rsidP="00585E1D">
            <w:pPr>
              <w:pStyle w:val="103"/>
            </w:pPr>
            <w:r w:rsidRPr="00585E1D">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hideMark/>
          </w:tcPr>
          <w:p w14:paraId="70DA55EF" w14:textId="77777777" w:rsidR="00585E1D" w:rsidRPr="00585E1D" w:rsidRDefault="00585E1D" w:rsidP="00585E1D">
            <w:pPr>
              <w:pStyle w:val="103"/>
            </w:pPr>
            <w:r w:rsidRPr="00585E1D">
              <w:t>Сведения о поданных заявках</w:t>
            </w:r>
          </w:p>
        </w:tc>
        <w:tc>
          <w:tcPr>
            <w:tcW w:w="1524" w:type="dxa"/>
            <w:vMerge w:val="restart"/>
            <w:hideMark/>
          </w:tcPr>
          <w:p w14:paraId="031FB6FA" w14:textId="77777777" w:rsidR="00585E1D" w:rsidRPr="00585E1D" w:rsidRDefault="00585E1D" w:rsidP="00585E1D">
            <w:pPr>
              <w:pStyle w:val="103"/>
            </w:pPr>
            <w:r w:rsidRPr="00585E1D">
              <w:t xml:space="preserve">Единая теплоснабжающая организация </w:t>
            </w:r>
          </w:p>
        </w:tc>
      </w:tr>
      <w:tr w:rsidR="00585E1D" w:rsidRPr="00A96F0D" w14:paraId="6D4619FC" w14:textId="77777777" w:rsidTr="00585E1D">
        <w:trPr>
          <w:trHeight w:val="1680"/>
          <w:tblHeader/>
        </w:trPr>
        <w:tc>
          <w:tcPr>
            <w:tcW w:w="446" w:type="dxa"/>
            <w:vMerge/>
            <w:hideMark/>
          </w:tcPr>
          <w:p w14:paraId="1489AC08" w14:textId="77777777" w:rsidR="00585E1D" w:rsidRPr="00585E1D" w:rsidRDefault="00585E1D" w:rsidP="00585E1D">
            <w:pPr>
              <w:pStyle w:val="103"/>
            </w:pPr>
          </w:p>
        </w:tc>
        <w:tc>
          <w:tcPr>
            <w:tcW w:w="1738" w:type="dxa"/>
            <w:vMerge/>
            <w:hideMark/>
          </w:tcPr>
          <w:p w14:paraId="00995C18" w14:textId="77777777" w:rsidR="00585E1D" w:rsidRPr="00585E1D" w:rsidRDefault="00585E1D" w:rsidP="00585E1D">
            <w:pPr>
              <w:pStyle w:val="103"/>
            </w:pPr>
          </w:p>
        </w:tc>
        <w:tc>
          <w:tcPr>
            <w:tcW w:w="1497" w:type="dxa"/>
            <w:vMerge/>
            <w:hideMark/>
          </w:tcPr>
          <w:p w14:paraId="166EA624" w14:textId="77777777" w:rsidR="00585E1D" w:rsidRPr="00585E1D" w:rsidRDefault="00585E1D" w:rsidP="00585E1D">
            <w:pPr>
              <w:pStyle w:val="103"/>
            </w:pPr>
          </w:p>
        </w:tc>
        <w:tc>
          <w:tcPr>
            <w:tcW w:w="1563" w:type="dxa"/>
            <w:vMerge/>
            <w:hideMark/>
          </w:tcPr>
          <w:p w14:paraId="2DE86702" w14:textId="77777777" w:rsidR="00585E1D" w:rsidRPr="00585E1D" w:rsidRDefault="00585E1D" w:rsidP="00585E1D">
            <w:pPr>
              <w:pStyle w:val="103"/>
            </w:pPr>
          </w:p>
        </w:tc>
        <w:tc>
          <w:tcPr>
            <w:tcW w:w="1839" w:type="dxa"/>
            <w:hideMark/>
          </w:tcPr>
          <w:p w14:paraId="47C471FC" w14:textId="77777777" w:rsidR="00585E1D" w:rsidRPr="00585E1D" w:rsidRDefault="00585E1D" w:rsidP="00585E1D">
            <w:pPr>
              <w:pStyle w:val="103"/>
            </w:pPr>
            <w:r w:rsidRPr="00585E1D">
              <w:t>Наименование теплоснабжающей организации</w:t>
            </w:r>
          </w:p>
        </w:tc>
        <w:tc>
          <w:tcPr>
            <w:tcW w:w="1651" w:type="dxa"/>
            <w:hideMark/>
          </w:tcPr>
          <w:p w14:paraId="56559FDC" w14:textId="77777777" w:rsidR="00585E1D" w:rsidRPr="00585E1D" w:rsidRDefault="00585E1D" w:rsidP="00585E1D">
            <w:pPr>
              <w:pStyle w:val="103"/>
            </w:pPr>
            <w:r w:rsidRPr="00585E1D">
              <w:t>Наименование источника (группы источников)</w:t>
            </w:r>
          </w:p>
        </w:tc>
        <w:tc>
          <w:tcPr>
            <w:tcW w:w="1598" w:type="dxa"/>
            <w:vMerge/>
            <w:hideMark/>
          </w:tcPr>
          <w:p w14:paraId="2DE28BD9" w14:textId="77777777" w:rsidR="00585E1D" w:rsidRPr="00585E1D" w:rsidRDefault="00585E1D" w:rsidP="00585E1D">
            <w:pPr>
              <w:pStyle w:val="103"/>
            </w:pPr>
          </w:p>
        </w:tc>
        <w:tc>
          <w:tcPr>
            <w:tcW w:w="1530" w:type="dxa"/>
            <w:vMerge/>
            <w:hideMark/>
          </w:tcPr>
          <w:p w14:paraId="671BBDE6" w14:textId="77777777" w:rsidR="00585E1D" w:rsidRPr="00585E1D" w:rsidRDefault="00585E1D" w:rsidP="00585E1D">
            <w:pPr>
              <w:pStyle w:val="103"/>
            </w:pPr>
          </w:p>
        </w:tc>
        <w:tc>
          <w:tcPr>
            <w:tcW w:w="1174" w:type="dxa"/>
            <w:vMerge/>
            <w:hideMark/>
          </w:tcPr>
          <w:p w14:paraId="2E5117FE" w14:textId="77777777" w:rsidR="00585E1D" w:rsidRPr="00585E1D" w:rsidRDefault="00585E1D" w:rsidP="00585E1D">
            <w:pPr>
              <w:pStyle w:val="103"/>
            </w:pPr>
          </w:p>
        </w:tc>
        <w:tc>
          <w:tcPr>
            <w:tcW w:w="1524" w:type="dxa"/>
            <w:vMerge/>
            <w:hideMark/>
          </w:tcPr>
          <w:p w14:paraId="78123347" w14:textId="77777777" w:rsidR="00585E1D" w:rsidRPr="00585E1D" w:rsidRDefault="00585E1D" w:rsidP="00585E1D">
            <w:pPr>
              <w:pStyle w:val="103"/>
            </w:pPr>
          </w:p>
        </w:tc>
      </w:tr>
      <w:tr w:rsidR="00045C5B" w:rsidRPr="00A96F0D" w14:paraId="67D1F8A9" w14:textId="77777777" w:rsidTr="00585E1D">
        <w:trPr>
          <w:trHeight w:val="1425"/>
        </w:trPr>
        <w:tc>
          <w:tcPr>
            <w:tcW w:w="446" w:type="dxa"/>
            <w:hideMark/>
          </w:tcPr>
          <w:p w14:paraId="355FC7AB" w14:textId="77777777" w:rsidR="00045C5B" w:rsidRPr="00045C5B" w:rsidRDefault="00045C5B" w:rsidP="00045C5B">
            <w:pPr>
              <w:pStyle w:val="103"/>
            </w:pPr>
            <w:r w:rsidRPr="00045C5B">
              <w:t>1</w:t>
            </w:r>
          </w:p>
        </w:tc>
        <w:tc>
          <w:tcPr>
            <w:tcW w:w="1738" w:type="dxa"/>
            <w:hideMark/>
          </w:tcPr>
          <w:p w14:paraId="367BACFC" w14:textId="4F9C4C42" w:rsidR="00045C5B" w:rsidRPr="00045C5B" w:rsidRDefault="00045C5B" w:rsidP="00045C5B">
            <w:pPr>
              <w:pStyle w:val="103"/>
            </w:pPr>
            <w:r w:rsidRPr="00045C5B">
              <w:t>ст. Еремизино-Борисовская</w:t>
            </w:r>
          </w:p>
        </w:tc>
        <w:tc>
          <w:tcPr>
            <w:tcW w:w="1497" w:type="dxa"/>
            <w:hideMark/>
          </w:tcPr>
          <w:p w14:paraId="41A80C6C" w14:textId="6BE0691A" w:rsidR="00045C5B" w:rsidRPr="00045C5B" w:rsidRDefault="00045C5B" w:rsidP="00045C5B">
            <w:pPr>
              <w:pStyle w:val="103"/>
            </w:pPr>
            <w:r w:rsidRPr="00045C5B">
              <w:t>Котельная № 107</w:t>
            </w:r>
          </w:p>
        </w:tc>
        <w:tc>
          <w:tcPr>
            <w:tcW w:w="1563" w:type="dxa"/>
            <w:hideMark/>
          </w:tcPr>
          <w:p w14:paraId="66F17302" w14:textId="29D0561F" w:rsidR="00045C5B" w:rsidRPr="00045C5B" w:rsidRDefault="00045C5B" w:rsidP="00045C5B">
            <w:pPr>
              <w:pStyle w:val="103"/>
            </w:pPr>
            <w:r w:rsidRPr="00045C5B">
              <w:t>Обеспечивает по ул. Школьной:  МБОУ СОШ 28, ДК, здание Администрации МО</w:t>
            </w:r>
          </w:p>
        </w:tc>
        <w:tc>
          <w:tcPr>
            <w:tcW w:w="1839" w:type="dxa"/>
            <w:hideMark/>
          </w:tcPr>
          <w:p w14:paraId="57D60385" w14:textId="56B3877D" w:rsidR="00045C5B" w:rsidRPr="00045C5B" w:rsidRDefault="00045C5B" w:rsidP="00045C5B">
            <w:pPr>
              <w:pStyle w:val="103"/>
            </w:pPr>
            <w:r w:rsidRPr="00045C5B">
              <w:t>МУП ТГП ТР «Тихорецктепло»</w:t>
            </w:r>
          </w:p>
        </w:tc>
        <w:tc>
          <w:tcPr>
            <w:tcW w:w="1651" w:type="dxa"/>
            <w:hideMark/>
          </w:tcPr>
          <w:p w14:paraId="4851DF74" w14:textId="7CF1618C" w:rsidR="00045C5B" w:rsidRPr="00045C5B" w:rsidRDefault="00045C5B" w:rsidP="00045C5B">
            <w:pPr>
              <w:pStyle w:val="103"/>
            </w:pPr>
            <w:r w:rsidRPr="00045C5B">
              <w:t>Котельная № 107 ст. Еремизино-Борисовская , ул. Школьная, 35</w:t>
            </w:r>
          </w:p>
        </w:tc>
        <w:tc>
          <w:tcPr>
            <w:tcW w:w="1598" w:type="dxa"/>
            <w:hideMark/>
          </w:tcPr>
          <w:p w14:paraId="07F652B1" w14:textId="2E05388F" w:rsidR="00045C5B" w:rsidRPr="00045C5B" w:rsidRDefault="00045C5B" w:rsidP="00045C5B">
            <w:pPr>
              <w:pStyle w:val="103"/>
            </w:pPr>
            <w:r w:rsidRPr="00045C5B">
              <w:t>МУП ТГП ТР «Тихорецктепло»</w:t>
            </w:r>
          </w:p>
        </w:tc>
        <w:tc>
          <w:tcPr>
            <w:tcW w:w="1530" w:type="dxa"/>
            <w:hideMark/>
          </w:tcPr>
          <w:p w14:paraId="0FCEF2D9" w14:textId="503E09B4" w:rsidR="00045C5B" w:rsidRPr="00045C5B" w:rsidRDefault="00045C5B" w:rsidP="00045C5B">
            <w:pPr>
              <w:pStyle w:val="103"/>
            </w:pPr>
            <w:r w:rsidRPr="00045C5B">
              <w:t>Пункт 11 Правил организации теплоснабжения в РФ*</w:t>
            </w:r>
          </w:p>
        </w:tc>
        <w:tc>
          <w:tcPr>
            <w:tcW w:w="1174" w:type="dxa"/>
            <w:hideMark/>
          </w:tcPr>
          <w:p w14:paraId="11471832" w14:textId="66254202" w:rsidR="00045C5B" w:rsidRPr="00045C5B" w:rsidRDefault="00045C5B" w:rsidP="00045C5B">
            <w:pPr>
              <w:pStyle w:val="103"/>
            </w:pPr>
            <w:r w:rsidRPr="00045C5B">
              <w:t> </w:t>
            </w:r>
          </w:p>
        </w:tc>
        <w:tc>
          <w:tcPr>
            <w:tcW w:w="1524" w:type="dxa"/>
            <w:hideMark/>
          </w:tcPr>
          <w:p w14:paraId="6F77F3D4" w14:textId="59CC7B34" w:rsidR="00045C5B" w:rsidRPr="00045C5B" w:rsidRDefault="00045C5B" w:rsidP="00045C5B">
            <w:pPr>
              <w:pStyle w:val="103"/>
            </w:pPr>
            <w:r w:rsidRPr="00045C5B">
              <w:t>МУП ТГП ТР «Тихорецктепло»</w:t>
            </w:r>
          </w:p>
        </w:tc>
      </w:tr>
      <w:tr w:rsidR="00045C5B" w:rsidRPr="00A96F0D" w14:paraId="17269540" w14:textId="77777777" w:rsidTr="00585E1D">
        <w:trPr>
          <w:trHeight w:val="1425"/>
        </w:trPr>
        <w:tc>
          <w:tcPr>
            <w:tcW w:w="446" w:type="dxa"/>
            <w:hideMark/>
          </w:tcPr>
          <w:p w14:paraId="7D3D53EB" w14:textId="77777777" w:rsidR="00045C5B" w:rsidRPr="00045C5B" w:rsidRDefault="00045C5B" w:rsidP="00045C5B">
            <w:pPr>
              <w:pStyle w:val="103"/>
            </w:pPr>
            <w:r w:rsidRPr="00045C5B">
              <w:t>2</w:t>
            </w:r>
          </w:p>
        </w:tc>
        <w:tc>
          <w:tcPr>
            <w:tcW w:w="1738" w:type="dxa"/>
            <w:hideMark/>
          </w:tcPr>
          <w:p w14:paraId="34C9471F" w14:textId="4053337C" w:rsidR="00045C5B" w:rsidRPr="00045C5B" w:rsidRDefault="00045C5B" w:rsidP="00045C5B">
            <w:pPr>
              <w:pStyle w:val="103"/>
            </w:pPr>
            <w:r w:rsidRPr="00045C5B">
              <w:t>ст. Еремизино-Борисовская</w:t>
            </w:r>
          </w:p>
        </w:tc>
        <w:tc>
          <w:tcPr>
            <w:tcW w:w="1497" w:type="dxa"/>
            <w:hideMark/>
          </w:tcPr>
          <w:p w14:paraId="28BA47B4" w14:textId="1977E7B1" w:rsidR="00045C5B" w:rsidRPr="00045C5B" w:rsidRDefault="00045C5B" w:rsidP="00045C5B">
            <w:pPr>
              <w:pStyle w:val="103"/>
            </w:pPr>
            <w:r w:rsidRPr="00045C5B">
              <w:t>Котельная № 118</w:t>
            </w:r>
          </w:p>
        </w:tc>
        <w:tc>
          <w:tcPr>
            <w:tcW w:w="1563" w:type="dxa"/>
            <w:hideMark/>
          </w:tcPr>
          <w:p w14:paraId="0D5D9D42" w14:textId="2CCE4715" w:rsidR="00045C5B" w:rsidRPr="00045C5B" w:rsidRDefault="00045C5B" w:rsidP="00045C5B">
            <w:pPr>
              <w:pStyle w:val="103"/>
            </w:pPr>
            <w:r w:rsidRPr="00045C5B">
              <w:t>Обеспечивает МБ ДОУ №26</w:t>
            </w:r>
          </w:p>
        </w:tc>
        <w:tc>
          <w:tcPr>
            <w:tcW w:w="1839" w:type="dxa"/>
            <w:hideMark/>
          </w:tcPr>
          <w:p w14:paraId="5B66B0C9" w14:textId="3D9CD822" w:rsidR="00045C5B" w:rsidRPr="00045C5B" w:rsidRDefault="00045C5B" w:rsidP="00045C5B">
            <w:pPr>
              <w:pStyle w:val="103"/>
            </w:pPr>
            <w:r w:rsidRPr="00045C5B">
              <w:t>МУП ТГП ТР «Тихорецктепло»</w:t>
            </w:r>
          </w:p>
        </w:tc>
        <w:tc>
          <w:tcPr>
            <w:tcW w:w="1651" w:type="dxa"/>
            <w:hideMark/>
          </w:tcPr>
          <w:p w14:paraId="0D98F79F" w14:textId="6DC0FB55" w:rsidR="00045C5B" w:rsidRPr="00045C5B" w:rsidRDefault="00045C5B" w:rsidP="00045C5B">
            <w:pPr>
              <w:pStyle w:val="103"/>
            </w:pPr>
            <w:r w:rsidRPr="00045C5B">
              <w:t>Котельная № 118 ст. Еремизино-Борисовская, ул. Кубанская, 113</w:t>
            </w:r>
          </w:p>
        </w:tc>
        <w:tc>
          <w:tcPr>
            <w:tcW w:w="1598" w:type="dxa"/>
            <w:hideMark/>
          </w:tcPr>
          <w:p w14:paraId="4060581E" w14:textId="2D0738F0" w:rsidR="00045C5B" w:rsidRPr="00045C5B" w:rsidRDefault="00045C5B" w:rsidP="00045C5B">
            <w:pPr>
              <w:pStyle w:val="103"/>
            </w:pPr>
            <w:r w:rsidRPr="00045C5B">
              <w:t>МУП ТГП ТР «Тихорецктепло»</w:t>
            </w:r>
          </w:p>
        </w:tc>
        <w:tc>
          <w:tcPr>
            <w:tcW w:w="1530" w:type="dxa"/>
            <w:hideMark/>
          </w:tcPr>
          <w:p w14:paraId="4B214A12" w14:textId="2D801502" w:rsidR="00045C5B" w:rsidRPr="00045C5B" w:rsidRDefault="00045C5B" w:rsidP="00045C5B">
            <w:pPr>
              <w:pStyle w:val="103"/>
            </w:pPr>
            <w:r w:rsidRPr="00045C5B">
              <w:t>Пункт 11 Правил организации теплоснабжения в РФ*</w:t>
            </w:r>
          </w:p>
        </w:tc>
        <w:tc>
          <w:tcPr>
            <w:tcW w:w="1174" w:type="dxa"/>
            <w:hideMark/>
          </w:tcPr>
          <w:p w14:paraId="57235FD7" w14:textId="52DBE2AC" w:rsidR="00045C5B" w:rsidRPr="00045C5B" w:rsidRDefault="00045C5B" w:rsidP="00045C5B">
            <w:pPr>
              <w:pStyle w:val="103"/>
            </w:pPr>
            <w:r w:rsidRPr="00045C5B">
              <w:t> </w:t>
            </w:r>
          </w:p>
        </w:tc>
        <w:tc>
          <w:tcPr>
            <w:tcW w:w="1524" w:type="dxa"/>
            <w:hideMark/>
          </w:tcPr>
          <w:p w14:paraId="0320AA01" w14:textId="363A7582" w:rsidR="00045C5B" w:rsidRPr="00045C5B" w:rsidRDefault="00045C5B" w:rsidP="00045C5B">
            <w:pPr>
              <w:pStyle w:val="103"/>
            </w:pPr>
            <w:r w:rsidRPr="00045C5B">
              <w:t>МУП ТГП ТР «Тихорецктепло»</w:t>
            </w:r>
          </w:p>
        </w:tc>
      </w:tr>
    </w:tbl>
    <w:p w14:paraId="5B4F39B2" w14:textId="77777777" w:rsidR="00585E1D" w:rsidRPr="00585E1D" w:rsidRDefault="00585E1D" w:rsidP="002C2E0C">
      <w:pPr>
        <w:pStyle w:val="101"/>
      </w:pPr>
      <w:r w:rsidRPr="00585E1D">
        <w:t>*В случае отсутствия заявок от ТСО на установление статуса ЕТО. При наличии заявок от ТСО статус ЕТО устанавливается в соответствии с п.п. 6-10 Правил организации теплоснабжения в РФ</w:t>
      </w:r>
    </w:p>
    <w:p w14:paraId="09653D28" w14:textId="77777777" w:rsidR="00585E1D" w:rsidRPr="00585E1D" w:rsidRDefault="00585E1D" w:rsidP="00585E1D">
      <w:pPr>
        <w:sectPr w:rsidR="00585E1D" w:rsidRPr="00585E1D" w:rsidSect="00585E1D">
          <w:pgSz w:w="16838" w:h="11906" w:orient="landscape"/>
          <w:pgMar w:top="1701" w:right="1134" w:bottom="850" w:left="1134" w:header="708" w:footer="708" w:gutter="0"/>
          <w:cols w:space="708"/>
          <w:docGrid w:linePitch="360"/>
        </w:sectPr>
      </w:pPr>
    </w:p>
    <w:p w14:paraId="09DC3C30" w14:textId="03E232A2" w:rsidR="0080215E" w:rsidRDefault="0080215E" w:rsidP="004C0F03">
      <w:pPr>
        <w:pStyle w:val="1"/>
      </w:pPr>
      <w:bookmarkStart w:id="178" w:name="_Toc531252671"/>
      <w:r>
        <w:lastRenderedPageBreak/>
        <w:t>Решения о распределении тепловой нагрузки меж</w:t>
      </w:r>
      <w:r w:rsidR="00B54E93">
        <w:t>ду источниками тепловой энергии.</w:t>
      </w:r>
      <w:bookmarkEnd w:id="178"/>
    </w:p>
    <w:p w14:paraId="09DC3C31" w14:textId="77777777" w:rsidR="0080215E" w:rsidRDefault="0080215E" w:rsidP="004C0F03">
      <w:pPr>
        <w:pStyle w:val="11"/>
      </w:pPr>
      <w:r>
        <w:t>Величина тепловой нагрузки, распределяемой (перераспределяемой) между источниками тепловой энергии в соответствии с указанными в схеме теплоснабжения решениями об определении границ зон действия источников тепловой энергии, а также сроки выполнения перераспределения для каждого этапа.</w:t>
      </w:r>
    </w:p>
    <w:p w14:paraId="5B70D915" w14:textId="77777777" w:rsidR="00C9715B" w:rsidRPr="00C9715B" w:rsidRDefault="00C9715B" w:rsidP="00C9715B">
      <w:pPr>
        <w:pStyle w:val="a1"/>
      </w:pPr>
      <w:r w:rsidRPr="00C9715B">
        <w:t xml:space="preserve">Величина тепловой нагрузки, распределяемой (перераспределяемой) между источниками тепловой энергии в соответствии с указанными в схеме теплоснабжения решениями об определении границ зон действия источников тепловой энергии, представлена в таблице </w:t>
      </w:r>
      <w:r w:rsidRPr="00C9715B">
        <w:fldChar w:fldCharType="begin"/>
      </w:r>
      <w:r w:rsidRPr="00C9715B">
        <w:instrText xml:space="preserve"> REF _Ref530492916 \h </w:instrText>
      </w:r>
      <w:r w:rsidRPr="00C9715B">
        <w:fldChar w:fldCharType="separate"/>
      </w:r>
      <w:r w:rsidR="00D01E94">
        <w:rPr>
          <w:noProof/>
        </w:rPr>
        <w:t>80</w:t>
      </w:r>
      <w:r w:rsidRPr="00C9715B">
        <w:fldChar w:fldCharType="end"/>
      </w:r>
      <w:r w:rsidRPr="00C9715B">
        <w:t>. Перераспределение тепловой энергии между источниками тепловой энергии в поселении не осуществляется.</w:t>
      </w:r>
    </w:p>
    <w:p w14:paraId="1344D838" w14:textId="77777777" w:rsidR="00C9715B" w:rsidRPr="00C9715B" w:rsidRDefault="00C9715B" w:rsidP="00C9715B">
      <w:pPr>
        <w:pStyle w:val="a1"/>
      </w:pPr>
    </w:p>
    <w:p w14:paraId="53278ACC" w14:textId="77777777" w:rsidR="00C9715B" w:rsidRPr="00C9715B" w:rsidRDefault="00C9715B" w:rsidP="00C9715B">
      <w:pPr>
        <w:sectPr w:rsidR="00C9715B" w:rsidRPr="00C9715B">
          <w:pgSz w:w="11906" w:h="16838"/>
          <w:pgMar w:top="1134" w:right="850" w:bottom="1134" w:left="1701" w:header="708" w:footer="708" w:gutter="0"/>
          <w:cols w:space="708"/>
          <w:docGrid w:linePitch="360"/>
        </w:sectPr>
      </w:pPr>
    </w:p>
    <w:p w14:paraId="2F04A5A1" w14:textId="77777777" w:rsidR="00C9715B" w:rsidRPr="00C9715B" w:rsidRDefault="00C9715B" w:rsidP="00C9715B">
      <w:r w:rsidRPr="00C9715B">
        <w:lastRenderedPageBreak/>
        <w:t xml:space="preserve">Таблица </w:t>
      </w:r>
      <w:fldSimple w:instr=" SEQ Таблица \* ARABIC ">
        <w:bookmarkStart w:id="179" w:name="_Ref530492916"/>
        <w:r w:rsidR="00D01E94">
          <w:rPr>
            <w:noProof/>
          </w:rPr>
          <w:t>80</w:t>
        </w:r>
        <w:bookmarkEnd w:id="179"/>
      </w:fldSimple>
      <w:r w:rsidRPr="00C9715B">
        <w:t xml:space="preserve"> – Баланс производительности ВПУ и подпитки тепловой сети источников тепловой энергии </w:t>
      </w:r>
    </w:p>
    <w:tbl>
      <w:tblPr>
        <w:tblStyle w:val="af0"/>
        <w:tblW w:w="5000" w:type="pct"/>
        <w:tblLook w:val="04A0" w:firstRow="1" w:lastRow="0" w:firstColumn="1" w:lastColumn="0" w:noHBand="0" w:noVBand="1"/>
      </w:tblPr>
      <w:tblGrid>
        <w:gridCol w:w="2354"/>
        <w:gridCol w:w="4870"/>
        <w:gridCol w:w="917"/>
        <w:gridCol w:w="917"/>
        <w:gridCol w:w="917"/>
        <w:gridCol w:w="917"/>
        <w:gridCol w:w="917"/>
        <w:gridCol w:w="917"/>
        <w:gridCol w:w="917"/>
        <w:gridCol w:w="917"/>
      </w:tblGrid>
      <w:tr w:rsidR="00FD0B73" w:rsidRPr="00DD5C89" w14:paraId="37B71D31" w14:textId="77777777" w:rsidTr="00FD0B73">
        <w:trPr>
          <w:trHeight w:val="115"/>
        </w:trPr>
        <w:tc>
          <w:tcPr>
            <w:tcW w:w="808" w:type="pct"/>
            <w:hideMark/>
          </w:tcPr>
          <w:p w14:paraId="636C1D1D" w14:textId="77777777" w:rsidR="00FD0B73" w:rsidRPr="00C9715B" w:rsidRDefault="00FD0B73" w:rsidP="00C9715B">
            <w:pPr>
              <w:pStyle w:val="103"/>
            </w:pPr>
            <w:r w:rsidRPr="00C9715B">
              <w:t>Источник</w:t>
            </w:r>
          </w:p>
        </w:tc>
        <w:tc>
          <w:tcPr>
            <w:tcW w:w="1672" w:type="pct"/>
            <w:hideMark/>
          </w:tcPr>
          <w:p w14:paraId="45A5D96C" w14:textId="77777777" w:rsidR="00FD0B73" w:rsidRPr="00C9715B" w:rsidRDefault="00FD0B73" w:rsidP="00C9715B">
            <w:pPr>
              <w:pStyle w:val="103"/>
            </w:pPr>
            <w:r w:rsidRPr="00C9715B">
              <w:t>Адрес</w:t>
            </w:r>
          </w:p>
        </w:tc>
        <w:tc>
          <w:tcPr>
            <w:tcW w:w="315" w:type="pct"/>
            <w:noWrap/>
            <w:hideMark/>
          </w:tcPr>
          <w:p w14:paraId="0692CFB1" w14:textId="77777777" w:rsidR="00FD0B73" w:rsidRPr="00C9715B" w:rsidRDefault="00FD0B73" w:rsidP="00C9715B">
            <w:pPr>
              <w:pStyle w:val="103"/>
            </w:pPr>
            <w:r w:rsidRPr="00C9715B">
              <w:t>2017</w:t>
            </w:r>
          </w:p>
        </w:tc>
        <w:tc>
          <w:tcPr>
            <w:tcW w:w="315" w:type="pct"/>
            <w:noWrap/>
            <w:hideMark/>
          </w:tcPr>
          <w:p w14:paraId="49366968" w14:textId="77777777" w:rsidR="00FD0B73" w:rsidRPr="00C9715B" w:rsidRDefault="00FD0B73" w:rsidP="00C9715B">
            <w:pPr>
              <w:pStyle w:val="103"/>
            </w:pPr>
            <w:r w:rsidRPr="00C9715B">
              <w:t>2018</w:t>
            </w:r>
          </w:p>
        </w:tc>
        <w:tc>
          <w:tcPr>
            <w:tcW w:w="315" w:type="pct"/>
            <w:noWrap/>
            <w:hideMark/>
          </w:tcPr>
          <w:p w14:paraId="477685C9" w14:textId="77777777" w:rsidR="00FD0B73" w:rsidRPr="00C9715B" w:rsidRDefault="00FD0B73" w:rsidP="00C9715B">
            <w:pPr>
              <w:pStyle w:val="103"/>
            </w:pPr>
            <w:r w:rsidRPr="00C9715B">
              <w:t>2019</w:t>
            </w:r>
          </w:p>
        </w:tc>
        <w:tc>
          <w:tcPr>
            <w:tcW w:w="315" w:type="pct"/>
            <w:noWrap/>
            <w:hideMark/>
          </w:tcPr>
          <w:p w14:paraId="28F7430B" w14:textId="77777777" w:rsidR="00FD0B73" w:rsidRPr="00C9715B" w:rsidRDefault="00FD0B73" w:rsidP="00C9715B">
            <w:pPr>
              <w:pStyle w:val="103"/>
            </w:pPr>
            <w:r w:rsidRPr="00C9715B">
              <w:t>2020</w:t>
            </w:r>
          </w:p>
        </w:tc>
        <w:tc>
          <w:tcPr>
            <w:tcW w:w="315" w:type="pct"/>
            <w:noWrap/>
            <w:hideMark/>
          </w:tcPr>
          <w:p w14:paraId="30D3BA5D" w14:textId="77777777" w:rsidR="00FD0B73" w:rsidRPr="00C9715B" w:rsidRDefault="00FD0B73" w:rsidP="00C9715B">
            <w:pPr>
              <w:pStyle w:val="103"/>
            </w:pPr>
            <w:r w:rsidRPr="00C9715B">
              <w:t>2021</w:t>
            </w:r>
          </w:p>
        </w:tc>
        <w:tc>
          <w:tcPr>
            <w:tcW w:w="315" w:type="pct"/>
            <w:noWrap/>
            <w:hideMark/>
          </w:tcPr>
          <w:p w14:paraId="45A1528F" w14:textId="77777777" w:rsidR="00FD0B73" w:rsidRPr="00C9715B" w:rsidRDefault="00FD0B73" w:rsidP="00C9715B">
            <w:pPr>
              <w:pStyle w:val="103"/>
            </w:pPr>
            <w:r w:rsidRPr="00C9715B">
              <w:t>2022</w:t>
            </w:r>
          </w:p>
        </w:tc>
        <w:tc>
          <w:tcPr>
            <w:tcW w:w="315" w:type="pct"/>
            <w:noWrap/>
            <w:hideMark/>
          </w:tcPr>
          <w:p w14:paraId="58E90A72" w14:textId="77777777" w:rsidR="00FD0B73" w:rsidRPr="00C9715B" w:rsidRDefault="00FD0B73" w:rsidP="00C9715B">
            <w:pPr>
              <w:pStyle w:val="103"/>
            </w:pPr>
            <w:r w:rsidRPr="00C9715B">
              <w:t>2027</w:t>
            </w:r>
          </w:p>
        </w:tc>
        <w:tc>
          <w:tcPr>
            <w:tcW w:w="315" w:type="pct"/>
            <w:noWrap/>
            <w:hideMark/>
          </w:tcPr>
          <w:p w14:paraId="7F4290BA" w14:textId="77777777" w:rsidR="00FD0B73" w:rsidRPr="00C9715B" w:rsidRDefault="00FD0B73" w:rsidP="00C9715B">
            <w:pPr>
              <w:pStyle w:val="103"/>
            </w:pPr>
            <w:r w:rsidRPr="00C9715B">
              <w:t>2033</w:t>
            </w:r>
          </w:p>
        </w:tc>
      </w:tr>
      <w:tr w:rsidR="00FD0B73" w:rsidRPr="00DD5C89" w14:paraId="595EBE50" w14:textId="77777777" w:rsidTr="00FD0B73">
        <w:trPr>
          <w:trHeight w:val="225"/>
        </w:trPr>
        <w:tc>
          <w:tcPr>
            <w:tcW w:w="808" w:type="pct"/>
            <w:hideMark/>
          </w:tcPr>
          <w:p w14:paraId="2EAC1569" w14:textId="77777777" w:rsidR="00FD0B73" w:rsidRPr="00C9715B" w:rsidRDefault="00FD0B73" w:rsidP="00C9715B">
            <w:pPr>
              <w:pStyle w:val="103"/>
            </w:pPr>
            <w:r w:rsidRPr="00C9715B">
              <w:t>Котельная №107</w:t>
            </w:r>
          </w:p>
        </w:tc>
        <w:tc>
          <w:tcPr>
            <w:tcW w:w="1672" w:type="pct"/>
            <w:hideMark/>
          </w:tcPr>
          <w:p w14:paraId="1ABE22E8" w14:textId="77777777" w:rsidR="00FD0B73" w:rsidRPr="00C9715B" w:rsidRDefault="00FD0B73" w:rsidP="00C9715B">
            <w:pPr>
              <w:pStyle w:val="103"/>
            </w:pPr>
            <w:r w:rsidRPr="00C9715B">
              <w:t>ст. Еремизино-Борисовская, ул. Школьная, 35</w:t>
            </w:r>
          </w:p>
        </w:tc>
        <w:tc>
          <w:tcPr>
            <w:tcW w:w="315" w:type="pct"/>
            <w:noWrap/>
            <w:hideMark/>
          </w:tcPr>
          <w:p w14:paraId="0B4DD5E2" w14:textId="77777777" w:rsidR="00FD0B73" w:rsidRPr="00C9715B" w:rsidRDefault="00FD0B73" w:rsidP="00C9715B">
            <w:pPr>
              <w:pStyle w:val="103"/>
            </w:pPr>
            <w:r w:rsidRPr="00C9715B">
              <w:t>0,33</w:t>
            </w:r>
          </w:p>
        </w:tc>
        <w:tc>
          <w:tcPr>
            <w:tcW w:w="315" w:type="pct"/>
            <w:noWrap/>
            <w:hideMark/>
          </w:tcPr>
          <w:p w14:paraId="4412EA09" w14:textId="77777777" w:rsidR="00FD0B73" w:rsidRPr="00C9715B" w:rsidRDefault="00FD0B73" w:rsidP="00C9715B">
            <w:pPr>
              <w:pStyle w:val="103"/>
            </w:pPr>
            <w:r w:rsidRPr="00C9715B">
              <w:t>0,33</w:t>
            </w:r>
          </w:p>
        </w:tc>
        <w:tc>
          <w:tcPr>
            <w:tcW w:w="315" w:type="pct"/>
            <w:noWrap/>
            <w:hideMark/>
          </w:tcPr>
          <w:p w14:paraId="24A9382F" w14:textId="77777777" w:rsidR="00FD0B73" w:rsidRPr="00C9715B" w:rsidRDefault="00FD0B73" w:rsidP="00C9715B">
            <w:pPr>
              <w:pStyle w:val="103"/>
            </w:pPr>
            <w:r w:rsidRPr="00C9715B">
              <w:t>0,33</w:t>
            </w:r>
          </w:p>
        </w:tc>
        <w:tc>
          <w:tcPr>
            <w:tcW w:w="315" w:type="pct"/>
            <w:noWrap/>
            <w:hideMark/>
          </w:tcPr>
          <w:p w14:paraId="0ADD1F8C" w14:textId="77777777" w:rsidR="00FD0B73" w:rsidRPr="00C9715B" w:rsidRDefault="00FD0B73" w:rsidP="00C9715B">
            <w:pPr>
              <w:pStyle w:val="103"/>
            </w:pPr>
            <w:r w:rsidRPr="00C9715B">
              <w:t>0,33</w:t>
            </w:r>
          </w:p>
        </w:tc>
        <w:tc>
          <w:tcPr>
            <w:tcW w:w="315" w:type="pct"/>
            <w:noWrap/>
            <w:hideMark/>
          </w:tcPr>
          <w:p w14:paraId="600FE160" w14:textId="77777777" w:rsidR="00FD0B73" w:rsidRPr="00C9715B" w:rsidRDefault="00FD0B73" w:rsidP="00C9715B">
            <w:pPr>
              <w:pStyle w:val="103"/>
            </w:pPr>
            <w:r w:rsidRPr="00C9715B">
              <w:t>0,33</w:t>
            </w:r>
          </w:p>
        </w:tc>
        <w:tc>
          <w:tcPr>
            <w:tcW w:w="315" w:type="pct"/>
            <w:noWrap/>
            <w:hideMark/>
          </w:tcPr>
          <w:p w14:paraId="5C45FD76" w14:textId="77777777" w:rsidR="00FD0B73" w:rsidRPr="00C9715B" w:rsidRDefault="00FD0B73" w:rsidP="00C9715B">
            <w:pPr>
              <w:pStyle w:val="103"/>
            </w:pPr>
            <w:r w:rsidRPr="00C9715B">
              <w:t>0,33</w:t>
            </w:r>
          </w:p>
        </w:tc>
        <w:tc>
          <w:tcPr>
            <w:tcW w:w="315" w:type="pct"/>
            <w:noWrap/>
            <w:hideMark/>
          </w:tcPr>
          <w:p w14:paraId="04196CB1" w14:textId="77777777" w:rsidR="00FD0B73" w:rsidRPr="00C9715B" w:rsidRDefault="00FD0B73" w:rsidP="00C9715B">
            <w:pPr>
              <w:pStyle w:val="103"/>
            </w:pPr>
            <w:r w:rsidRPr="00C9715B">
              <w:t>0,33</w:t>
            </w:r>
          </w:p>
        </w:tc>
        <w:tc>
          <w:tcPr>
            <w:tcW w:w="315" w:type="pct"/>
            <w:noWrap/>
            <w:hideMark/>
          </w:tcPr>
          <w:p w14:paraId="5E6B6717" w14:textId="77777777" w:rsidR="00FD0B73" w:rsidRPr="00C9715B" w:rsidRDefault="00FD0B73" w:rsidP="00C9715B">
            <w:pPr>
              <w:pStyle w:val="103"/>
            </w:pPr>
            <w:r w:rsidRPr="00C9715B">
              <w:t>0,33</w:t>
            </w:r>
          </w:p>
        </w:tc>
      </w:tr>
      <w:tr w:rsidR="00FD0B73" w:rsidRPr="00DD5C89" w14:paraId="4D19521C" w14:textId="77777777" w:rsidTr="00FD0B73">
        <w:trPr>
          <w:trHeight w:val="225"/>
        </w:trPr>
        <w:tc>
          <w:tcPr>
            <w:tcW w:w="808" w:type="pct"/>
            <w:hideMark/>
          </w:tcPr>
          <w:p w14:paraId="02E198C0" w14:textId="77777777" w:rsidR="00FD0B73" w:rsidRPr="00C9715B" w:rsidRDefault="00FD0B73" w:rsidP="00C9715B">
            <w:pPr>
              <w:pStyle w:val="103"/>
            </w:pPr>
            <w:r w:rsidRPr="00C9715B">
              <w:t>Котельная №118</w:t>
            </w:r>
          </w:p>
        </w:tc>
        <w:tc>
          <w:tcPr>
            <w:tcW w:w="1672" w:type="pct"/>
            <w:hideMark/>
          </w:tcPr>
          <w:p w14:paraId="23ADA2D7" w14:textId="77777777" w:rsidR="00FD0B73" w:rsidRPr="00C9715B" w:rsidRDefault="00FD0B73" w:rsidP="00C9715B">
            <w:pPr>
              <w:pStyle w:val="103"/>
            </w:pPr>
            <w:r w:rsidRPr="00C9715B">
              <w:t>ст. Еремизино-Борисовская, ул. Кубанская, 113</w:t>
            </w:r>
          </w:p>
        </w:tc>
        <w:tc>
          <w:tcPr>
            <w:tcW w:w="315" w:type="pct"/>
            <w:noWrap/>
            <w:hideMark/>
          </w:tcPr>
          <w:p w14:paraId="574CE893" w14:textId="77777777" w:rsidR="00FD0B73" w:rsidRPr="00C9715B" w:rsidRDefault="00FD0B73" w:rsidP="00C9715B">
            <w:pPr>
              <w:pStyle w:val="103"/>
            </w:pPr>
            <w:r w:rsidRPr="00C9715B">
              <w:t>0,06</w:t>
            </w:r>
          </w:p>
        </w:tc>
        <w:tc>
          <w:tcPr>
            <w:tcW w:w="315" w:type="pct"/>
            <w:noWrap/>
            <w:hideMark/>
          </w:tcPr>
          <w:p w14:paraId="3C833169" w14:textId="77777777" w:rsidR="00FD0B73" w:rsidRPr="00C9715B" w:rsidRDefault="00FD0B73" w:rsidP="00C9715B">
            <w:pPr>
              <w:pStyle w:val="103"/>
            </w:pPr>
            <w:r w:rsidRPr="00C9715B">
              <w:t>0,06</w:t>
            </w:r>
          </w:p>
        </w:tc>
        <w:tc>
          <w:tcPr>
            <w:tcW w:w="315" w:type="pct"/>
            <w:noWrap/>
            <w:hideMark/>
          </w:tcPr>
          <w:p w14:paraId="100B531A" w14:textId="77777777" w:rsidR="00FD0B73" w:rsidRPr="00C9715B" w:rsidRDefault="00FD0B73" w:rsidP="00C9715B">
            <w:pPr>
              <w:pStyle w:val="103"/>
            </w:pPr>
            <w:r w:rsidRPr="00C9715B">
              <w:t>0,06</w:t>
            </w:r>
          </w:p>
        </w:tc>
        <w:tc>
          <w:tcPr>
            <w:tcW w:w="315" w:type="pct"/>
            <w:noWrap/>
            <w:hideMark/>
          </w:tcPr>
          <w:p w14:paraId="1D7FCAA3" w14:textId="77777777" w:rsidR="00FD0B73" w:rsidRPr="00C9715B" w:rsidRDefault="00FD0B73" w:rsidP="00C9715B">
            <w:pPr>
              <w:pStyle w:val="103"/>
            </w:pPr>
            <w:r w:rsidRPr="00C9715B">
              <w:t>0,06</w:t>
            </w:r>
          </w:p>
        </w:tc>
        <w:tc>
          <w:tcPr>
            <w:tcW w:w="315" w:type="pct"/>
            <w:noWrap/>
            <w:hideMark/>
          </w:tcPr>
          <w:p w14:paraId="4A8D9FEA" w14:textId="77777777" w:rsidR="00FD0B73" w:rsidRPr="00C9715B" w:rsidRDefault="00FD0B73" w:rsidP="00C9715B">
            <w:pPr>
              <w:pStyle w:val="103"/>
            </w:pPr>
            <w:r w:rsidRPr="00C9715B">
              <w:t>0,06</w:t>
            </w:r>
          </w:p>
        </w:tc>
        <w:tc>
          <w:tcPr>
            <w:tcW w:w="315" w:type="pct"/>
            <w:noWrap/>
            <w:hideMark/>
          </w:tcPr>
          <w:p w14:paraId="363C9F89" w14:textId="77777777" w:rsidR="00FD0B73" w:rsidRPr="00C9715B" w:rsidRDefault="00FD0B73" w:rsidP="00C9715B">
            <w:pPr>
              <w:pStyle w:val="103"/>
            </w:pPr>
            <w:r w:rsidRPr="00C9715B">
              <w:t>0,06</w:t>
            </w:r>
          </w:p>
        </w:tc>
        <w:tc>
          <w:tcPr>
            <w:tcW w:w="315" w:type="pct"/>
            <w:noWrap/>
            <w:hideMark/>
          </w:tcPr>
          <w:p w14:paraId="4EC12834" w14:textId="77777777" w:rsidR="00FD0B73" w:rsidRPr="00C9715B" w:rsidRDefault="00FD0B73" w:rsidP="00C9715B">
            <w:pPr>
              <w:pStyle w:val="103"/>
            </w:pPr>
            <w:r w:rsidRPr="00C9715B">
              <w:t>0,06</w:t>
            </w:r>
          </w:p>
        </w:tc>
        <w:tc>
          <w:tcPr>
            <w:tcW w:w="315" w:type="pct"/>
            <w:noWrap/>
            <w:hideMark/>
          </w:tcPr>
          <w:p w14:paraId="63304022" w14:textId="77777777" w:rsidR="00FD0B73" w:rsidRPr="00C9715B" w:rsidRDefault="00FD0B73" w:rsidP="00C9715B">
            <w:pPr>
              <w:pStyle w:val="103"/>
            </w:pPr>
            <w:r w:rsidRPr="00C9715B">
              <w:t>0,06</w:t>
            </w:r>
          </w:p>
        </w:tc>
      </w:tr>
    </w:tbl>
    <w:p w14:paraId="587ECC66" w14:textId="77777777" w:rsidR="00C9715B" w:rsidRPr="00C9715B" w:rsidRDefault="00C9715B" w:rsidP="00C9715B">
      <w:pPr>
        <w:pStyle w:val="a1"/>
      </w:pPr>
    </w:p>
    <w:p w14:paraId="13745BAB" w14:textId="77777777" w:rsidR="00C9715B" w:rsidRPr="00C9715B" w:rsidRDefault="00C9715B" w:rsidP="00C9715B">
      <w:pPr>
        <w:pStyle w:val="a1"/>
        <w:sectPr w:rsidR="00C9715B" w:rsidRPr="00C9715B" w:rsidSect="00585E1D">
          <w:pgSz w:w="16838" w:h="11906" w:orient="landscape"/>
          <w:pgMar w:top="1701" w:right="1134" w:bottom="851" w:left="1134" w:header="709" w:footer="709" w:gutter="0"/>
          <w:cols w:space="708"/>
          <w:docGrid w:linePitch="360"/>
        </w:sectPr>
      </w:pPr>
    </w:p>
    <w:p w14:paraId="09DC3C32" w14:textId="77777777" w:rsidR="0080215E" w:rsidRDefault="0080215E" w:rsidP="004C0F03">
      <w:pPr>
        <w:pStyle w:val="1"/>
      </w:pPr>
      <w:bookmarkStart w:id="180" w:name="_Toc531252672"/>
      <w:r>
        <w:lastRenderedPageBreak/>
        <w:t>Решени</w:t>
      </w:r>
      <w:r w:rsidR="004C0F03">
        <w:t>я по бесхозяйным тепловым сетям.</w:t>
      </w:r>
      <w:bookmarkEnd w:id="180"/>
    </w:p>
    <w:p w14:paraId="09DC3C33" w14:textId="77777777" w:rsidR="0080215E" w:rsidRDefault="0080215E" w:rsidP="004C0F03">
      <w:pPr>
        <w:pStyle w:val="11"/>
      </w:pPr>
      <w:r>
        <w:t>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законом "О теплоснабжении".</w:t>
      </w:r>
    </w:p>
    <w:p w14:paraId="11735480" w14:textId="5993F126" w:rsidR="00C52D8B" w:rsidRPr="00C52D8B" w:rsidRDefault="00C52D8B" w:rsidP="00C52D8B">
      <w:pPr>
        <w:pStyle w:val="a1"/>
      </w:pPr>
      <w:r w:rsidRPr="00C52D8B">
        <w:t>Бесхозяйные тепловые сети на территории Еремизино-Борисовского сельского поселения не выявлены.</w:t>
      </w:r>
    </w:p>
    <w:p w14:paraId="6F6EB677" w14:textId="77777777" w:rsidR="00C52D8B" w:rsidRPr="00C52D8B" w:rsidRDefault="00C52D8B" w:rsidP="00C52D8B">
      <w:pPr>
        <w:pStyle w:val="a1"/>
      </w:pPr>
    </w:p>
    <w:p w14:paraId="09DC3C34" w14:textId="77777777" w:rsidR="0080215E" w:rsidRDefault="0080215E" w:rsidP="004C0F03">
      <w:pPr>
        <w:pStyle w:val="1"/>
      </w:pPr>
      <w:bookmarkStart w:id="181" w:name="_Toc531252673"/>
      <w:r>
        <w:lastRenderedPageBreak/>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w:t>
      </w:r>
      <w:r w:rsidR="004C0F03">
        <w:t>а, города федерального значения.</w:t>
      </w:r>
      <w:bookmarkEnd w:id="181"/>
    </w:p>
    <w:p w14:paraId="09DC3C35" w14:textId="77777777" w:rsidR="0080215E" w:rsidRDefault="0080215E" w:rsidP="004C0F03">
      <w:pPr>
        <w:pStyle w:val="11"/>
      </w:pPr>
      <w: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p w14:paraId="2AFE4E36" w14:textId="3D5D0C3C" w:rsidR="00010DA0" w:rsidRPr="00010DA0" w:rsidRDefault="00010DA0" w:rsidP="00010DA0">
      <w:pPr>
        <w:pStyle w:val="a1"/>
        <w:rPr>
          <w:rStyle w:val="120"/>
          <w:iCs/>
          <w:color w:val="auto"/>
        </w:rPr>
      </w:pPr>
      <w:r w:rsidRPr="00010DA0">
        <w:rPr>
          <w:rStyle w:val="120"/>
          <w:iCs/>
          <w:color w:val="auto"/>
        </w:rPr>
        <w:t>Региональная программа "Газификация жилищно-коммунального хозяйства, промышленных и иных организаций Краснодарского края на 2018-2022 годы" утверждена Постановлением главы администрации (губернатора) Краснодарского края от 06.02.2018 № 37.</w:t>
      </w:r>
    </w:p>
    <w:p w14:paraId="790B30D3" w14:textId="77777777" w:rsidR="00010DA0" w:rsidRPr="00010DA0" w:rsidRDefault="00010DA0" w:rsidP="00010DA0">
      <w:pPr>
        <w:pStyle w:val="a1"/>
        <w:rPr>
          <w:rStyle w:val="120"/>
          <w:iCs/>
          <w:color w:val="auto"/>
        </w:rPr>
      </w:pPr>
      <w:r w:rsidRPr="00010DA0">
        <w:rPr>
          <w:rStyle w:val="120"/>
          <w:iCs/>
          <w:color w:val="auto"/>
        </w:rPr>
        <w:t>Все источники тепловой энергии поселения обеспечены топливом в полном объеме, развитие системы газоснабжения в поселении не требуется.</w:t>
      </w:r>
    </w:p>
    <w:p w14:paraId="3F190DB8" w14:textId="77777777" w:rsidR="00010DA0" w:rsidRPr="00010DA0" w:rsidRDefault="00010DA0" w:rsidP="00010DA0">
      <w:pPr>
        <w:pStyle w:val="a1"/>
      </w:pPr>
    </w:p>
    <w:p w14:paraId="09DC3C36" w14:textId="77777777" w:rsidR="0080215E" w:rsidRDefault="0080215E" w:rsidP="004C0F03">
      <w:pPr>
        <w:pStyle w:val="11"/>
      </w:pPr>
      <w:r>
        <w:t>Описание проблем организации газоснабжения источников тепловой энергии.</w:t>
      </w:r>
    </w:p>
    <w:p w14:paraId="53707A6A" w14:textId="1D1524FA" w:rsidR="00270786" w:rsidRPr="00270786" w:rsidRDefault="00270786" w:rsidP="00270786">
      <w:pPr>
        <w:pStyle w:val="a1"/>
      </w:pPr>
      <w:r w:rsidRPr="00270786">
        <w:t>Существующих проблем в части организации газоснабжения источников тепловой энергии не выявлено.</w:t>
      </w:r>
    </w:p>
    <w:p w14:paraId="6D50EE5A" w14:textId="77777777" w:rsidR="00270786" w:rsidRPr="00270786" w:rsidRDefault="00270786" w:rsidP="00270786">
      <w:pPr>
        <w:pStyle w:val="a1"/>
      </w:pPr>
    </w:p>
    <w:p w14:paraId="09DC3C37" w14:textId="77777777" w:rsidR="0080215E" w:rsidRDefault="0080215E" w:rsidP="004C0F03">
      <w:pPr>
        <w:pStyle w:val="11"/>
      </w:pPr>
      <w: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p>
    <w:p w14:paraId="6625751F" w14:textId="460B0EA3" w:rsidR="00270786" w:rsidRPr="00270786" w:rsidRDefault="00270786" w:rsidP="00270786">
      <w:pPr>
        <w:pStyle w:val="a1"/>
      </w:pPr>
      <w:r w:rsidRPr="00270786">
        <w:t>Предложения по корректировке программы газоснабжения не требуются.</w:t>
      </w:r>
    </w:p>
    <w:p w14:paraId="542E3502" w14:textId="77777777" w:rsidR="00270786" w:rsidRPr="00270786" w:rsidRDefault="00270786" w:rsidP="00270786">
      <w:pPr>
        <w:pStyle w:val="a1"/>
      </w:pPr>
    </w:p>
    <w:p w14:paraId="09DC3C38" w14:textId="77777777" w:rsidR="0080215E" w:rsidRDefault="0080215E" w:rsidP="004C0F03">
      <w:pPr>
        <w:pStyle w:val="11"/>
      </w:pPr>
      <w:r>
        <w:lastRenderedPageBreak/>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p>
    <w:p w14:paraId="1F3BD775" w14:textId="55C5631E" w:rsidR="00270786" w:rsidRPr="00270786" w:rsidRDefault="00270786" w:rsidP="00270786">
      <w:pPr>
        <w:pStyle w:val="a1"/>
      </w:pPr>
      <w:r w:rsidRPr="00270786">
        <w:t>Источники тепловой энергии, функционирующие в режиме комбинированной выработки электрической и тепловой энергии, в поселении отсутствуют, и их строительство не предусмотрено.</w:t>
      </w:r>
    </w:p>
    <w:p w14:paraId="224B9939" w14:textId="77777777" w:rsidR="00270786" w:rsidRPr="00270786" w:rsidRDefault="00270786" w:rsidP="00270786">
      <w:pPr>
        <w:pStyle w:val="a1"/>
      </w:pPr>
    </w:p>
    <w:p w14:paraId="09DC3C39" w14:textId="77777777" w:rsidR="0080215E" w:rsidRDefault="0080215E" w:rsidP="004C0F03">
      <w:pPr>
        <w:pStyle w:val="11"/>
      </w:pPr>
      <w: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p>
    <w:p w14:paraId="423F1E6A" w14:textId="0A7EA845" w:rsidR="00270786" w:rsidRPr="00270786" w:rsidRDefault="00270786" w:rsidP="00270786">
      <w:pPr>
        <w:pStyle w:val="a1"/>
      </w:pPr>
      <w:r w:rsidRPr="00270786">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14:paraId="42F88D66" w14:textId="77777777" w:rsidR="00270786" w:rsidRPr="00270786" w:rsidRDefault="00270786" w:rsidP="00270786">
      <w:pPr>
        <w:pStyle w:val="a1"/>
      </w:pPr>
    </w:p>
    <w:p w14:paraId="09DC3C3A" w14:textId="77777777" w:rsidR="0080215E" w:rsidRDefault="0080215E" w:rsidP="004C0F03">
      <w:pPr>
        <w:pStyle w:val="11"/>
      </w:pPr>
      <w:r>
        <w:t>Описание решений (вырабатываемых с учетом положений утвержденной</w:t>
      </w:r>
      <w:r w:rsidR="004C0F03">
        <w:t xml:space="preserve"> схемы водоснабжения поселения) </w:t>
      </w:r>
      <w:r>
        <w:t>о развитии соответствующей системы водоснабжения в части, относящейся к системам теплоснабжения.</w:t>
      </w:r>
    </w:p>
    <w:p w14:paraId="6544AC72" w14:textId="1698893A" w:rsidR="00E756DC" w:rsidRPr="00E756DC" w:rsidRDefault="00E756DC" w:rsidP="00E756DC">
      <w:pPr>
        <w:pStyle w:val="a1"/>
      </w:pPr>
      <w:r w:rsidRPr="00E756DC">
        <w:t>Увеличение часового расхода воды на источниках тепловой энергии не предусматривается, развитие системы водоснабжения не требуется.</w:t>
      </w:r>
    </w:p>
    <w:p w14:paraId="24D7E59E" w14:textId="77777777" w:rsidR="00E756DC" w:rsidRPr="00E756DC" w:rsidRDefault="00E756DC" w:rsidP="00E756DC">
      <w:pPr>
        <w:pStyle w:val="a1"/>
      </w:pPr>
    </w:p>
    <w:p w14:paraId="09DC3C3B" w14:textId="77777777" w:rsidR="0080215E" w:rsidRDefault="0080215E" w:rsidP="004C0F03">
      <w:pPr>
        <w:pStyle w:val="11"/>
      </w:pPr>
      <w:r>
        <w:lastRenderedPageBreak/>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p>
    <w:p w14:paraId="5103044C" w14:textId="7BC8B4D1" w:rsidR="009A7307" w:rsidRPr="009A7307" w:rsidRDefault="009A7307" w:rsidP="009A7307">
      <w:pPr>
        <w:pStyle w:val="a1"/>
      </w:pPr>
      <w:r w:rsidRPr="009A7307">
        <w:t>Предложения по корректировке схемы водоснабжения не требуются.</w:t>
      </w:r>
    </w:p>
    <w:p w14:paraId="31E58B81" w14:textId="77777777" w:rsidR="009A7307" w:rsidRPr="009A7307" w:rsidRDefault="009A7307" w:rsidP="009A7307">
      <w:pPr>
        <w:pStyle w:val="a1"/>
      </w:pPr>
    </w:p>
    <w:p w14:paraId="09DC3C3C" w14:textId="77777777" w:rsidR="0080215E" w:rsidRDefault="0080215E" w:rsidP="004C0F03">
      <w:pPr>
        <w:pStyle w:val="1"/>
      </w:pPr>
      <w:bookmarkStart w:id="182" w:name="_Toc531252674"/>
      <w:r>
        <w:lastRenderedPageBreak/>
        <w:t>Индикаторы развития систем теплоснабжения поселения, городского округ</w:t>
      </w:r>
      <w:r w:rsidR="004C0F03">
        <w:t>а, города федерального значения.</w:t>
      </w:r>
      <w:bookmarkEnd w:id="182"/>
    </w:p>
    <w:p w14:paraId="0C47E579" w14:textId="0E700AB7" w:rsidR="00FA3999" w:rsidRDefault="00FA3999" w:rsidP="00FA3999">
      <w:pPr>
        <w:pStyle w:val="a1"/>
      </w:pPr>
      <w:r>
        <w:t xml:space="preserve">Индикаторы развития системы теплоснабжения представлены в таблице </w:t>
      </w:r>
      <w:r>
        <w:fldChar w:fldCharType="begin"/>
      </w:r>
      <w:r>
        <w:instrText xml:space="preserve"> REF _Ref530669300 \h </w:instrText>
      </w:r>
      <w:r>
        <w:fldChar w:fldCharType="separate"/>
      </w:r>
      <w:r w:rsidR="00D01E94">
        <w:rPr>
          <w:noProof/>
        </w:rPr>
        <w:t>81</w:t>
      </w:r>
      <w:r>
        <w:fldChar w:fldCharType="end"/>
      </w:r>
      <w:r>
        <w:t>.</w:t>
      </w:r>
    </w:p>
    <w:p w14:paraId="3D3B0289" w14:textId="77777777" w:rsidR="00FA3999" w:rsidRDefault="00FA3999" w:rsidP="00FA3999">
      <w:pPr>
        <w:pStyle w:val="a1"/>
      </w:pPr>
    </w:p>
    <w:p w14:paraId="1BDD28B9" w14:textId="77777777" w:rsidR="00FA3999" w:rsidRPr="000615C5" w:rsidRDefault="00FA3999" w:rsidP="00FA3999">
      <w:r w:rsidRPr="000615C5">
        <w:t xml:space="preserve">Таблица </w:t>
      </w:r>
      <w:r w:rsidRPr="00FA3999">
        <w:fldChar w:fldCharType="begin"/>
      </w:r>
      <w:r>
        <w:instrText xml:space="preserve"> SEQ Таблица \* ARABIC </w:instrText>
      </w:r>
      <w:r w:rsidRPr="00FA3999">
        <w:fldChar w:fldCharType="separate"/>
      </w:r>
      <w:bookmarkStart w:id="183" w:name="_Ref530669300"/>
      <w:r w:rsidR="00D01E94">
        <w:rPr>
          <w:noProof/>
        </w:rPr>
        <w:t>81</w:t>
      </w:r>
      <w:bookmarkEnd w:id="183"/>
      <w:r w:rsidRPr="00FA3999">
        <w:fldChar w:fldCharType="end"/>
      </w:r>
      <w:r w:rsidRPr="000615C5">
        <w:t xml:space="preserve"> – </w:t>
      </w:r>
      <w:r>
        <w:t>Индикаторы развития системы теплоснабжения</w:t>
      </w:r>
    </w:p>
    <w:tbl>
      <w:tblPr>
        <w:tblStyle w:val="af0"/>
        <w:tblW w:w="5000" w:type="pct"/>
        <w:tblLayout w:type="fixed"/>
        <w:tblLook w:val="04A0" w:firstRow="1" w:lastRow="0" w:firstColumn="1" w:lastColumn="0" w:noHBand="0" w:noVBand="1"/>
      </w:tblPr>
      <w:tblGrid>
        <w:gridCol w:w="421"/>
        <w:gridCol w:w="3260"/>
        <w:gridCol w:w="1133"/>
        <w:gridCol w:w="632"/>
        <w:gridCol w:w="557"/>
        <w:gridCol w:w="557"/>
        <w:gridCol w:w="557"/>
        <w:gridCol w:w="557"/>
        <w:gridCol w:w="557"/>
        <w:gridCol w:w="557"/>
        <w:gridCol w:w="557"/>
      </w:tblGrid>
      <w:tr w:rsidR="00FA3999" w:rsidRPr="00FA3999" w14:paraId="71C6332C" w14:textId="77777777" w:rsidTr="00FA3999">
        <w:trPr>
          <w:trHeight w:val="255"/>
        </w:trPr>
        <w:tc>
          <w:tcPr>
            <w:tcW w:w="225" w:type="pct"/>
            <w:hideMark/>
          </w:tcPr>
          <w:p w14:paraId="64D1E7D3" w14:textId="77777777" w:rsidR="00FA3999" w:rsidRPr="00FA3999" w:rsidRDefault="00FA3999" w:rsidP="00FA3999">
            <w:pPr>
              <w:pStyle w:val="103"/>
              <w:rPr>
                <w:lang w:eastAsia="ru-RU"/>
              </w:rPr>
            </w:pPr>
            <w:r w:rsidRPr="00FA3999">
              <w:rPr>
                <w:lang w:eastAsia="ru-RU"/>
              </w:rPr>
              <w:t>№ п/п</w:t>
            </w:r>
          </w:p>
        </w:tc>
        <w:tc>
          <w:tcPr>
            <w:tcW w:w="1744" w:type="pct"/>
            <w:hideMark/>
          </w:tcPr>
          <w:p w14:paraId="63B7862E" w14:textId="77777777" w:rsidR="00FA3999" w:rsidRPr="00FA3999" w:rsidRDefault="00FA3999" w:rsidP="00FA3999">
            <w:pPr>
              <w:pStyle w:val="103"/>
              <w:rPr>
                <w:lang w:eastAsia="ru-RU"/>
              </w:rPr>
            </w:pPr>
            <w:r w:rsidRPr="00FA3999">
              <w:rPr>
                <w:lang w:eastAsia="ru-RU"/>
              </w:rPr>
              <w:t>Наименование</w:t>
            </w:r>
          </w:p>
        </w:tc>
        <w:tc>
          <w:tcPr>
            <w:tcW w:w="606" w:type="pct"/>
            <w:noWrap/>
            <w:hideMark/>
          </w:tcPr>
          <w:p w14:paraId="12A38E92" w14:textId="77777777" w:rsidR="00FA3999" w:rsidRPr="00FA3999" w:rsidRDefault="00FA3999" w:rsidP="00FA3999">
            <w:pPr>
              <w:pStyle w:val="103"/>
              <w:rPr>
                <w:lang w:eastAsia="ru-RU"/>
              </w:rPr>
            </w:pPr>
            <w:r w:rsidRPr="00FA3999">
              <w:rPr>
                <w:lang w:eastAsia="ru-RU"/>
              </w:rPr>
              <w:t>Ед. изм.</w:t>
            </w:r>
          </w:p>
        </w:tc>
        <w:tc>
          <w:tcPr>
            <w:tcW w:w="338" w:type="pct"/>
            <w:noWrap/>
            <w:hideMark/>
          </w:tcPr>
          <w:p w14:paraId="27A1342F" w14:textId="77777777" w:rsidR="00FA3999" w:rsidRPr="00FA3999" w:rsidRDefault="00FA3999" w:rsidP="00FA3999">
            <w:pPr>
              <w:pStyle w:val="103"/>
              <w:rPr>
                <w:lang w:eastAsia="ru-RU"/>
              </w:rPr>
            </w:pPr>
            <w:r w:rsidRPr="00FA3999">
              <w:rPr>
                <w:lang w:eastAsia="ru-RU"/>
              </w:rPr>
              <w:t>2017</w:t>
            </w:r>
          </w:p>
        </w:tc>
        <w:tc>
          <w:tcPr>
            <w:tcW w:w="298" w:type="pct"/>
            <w:noWrap/>
            <w:hideMark/>
          </w:tcPr>
          <w:p w14:paraId="6E5BAAF0" w14:textId="77777777" w:rsidR="00FA3999" w:rsidRPr="00FA3999" w:rsidRDefault="00FA3999" w:rsidP="00FA3999">
            <w:pPr>
              <w:pStyle w:val="103"/>
              <w:rPr>
                <w:lang w:eastAsia="ru-RU"/>
              </w:rPr>
            </w:pPr>
            <w:r w:rsidRPr="00FA3999">
              <w:rPr>
                <w:lang w:eastAsia="ru-RU"/>
              </w:rPr>
              <w:t>2018</w:t>
            </w:r>
          </w:p>
        </w:tc>
        <w:tc>
          <w:tcPr>
            <w:tcW w:w="298" w:type="pct"/>
            <w:noWrap/>
            <w:hideMark/>
          </w:tcPr>
          <w:p w14:paraId="4DB9BE69" w14:textId="77777777" w:rsidR="00FA3999" w:rsidRPr="00FA3999" w:rsidRDefault="00FA3999" w:rsidP="00FA3999">
            <w:pPr>
              <w:pStyle w:val="103"/>
              <w:rPr>
                <w:lang w:eastAsia="ru-RU"/>
              </w:rPr>
            </w:pPr>
            <w:r w:rsidRPr="00FA3999">
              <w:rPr>
                <w:lang w:eastAsia="ru-RU"/>
              </w:rPr>
              <w:t>2019</w:t>
            </w:r>
          </w:p>
        </w:tc>
        <w:tc>
          <w:tcPr>
            <w:tcW w:w="298" w:type="pct"/>
            <w:noWrap/>
            <w:hideMark/>
          </w:tcPr>
          <w:p w14:paraId="69CA9A7C" w14:textId="77777777" w:rsidR="00FA3999" w:rsidRPr="00FA3999" w:rsidRDefault="00FA3999" w:rsidP="00FA3999">
            <w:pPr>
              <w:pStyle w:val="103"/>
              <w:rPr>
                <w:lang w:eastAsia="ru-RU"/>
              </w:rPr>
            </w:pPr>
            <w:r w:rsidRPr="00FA3999">
              <w:rPr>
                <w:lang w:eastAsia="ru-RU"/>
              </w:rPr>
              <w:t>2020</w:t>
            </w:r>
          </w:p>
        </w:tc>
        <w:tc>
          <w:tcPr>
            <w:tcW w:w="298" w:type="pct"/>
            <w:noWrap/>
            <w:hideMark/>
          </w:tcPr>
          <w:p w14:paraId="1C9566CF" w14:textId="77777777" w:rsidR="00FA3999" w:rsidRPr="00FA3999" w:rsidRDefault="00FA3999" w:rsidP="00FA3999">
            <w:pPr>
              <w:pStyle w:val="103"/>
              <w:rPr>
                <w:lang w:eastAsia="ru-RU"/>
              </w:rPr>
            </w:pPr>
            <w:r w:rsidRPr="00FA3999">
              <w:rPr>
                <w:lang w:eastAsia="ru-RU"/>
              </w:rPr>
              <w:t>2021</w:t>
            </w:r>
          </w:p>
        </w:tc>
        <w:tc>
          <w:tcPr>
            <w:tcW w:w="298" w:type="pct"/>
            <w:noWrap/>
            <w:hideMark/>
          </w:tcPr>
          <w:p w14:paraId="2A95CBEC" w14:textId="77777777" w:rsidR="00FA3999" w:rsidRPr="00FA3999" w:rsidRDefault="00FA3999" w:rsidP="00FA3999">
            <w:pPr>
              <w:pStyle w:val="103"/>
              <w:rPr>
                <w:lang w:eastAsia="ru-RU"/>
              </w:rPr>
            </w:pPr>
            <w:r w:rsidRPr="00FA3999">
              <w:rPr>
                <w:lang w:eastAsia="ru-RU"/>
              </w:rPr>
              <w:t>2022</w:t>
            </w:r>
          </w:p>
        </w:tc>
        <w:tc>
          <w:tcPr>
            <w:tcW w:w="298" w:type="pct"/>
            <w:noWrap/>
            <w:hideMark/>
          </w:tcPr>
          <w:p w14:paraId="4FBCE377" w14:textId="77777777" w:rsidR="00FA3999" w:rsidRPr="00FA3999" w:rsidRDefault="00FA3999" w:rsidP="00FA3999">
            <w:pPr>
              <w:pStyle w:val="103"/>
              <w:rPr>
                <w:lang w:eastAsia="ru-RU"/>
              </w:rPr>
            </w:pPr>
            <w:r w:rsidRPr="00FA3999">
              <w:rPr>
                <w:lang w:eastAsia="ru-RU"/>
              </w:rPr>
              <w:t>2027</w:t>
            </w:r>
          </w:p>
        </w:tc>
        <w:tc>
          <w:tcPr>
            <w:tcW w:w="298" w:type="pct"/>
            <w:noWrap/>
            <w:hideMark/>
          </w:tcPr>
          <w:p w14:paraId="1C6F380E" w14:textId="77777777" w:rsidR="00FA3999" w:rsidRPr="00FA3999" w:rsidRDefault="00FA3999" w:rsidP="00FA3999">
            <w:pPr>
              <w:pStyle w:val="103"/>
              <w:rPr>
                <w:lang w:eastAsia="ru-RU"/>
              </w:rPr>
            </w:pPr>
            <w:r w:rsidRPr="00FA3999">
              <w:rPr>
                <w:lang w:eastAsia="ru-RU"/>
              </w:rPr>
              <w:t>2033</w:t>
            </w:r>
          </w:p>
        </w:tc>
      </w:tr>
      <w:tr w:rsidR="00FA3999" w:rsidRPr="00FA3999" w14:paraId="6009C77B" w14:textId="77777777" w:rsidTr="00FA3999">
        <w:trPr>
          <w:trHeight w:val="1020"/>
        </w:trPr>
        <w:tc>
          <w:tcPr>
            <w:tcW w:w="225" w:type="pct"/>
            <w:noWrap/>
            <w:hideMark/>
          </w:tcPr>
          <w:p w14:paraId="5BA600C4" w14:textId="77777777" w:rsidR="00FA3999" w:rsidRPr="00FA3999" w:rsidRDefault="00FA3999" w:rsidP="00FA3999">
            <w:pPr>
              <w:pStyle w:val="103"/>
              <w:rPr>
                <w:lang w:eastAsia="ru-RU"/>
              </w:rPr>
            </w:pPr>
            <w:r w:rsidRPr="00FA3999">
              <w:rPr>
                <w:lang w:eastAsia="ru-RU"/>
              </w:rPr>
              <w:t>1</w:t>
            </w:r>
          </w:p>
        </w:tc>
        <w:tc>
          <w:tcPr>
            <w:tcW w:w="1744" w:type="pct"/>
            <w:hideMark/>
          </w:tcPr>
          <w:p w14:paraId="0A783AB2" w14:textId="77777777" w:rsidR="00FA3999" w:rsidRPr="00FA3999" w:rsidRDefault="00FA3999" w:rsidP="00FA3999">
            <w:pPr>
              <w:pStyle w:val="103"/>
              <w:rPr>
                <w:lang w:eastAsia="ru-RU"/>
              </w:rPr>
            </w:pPr>
            <w:r w:rsidRPr="00FA3999">
              <w:rPr>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606" w:type="pct"/>
            <w:noWrap/>
            <w:hideMark/>
          </w:tcPr>
          <w:p w14:paraId="417069D3" w14:textId="77777777" w:rsidR="00FA3999" w:rsidRPr="00FA3999" w:rsidRDefault="00FA3999" w:rsidP="00FA3999">
            <w:pPr>
              <w:pStyle w:val="103"/>
              <w:rPr>
                <w:lang w:eastAsia="ru-RU"/>
              </w:rPr>
            </w:pPr>
            <w:r w:rsidRPr="00FA3999">
              <w:rPr>
                <w:lang w:eastAsia="ru-RU"/>
              </w:rPr>
              <w:t>ед/км</w:t>
            </w:r>
          </w:p>
        </w:tc>
        <w:tc>
          <w:tcPr>
            <w:tcW w:w="338" w:type="pct"/>
            <w:noWrap/>
            <w:hideMark/>
          </w:tcPr>
          <w:p w14:paraId="10988F1C" w14:textId="77777777" w:rsidR="00FA3999" w:rsidRPr="00FA3999" w:rsidRDefault="00FA3999" w:rsidP="00FA3999">
            <w:pPr>
              <w:pStyle w:val="103"/>
              <w:rPr>
                <w:lang w:eastAsia="ru-RU"/>
              </w:rPr>
            </w:pPr>
            <w:r w:rsidRPr="00FA3999">
              <w:rPr>
                <w:lang w:eastAsia="ru-RU"/>
              </w:rPr>
              <w:t>н/д</w:t>
            </w:r>
          </w:p>
        </w:tc>
        <w:tc>
          <w:tcPr>
            <w:tcW w:w="298" w:type="pct"/>
            <w:noWrap/>
            <w:hideMark/>
          </w:tcPr>
          <w:p w14:paraId="47B6D547" w14:textId="77777777" w:rsidR="00FA3999" w:rsidRPr="00FA3999" w:rsidRDefault="00FA3999" w:rsidP="00FA3999">
            <w:pPr>
              <w:pStyle w:val="103"/>
              <w:rPr>
                <w:lang w:eastAsia="ru-RU"/>
              </w:rPr>
            </w:pPr>
            <w:r w:rsidRPr="00FA3999">
              <w:rPr>
                <w:lang w:eastAsia="ru-RU"/>
              </w:rPr>
              <w:t>0</w:t>
            </w:r>
          </w:p>
        </w:tc>
        <w:tc>
          <w:tcPr>
            <w:tcW w:w="298" w:type="pct"/>
            <w:noWrap/>
            <w:hideMark/>
          </w:tcPr>
          <w:p w14:paraId="4C20CFCC" w14:textId="77777777" w:rsidR="00FA3999" w:rsidRPr="00FA3999" w:rsidRDefault="00FA3999" w:rsidP="00FA3999">
            <w:pPr>
              <w:pStyle w:val="103"/>
              <w:rPr>
                <w:lang w:eastAsia="ru-RU"/>
              </w:rPr>
            </w:pPr>
            <w:r w:rsidRPr="00FA3999">
              <w:rPr>
                <w:lang w:eastAsia="ru-RU"/>
              </w:rPr>
              <w:t>0</w:t>
            </w:r>
          </w:p>
        </w:tc>
        <w:tc>
          <w:tcPr>
            <w:tcW w:w="298" w:type="pct"/>
            <w:noWrap/>
            <w:hideMark/>
          </w:tcPr>
          <w:p w14:paraId="21D09822" w14:textId="77777777" w:rsidR="00FA3999" w:rsidRPr="00FA3999" w:rsidRDefault="00FA3999" w:rsidP="00FA3999">
            <w:pPr>
              <w:pStyle w:val="103"/>
              <w:rPr>
                <w:lang w:eastAsia="ru-RU"/>
              </w:rPr>
            </w:pPr>
            <w:r w:rsidRPr="00FA3999">
              <w:rPr>
                <w:lang w:eastAsia="ru-RU"/>
              </w:rPr>
              <w:t>0</w:t>
            </w:r>
          </w:p>
        </w:tc>
        <w:tc>
          <w:tcPr>
            <w:tcW w:w="298" w:type="pct"/>
            <w:noWrap/>
            <w:hideMark/>
          </w:tcPr>
          <w:p w14:paraId="5A690DB7" w14:textId="77777777" w:rsidR="00FA3999" w:rsidRPr="00FA3999" w:rsidRDefault="00FA3999" w:rsidP="00FA3999">
            <w:pPr>
              <w:pStyle w:val="103"/>
              <w:rPr>
                <w:lang w:eastAsia="ru-RU"/>
              </w:rPr>
            </w:pPr>
            <w:r w:rsidRPr="00FA3999">
              <w:rPr>
                <w:lang w:eastAsia="ru-RU"/>
              </w:rPr>
              <w:t>0</w:t>
            </w:r>
          </w:p>
        </w:tc>
        <w:tc>
          <w:tcPr>
            <w:tcW w:w="298" w:type="pct"/>
            <w:noWrap/>
            <w:hideMark/>
          </w:tcPr>
          <w:p w14:paraId="0B401C9F" w14:textId="77777777" w:rsidR="00FA3999" w:rsidRPr="00FA3999" w:rsidRDefault="00FA3999" w:rsidP="00FA3999">
            <w:pPr>
              <w:pStyle w:val="103"/>
              <w:rPr>
                <w:lang w:eastAsia="ru-RU"/>
              </w:rPr>
            </w:pPr>
            <w:r w:rsidRPr="00FA3999">
              <w:rPr>
                <w:lang w:eastAsia="ru-RU"/>
              </w:rPr>
              <w:t>0</w:t>
            </w:r>
          </w:p>
        </w:tc>
        <w:tc>
          <w:tcPr>
            <w:tcW w:w="298" w:type="pct"/>
            <w:noWrap/>
            <w:hideMark/>
          </w:tcPr>
          <w:p w14:paraId="3596ABE5" w14:textId="77777777" w:rsidR="00FA3999" w:rsidRPr="00FA3999" w:rsidRDefault="00FA3999" w:rsidP="00FA3999">
            <w:pPr>
              <w:pStyle w:val="103"/>
              <w:rPr>
                <w:lang w:eastAsia="ru-RU"/>
              </w:rPr>
            </w:pPr>
            <w:r w:rsidRPr="00FA3999">
              <w:rPr>
                <w:lang w:eastAsia="ru-RU"/>
              </w:rPr>
              <w:t>0</w:t>
            </w:r>
          </w:p>
        </w:tc>
        <w:tc>
          <w:tcPr>
            <w:tcW w:w="298" w:type="pct"/>
            <w:noWrap/>
            <w:hideMark/>
          </w:tcPr>
          <w:p w14:paraId="704D4981" w14:textId="77777777" w:rsidR="00FA3999" w:rsidRPr="00FA3999" w:rsidRDefault="00FA3999" w:rsidP="00FA3999">
            <w:pPr>
              <w:pStyle w:val="103"/>
              <w:rPr>
                <w:lang w:eastAsia="ru-RU"/>
              </w:rPr>
            </w:pPr>
            <w:r w:rsidRPr="00FA3999">
              <w:rPr>
                <w:lang w:eastAsia="ru-RU"/>
              </w:rPr>
              <w:t>0</w:t>
            </w:r>
          </w:p>
        </w:tc>
      </w:tr>
      <w:tr w:rsidR="00FA3999" w:rsidRPr="00FA3999" w14:paraId="37F7A542" w14:textId="77777777" w:rsidTr="00FA3999">
        <w:trPr>
          <w:trHeight w:val="1275"/>
        </w:trPr>
        <w:tc>
          <w:tcPr>
            <w:tcW w:w="225" w:type="pct"/>
            <w:noWrap/>
            <w:hideMark/>
          </w:tcPr>
          <w:p w14:paraId="7236AFFE" w14:textId="77777777" w:rsidR="00FA3999" w:rsidRPr="00FA3999" w:rsidRDefault="00FA3999" w:rsidP="00FA3999">
            <w:pPr>
              <w:pStyle w:val="103"/>
              <w:rPr>
                <w:lang w:eastAsia="ru-RU"/>
              </w:rPr>
            </w:pPr>
            <w:r w:rsidRPr="00FA3999">
              <w:rPr>
                <w:lang w:eastAsia="ru-RU"/>
              </w:rPr>
              <w:t>2</w:t>
            </w:r>
          </w:p>
        </w:tc>
        <w:tc>
          <w:tcPr>
            <w:tcW w:w="1744" w:type="pct"/>
            <w:hideMark/>
          </w:tcPr>
          <w:p w14:paraId="370A9C35" w14:textId="77777777" w:rsidR="00FA3999" w:rsidRPr="00FA3999" w:rsidRDefault="00FA3999" w:rsidP="00FA3999">
            <w:pPr>
              <w:pStyle w:val="103"/>
              <w:rPr>
                <w:lang w:eastAsia="ru-RU"/>
              </w:rPr>
            </w:pPr>
            <w:r w:rsidRPr="00FA3999">
              <w:rPr>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606" w:type="pct"/>
            <w:noWrap/>
            <w:hideMark/>
          </w:tcPr>
          <w:p w14:paraId="2D177DB0" w14:textId="77777777" w:rsidR="00FA3999" w:rsidRPr="00FA3999" w:rsidRDefault="00FA3999" w:rsidP="00FA3999">
            <w:pPr>
              <w:pStyle w:val="103"/>
              <w:rPr>
                <w:lang w:eastAsia="ru-RU"/>
              </w:rPr>
            </w:pPr>
            <w:r w:rsidRPr="00FA3999">
              <w:rPr>
                <w:lang w:eastAsia="ru-RU"/>
              </w:rPr>
              <w:t>ед/Гкал/ч</w:t>
            </w:r>
          </w:p>
        </w:tc>
        <w:tc>
          <w:tcPr>
            <w:tcW w:w="338" w:type="pct"/>
            <w:noWrap/>
            <w:hideMark/>
          </w:tcPr>
          <w:p w14:paraId="793D9A02" w14:textId="77777777" w:rsidR="00FA3999" w:rsidRPr="00FA3999" w:rsidRDefault="00FA3999" w:rsidP="00FA3999">
            <w:pPr>
              <w:pStyle w:val="103"/>
              <w:rPr>
                <w:lang w:eastAsia="ru-RU"/>
              </w:rPr>
            </w:pPr>
            <w:r w:rsidRPr="00FA3999">
              <w:rPr>
                <w:lang w:eastAsia="ru-RU"/>
              </w:rPr>
              <w:t>н/д</w:t>
            </w:r>
          </w:p>
        </w:tc>
        <w:tc>
          <w:tcPr>
            <w:tcW w:w="298" w:type="pct"/>
            <w:noWrap/>
            <w:hideMark/>
          </w:tcPr>
          <w:p w14:paraId="4B4A2D18" w14:textId="77777777" w:rsidR="00FA3999" w:rsidRPr="00FA3999" w:rsidRDefault="00FA3999" w:rsidP="00FA3999">
            <w:pPr>
              <w:pStyle w:val="103"/>
              <w:rPr>
                <w:lang w:eastAsia="ru-RU"/>
              </w:rPr>
            </w:pPr>
            <w:r w:rsidRPr="00FA3999">
              <w:rPr>
                <w:lang w:eastAsia="ru-RU"/>
              </w:rPr>
              <w:t>0</w:t>
            </w:r>
          </w:p>
        </w:tc>
        <w:tc>
          <w:tcPr>
            <w:tcW w:w="298" w:type="pct"/>
            <w:noWrap/>
            <w:hideMark/>
          </w:tcPr>
          <w:p w14:paraId="77B0E0FC" w14:textId="77777777" w:rsidR="00FA3999" w:rsidRPr="00FA3999" w:rsidRDefault="00FA3999" w:rsidP="00FA3999">
            <w:pPr>
              <w:pStyle w:val="103"/>
              <w:rPr>
                <w:lang w:eastAsia="ru-RU"/>
              </w:rPr>
            </w:pPr>
            <w:r w:rsidRPr="00FA3999">
              <w:rPr>
                <w:lang w:eastAsia="ru-RU"/>
              </w:rPr>
              <w:t>0</w:t>
            </w:r>
          </w:p>
        </w:tc>
        <w:tc>
          <w:tcPr>
            <w:tcW w:w="298" w:type="pct"/>
            <w:noWrap/>
            <w:hideMark/>
          </w:tcPr>
          <w:p w14:paraId="57B419A2" w14:textId="77777777" w:rsidR="00FA3999" w:rsidRPr="00FA3999" w:rsidRDefault="00FA3999" w:rsidP="00FA3999">
            <w:pPr>
              <w:pStyle w:val="103"/>
              <w:rPr>
                <w:lang w:eastAsia="ru-RU"/>
              </w:rPr>
            </w:pPr>
            <w:r w:rsidRPr="00FA3999">
              <w:rPr>
                <w:lang w:eastAsia="ru-RU"/>
              </w:rPr>
              <w:t>0</w:t>
            </w:r>
          </w:p>
        </w:tc>
        <w:tc>
          <w:tcPr>
            <w:tcW w:w="298" w:type="pct"/>
            <w:noWrap/>
            <w:hideMark/>
          </w:tcPr>
          <w:p w14:paraId="33483FE2" w14:textId="77777777" w:rsidR="00FA3999" w:rsidRPr="00FA3999" w:rsidRDefault="00FA3999" w:rsidP="00FA3999">
            <w:pPr>
              <w:pStyle w:val="103"/>
              <w:rPr>
                <w:lang w:eastAsia="ru-RU"/>
              </w:rPr>
            </w:pPr>
            <w:r w:rsidRPr="00FA3999">
              <w:rPr>
                <w:lang w:eastAsia="ru-RU"/>
              </w:rPr>
              <w:t>0</w:t>
            </w:r>
          </w:p>
        </w:tc>
        <w:tc>
          <w:tcPr>
            <w:tcW w:w="298" w:type="pct"/>
            <w:noWrap/>
            <w:hideMark/>
          </w:tcPr>
          <w:p w14:paraId="75C78762" w14:textId="77777777" w:rsidR="00FA3999" w:rsidRPr="00FA3999" w:rsidRDefault="00FA3999" w:rsidP="00FA3999">
            <w:pPr>
              <w:pStyle w:val="103"/>
              <w:rPr>
                <w:lang w:eastAsia="ru-RU"/>
              </w:rPr>
            </w:pPr>
            <w:r w:rsidRPr="00FA3999">
              <w:rPr>
                <w:lang w:eastAsia="ru-RU"/>
              </w:rPr>
              <w:t>0</w:t>
            </w:r>
          </w:p>
        </w:tc>
        <w:tc>
          <w:tcPr>
            <w:tcW w:w="298" w:type="pct"/>
            <w:noWrap/>
            <w:hideMark/>
          </w:tcPr>
          <w:p w14:paraId="02A1A2FB" w14:textId="77777777" w:rsidR="00FA3999" w:rsidRPr="00FA3999" w:rsidRDefault="00FA3999" w:rsidP="00FA3999">
            <w:pPr>
              <w:pStyle w:val="103"/>
              <w:rPr>
                <w:lang w:eastAsia="ru-RU"/>
              </w:rPr>
            </w:pPr>
            <w:r w:rsidRPr="00FA3999">
              <w:rPr>
                <w:lang w:eastAsia="ru-RU"/>
              </w:rPr>
              <w:t>0</w:t>
            </w:r>
          </w:p>
        </w:tc>
        <w:tc>
          <w:tcPr>
            <w:tcW w:w="298" w:type="pct"/>
            <w:noWrap/>
            <w:hideMark/>
          </w:tcPr>
          <w:p w14:paraId="0DF62BB6" w14:textId="77777777" w:rsidR="00FA3999" w:rsidRPr="00FA3999" w:rsidRDefault="00FA3999" w:rsidP="00FA3999">
            <w:pPr>
              <w:pStyle w:val="103"/>
              <w:rPr>
                <w:lang w:eastAsia="ru-RU"/>
              </w:rPr>
            </w:pPr>
            <w:r w:rsidRPr="00FA3999">
              <w:rPr>
                <w:lang w:eastAsia="ru-RU"/>
              </w:rPr>
              <w:t>0</w:t>
            </w:r>
          </w:p>
        </w:tc>
      </w:tr>
      <w:tr w:rsidR="00FA3999" w:rsidRPr="00FA3999" w14:paraId="5D40F333" w14:textId="77777777" w:rsidTr="00FA3999">
        <w:trPr>
          <w:trHeight w:val="375"/>
        </w:trPr>
        <w:tc>
          <w:tcPr>
            <w:tcW w:w="225" w:type="pct"/>
            <w:noWrap/>
            <w:hideMark/>
          </w:tcPr>
          <w:p w14:paraId="328BB20A" w14:textId="77777777" w:rsidR="00FA3999" w:rsidRPr="00FA3999" w:rsidRDefault="00FA3999" w:rsidP="00FA3999">
            <w:pPr>
              <w:pStyle w:val="103"/>
              <w:rPr>
                <w:lang w:eastAsia="ru-RU"/>
              </w:rPr>
            </w:pPr>
            <w:r w:rsidRPr="00FA3999">
              <w:rPr>
                <w:lang w:eastAsia="ru-RU"/>
              </w:rPr>
              <w:t>3</w:t>
            </w:r>
          </w:p>
        </w:tc>
        <w:tc>
          <w:tcPr>
            <w:tcW w:w="1744" w:type="pct"/>
            <w:hideMark/>
          </w:tcPr>
          <w:p w14:paraId="3439F40A" w14:textId="77777777" w:rsidR="00FA3999" w:rsidRPr="00FA3999" w:rsidRDefault="00FA3999" w:rsidP="00FA3999">
            <w:pPr>
              <w:pStyle w:val="103"/>
              <w:rPr>
                <w:lang w:eastAsia="ru-RU"/>
              </w:rPr>
            </w:pPr>
            <w:r w:rsidRPr="00FA3999">
              <w:rPr>
                <w:lang w:eastAsia="ru-RU"/>
              </w:rPr>
              <w:t>УРУТ на отпуск тепловой энергии с коллекторов котельных</w:t>
            </w:r>
          </w:p>
        </w:tc>
        <w:tc>
          <w:tcPr>
            <w:tcW w:w="606" w:type="pct"/>
            <w:noWrap/>
            <w:hideMark/>
          </w:tcPr>
          <w:p w14:paraId="2E53E545" w14:textId="77777777" w:rsidR="00FA3999" w:rsidRPr="00FA3999" w:rsidRDefault="00FA3999" w:rsidP="00FA3999">
            <w:pPr>
              <w:pStyle w:val="103"/>
              <w:rPr>
                <w:lang w:eastAsia="ru-RU"/>
              </w:rPr>
            </w:pPr>
            <w:r w:rsidRPr="00FA3999">
              <w:rPr>
                <w:lang w:eastAsia="ru-RU"/>
              </w:rPr>
              <w:t>кг у.т./Гкал</w:t>
            </w:r>
          </w:p>
        </w:tc>
        <w:tc>
          <w:tcPr>
            <w:tcW w:w="338" w:type="pct"/>
            <w:noWrap/>
            <w:hideMark/>
          </w:tcPr>
          <w:p w14:paraId="638F6666" w14:textId="77777777" w:rsidR="00FA3999" w:rsidRPr="00FA3999" w:rsidRDefault="00FA3999" w:rsidP="00FA3999">
            <w:pPr>
              <w:pStyle w:val="103"/>
              <w:rPr>
                <w:lang w:eastAsia="ru-RU"/>
              </w:rPr>
            </w:pPr>
            <w:r w:rsidRPr="00FA3999">
              <w:rPr>
                <w:lang w:eastAsia="ru-RU"/>
              </w:rPr>
              <w:t>188,4</w:t>
            </w:r>
          </w:p>
        </w:tc>
        <w:tc>
          <w:tcPr>
            <w:tcW w:w="298" w:type="pct"/>
            <w:noWrap/>
            <w:hideMark/>
          </w:tcPr>
          <w:p w14:paraId="0F584B32" w14:textId="77777777" w:rsidR="00FA3999" w:rsidRPr="00FA3999" w:rsidRDefault="00FA3999" w:rsidP="00FA3999">
            <w:pPr>
              <w:pStyle w:val="103"/>
              <w:rPr>
                <w:lang w:eastAsia="ru-RU"/>
              </w:rPr>
            </w:pPr>
            <w:r w:rsidRPr="00FA3999">
              <w:rPr>
                <w:lang w:eastAsia="ru-RU"/>
              </w:rPr>
              <w:t>188,4</w:t>
            </w:r>
          </w:p>
        </w:tc>
        <w:tc>
          <w:tcPr>
            <w:tcW w:w="298" w:type="pct"/>
            <w:noWrap/>
            <w:hideMark/>
          </w:tcPr>
          <w:p w14:paraId="49498578" w14:textId="77777777" w:rsidR="00FA3999" w:rsidRPr="00FA3999" w:rsidRDefault="00FA3999" w:rsidP="00FA3999">
            <w:pPr>
              <w:pStyle w:val="103"/>
              <w:rPr>
                <w:lang w:eastAsia="ru-RU"/>
              </w:rPr>
            </w:pPr>
            <w:r w:rsidRPr="00FA3999">
              <w:rPr>
                <w:lang w:eastAsia="ru-RU"/>
              </w:rPr>
              <w:t>188,4</w:t>
            </w:r>
          </w:p>
        </w:tc>
        <w:tc>
          <w:tcPr>
            <w:tcW w:w="298" w:type="pct"/>
            <w:noWrap/>
            <w:hideMark/>
          </w:tcPr>
          <w:p w14:paraId="2492314D" w14:textId="77777777" w:rsidR="00FA3999" w:rsidRPr="00FA3999" w:rsidRDefault="00FA3999" w:rsidP="00FA3999">
            <w:pPr>
              <w:pStyle w:val="103"/>
              <w:rPr>
                <w:lang w:eastAsia="ru-RU"/>
              </w:rPr>
            </w:pPr>
            <w:r w:rsidRPr="00FA3999">
              <w:rPr>
                <w:lang w:eastAsia="ru-RU"/>
              </w:rPr>
              <w:t>188,4</w:t>
            </w:r>
          </w:p>
        </w:tc>
        <w:tc>
          <w:tcPr>
            <w:tcW w:w="298" w:type="pct"/>
            <w:noWrap/>
            <w:hideMark/>
          </w:tcPr>
          <w:p w14:paraId="177A0F3F" w14:textId="77777777" w:rsidR="00FA3999" w:rsidRPr="00FA3999" w:rsidRDefault="00FA3999" w:rsidP="00FA3999">
            <w:pPr>
              <w:pStyle w:val="103"/>
              <w:rPr>
                <w:lang w:eastAsia="ru-RU"/>
              </w:rPr>
            </w:pPr>
            <w:r w:rsidRPr="00FA3999">
              <w:rPr>
                <w:lang w:eastAsia="ru-RU"/>
              </w:rPr>
              <w:t>188,4</w:t>
            </w:r>
          </w:p>
        </w:tc>
        <w:tc>
          <w:tcPr>
            <w:tcW w:w="298" w:type="pct"/>
            <w:noWrap/>
            <w:hideMark/>
          </w:tcPr>
          <w:p w14:paraId="40A7A72C" w14:textId="77777777" w:rsidR="00FA3999" w:rsidRPr="00FA3999" w:rsidRDefault="00FA3999" w:rsidP="00FA3999">
            <w:pPr>
              <w:pStyle w:val="103"/>
              <w:rPr>
                <w:lang w:eastAsia="ru-RU"/>
              </w:rPr>
            </w:pPr>
            <w:r w:rsidRPr="00FA3999">
              <w:rPr>
                <w:lang w:eastAsia="ru-RU"/>
              </w:rPr>
              <w:t>188,4</w:t>
            </w:r>
          </w:p>
        </w:tc>
        <w:tc>
          <w:tcPr>
            <w:tcW w:w="298" w:type="pct"/>
            <w:noWrap/>
            <w:hideMark/>
          </w:tcPr>
          <w:p w14:paraId="7AC5212A" w14:textId="77777777" w:rsidR="00FA3999" w:rsidRPr="00FA3999" w:rsidRDefault="00FA3999" w:rsidP="00FA3999">
            <w:pPr>
              <w:pStyle w:val="103"/>
              <w:rPr>
                <w:lang w:eastAsia="ru-RU"/>
              </w:rPr>
            </w:pPr>
            <w:r w:rsidRPr="00FA3999">
              <w:rPr>
                <w:lang w:eastAsia="ru-RU"/>
              </w:rPr>
              <w:t>188,4</w:t>
            </w:r>
          </w:p>
        </w:tc>
        <w:tc>
          <w:tcPr>
            <w:tcW w:w="298" w:type="pct"/>
            <w:noWrap/>
            <w:hideMark/>
          </w:tcPr>
          <w:p w14:paraId="779654D2" w14:textId="77777777" w:rsidR="00FA3999" w:rsidRPr="00FA3999" w:rsidRDefault="00FA3999" w:rsidP="00FA3999">
            <w:pPr>
              <w:pStyle w:val="103"/>
              <w:rPr>
                <w:lang w:eastAsia="ru-RU"/>
              </w:rPr>
            </w:pPr>
            <w:r w:rsidRPr="00FA3999">
              <w:rPr>
                <w:lang w:eastAsia="ru-RU"/>
              </w:rPr>
              <w:t>188,4</w:t>
            </w:r>
          </w:p>
        </w:tc>
      </w:tr>
      <w:tr w:rsidR="00FA3999" w:rsidRPr="00FA3999" w14:paraId="267850C3" w14:textId="77777777" w:rsidTr="00FA3999">
        <w:trPr>
          <w:trHeight w:val="375"/>
        </w:trPr>
        <w:tc>
          <w:tcPr>
            <w:tcW w:w="225" w:type="pct"/>
            <w:noWrap/>
            <w:hideMark/>
          </w:tcPr>
          <w:p w14:paraId="1FBECF8F" w14:textId="77777777" w:rsidR="00FA3999" w:rsidRPr="00FA3999" w:rsidRDefault="00FA3999" w:rsidP="00FA3999">
            <w:pPr>
              <w:pStyle w:val="103"/>
              <w:rPr>
                <w:lang w:eastAsia="ru-RU"/>
              </w:rPr>
            </w:pPr>
            <w:r w:rsidRPr="00FA3999">
              <w:rPr>
                <w:lang w:eastAsia="ru-RU"/>
              </w:rPr>
              <w:t>4</w:t>
            </w:r>
          </w:p>
        </w:tc>
        <w:tc>
          <w:tcPr>
            <w:tcW w:w="1744" w:type="pct"/>
            <w:hideMark/>
          </w:tcPr>
          <w:p w14:paraId="762D673B" w14:textId="77777777" w:rsidR="00FA3999" w:rsidRPr="00FA3999" w:rsidRDefault="00FA3999" w:rsidP="00FA3999">
            <w:pPr>
              <w:pStyle w:val="103"/>
              <w:rPr>
                <w:lang w:eastAsia="ru-RU"/>
              </w:rPr>
            </w:pPr>
            <w:r w:rsidRPr="00FA3999">
              <w:rPr>
                <w:lang w:eastAsia="ru-RU"/>
              </w:rPr>
              <w:t>Отношение величины технологических потерь тепловой энергии, теплоносителя к материальной характеристике тепловой сети</w:t>
            </w:r>
          </w:p>
        </w:tc>
        <w:tc>
          <w:tcPr>
            <w:tcW w:w="606" w:type="pct"/>
            <w:noWrap/>
            <w:hideMark/>
          </w:tcPr>
          <w:p w14:paraId="46DE2ACF" w14:textId="77777777" w:rsidR="00FA3999" w:rsidRPr="00FA3999" w:rsidRDefault="00FA3999" w:rsidP="00FA3999">
            <w:pPr>
              <w:pStyle w:val="103"/>
              <w:rPr>
                <w:lang w:eastAsia="ru-RU"/>
              </w:rPr>
            </w:pPr>
            <w:r w:rsidRPr="00FA3999">
              <w:rPr>
                <w:lang w:eastAsia="ru-RU"/>
              </w:rPr>
              <w:t>Гкал/м</w:t>
            </w:r>
            <w:r w:rsidRPr="00FA3999">
              <w:rPr>
                <w:rStyle w:val="aff3"/>
              </w:rPr>
              <w:t>2</w:t>
            </w:r>
          </w:p>
        </w:tc>
        <w:tc>
          <w:tcPr>
            <w:tcW w:w="338" w:type="pct"/>
            <w:noWrap/>
            <w:hideMark/>
          </w:tcPr>
          <w:p w14:paraId="541D2216" w14:textId="77777777" w:rsidR="00FA3999" w:rsidRPr="00FA3999" w:rsidRDefault="00FA3999" w:rsidP="00FA3999">
            <w:pPr>
              <w:pStyle w:val="103"/>
              <w:rPr>
                <w:lang w:eastAsia="ru-RU"/>
              </w:rPr>
            </w:pPr>
            <w:r w:rsidRPr="00FA3999">
              <w:rPr>
                <w:lang w:eastAsia="ru-RU"/>
              </w:rPr>
              <w:t>0,91</w:t>
            </w:r>
          </w:p>
        </w:tc>
        <w:tc>
          <w:tcPr>
            <w:tcW w:w="298" w:type="pct"/>
            <w:noWrap/>
            <w:hideMark/>
          </w:tcPr>
          <w:p w14:paraId="7CB18C7E" w14:textId="77777777" w:rsidR="00FA3999" w:rsidRPr="00FA3999" w:rsidRDefault="00FA3999" w:rsidP="00FA3999">
            <w:pPr>
              <w:pStyle w:val="103"/>
              <w:rPr>
                <w:lang w:eastAsia="ru-RU"/>
              </w:rPr>
            </w:pPr>
            <w:r w:rsidRPr="00FA3999">
              <w:rPr>
                <w:lang w:eastAsia="ru-RU"/>
              </w:rPr>
              <w:t>0,91</w:t>
            </w:r>
          </w:p>
        </w:tc>
        <w:tc>
          <w:tcPr>
            <w:tcW w:w="298" w:type="pct"/>
            <w:noWrap/>
            <w:hideMark/>
          </w:tcPr>
          <w:p w14:paraId="4267AA32" w14:textId="77777777" w:rsidR="00FA3999" w:rsidRPr="00FA3999" w:rsidRDefault="00FA3999" w:rsidP="00FA3999">
            <w:pPr>
              <w:pStyle w:val="103"/>
              <w:rPr>
                <w:lang w:eastAsia="ru-RU"/>
              </w:rPr>
            </w:pPr>
            <w:r w:rsidRPr="00FA3999">
              <w:rPr>
                <w:lang w:eastAsia="ru-RU"/>
              </w:rPr>
              <w:t>0,91</w:t>
            </w:r>
          </w:p>
        </w:tc>
        <w:tc>
          <w:tcPr>
            <w:tcW w:w="298" w:type="pct"/>
            <w:noWrap/>
            <w:hideMark/>
          </w:tcPr>
          <w:p w14:paraId="1DF913B6" w14:textId="77777777" w:rsidR="00FA3999" w:rsidRPr="00FA3999" w:rsidRDefault="00FA3999" w:rsidP="00FA3999">
            <w:pPr>
              <w:pStyle w:val="103"/>
              <w:rPr>
                <w:lang w:eastAsia="ru-RU"/>
              </w:rPr>
            </w:pPr>
            <w:r w:rsidRPr="00FA3999">
              <w:rPr>
                <w:lang w:eastAsia="ru-RU"/>
              </w:rPr>
              <w:t>0,91</w:t>
            </w:r>
          </w:p>
        </w:tc>
        <w:tc>
          <w:tcPr>
            <w:tcW w:w="298" w:type="pct"/>
            <w:noWrap/>
            <w:hideMark/>
          </w:tcPr>
          <w:p w14:paraId="7775F4E5" w14:textId="77777777" w:rsidR="00FA3999" w:rsidRPr="00FA3999" w:rsidRDefault="00FA3999" w:rsidP="00FA3999">
            <w:pPr>
              <w:pStyle w:val="103"/>
              <w:rPr>
                <w:lang w:eastAsia="ru-RU"/>
              </w:rPr>
            </w:pPr>
            <w:r w:rsidRPr="00FA3999">
              <w:rPr>
                <w:lang w:eastAsia="ru-RU"/>
              </w:rPr>
              <w:t>0,91</w:t>
            </w:r>
          </w:p>
        </w:tc>
        <w:tc>
          <w:tcPr>
            <w:tcW w:w="298" w:type="pct"/>
            <w:noWrap/>
            <w:hideMark/>
          </w:tcPr>
          <w:p w14:paraId="0340F5D9" w14:textId="77777777" w:rsidR="00FA3999" w:rsidRPr="00FA3999" w:rsidRDefault="00FA3999" w:rsidP="00FA3999">
            <w:pPr>
              <w:pStyle w:val="103"/>
              <w:rPr>
                <w:lang w:eastAsia="ru-RU"/>
              </w:rPr>
            </w:pPr>
            <w:r w:rsidRPr="00FA3999">
              <w:rPr>
                <w:lang w:eastAsia="ru-RU"/>
              </w:rPr>
              <w:t>0,91</w:t>
            </w:r>
          </w:p>
        </w:tc>
        <w:tc>
          <w:tcPr>
            <w:tcW w:w="298" w:type="pct"/>
            <w:noWrap/>
            <w:hideMark/>
          </w:tcPr>
          <w:p w14:paraId="6E2434A9" w14:textId="77777777" w:rsidR="00FA3999" w:rsidRPr="00FA3999" w:rsidRDefault="00FA3999" w:rsidP="00FA3999">
            <w:pPr>
              <w:pStyle w:val="103"/>
              <w:rPr>
                <w:lang w:eastAsia="ru-RU"/>
              </w:rPr>
            </w:pPr>
            <w:r w:rsidRPr="00FA3999">
              <w:rPr>
                <w:lang w:eastAsia="ru-RU"/>
              </w:rPr>
              <w:t>0,91</w:t>
            </w:r>
          </w:p>
        </w:tc>
        <w:tc>
          <w:tcPr>
            <w:tcW w:w="298" w:type="pct"/>
            <w:noWrap/>
            <w:hideMark/>
          </w:tcPr>
          <w:p w14:paraId="7E052563" w14:textId="77777777" w:rsidR="00FA3999" w:rsidRPr="00FA3999" w:rsidRDefault="00FA3999" w:rsidP="00FA3999">
            <w:pPr>
              <w:pStyle w:val="103"/>
              <w:rPr>
                <w:lang w:eastAsia="ru-RU"/>
              </w:rPr>
            </w:pPr>
            <w:r w:rsidRPr="00FA3999">
              <w:rPr>
                <w:lang w:eastAsia="ru-RU"/>
              </w:rPr>
              <w:t>0,91</w:t>
            </w:r>
          </w:p>
        </w:tc>
      </w:tr>
      <w:tr w:rsidR="00FA3999" w:rsidRPr="00FA3999" w14:paraId="4763315B" w14:textId="77777777" w:rsidTr="00FA3999">
        <w:trPr>
          <w:trHeight w:val="390"/>
        </w:trPr>
        <w:tc>
          <w:tcPr>
            <w:tcW w:w="225" w:type="pct"/>
            <w:noWrap/>
            <w:hideMark/>
          </w:tcPr>
          <w:p w14:paraId="70BEFDD0" w14:textId="77777777" w:rsidR="00FA3999" w:rsidRPr="00FA3999" w:rsidRDefault="00FA3999" w:rsidP="00FA3999">
            <w:pPr>
              <w:pStyle w:val="103"/>
              <w:rPr>
                <w:lang w:eastAsia="ru-RU"/>
              </w:rPr>
            </w:pPr>
            <w:r w:rsidRPr="00FA3999">
              <w:rPr>
                <w:lang w:eastAsia="ru-RU"/>
              </w:rPr>
              <w:t>5</w:t>
            </w:r>
          </w:p>
        </w:tc>
        <w:tc>
          <w:tcPr>
            <w:tcW w:w="1744" w:type="pct"/>
            <w:hideMark/>
          </w:tcPr>
          <w:p w14:paraId="6A1BFE82" w14:textId="77777777" w:rsidR="00FA3999" w:rsidRPr="00FA3999" w:rsidRDefault="00FA3999" w:rsidP="00FA3999">
            <w:pPr>
              <w:pStyle w:val="103"/>
              <w:rPr>
                <w:lang w:eastAsia="ru-RU"/>
              </w:rPr>
            </w:pPr>
            <w:r w:rsidRPr="00FA3999">
              <w:rPr>
                <w:lang w:eastAsia="ru-RU"/>
              </w:rPr>
              <w:t>Коэффициент использования установленной тепловой мощности</w:t>
            </w:r>
          </w:p>
        </w:tc>
        <w:tc>
          <w:tcPr>
            <w:tcW w:w="606" w:type="pct"/>
            <w:noWrap/>
            <w:hideMark/>
          </w:tcPr>
          <w:p w14:paraId="4EFFBB6F" w14:textId="77777777" w:rsidR="00FA3999" w:rsidRPr="00FA3999" w:rsidRDefault="00FA3999" w:rsidP="00FA3999">
            <w:pPr>
              <w:pStyle w:val="103"/>
              <w:rPr>
                <w:lang w:eastAsia="ru-RU"/>
              </w:rPr>
            </w:pPr>
            <w:r w:rsidRPr="00FA3999">
              <w:rPr>
                <w:lang w:eastAsia="ru-RU"/>
              </w:rPr>
              <w:t>-</w:t>
            </w:r>
          </w:p>
        </w:tc>
        <w:tc>
          <w:tcPr>
            <w:tcW w:w="338" w:type="pct"/>
            <w:noWrap/>
            <w:hideMark/>
          </w:tcPr>
          <w:p w14:paraId="43C674FB" w14:textId="77777777" w:rsidR="00FA3999" w:rsidRPr="00FA3999" w:rsidRDefault="00FA3999" w:rsidP="00FA3999">
            <w:pPr>
              <w:pStyle w:val="103"/>
              <w:rPr>
                <w:lang w:eastAsia="ru-RU"/>
              </w:rPr>
            </w:pPr>
            <w:r w:rsidRPr="00FA3999">
              <w:rPr>
                <w:lang w:eastAsia="ru-RU"/>
              </w:rPr>
              <w:t>0,03</w:t>
            </w:r>
          </w:p>
        </w:tc>
        <w:tc>
          <w:tcPr>
            <w:tcW w:w="298" w:type="pct"/>
            <w:noWrap/>
            <w:hideMark/>
          </w:tcPr>
          <w:p w14:paraId="2F828AFD" w14:textId="77777777" w:rsidR="00FA3999" w:rsidRPr="00FA3999" w:rsidRDefault="00FA3999" w:rsidP="00FA3999">
            <w:pPr>
              <w:pStyle w:val="103"/>
              <w:rPr>
                <w:lang w:eastAsia="ru-RU"/>
              </w:rPr>
            </w:pPr>
            <w:r w:rsidRPr="00FA3999">
              <w:rPr>
                <w:lang w:eastAsia="ru-RU"/>
              </w:rPr>
              <w:t>0,03</w:t>
            </w:r>
          </w:p>
        </w:tc>
        <w:tc>
          <w:tcPr>
            <w:tcW w:w="298" w:type="pct"/>
            <w:noWrap/>
            <w:hideMark/>
          </w:tcPr>
          <w:p w14:paraId="3E1AE287" w14:textId="77777777" w:rsidR="00FA3999" w:rsidRPr="00FA3999" w:rsidRDefault="00FA3999" w:rsidP="00FA3999">
            <w:pPr>
              <w:pStyle w:val="103"/>
              <w:rPr>
                <w:lang w:eastAsia="ru-RU"/>
              </w:rPr>
            </w:pPr>
            <w:r w:rsidRPr="00FA3999">
              <w:rPr>
                <w:lang w:eastAsia="ru-RU"/>
              </w:rPr>
              <w:t>0,03</w:t>
            </w:r>
          </w:p>
        </w:tc>
        <w:tc>
          <w:tcPr>
            <w:tcW w:w="298" w:type="pct"/>
            <w:noWrap/>
            <w:hideMark/>
          </w:tcPr>
          <w:p w14:paraId="28712DFC" w14:textId="77777777" w:rsidR="00FA3999" w:rsidRPr="00FA3999" w:rsidRDefault="00FA3999" w:rsidP="00FA3999">
            <w:pPr>
              <w:pStyle w:val="103"/>
              <w:rPr>
                <w:lang w:eastAsia="ru-RU"/>
              </w:rPr>
            </w:pPr>
            <w:r w:rsidRPr="00FA3999">
              <w:rPr>
                <w:lang w:eastAsia="ru-RU"/>
              </w:rPr>
              <w:t>0,03</w:t>
            </w:r>
          </w:p>
        </w:tc>
        <w:tc>
          <w:tcPr>
            <w:tcW w:w="298" w:type="pct"/>
            <w:noWrap/>
            <w:hideMark/>
          </w:tcPr>
          <w:p w14:paraId="18FDE754" w14:textId="77777777" w:rsidR="00FA3999" w:rsidRPr="00FA3999" w:rsidRDefault="00FA3999" w:rsidP="00FA3999">
            <w:pPr>
              <w:pStyle w:val="103"/>
              <w:rPr>
                <w:lang w:eastAsia="ru-RU"/>
              </w:rPr>
            </w:pPr>
            <w:r w:rsidRPr="00FA3999">
              <w:rPr>
                <w:lang w:eastAsia="ru-RU"/>
              </w:rPr>
              <w:t>0,03</w:t>
            </w:r>
          </w:p>
        </w:tc>
        <w:tc>
          <w:tcPr>
            <w:tcW w:w="298" w:type="pct"/>
            <w:noWrap/>
            <w:hideMark/>
          </w:tcPr>
          <w:p w14:paraId="5FA03FA1" w14:textId="77777777" w:rsidR="00FA3999" w:rsidRPr="00FA3999" w:rsidRDefault="00FA3999" w:rsidP="00FA3999">
            <w:pPr>
              <w:pStyle w:val="103"/>
              <w:rPr>
                <w:lang w:eastAsia="ru-RU"/>
              </w:rPr>
            </w:pPr>
            <w:r w:rsidRPr="00FA3999">
              <w:rPr>
                <w:lang w:eastAsia="ru-RU"/>
              </w:rPr>
              <w:t>0,03</w:t>
            </w:r>
          </w:p>
        </w:tc>
        <w:tc>
          <w:tcPr>
            <w:tcW w:w="298" w:type="pct"/>
            <w:noWrap/>
            <w:hideMark/>
          </w:tcPr>
          <w:p w14:paraId="21B5F395" w14:textId="77777777" w:rsidR="00FA3999" w:rsidRPr="00FA3999" w:rsidRDefault="00FA3999" w:rsidP="00FA3999">
            <w:pPr>
              <w:pStyle w:val="103"/>
              <w:rPr>
                <w:lang w:eastAsia="ru-RU"/>
              </w:rPr>
            </w:pPr>
            <w:r w:rsidRPr="00FA3999">
              <w:rPr>
                <w:lang w:eastAsia="ru-RU"/>
              </w:rPr>
              <w:t>0,03</w:t>
            </w:r>
          </w:p>
        </w:tc>
        <w:tc>
          <w:tcPr>
            <w:tcW w:w="298" w:type="pct"/>
            <w:noWrap/>
            <w:hideMark/>
          </w:tcPr>
          <w:p w14:paraId="5C4E6AC7" w14:textId="77777777" w:rsidR="00FA3999" w:rsidRPr="00FA3999" w:rsidRDefault="00FA3999" w:rsidP="00FA3999">
            <w:pPr>
              <w:pStyle w:val="103"/>
              <w:rPr>
                <w:lang w:eastAsia="ru-RU"/>
              </w:rPr>
            </w:pPr>
            <w:r w:rsidRPr="00FA3999">
              <w:rPr>
                <w:lang w:eastAsia="ru-RU"/>
              </w:rPr>
              <w:t>0,03</w:t>
            </w:r>
          </w:p>
        </w:tc>
      </w:tr>
      <w:tr w:rsidR="00FA3999" w:rsidRPr="00FA3999" w14:paraId="12996EDF" w14:textId="77777777" w:rsidTr="00FA3999">
        <w:trPr>
          <w:trHeight w:val="390"/>
        </w:trPr>
        <w:tc>
          <w:tcPr>
            <w:tcW w:w="225" w:type="pct"/>
            <w:noWrap/>
            <w:hideMark/>
          </w:tcPr>
          <w:p w14:paraId="43693A76" w14:textId="77777777" w:rsidR="00FA3999" w:rsidRPr="00FA3999" w:rsidRDefault="00FA3999" w:rsidP="00FA3999">
            <w:pPr>
              <w:pStyle w:val="103"/>
              <w:rPr>
                <w:lang w:eastAsia="ru-RU"/>
              </w:rPr>
            </w:pPr>
            <w:r w:rsidRPr="00FA3999">
              <w:rPr>
                <w:lang w:eastAsia="ru-RU"/>
              </w:rPr>
              <w:t>6</w:t>
            </w:r>
          </w:p>
        </w:tc>
        <w:tc>
          <w:tcPr>
            <w:tcW w:w="1744" w:type="pct"/>
            <w:hideMark/>
          </w:tcPr>
          <w:p w14:paraId="36F4A8DE" w14:textId="77777777" w:rsidR="00FA3999" w:rsidRPr="00FA3999" w:rsidRDefault="00FA3999" w:rsidP="00FA3999">
            <w:pPr>
              <w:pStyle w:val="103"/>
              <w:rPr>
                <w:lang w:eastAsia="ru-RU"/>
              </w:rPr>
            </w:pPr>
            <w:r w:rsidRPr="00FA3999">
              <w:rPr>
                <w:lang w:eastAsia="ru-RU"/>
              </w:rPr>
              <w:t>Удельная материальная характеристика тепловых сетей, приведенная к расчетной тепловой нагрузке</w:t>
            </w:r>
          </w:p>
        </w:tc>
        <w:tc>
          <w:tcPr>
            <w:tcW w:w="606" w:type="pct"/>
            <w:noWrap/>
            <w:hideMark/>
          </w:tcPr>
          <w:p w14:paraId="62FF2AFB" w14:textId="77777777" w:rsidR="00FA3999" w:rsidRPr="00FA3999" w:rsidRDefault="00FA3999" w:rsidP="00FA3999">
            <w:pPr>
              <w:pStyle w:val="103"/>
              <w:rPr>
                <w:lang w:eastAsia="ru-RU"/>
              </w:rPr>
            </w:pPr>
            <w:r w:rsidRPr="00FA3999">
              <w:rPr>
                <w:lang w:eastAsia="ru-RU"/>
              </w:rPr>
              <w:t>м</w:t>
            </w:r>
            <w:r w:rsidRPr="00FA3999">
              <w:rPr>
                <w:rStyle w:val="aff3"/>
              </w:rPr>
              <w:t>2</w:t>
            </w:r>
            <w:r w:rsidRPr="00FA3999">
              <w:rPr>
                <w:lang w:eastAsia="ru-RU"/>
              </w:rPr>
              <w:t>/Гкал/ч</w:t>
            </w:r>
          </w:p>
        </w:tc>
        <w:tc>
          <w:tcPr>
            <w:tcW w:w="338" w:type="pct"/>
            <w:noWrap/>
            <w:hideMark/>
          </w:tcPr>
          <w:p w14:paraId="7220D352" w14:textId="77777777" w:rsidR="00FA3999" w:rsidRPr="00FA3999" w:rsidRDefault="00FA3999" w:rsidP="00FA3999">
            <w:pPr>
              <w:pStyle w:val="103"/>
              <w:rPr>
                <w:lang w:eastAsia="ru-RU"/>
              </w:rPr>
            </w:pPr>
            <w:r w:rsidRPr="00FA3999">
              <w:rPr>
                <w:lang w:eastAsia="ru-RU"/>
              </w:rPr>
              <w:t>600,5</w:t>
            </w:r>
          </w:p>
        </w:tc>
        <w:tc>
          <w:tcPr>
            <w:tcW w:w="298" w:type="pct"/>
            <w:noWrap/>
            <w:hideMark/>
          </w:tcPr>
          <w:p w14:paraId="7057DF75" w14:textId="77777777" w:rsidR="00FA3999" w:rsidRPr="00FA3999" w:rsidRDefault="00FA3999" w:rsidP="00FA3999">
            <w:pPr>
              <w:pStyle w:val="103"/>
              <w:rPr>
                <w:lang w:eastAsia="ru-RU"/>
              </w:rPr>
            </w:pPr>
            <w:r w:rsidRPr="00FA3999">
              <w:rPr>
                <w:lang w:eastAsia="ru-RU"/>
              </w:rPr>
              <w:t>600,5</w:t>
            </w:r>
          </w:p>
        </w:tc>
        <w:tc>
          <w:tcPr>
            <w:tcW w:w="298" w:type="pct"/>
            <w:noWrap/>
            <w:hideMark/>
          </w:tcPr>
          <w:p w14:paraId="76247048" w14:textId="77777777" w:rsidR="00FA3999" w:rsidRPr="00FA3999" w:rsidRDefault="00FA3999" w:rsidP="00FA3999">
            <w:pPr>
              <w:pStyle w:val="103"/>
              <w:rPr>
                <w:lang w:eastAsia="ru-RU"/>
              </w:rPr>
            </w:pPr>
            <w:r w:rsidRPr="00FA3999">
              <w:rPr>
                <w:lang w:eastAsia="ru-RU"/>
              </w:rPr>
              <w:t>600,5</w:t>
            </w:r>
          </w:p>
        </w:tc>
        <w:tc>
          <w:tcPr>
            <w:tcW w:w="298" w:type="pct"/>
            <w:noWrap/>
            <w:hideMark/>
          </w:tcPr>
          <w:p w14:paraId="6EF45FD5" w14:textId="77777777" w:rsidR="00FA3999" w:rsidRPr="00FA3999" w:rsidRDefault="00FA3999" w:rsidP="00FA3999">
            <w:pPr>
              <w:pStyle w:val="103"/>
              <w:rPr>
                <w:lang w:eastAsia="ru-RU"/>
              </w:rPr>
            </w:pPr>
            <w:r w:rsidRPr="00FA3999">
              <w:rPr>
                <w:lang w:eastAsia="ru-RU"/>
              </w:rPr>
              <w:t>600,5</w:t>
            </w:r>
          </w:p>
        </w:tc>
        <w:tc>
          <w:tcPr>
            <w:tcW w:w="298" w:type="pct"/>
            <w:noWrap/>
            <w:hideMark/>
          </w:tcPr>
          <w:p w14:paraId="300D5AF4" w14:textId="77777777" w:rsidR="00FA3999" w:rsidRPr="00FA3999" w:rsidRDefault="00FA3999" w:rsidP="00FA3999">
            <w:pPr>
              <w:pStyle w:val="103"/>
              <w:rPr>
                <w:lang w:eastAsia="ru-RU"/>
              </w:rPr>
            </w:pPr>
            <w:r w:rsidRPr="00FA3999">
              <w:rPr>
                <w:lang w:eastAsia="ru-RU"/>
              </w:rPr>
              <w:t>600,5</w:t>
            </w:r>
          </w:p>
        </w:tc>
        <w:tc>
          <w:tcPr>
            <w:tcW w:w="298" w:type="pct"/>
            <w:noWrap/>
            <w:hideMark/>
          </w:tcPr>
          <w:p w14:paraId="0B66FDC3" w14:textId="77777777" w:rsidR="00FA3999" w:rsidRPr="00FA3999" w:rsidRDefault="00FA3999" w:rsidP="00FA3999">
            <w:pPr>
              <w:pStyle w:val="103"/>
              <w:rPr>
                <w:lang w:eastAsia="ru-RU"/>
              </w:rPr>
            </w:pPr>
            <w:r w:rsidRPr="00FA3999">
              <w:rPr>
                <w:lang w:eastAsia="ru-RU"/>
              </w:rPr>
              <w:t>600,5</w:t>
            </w:r>
          </w:p>
        </w:tc>
        <w:tc>
          <w:tcPr>
            <w:tcW w:w="298" w:type="pct"/>
            <w:noWrap/>
            <w:hideMark/>
          </w:tcPr>
          <w:p w14:paraId="0921E162" w14:textId="77777777" w:rsidR="00FA3999" w:rsidRPr="00FA3999" w:rsidRDefault="00FA3999" w:rsidP="00FA3999">
            <w:pPr>
              <w:pStyle w:val="103"/>
              <w:rPr>
                <w:lang w:eastAsia="ru-RU"/>
              </w:rPr>
            </w:pPr>
            <w:r w:rsidRPr="00FA3999">
              <w:rPr>
                <w:lang w:eastAsia="ru-RU"/>
              </w:rPr>
              <w:t>600,5</w:t>
            </w:r>
          </w:p>
        </w:tc>
        <w:tc>
          <w:tcPr>
            <w:tcW w:w="298" w:type="pct"/>
            <w:noWrap/>
            <w:hideMark/>
          </w:tcPr>
          <w:p w14:paraId="73D02146" w14:textId="77777777" w:rsidR="00FA3999" w:rsidRPr="00FA3999" w:rsidRDefault="00FA3999" w:rsidP="00FA3999">
            <w:pPr>
              <w:pStyle w:val="103"/>
              <w:rPr>
                <w:lang w:eastAsia="ru-RU"/>
              </w:rPr>
            </w:pPr>
            <w:r w:rsidRPr="00FA3999">
              <w:rPr>
                <w:lang w:eastAsia="ru-RU"/>
              </w:rPr>
              <w:t>600,5</w:t>
            </w:r>
          </w:p>
        </w:tc>
      </w:tr>
      <w:tr w:rsidR="00FA3999" w:rsidRPr="00FA3999" w14:paraId="6E281B68" w14:textId="77777777" w:rsidTr="00FA3999">
        <w:trPr>
          <w:trHeight w:val="390"/>
        </w:trPr>
        <w:tc>
          <w:tcPr>
            <w:tcW w:w="225" w:type="pct"/>
            <w:noWrap/>
            <w:hideMark/>
          </w:tcPr>
          <w:p w14:paraId="233F1EFB" w14:textId="77777777" w:rsidR="00FA3999" w:rsidRPr="00FA3999" w:rsidRDefault="00FA3999" w:rsidP="00FA3999">
            <w:pPr>
              <w:pStyle w:val="103"/>
              <w:rPr>
                <w:lang w:eastAsia="ru-RU"/>
              </w:rPr>
            </w:pPr>
            <w:r w:rsidRPr="00FA3999">
              <w:rPr>
                <w:lang w:eastAsia="ru-RU"/>
              </w:rPr>
              <w:t>7</w:t>
            </w:r>
          </w:p>
        </w:tc>
        <w:tc>
          <w:tcPr>
            <w:tcW w:w="1744" w:type="pct"/>
            <w:hideMark/>
          </w:tcPr>
          <w:p w14:paraId="47943EFA" w14:textId="77777777" w:rsidR="00FA3999" w:rsidRPr="00FA3999" w:rsidRDefault="00FA3999" w:rsidP="00FA3999">
            <w:pPr>
              <w:pStyle w:val="103"/>
              <w:rPr>
                <w:lang w:eastAsia="ru-RU"/>
              </w:rPr>
            </w:pPr>
            <w:r w:rsidRPr="00FA3999">
              <w:rPr>
                <w:lang w:eastAsia="ru-RU"/>
              </w:rPr>
              <w:t>Доля тепловой энергии, выработанной в комбинированном режиме</w:t>
            </w:r>
          </w:p>
        </w:tc>
        <w:tc>
          <w:tcPr>
            <w:tcW w:w="606" w:type="pct"/>
            <w:noWrap/>
            <w:hideMark/>
          </w:tcPr>
          <w:p w14:paraId="1D40D4B7" w14:textId="77777777" w:rsidR="00FA3999" w:rsidRPr="00FA3999" w:rsidRDefault="00FA3999" w:rsidP="00FA3999">
            <w:pPr>
              <w:pStyle w:val="103"/>
              <w:rPr>
                <w:lang w:eastAsia="ru-RU"/>
              </w:rPr>
            </w:pPr>
            <w:r w:rsidRPr="00FA3999">
              <w:rPr>
                <w:lang w:eastAsia="ru-RU"/>
              </w:rPr>
              <w:t>-</w:t>
            </w:r>
          </w:p>
        </w:tc>
        <w:tc>
          <w:tcPr>
            <w:tcW w:w="2424" w:type="pct"/>
            <w:gridSpan w:val="8"/>
            <w:vMerge w:val="restart"/>
            <w:hideMark/>
          </w:tcPr>
          <w:p w14:paraId="5B2D266D" w14:textId="77777777" w:rsidR="00FA3999" w:rsidRPr="00FA3999" w:rsidRDefault="00FA3999" w:rsidP="00FA3999">
            <w:pPr>
              <w:pStyle w:val="103"/>
              <w:rPr>
                <w:lang w:eastAsia="ru-RU"/>
              </w:rPr>
            </w:pPr>
            <w:r w:rsidRPr="00FA3999">
              <w:rPr>
                <w:lang w:eastAsia="ru-RU"/>
              </w:rPr>
              <w:t>Источники тепловой энергии, функционирующие в режиме комбинированной выработки электрической и тепловой энергии, в поселении отсутствуют</w:t>
            </w:r>
          </w:p>
        </w:tc>
      </w:tr>
      <w:tr w:rsidR="00FA3999" w:rsidRPr="00FA3999" w14:paraId="0F06C06B" w14:textId="77777777" w:rsidTr="00FA3999">
        <w:trPr>
          <w:trHeight w:val="390"/>
        </w:trPr>
        <w:tc>
          <w:tcPr>
            <w:tcW w:w="225" w:type="pct"/>
            <w:noWrap/>
            <w:hideMark/>
          </w:tcPr>
          <w:p w14:paraId="13B04FA2" w14:textId="77777777" w:rsidR="00FA3999" w:rsidRPr="00FA3999" w:rsidRDefault="00FA3999" w:rsidP="00FA3999">
            <w:pPr>
              <w:pStyle w:val="103"/>
              <w:rPr>
                <w:lang w:eastAsia="ru-RU"/>
              </w:rPr>
            </w:pPr>
            <w:r w:rsidRPr="00FA3999">
              <w:rPr>
                <w:lang w:eastAsia="ru-RU"/>
              </w:rPr>
              <w:t>8</w:t>
            </w:r>
          </w:p>
        </w:tc>
        <w:tc>
          <w:tcPr>
            <w:tcW w:w="1744" w:type="pct"/>
            <w:hideMark/>
          </w:tcPr>
          <w:p w14:paraId="6DEBAE39" w14:textId="77777777" w:rsidR="00FA3999" w:rsidRPr="00FA3999" w:rsidRDefault="00FA3999" w:rsidP="00FA3999">
            <w:pPr>
              <w:pStyle w:val="103"/>
              <w:rPr>
                <w:lang w:eastAsia="ru-RU"/>
              </w:rPr>
            </w:pPr>
            <w:r w:rsidRPr="00FA3999">
              <w:rPr>
                <w:lang w:eastAsia="ru-RU"/>
              </w:rPr>
              <w:t>Удельный расход условного топлива на отпуск электрической энергии с шин ТЭЦ</w:t>
            </w:r>
          </w:p>
        </w:tc>
        <w:tc>
          <w:tcPr>
            <w:tcW w:w="606" w:type="pct"/>
            <w:noWrap/>
            <w:hideMark/>
          </w:tcPr>
          <w:p w14:paraId="0587BFA4" w14:textId="77777777" w:rsidR="00FA3999" w:rsidRPr="00FA3999" w:rsidRDefault="00FA3999" w:rsidP="00FA3999">
            <w:pPr>
              <w:pStyle w:val="103"/>
              <w:rPr>
                <w:lang w:eastAsia="ru-RU"/>
              </w:rPr>
            </w:pPr>
            <w:r w:rsidRPr="00FA3999">
              <w:rPr>
                <w:lang w:eastAsia="ru-RU"/>
              </w:rPr>
              <w:t>г у.т./кВт∙ч</w:t>
            </w:r>
          </w:p>
        </w:tc>
        <w:tc>
          <w:tcPr>
            <w:tcW w:w="2424" w:type="pct"/>
            <w:gridSpan w:val="8"/>
            <w:vMerge/>
            <w:hideMark/>
          </w:tcPr>
          <w:p w14:paraId="43CF9EAA" w14:textId="77777777" w:rsidR="00FA3999" w:rsidRPr="00FA3999" w:rsidRDefault="00FA3999" w:rsidP="00FA3999">
            <w:pPr>
              <w:pStyle w:val="103"/>
              <w:rPr>
                <w:lang w:eastAsia="ru-RU"/>
              </w:rPr>
            </w:pPr>
          </w:p>
        </w:tc>
      </w:tr>
      <w:tr w:rsidR="00FA3999" w:rsidRPr="00FA3999" w14:paraId="7239EC22" w14:textId="77777777" w:rsidTr="00FA3999">
        <w:trPr>
          <w:trHeight w:val="390"/>
        </w:trPr>
        <w:tc>
          <w:tcPr>
            <w:tcW w:w="225" w:type="pct"/>
            <w:noWrap/>
            <w:hideMark/>
          </w:tcPr>
          <w:p w14:paraId="1110887D" w14:textId="77777777" w:rsidR="00FA3999" w:rsidRPr="00FA3999" w:rsidRDefault="00FA3999" w:rsidP="00FA3999">
            <w:pPr>
              <w:pStyle w:val="103"/>
              <w:rPr>
                <w:lang w:eastAsia="ru-RU"/>
              </w:rPr>
            </w:pPr>
            <w:r w:rsidRPr="00FA3999">
              <w:rPr>
                <w:lang w:eastAsia="ru-RU"/>
              </w:rPr>
              <w:t>9</w:t>
            </w:r>
          </w:p>
        </w:tc>
        <w:tc>
          <w:tcPr>
            <w:tcW w:w="1744" w:type="pct"/>
            <w:hideMark/>
          </w:tcPr>
          <w:p w14:paraId="4250DF0E" w14:textId="77777777" w:rsidR="00FA3999" w:rsidRPr="00FA3999" w:rsidRDefault="00FA3999" w:rsidP="00FA3999">
            <w:pPr>
              <w:pStyle w:val="103"/>
              <w:rPr>
                <w:lang w:eastAsia="ru-RU"/>
              </w:rPr>
            </w:pPr>
            <w:r w:rsidRPr="00FA3999">
              <w:rPr>
                <w:lang w:eastAsia="ru-RU"/>
              </w:rPr>
              <w:t>Коэффициент использования теплоты топлива ТЭЦ</w:t>
            </w:r>
          </w:p>
        </w:tc>
        <w:tc>
          <w:tcPr>
            <w:tcW w:w="606" w:type="pct"/>
            <w:noWrap/>
            <w:hideMark/>
          </w:tcPr>
          <w:p w14:paraId="3389E60B" w14:textId="77777777" w:rsidR="00FA3999" w:rsidRPr="00FA3999" w:rsidRDefault="00FA3999" w:rsidP="00FA3999">
            <w:pPr>
              <w:pStyle w:val="103"/>
              <w:rPr>
                <w:lang w:eastAsia="ru-RU"/>
              </w:rPr>
            </w:pPr>
            <w:r w:rsidRPr="00FA3999">
              <w:rPr>
                <w:lang w:eastAsia="ru-RU"/>
              </w:rPr>
              <w:t>-</w:t>
            </w:r>
          </w:p>
        </w:tc>
        <w:tc>
          <w:tcPr>
            <w:tcW w:w="2424" w:type="pct"/>
            <w:gridSpan w:val="8"/>
            <w:vMerge/>
            <w:hideMark/>
          </w:tcPr>
          <w:p w14:paraId="4C4AF230" w14:textId="77777777" w:rsidR="00FA3999" w:rsidRPr="00FA3999" w:rsidRDefault="00FA3999" w:rsidP="00FA3999">
            <w:pPr>
              <w:pStyle w:val="103"/>
              <w:rPr>
                <w:lang w:eastAsia="ru-RU"/>
              </w:rPr>
            </w:pPr>
          </w:p>
        </w:tc>
      </w:tr>
      <w:tr w:rsidR="00FA3999" w:rsidRPr="00FA3999" w14:paraId="67B7CA6C" w14:textId="77777777" w:rsidTr="00FA3999">
        <w:trPr>
          <w:trHeight w:val="390"/>
        </w:trPr>
        <w:tc>
          <w:tcPr>
            <w:tcW w:w="225" w:type="pct"/>
            <w:noWrap/>
            <w:hideMark/>
          </w:tcPr>
          <w:p w14:paraId="3324C63E" w14:textId="77777777" w:rsidR="00FA3999" w:rsidRPr="00FA3999" w:rsidRDefault="00FA3999" w:rsidP="00FA3999">
            <w:pPr>
              <w:pStyle w:val="103"/>
              <w:rPr>
                <w:lang w:eastAsia="ru-RU"/>
              </w:rPr>
            </w:pPr>
            <w:r w:rsidRPr="00FA3999">
              <w:rPr>
                <w:lang w:eastAsia="ru-RU"/>
              </w:rPr>
              <w:t>10</w:t>
            </w:r>
          </w:p>
        </w:tc>
        <w:tc>
          <w:tcPr>
            <w:tcW w:w="1744" w:type="pct"/>
            <w:hideMark/>
          </w:tcPr>
          <w:p w14:paraId="24D615F6" w14:textId="77777777" w:rsidR="00FA3999" w:rsidRPr="00FA3999" w:rsidRDefault="00FA3999" w:rsidP="00FA3999">
            <w:pPr>
              <w:pStyle w:val="103"/>
              <w:rPr>
                <w:lang w:eastAsia="ru-RU"/>
              </w:rPr>
            </w:pPr>
            <w:r w:rsidRPr="00FA3999">
              <w:rPr>
                <w:lang w:eastAsia="ru-RU"/>
              </w:rPr>
              <w:t>Доля отпуска тепловой энергии, осуществляемого потребителям по приборам учета*</w:t>
            </w:r>
          </w:p>
        </w:tc>
        <w:tc>
          <w:tcPr>
            <w:tcW w:w="606" w:type="pct"/>
            <w:noWrap/>
            <w:hideMark/>
          </w:tcPr>
          <w:p w14:paraId="44154540" w14:textId="77777777" w:rsidR="00FA3999" w:rsidRPr="00FA3999" w:rsidRDefault="00FA3999" w:rsidP="00FA3999">
            <w:pPr>
              <w:pStyle w:val="103"/>
              <w:rPr>
                <w:lang w:eastAsia="ru-RU"/>
              </w:rPr>
            </w:pPr>
            <w:r w:rsidRPr="00FA3999">
              <w:rPr>
                <w:lang w:eastAsia="ru-RU"/>
              </w:rPr>
              <w:t>-</w:t>
            </w:r>
          </w:p>
        </w:tc>
        <w:tc>
          <w:tcPr>
            <w:tcW w:w="338" w:type="pct"/>
            <w:noWrap/>
            <w:hideMark/>
          </w:tcPr>
          <w:p w14:paraId="7F0E7BA4" w14:textId="77777777" w:rsidR="00FA3999" w:rsidRPr="00FA3999" w:rsidRDefault="00FA3999" w:rsidP="00FA3999">
            <w:pPr>
              <w:pStyle w:val="103"/>
              <w:rPr>
                <w:lang w:eastAsia="ru-RU"/>
              </w:rPr>
            </w:pPr>
            <w:r w:rsidRPr="00FA3999">
              <w:rPr>
                <w:lang w:eastAsia="ru-RU"/>
              </w:rPr>
              <w:t>0,64</w:t>
            </w:r>
          </w:p>
        </w:tc>
        <w:tc>
          <w:tcPr>
            <w:tcW w:w="298" w:type="pct"/>
            <w:noWrap/>
            <w:hideMark/>
          </w:tcPr>
          <w:p w14:paraId="69AA4926" w14:textId="77777777" w:rsidR="00FA3999" w:rsidRPr="00FA3999" w:rsidRDefault="00FA3999" w:rsidP="00FA3999">
            <w:pPr>
              <w:pStyle w:val="103"/>
              <w:rPr>
                <w:lang w:eastAsia="ru-RU"/>
              </w:rPr>
            </w:pPr>
            <w:r w:rsidRPr="00FA3999">
              <w:rPr>
                <w:lang w:eastAsia="ru-RU"/>
              </w:rPr>
              <w:t>0,64</w:t>
            </w:r>
          </w:p>
        </w:tc>
        <w:tc>
          <w:tcPr>
            <w:tcW w:w="298" w:type="pct"/>
            <w:noWrap/>
            <w:hideMark/>
          </w:tcPr>
          <w:p w14:paraId="44C51956" w14:textId="77777777" w:rsidR="00FA3999" w:rsidRPr="00FA3999" w:rsidRDefault="00FA3999" w:rsidP="00FA3999">
            <w:pPr>
              <w:pStyle w:val="103"/>
              <w:rPr>
                <w:lang w:eastAsia="ru-RU"/>
              </w:rPr>
            </w:pPr>
            <w:r w:rsidRPr="00FA3999">
              <w:rPr>
                <w:lang w:eastAsia="ru-RU"/>
              </w:rPr>
              <w:t>0,64</w:t>
            </w:r>
          </w:p>
        </w:tc>
        <w:tc>
          <w:tcPr>
            <w:tcW w:w="298" w:type="pct"/>
            <w:noWrap/>
            <w:hideMark/>
          </w:tcPr>
          <w:p w14:paraId="5869CC9C" w14:textId="77777777" w:rsidR="00FA3999" w:rsidRPr="00FA3999" w:rsidRDefault="00FA3999" w:rsidP="00FA3999">
            <w:pPr>
              <w:pStyle w:val="103"/>
              <w:rPr>
                <w:lang w:eastAsia="ru-RU"/>
              </w:rPr>
            </w:pPr>
            <w:r w:rsidRPr="00FA3999">
              <w:rPr>
                <w:lang w:eastAsia="ru-RU"/>
              </w:rPr>
              <w:t>0,64</w:t>
            </w:r>
          </w:p>
        </w:tc>
        <w:tc>
          <w:tcPr>
            <w:tcW w:w="298" w:type="pct"/>
            <w:noWrap/>
            <w:hideMark/>
          </w:tcPr>
          <w:p w14:paraId="6DDB6ABD" w14:textId="77777777" w:rsidR="00FA3999" w:rsidRPr="00FA3999" w:rsidRDefault="00FA3999" w:rsidP="00FA3999">
            <w:pPr>
              <w:pStyle w:val="103"/>
              <w:rPr>
                <w:lang w:eastAsia="ru-RU"/>
              </w:rPr>
            </w:pPr>
            <w:r w:rsidRPr="00FA3999">
              <w:rPr>
                <w:lang w:eastAsia="ru-RU"/>
              </w:rPr>
              <w:t>0,64</w:t>
            </w:r>
          </w:p>
        </w:tc>
        <w:tc>
          <w:tcPr>
            <w:tcW w:w="298" w:type="pct"/>
            <w:noWrap/>
            <w:hideMark/>
          </w:tcPr>
          <w:p w14:paraId="159ACE59" w14:textId="77777777" w:rsidR="00FA3999" w:rsidRPr="00FA3999" w:rsidRDefault="00FA3999" w:rsidP="00FA3999">
            <w:pPr>
              <w:pStyle w:val="103"/>
              <w:rPr>
                <w:lang w:eastAsia="ru-RU"/>
              </w:rPr>
            </w:pPr>
            <w:r w:rsidRPr="00FA3999">
              <w:rPr>
                <w:lang w:eastAsia="ru-RU"/>
              </w:rPr>
              <w:t>0,64</w:t>
            </w:r>
          </w:p>
        </w:tc>
        <w:tc>
          <w:tcPr>
            <w:tcW w:w="298" w:type="pct"/>
            <w:noWrap/>
            <w:hideMark/>
          </w:tcPr>
          <w:p w14:paraId="6EEADF35" w14:textId="77777777" w:rsidR="00FA3999" w:rsidRPr="00FA3999" w:rsidRDefault="00FA3999" w:rsidP="00FA3999">
            <w:pPr>
              <w:pStyle w:val="103"/>
              <w:rPr>
                <w:lang w:eastAsia="ru-RU"/>
              </w:rPr>
            </w:pPr>
            <w:r w:rsidRPr="00FA3999">
              <w:rPr>
                <w:lang w:eastAsia="ru-RU"/>
              </w:rPr>
              <w:t>0,64</w:t>
            </w:r>
          </w:p>
        </w:tc>
        <w:tc>
          <w:tcPr>
            <w:tcW w:w="298" w:type="pct"/>
            <w:noWrap/>
            <w:hideMark/>
          </w:tcPr>
          <w:p w14:paraId="4381DAE8" w14:textId="77777777" w:rsidR="00FA3999" w:rsidRPr="00FA3999" w:rsidRDefault="00FA3999" w:rsidP="00FA3999">
            <w:pPr>
              <w:pStyle w:val="103"/>
              <w:rPr>
                <w:lang w:eastAsia="ru-RU"/>
              </w:rPr>
            </w:pPr>
            <w:r w:rsidRPr="00FA3999">
              <w:rPr>
                <w:lang w:eastAsia="ru-RU"/>
              </w:rPr>
              <w:t>0,65</w:t>
            </w:r>
          </w:p>
        </w:tc>
      </w:tr>
      <w:tr w:rsidR="00FA3999" w:rsidRPr="00FA3999" w14:paraId="55FB90F9" w14:textId="77777777" w:rsidTr="00FA3999">
        <w:trPr>
          <w:trHeight w:val="390"/>
        </w:trPr>
        <w:tc>
          <w:tcPr>
            <w:tcW w:w="225" w:type="pct"/>
            <w:noWrap/>
            <w:hideMark/>
          </w:tcPr>
          <w:p w14:paraId="10DD90C4" w14:textId="77777777" w:rsidR="00FA3999" w:rsidRPr="00FA3999" w:rsidRDefault="00FA3999" w:rsidP="00FA3999">
            <w:pPr>
              <w:pStyle w:val="103"/>
              <w:rPr>
                <w:lang w:eastAsia="ru-RU"/>
              </w:rPr>
            </w:pPr>
            <w:r w:rsidRPr="00FA3999">
              <w:rPr>
                <w:lang w:eastAsia="ru-RU"/>
              </w:rPr>
              <w:t>11</w:t>
            </w:r>
          </w:p>
        </w:tc>
        <w:tc>
          <w:tcPr>
            <w:tcW w:w="1744" w:type="pct"/>
            <w:hideMark/>
          </w:tcPr>
          <w:p w14:paraId="1F076887" w14:textId="77777777" w:rsidR="00FA3999" w:rsidRPr="00FA3999" w:rsidRDefault="00FA3999" w:rsidP="00FA3999">
            <w:pPr>
              <w:pStyle w:val="103"/>
              <w:rPr>
                <w:lang w:eastAsia="ru-RU"/>
              </w:rPr>
            </w:pPr>
            <w:r w:rsidRPr="00FA3999">
              <w:rPr>
                <w:lang w:eastAsia="ru-RU"/>
              </w:rPr>
              <w:t>Средневзвешенный срок эксплуатации тепловых сетей**</w:t>
            </w:r>
          </w:p>
        </w:tc>
        <w:tc>
          <w:tcPr>
            <w:tcW w:w="606" w:type="pct"/>
            <w:noWrap/>
            <w:hideMark/>
          </w:tcPr>
          <w:p w14:paraId="7A41B4CB" w14:textId="77777777" w:rsidR="00FA3999" w:rsidRPr="00FA3999" w:rsidRDefault="00FA3999" w:rsidP="00FA3999">
            <w:pPr>
              <w:pStyle w:val="103"/>
              <w:rPr>
                <w:lang w:eastAsia="ru-RU"/>
              </w:rPr>
            </w:pPr>
            <w:r w:rsidRPr="00FA3999">
              <w:rPr>
                <w:lang w:eastAsia="ru-RU"/>
              </w:rPr>
              <w:t>лет</w:t>
            </w:r>
          </w:p>
        </w:tc>
        <w:tc>
          <w:tcPr>
            <w:tcW w:w="338" w:type="pct"/>
            <w:noWrap/>
            <w:hideMark/>
          </w:tcPr>
          <w:p w14:paraId="45C1C0F6" w14:textId="77777777" w:rsidR="00FA3999" w:rsidRPr="00FA3999" w:rsidRDefault="00FA3999" w:rsidP="00FA3999">
            <w:pPr>
              <w:pStyle w:val="103"/>
              <w:rPr>
                <w:lang w:eastAsia="ru-RU"/>
              </w:rPr>
            </w:pPr>
            <w:r w:rsidRPr="00FA3999">
              <w:rPr>
                <w:lang w:eastAsia="ru-RU"/>
              </w:rPr>
              <w:t>н/д</w:t>
            </w:r>
          </w:p>
        </w:tc>
        <w:tc>
          <w:tcPr>
            <w:tcW w:w="298" w:type="pct"/>
            <w:noWrap/>
            <w:hideMark/>
          </w:tcPr>
          <w:p w14:paraId="351488E4" w14:textId="77777777" w:rsidR="00FA3999" w:rsidRPr="00FA3999" w:rsidRDefault="00FA3999" w:rsidP="00FA3999">
            <w:pPr>
              <w:pStyle w:val="103"/>
              <w:rPr>
                <w:lang w:eastAsia="ru-RU"/>
              </w:rPr>
            </w:pPr>
            <w:r w:rsidRPr="00FA3999">
              <w:rPr>
                <w:lang w:eastAsia="ru-RU"/>
              </w:rPr>
              <w:t>н/д</w:t>
            </w:r>
          </w:p>
        </w:tc>
        <w:tc>
          <w:tcPr>
            <w:tcW w:w="298" w:type="pct"/>
            <w:noWrap/>
            <w:hideMark/>
          </w:tcPr>
          <w:p w14:paraId="6FD45F67" w14:textId="77777777" w:rsidR="00FA3999" w:rsidRPr="00FA3999" w:rsidRDefault="00FA3999" w:rsidP="00FA3999">
            <w:pPr>
              <w:pStyle w:val="103"/>
              <w:rPr>
                <w:lang w:eastAsia="ru-RU"/>
              </w:rPr>
            </w:pPr>
            <w:r w:rsidRPr="00FA3999">
              <w:rPr>
                <w:lang w:eastAsia="ru-RU"/>
              </w:rPr>
              <w:t>н/д</w:t>
            </w:r>
          </w:p>
        </w:tc>
        <w:tc>
          <w:tcPr>
            <w:tcW w:w="298" w:type="pct"/>
            <w:noWrap/>
            <w:hideMark/>
          </w:tcPr>
          <w:p w14:paraId="415CE4AF" w14:textId="77777777" w:rsidR="00FA3999" w:rsidRPr="00FA3999" w:rsidRDefault="00FA3999" w:rsidP="00FA3999">
            <w:pPr>
              <w:pStyle w:val="103"/>
              <w:rPr>
                <w:lang w:eastAsia="ru-RU"/>
              </w:rPr>
            </w:pPr>
            <w:r w:rsidRPr="00FA3999">
              <w:rPr>
                <w:lang w:eastAsia="ru-RU"/>
              </w:rPr>
              <w:t>н/д</w:t>
            </w:r>
          </w:p>
        </w:tc>
        <w:tc>
          <w:tcPr>
            <w:tcW w:w="298" w:type="pct"/>
            <w:noWrap/>
            <w:hideMark/>
          </w:tcPr>
          <w:p w14:paraId="23BDE791" w14:textId="77777777" w:rsidR="00FA3999" w:rsidRPr="00FA3999" w:rsidRDefault="00FA3999" w:rsidP="00FA3999">
            <w:pPr>
              <w:pStyle w:val="103"/>
              <w:rPr>
                <w:lang w:eastAsia="ru-RU"/>
              </w:rPr>
            </w:pPr>
            <w:r w:rsidRPr="00FA3999">
              <w:rPr>
                <w:lang w:eastAsia="ru-RU"/>
              </w:rPr>
              <w:t>н/д</w:t>
            </w:r>
          </w:p>
        </w:tc>
        <w:tc>
          <w:tcPr>
            <w:tcW w:w="298" w:type="pct"/>
            <w:noWrap/>
            <w:hideMark/>
          </w:tcPr>
          <w:p w14:paraId="47695EEC" w14:textId="77777777" w:rsidR="00FA3999" w:rsidRPr="00FA3999" w:rsidRDefault="00FA3999" w:rsidP="00FA3999">
            <w:pPr>
              <w:pStyle w:val="103"/>
              <w:rPr>
                <w:lang w:eastAsia="ru-RU"/>
              </w:rPr>
            </w:pPr>
            <w:r w:rsidRPr="00FA3999">
              <w:rPr>
                <w:lang w:eastAsia="ru-RU"/>
              </w:rPr>
              <w:t>н/д</w:t>
            </w:r>
          </w:p>
        </w:tc>
        <w:tc>
          <w:tcPr>
            <w:tcW w:w="298" w:type="pct"/>
            <w:noWrap/>
            <w:hideMark/>
          </w:tcPr>
          <w:p w14:paraId="306B54E2" w14:textId="77777777" w:rsidR="00FA3999" w:rsidRPr="00FA3999" w:rsidRDefault="00FA3999" w:rsidP="00FA3999">
            <w:pPr>
              <w:pStyle w:val="103"/>
              <w:rPr>
                <w:lang w:eastAsia="ru-RU"/>
              </w:rPr>
            </w:pPr>
            <w:r w:rsidRPr="00FA3999">
              <w:rPr>
                <w:lang w:eastAsia="ru-RU"/>
              </w:rPr>
              <w:t>н/д</w:t>
            </w:r>
          </w:p>
        </w:tc>
        <w:tc>
          <w:tcPr>
            <w:tcW w:w="298" w:type="pct"/>
            <w:noWrap/>
            <w:hideMark/>
          </w:tcPr>
          <w:p w14:paraId="20A43114" w14:textId="77777777" w:rsidR="00FA3999" w:rsidRPr="00FA3999" w:rsidRDefault="00FA3999" w:rsidP="00FA3999">
            <w:pPr>
              <w:pStyle w:val="103"/>
              <w:rPr>
                <w:lang w:eastAsia="ru-RU"/>
              </w:rPr>
            </w:pPr>
            <w:r w:rsidRPr="00FA3999">
              <w:rPr>
                <w:lang w:eastAsia="ru-RU"/>
              </w:rPr>
              <w:t>н/д</w:t>
            </w:r>
          </w:p>
        </w:tc>
      </w:tr>
      <w:tr w:rsidR="00FA3999" w:rsidRPr="00FA3999" w14:paraId="505D7106" w14:textId="77777777" w:rsidTr="00FA3999">
        <w:trPr>
          <w:trHeight w:val="390"/>
        </w:trPr>
        <w:tc>
          <w:tcPr>
            <w:tcW w:w="225" w:type="pct"/>
            <w:noWrap/>
            <w:hideMark/>
          </w:tcPr>
          <w:p w14:paraId="2EF58FF4" w14:textId="77777777" w:rsidR="00FA3999" w:rsidRPr="00FA3999" w:rsidRDefault="00FA3999" w:rsidP="00FA3999">
            <w:pPr>
              <w:pStyle w:val="103"/>
              <w:rPr>
                <w:lang w:eastAsia="ru-RU"/>
              </w:rPr>
            </w:pPr>
            <w:r w:rsidRPr="00FA3999">
              <w:rPr>
                <w:lang w:eastAsia="ru-RU"/>
              </w:rPr>
              <w:t>12</w:t>
            </w:r>
          </w:p>
        </w:tc>
        <w:tc>
          <w:tcPr>
            <w:tcW w:w="1744" w:type="pct"/>
            <w:hideMark/>
          </w:tcPr>
          <w:p w14:paraId="1DA041E9" w14:textId="77777777" w:rsidR="00FA3999" w:rsidRPr="00FA3999" w:rsidRDefault="00FA3999" w:rsidP="00FA3999">
            <w:pPr>
              <w:pStyle w:val="103"/>
              <w:rPr>
                <w:lang w:eastAsia="ru-RU"/>
              </w:rPr>
            </w:pPr>
            <w:r w:rsidRPr="00FA3999">
              <w:rPr>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606" w:type="pct"/>
            <w:noWrap/>
            <w:hideMark/>
          </w:tcPr>
          <w:p w14:paraId="280D38F3" w14:textId="77777777" w:rsidR="00FA3999" w:rsidRPr="00FA3999" w:rsidRDefault="00FA3999" w:rsidP="00FA3999">
            <w:pPr>
              <w:pStyle w:val="103"/>
              <w:rPr>
                <w:lang w:eastAsia="ru-RU"/>
              </w:rPr>
            </w:pPr>
            <w:r w:rsidRPr="00FA3999">
              <w:rPr>
                <w:lang w:eastAsia="ru-RU"/>
              </w:rPr>
              <w:t>-</w:t>
            </w:r>
          </w:p>
        </w:tc>
        <w:tc>
          <w:tcPr>
            <w:tcW w:w="338" w:type="pct"/>
            <w:noWrap/>
            <w:hideMark/>
          </w:tcPr>
          <w:p w14:paraId="1E4E89B0" w14:textId="77777777" w:rsidR="00FA3999" w:rsidRPr="00FA3999" w:rsidRDefault="00FA3999" w:rsidP="00FA3999">
            <w:pPr>
              <w:pStyle w:val="103"/>
              <w:rPr>
                <w:lang w:eastAsia="ru-RU"/>
              </w:rPr>
            </w:pPr>
            <w:r w:rsidRPr="00FA3999">
              <w:rPr>
                <w:lang w:eastAsia="ru-RU"/>
              </w:rPr>
              <w:t>0</w:t>
            </w:r>
          </w:p>
        </w:tc>
        <w:tc>
          <w:tcPr>
            <w:tcW w:w="298" w:type="pct"/>
            <w:noWrap/>
            <w:hideMark/>
          </w:tcPr>
          <w:p w14:paraId="4604DC62" w14:textId="77777777" w:rsidR="00FA3999" w:rsidRPr="00FA3999" w:rsidRDefault="00FA3999" w:rsidP="00FA3999">
            <w:pPr>
              <w:pStyle w:val="103"/>
              <w:rPr>
                <w:lang w:eastAsia="ru-RU"/>
              </w:rPr>
            </w:pPr>
            <w:r w:rsidRPr="00FA3999">
              <w:rPr>
                <w:lang w:eastAsia="ru-RU"/>
              </w:rPr>
              <w:t>0</w:t>
            </w:r>
          </w:p>
        </w:tc>
        <w:tc>
          <w:tcPr>
            <w:tcW w:w="298" w:type="pct"/>
            <w:noWrap/>
            <w:hideMark/>
          </w:tcPr>
          <w:p w14:paraId="43878553" w14:textId="77777777" w:rsidR="00FA3999" w:rsidRPr="00FA3999" w:rsidRDefault="00FA3999" w:rsidP="00FA3999">
            <w:pPr>
              <w:pStyle w:val="103"/>
              <w:rPr>
                <w:lang w:eastAsia="ru-RU"/>
              </w:rPr>
            </w:pPr>
            <w:r w:rsidRPr="00FA3999">
              <w:rPr>
                <w:lang w:eastAsia="ru-RU"/>
              </w:rPr>
              <w:t>0</w:t>
            </w:r>
          </w:p>
        </w:tc>
        <w:tc>
          <w:tcPr>
            <w:tcW w:w="298" w:type="pct"/>
            <w:noWrap/>
            <w:hideMark/>
          </w:tcPr>
          <w:p w14:paraId="4112A64E" w14:textId="77777777" w:rsidR="00FA3999" w:rsidRPr="00FA3999" w:rsidRDefault="00FA3999" w:rsidP="00FA3999">
            <w:pPr>
              <w:pStyle w:val="103"/>
              <w:rPr>
                <w:lang w:eastAsia="ru-RU"/>
              </w:rPr>
            </w:pPr>
            <w:r w:rsidRPr="00FA3999">
              <w:rPr>
                <w:lang w:eastAsia="ru-RU"/>
              </w:rPr>
              <w:t>0</w:t>
            </w:r>
          </w:p>
        </w:tc>
        <w:tc>
          <w:tcPr>
            <w:tcW w:w="298" w:type="pct"/>
            <w:noWrap/>
            <w:hideMark/>
          </w:tcPr>
          <w:p w14:paraId="0382E06C" w14:textId="77777777" w:rsidR="00FA3999" w:rsidRPr="00FA3999" w:rsidRDefault="00FA3999" w:rsidP="00FA3999">
            <w:pPr>
              <w:pStyle w:val="103"/>
              <w:rPr>
                <w:lang w:eastAsia="ru-RU"/>
              </w:rPr>
            </w:pPr>
            <w:r w:rsidRPr="00FA3999">
              <w:rPr>
                <w:lang w:eastAsia="ru-RU"/>
              </w:rPr>
              <w:t>0</w:t>
            </w:r>
          </w:p>
        </w:tc>
        <w:tc>
          <w:tcPr>
            <w:tcW w:w="298" w:type="pct"/>
            <w:noWrap/>
            <w:hideMark/>
          </w:tcPr>
          <w:p w14:paraId="4EE839CB" w14:textId="77777777" w:rsidR="00FA3999" w:rsidRPr="00FA3999" w:rsidRDefault="00FA3999" w:rsidP="00FA3999">
            <w:pPr>
              <w:pStyle w:val="103"/>
              <w:rPr>
                <w:lang w:eastAsia="ru-RU"/>
              </w:rPr>
            </w:pPr>
            <w:r w:rsidRPr="00FA3999">
              <w:rPr>
                <w:lang w:eastAsia="ru-RU"/>
              </w:rPr>
              <w:t>0</w:t>
            </w:r>
          </w:p>
        </w:tc>
        <w:tc>
          <w:tcPr>
            <w:tcW w:w="298" w:type="pct"/>
            <w:noWrap/>
            <w:hideMark/>
          </w:tcPr>
          <w:p w14:paraId="3DFE012E" w14:textId="77777777" w:rsidR="00FA3999" w:rsidRPr="00FA3999" w:rsidRDefault="00FA3999" w:rsidP="00FA3999">
            <w:pPr>
              <w:pStyle w:val="103"/>
              <w:rPr>
                <w:lang w:eastAsia="ru-RU"/>
              </w:rPr>
            </w:pPr>
            <w:r w:rsidRPr="00FA3999">
              <w:rPr>
                <w:lang w:eastAsia="ru-RU"/>
              </w:rPr>
              <w:t>0</w:t>
            </w:r>
          </w:p>
        </w:tc>
        <w:tc>
          <w:tcPr>
            <w:tcW w:w="298" w:type="pct"/>
            <w:noWrap/>
            <w:hideMark/>
          </w:tcPr>
          <w:p w14:paraId="548012C8" w14:textId="77777777" w:rsidR="00FA3999" w:rsidRPr="00FA3999" w:rsidRDefault="00FA3999" w:rsidP="00FA3999">
            <w:pPr>
              <w:pStyle w:val="103"/>
              <w:rPr>
                <w:lang w:eastAsia="ru-RU"/>
              </w:rPr>
            </w:pPr>
            <w:r w:rsidRPr="00FA3999">
              <w:rPr>
                <w:lang w:eastAsia="ru-RU"/>
              </w:rPr>
              <w:t>0</w:t>
            </w:r>
          </w:p>
        </w:tc>
      </w:tr>
      <w:tr w:rsidR="00FA3999" w:rsidRPr="00FA3999" w14:paraId="5B038E66" w14:textId="77777777" w:rsidTr="00FA3999">
        <w:trPr>
          <w:trHeight w:val="390"/>
        </w:trPr>
        <w:tc>
          <w:tcPr>
            <w:tcW w:w="225" w:type="pct"/>
            <w:noWrap/>
            <w:hideMark/>
          </w:tcPr>
          <w:p w14:paraId="2BC5E260" w14:textId="77777777" w:rsidR="00FA3999" w:rsidRPr="00FA3999" w:rsidRDefault="00FA3999" w:rsidP="00FA3999">
            <w:pPr>
              <w:pStyle w:val="103"/>
              <w:rPr>
                <w:lang w:eastAsia="ru-RU"/>
              </w:rPr>
            </w:pPr>
            <w:r w:rsidRPr="00FA3999">
              <w:rPr>
                <w:lang w:eastAsia="ru-RU"/>
              </w:rPr>
              <w:t>13</w:t>
            </w:r>
          </w:p>
        </w:tc>
        <w:tc>
          <w:tcPr>
            <w:tcW w:w="1744" w:type="pct"/>
            <w:hideMark/>
          </w:tcPr>
          <w:p w14:paraId="618A45A1" w14:textId="77777777" w:rsidR="00FA3999" w:rsidRPr="00FA3999" w:rsidRDefault="00FA3999" w:rsidP="00FA3999">
            <w:pPr>
              <w:pStyle w:val="103"/>
              <w:rPr>
                <w:lang w:eastAsia="ru-RU"/>
              </w:rPr>
            </w:pPr>
            <w:r w:rsidRPr="00FA3999">
              <w:rPr>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606" w:type="pct"/>
            <w:noWrap/>
            <w:hideMark/>
          </w:tcPr>
          <w:p w14:paraId="109E19A4" w14:textId="77777777" w:rsidR="00FA3999" w:rsidRPr="00FA3999" w:rsidRDefault="00FA3999" w:rsidP="00FA3999">
            <w:pPr>
              <w:pStyle w:val="103"/>
              <w:rPr>
                <w:lang w:eastAsia="ru-RU"/>
              </w:rPr>
            </w:pPr>
            <w:r w:rsidRPr="00FA3999">
              <w:rPr>
                <w:lang w:eastAsia="ru-RU"/>
              </w:rPr>
              <w:t>-</w:t>
            </w:r>
          </w:p>
        </w:tc>
        <w:tc>
          <w:tcPr>
            <w:tcW w:w="338" w:type="pct"/>
            <w:noWrap/>
            <w:hideMark/>
          </w:tcPr>
          <w:p w14:paraId="1C4A6E7D" w14:textId="77777777" w:rsidR="00FA3999" w:rsidRPr="00FA3999" w:rsidRDefault="00FA3999" w:rsidP="00FA3999">
            <w:pPr>
              <w:pStyle w:val="103"/>
              <w:rPr>
                <w:lang w:eastAsia="ru-RU"/>
              </w:rPr>
            </w:pPr>
            <w:r w:rsidRPr="00FA3999">
              <w:rPr>
                <w:lang w:eastAsia="ru-RU"/>
              </w:rPr>
              <w:t>0</w:t>
            </w:r>
          </w:p>
        </w:tc>
        <w:tc>
          <w:tcPr>
            <w:tcW w:w="298" w:type="pct"/>
            <w:noWrap/>
            <w:hideMark/>
          </w:tcPr>
          <w:p w14:paraId="6E7D76F1" w14:textId="77777777" w:rsidR="00FA3999" w:rsidRPr="00FA3999" w:rsidRDefault="00FA3999" w:rsidP="00FA3999">
            <w:pPr>
              <w:pStyle w:val="103"/>
              <w:rPr>
                <w:lang w:eastAsia="ru-RU"/>
              </w:rPr>
            </w:pPr>
            <w:r w:rsidRPr="00FA3999">
              <w:rPr>
                <w:lang w:eastAsia="ru-RU"/>
              </w:rPr>
              <w:t>0</w:t>
            </w:r>
          </w:p>
        </w:tc>
        <w:tc>
          <w:tcPr>
            <w:tcW w:w="298" w:type="pct"/>
            <w:noWrap/>
            <w:hideMark/>
          </w:tcPr>
          <w:p w14:paraId="5E48EAF8" w14:textId="77777777" w:rsidR="00FA3999" w:rsidRPr="00FA3999" w:rsidRDefault="00FA3999" w:rsidP="00FA3999">
            <w:pPr>
              <w:pStyle w:val="103"/>
              <w:rPr>
                <w:lang w:eastAsia="ru-RU"/>
              </w:rPr>
            </w:pPr>
            <w:r w:rsidRPr="00FA3999">
              <w:rPr>
                <w:lang w:eastAsia="ru-RU"/>
              </w:rPr>
              <w:t>0</w:t>
            </w:r>
          </w:p>
        </w:tc>
        <w:tc>
          <w:tcPr>
            <w:tcW w:w="298" w:type="pct"/>
            <w:noWrap/>
            <w:hideMark/>
          </w:tcPr>
          <w:p w14:paraId="2E6B09D5" w14:textId="77777777" w:rsidR="00FA3999" w:rsidRPr="00FA3999" w:rsidRDefault="00FA3999" w:rsidP="00FA3999">
            <w:pPr>
              <w:pStyle w:val="103"/>
              <w:rPr>
                <w:lang w:eastAsia="ru-RU"/>
              </w:rPr>
            </w:pPr>
            <w:r w:rsidRPr="00FA3999">
              <w:rPr>
                <w:lang w:eastAsia="ru-RU"/>
              </w:rPr>
              <w:t>0</w:t>
            </w:r>
          </w:p>
        </w:tc>
        <w:tc>
          <w:tcPr>
            <w:tcW w:w="298" w:type="pct"/>
            <w:noWrap/>
            <w:hideMark/>
          </w:tcPr>
          <w:p w14:paraId="5B64ECC5" w14:textId="77777777" w:rsidR="00FA3999" w:rsidRPr="00FA3999" w:rsidRDefault="00FA3999" w:rsidP="00FA3999">
            <w:pPr>
              <w:pStyle w:val="103"/>
              <w:rPr>
                <w:lang w:eastAsia="ru-RU"/>
              </w:rPr>
            </w:pPr>
            <w:r w:rsidRPr="00FA3999">
              <w:rPr>
                <w:lang w:eastAsia="ru-RU"/>
              </w:rPr>
              <w:t>0</w:t>
            </w:r>
          </w:p>
        </w:tc>
        <w:tc>
          <w:tcPr>
            <w:tcW w:w="298" w:type="pct"/>
            <w:noWrap/>
            <w:hideMark/>
          </w:tcPr>
          <w:p w14:paraId="49DC2AD7" w14:textId="77777777" w:rsidR="00FA3999" w:rsidRPr="00FA3999" w:rsidRDefault="00FA3999" w:rsidP="00FA3999">
            <w:pPr>
              <w:pStyle w:val="103"/>
              <w:rPr>
                <w:lang w:eastAsia="ru-RU"/>
              </w:rPr>
            </w:pPr>
            <w:r w:rsidRPr="00FA3999">
              <w:rPr>
                <w:lang w:eastAsia="ru-RU"/>
              </w:rPr>
              <w:t>0</w:t>
            </w:r>
          </w:p>
        </w:tc>
        <w:tc>
          <w:tcPr>
            <w:tcW w:w="298" w:type="pct"/>
            <w:noWrap/>
            <w:hideMark/>
          </w:tcPr>
          <w:p w14:paraId="1E645BD0" w14:textId="77777777" w:rsidR="00FA3999" w:rsidRPr="00FA3999" w:rsidRDefault="00FA3999" w:rsidP="00FA3999">
            <w:pPr>
              <w:pStyle w:val="103"/>
              <w:rPr>
                <w:lang w:eastAsia="ru-RU"/>
              </w:rPr>
            </w:pPr>
            <w:r w:rsidRPr="00FA3999">
              <w:rPr>
                <w:lang w:eastAsia="ru-RU"/>
              </w:rPr>
              <w:t>0</w:t>
            </w:r>
          </w:p>
        </w:tc>
        <w:tc>
          <w:tcPr>
            <w:tcW w:w="298" w:type="pct"/>
            <w:noWrap/>
            <w:hideMark/>
          </w:tcPr>
          <w:p w14:paraId="0B230F03" w14:textId="77777777" w:rsidR="00FA3999" w:rsidRPr="00FA3999" w:rsidRDefault="00FA3999" w:rsidP="00FA3999">
            <w:pPr>
              <w:pStyle w:val="103"/>
              <w:rPr>
                <w:lang w:eastAsia="ru-RU"/>
              </w:rPr>
            </w:pPr>
            <w:r w:rsidRPr="00FA3999">
              <w:rPr>
                <w:lang w:eastAsia="ru-RU"/>
              </w:rPr>
              <w:t>0</w:t>
            </w:r>
          </w:p>
        </w:tc>
      </w:tr>
    </w:tbl>
    <w:p w14:paraId="77A0DE97" w14:textId="77777777" w:rsidR="00FA3999" w:rsidRPr="00FA3999" w:rsidRDefault="00FA3999" w:rsidP="00FA3999">
      <w:pPr>
        <w:pStyle w:val="101"/>
        <w:rPr>
          <w:rStyle w:val="120"/>
          <w:iCs/>
          <w:color w:val="auto"/>
          <w:sz w:val="20"/>
          <w:szCs w:val="20"/>
        </w:rPr>
      </w:pPr>
      <w:r w:rsidRPr="00FA3999">
        <w:rPr>
          <w:rStyle w:val="120"/>
          <w:iCs/>
          <w:color w:val="auto"/>
          <w:sz w:val="20"/>
          <w:szCs w:val="20"/>
        </w:rPr>
        <w:lastRenderedPageBreak/>
        <w:t>* - Данный показатель приведен в целом по теплоснабжающей организации МУП ТГП ТР «Тихорецктепло», осуществляющей деятельность в нескольких муниципальных образованиях Тихорецкого муниципального района.</w:t>
      </w:r>
    </w:p>
    <w:p w14:paraId="7188518C" w14:textId="7909589B" w:rsidR="00FA3999" w:rsidRPr="00FA3999" w:rsidRDefault="00FA3999" w:rsidP="00FA3999">
      <w:pPr>
        <w:pStyle w:val="101"/>
      </w:pPr>
      <w:r w:rsidRPr="00FA3999">
        <w:t>** - Точные сведения по году прокладки тепловых сетей отсутствуют, год прокладки тепловых сетей -</w:t>
      </w:r>
      <w:r>
        <w:t xml:space="preserve"> 1990</w:t>
      </w:r>
      <w:r w:rsidRPr="00FA3999">
        <w:t xml:space="preserve"> г. и </w:t>
      </w:r>
      <w:r>
        <w:t>ра</w:t>
      </w:r>
      <w:r w:rsidRPr="00FA3999">
        <w:t>нее.</w:t>
      </w:r>
    </w:p>
    <w:p w14:paraId="4278A2BB" w14:textId="77777777" w:rsidR="00FA3999" w:rsidRPr="00FA3999" w:rsidRDefault="00FA3999" w:rsidP="00FA3999">
      <w:pPr>
        <w:pStyle w:val="a1"/>
      </w:pPr>
    </w:p>
    <w:p w14:paraId="09DC3C3E" w14:textId="77777777" w:rsidR="0080215E" w:rsidRDefault="004C0F03" w:rsidP="004C0F03">
      <w:pPr>
        <w:pStyle w:val="1"/>
      </w:pPr>
      <w:bookmarkStart w:id="184" w:name="_Toc531252675"/>
      <w:r>
        <w:lastRenderedPageBreak/>
        <w:t>Ценовые (тарифные) последствия.</w:t>
      </w:r>
      <w:bookmarkEnd w:id="184"/>
    </w:p>
    <w:p w14:paraId="09DC3C3F" w14:textId="77777777" w:rsidR="0080215E" w:rsidRDefault="0080215E" w:rsidP="004C0F03">
      <w:pPr>
        <w:pStyle w:val="11"/>
      </w:pPr>
      <w:r>
        <w:t>Результаты расчетов и оценки ценовых (тарифных) последствий реализации предлагаемых проектов схемы теплоснабжения для потребителя.</w:t>
      </w:r>
    </w:p>
    <w:p w14:paraId="573C3859" w14:textId="77777777" w:rsidR="00F21209" w:rsidRPr="00F21209" w:rsidRDefault="00F21209" w:rsidP="00F21209">
      <w:pPr>
        <w:pStyle w:val="a1"/>
      </w:pPr>
      <w:r w:rsidRPr="00F21209">
        <w:t>В настоящее время принято решение, что реконструкция источников тепловой энергии и тепловых сетей, находящихся в муниципальной собственности муниципального образования «Тихорецкий район» будет осуществляться в рамках модели государственно-частного партнерства, в соответствии с которой передача объектов системы теплоснабжения муниципального образования частному партнеру будет производиться на условиях концессионного соглашения.</w:t>
      </w:r>
    </w:p>
    <w:p w14:paraId="3C4A8600" w14:textId="77777777" w:rsidR="00F21209" w:rsidRPr="00F21209" w:rsidRDefault="00F21209" w:rsidP="00F21209">
      <w:pPr>
        <w:pStyle w:val="a1"/>
      </w:pPr>
      <w:r w:rsidRPr="00F21209">
        <w:t>В соответствии с указанным соглашением привлечение финансовых средств для осуществления капитальных вложений (инвестиций) в реконструкцию и новое строительство источников тепловой энергии и тепловых сетей осуществляет концессионер. Принимается, что концессионер будет привлекать заемные средства. Возмещение (возврат) инвестиций концессионеру осуществляется за счет тарифной выручки (нормативная прибыль, амортизация) от продажи тепловой энергии на отопление и горячее водоснабжение в соответствии с положениями тарифной политики органов регулирования и объёмами реализации тепловой энергии определенными концессионным соглашением.</w:t>
      </w:r>
    </w:p>
    <w:p w14:paraId="12037569" w14:textId="77777777" w:rsidR="00F21209" w:rsidRPr="00F21209" w:rsidRDefault="00F21209" w:rsidP="00F21209">
      <w:pPr>
        <w:pStyle w:val="a1"/>
      </w:pPr>
      <w:r w:rsidRPr="00F21209">
        <w:t>Несмотря на то, что мероприятия по осуществлению строительства, реконструкции и технического перевооружения источников тепловой энергии и тепловых сетей на территории рассматриваемого поселения не предусмотрены, тариф устанавливается в целом для теплоснабжающей организации, которая будет эксплуатировать объекты теплоснабжения в рассматриваемом поселении на условиях концессионного соглашения. В связи с этим, при расчете ценовых последствий учитывается вся инвестиционная программа, предусматриваемая концессионным соглашением.</w:t>
      </w:r>
    </w:p>
    <w:p w14:paraId="29BBF498" w14:textId="77777777" w:rsidR="00F21209" w:rsidRPr="00F21209" w:rsidRDefault="00F21209" w:rsidP="00F21209">
      <w:pPr>
        <w:pStyle w:val="a1"/>
      </w:pPr>
      <w:r w:rsidRPr="00F21209">
        <w:t>В соответствии со сформированными финансово-экономическими моделями, учитывающими инвестиционную программу концессионера на всей территории Тихорецкого района, определен необходимый рост тарифа конечным потребителям, требуемый для коммерческой привлекательности проекта для концессионера (</w:t>
      </w:r>
      <w:r w:rsidRPr="00F21209">
        <w:fldChar w:fldCharType="begin"/>
      </w:r>
      <w:r w:rsidRPr="00F21209">
        <w:instrText xml:space="preserve"> REF _Ref526431504 \h  \* MERGEFORMAT </w:instrText>
      </w:r>
      <w:r w:rsidRPr="00F21209">
        <w:fldChar w:fldCharType="separate"/>
      </w:r>
      <w:r w:rsidR="00D01E94" w:rsidRPr="00444837">
        <w:t xml:space="preserve">Таблица </w:t>
      </w:r>
      <w:r w:rsidR="00D01E94">
        <w:t>59</w:t>
      </w:r>
      <w:r w:rsidRPr="00F21209">
        <w:fldChar w:fldCharType="end"/>
      </w:r>
      <w:r w:rsidRPr="00F21209">
        <w:t>).</w:t>
      </w:r>
    </w:p>
    <w:p w14:paraId="1EB54110" w14:textId="77777777" w:rsidR="00F21209" w:rsidRDefault="00F21209" w:rsidP="00F21209">
      <w:pPr>
        <w:pStyle w:val="a1"/>
      </w:pPr>
    </w:p>
    <w:p w14:paraId="6241E74C" w14:textId="77777777" w:rsidR="00F21209" w:rsidRDefault="00F21209" w:rsidP="00F21209">
      <w:pPr>
        <w:pStyle w:val="a1"/>
        <w:sectPr w:rsidR="00F21209">
          <w:pgSz w:w="11906" w:h="16838"/>
          <w:pgMar w:top="1134" w:right="850" w:bottom="1134" w:left="1701" w:header="708" w:footer="708" w:gutter="0"/>
          <w:cols w:space="708"/>
          <w:docGrid w:linePitch="360"/>
        </w:sectPr>
      </w:pPr>
    </w:p>
    <w:p w14:paraId="7ECE5ADB" w14:textId="77777777" w:rsidR="00EF76DC" w:rsidRPr="00F21209" w:rsidRDefault="00F21209" w:rsidP="00F21209">
      <w:pPr>
        <w:pStyle w:val="af8"/>
      </w:pPr>
      <w:r w:rsidRPr="00F21209">
        <w:lastRenderedPageBreak/>
        <w:t xml:space="preserve">Таблица </w:t>
      </w:r>
      <w:fldSimple w:instr=" SEQ Таблица \* ARABIC ">
        <w:r w:rsidR="00D01E94">
          <w:rPr>
            <w:noProof/>
          </w:rPr>
          <w:t>82</w:t>
        </w:r>
      </w:fldSimple>
      <w:r w:rsidRPr="00F21209">
        <w:t xml:space="preserve"> - Рост тарифа на тепловую энергию, учитывающий инвестиционную программу концессионера на всей территории Тихорецкого района</w:t>
      </w:r>
    </w:p>
    <w:tbl>
      <w:tblPr>
        <w:tblStyle w:val="af0"/>
        <w:tblW w:w="5000" w:type="pct"/>
        <w:tblLook w:val="04A0" w:firstRow="1" w:lastRow="0" w:firstColumn="1" w:lastColumn="0" w:noHBand="0" w:noVBand="1"/>
      </w:tblPr>
      <w:tblGrid>
        <w:gridCol w:w="7172"/>
        <w:gridCol w:w="974"/>
        <w:gridCol w:w="638"/>
        <w:gridCol w:w="638"/>
        <w:gridCol w:w="638"/>
        <w:gridCol w:w="638"/>
        <w:gridCol w:w="638"/>
        <w:gridCol w:w="638"/>
        <w:gridCol w:w="638"/>
        <w:gridCol w:w="638"/>
        <w:gridCol w:w="638"/>
        <w:gridCol w:w="638"/>
        <w:gridCol w:w="638"/>
        <w:gridCol w:w="638"/>
        <w:gridCol w:w="638"/>
        <w:gridCol w:w="637"/>
        <w:gridCol w:w="637"/>
        <w:gridCol w:w="637"/>
        <w:gridCol w:w="637"/>
        <w:gridCol w:w="637"/>
        <w:gridCol w:w="637"/>
        <w:gridCol w:w="637"/>
        <w:gridCol w:w="637"/>
      </w:tblGrid>
      <w:tr w:rsidR="00EF76DC" w:rsidRPr="00F21209" w14:paraId="65A2E443" w14:textId="77777777" w:rsidTr="00E96808">
        <w:trPr>
          <w:trHeight w:val="300"/>
        </w:trPr>
        <w:tc>
          <w:tcPr>
            <w:tcW w:w="1664" w:type="pct"/>
            <w:noWrap/>
            <w:hideMark/>
          </w:tcPr>
          <w:p w14:paraId="4D807320" w14:textId="77777777" w:rsidR="00EF76DC" w:rsidRPr="00F21209" w:rsidRDefault="00EF76DC" w:rsidP="00F21209">
            <w:pPr>
              <w:pStyle w:val="103"/>
            </w:pPr>
          </w:p>
        </w:tc>
        <w:tc>
          <w:tcPr>
            <w:tcW w:w="226" w:type="pct"/>
            <w:noWrap/>
            <w:hideMark/>
          </w:tcPr>
          <w:p w14:paraId="53CD7E4C" w14:textId="77777777" w:rsidR="00EF76DC" w:rsidRPr="00F21209" w:rsidRDefault="00F21209" w:rsidP="00F21209">
            <w:pPr>
              <w:pStyle w:val="103"/>
            </w:pPr>
            <w:r w:rsidRPr="00F21209">
              <w:t> </w:t>
            </w:r>
          </w:p>
        </w:tc>
        <w:tc>
          <w:tcPr>
            <w:tcW w:w="148" w:type="pct"/>
            <w:noWrap/>
            <w:hideMark/>
          </w:tcPr>
          <w:p w14:paraId="0D730420" w14:textId="77777777" w:rsidR="00EF76DC" w:rsidRPr="00F21209" w:rsidRDefault="00F21209" w:rsidP="00F21209">
            <w:pPr>
              <w:pStyle w:val="103"/>
            </w:pPr>
            <w:r w:rsidRPr="00F21209">
              <w:t>2018</w:t>
            </w:r>
          </w:p>
        </w:tc>
        <w:tc>
          <w:tcPr>
            <w:tcW w:w="148" w:type="pct"/>
            <w:noWrap/>
            <w:hideMark/>
          </w:tcPr>
          <w:p w14:paraId="1072034A" w14:textId="77777777" w:rsidR="00EF76DC" w:rsidRPr="00F21209" w:rsidRDefault="00F21209" w:rsidP="00F21209">
            <w:pPr>
              <w:pStyle w:val="103"/>
            </w:pPr>
            <w:r w:rsidRPr="00F21209">
              <w:t>2019</w:t>
            </w:r>
          </w:p>
        </w:tc>
        <w:tc>
          <w:tcPr>
            <w:tcW w:w="148" w:type="pct"/>
            <w:noWrap/>
            <w:hideMark/>
          </w:tcPr>
          <w:p w14:paraId="00F4E230" w14:textId="77777777" w:rsidR="00EF76DC" w:rsidRPr="00F21209" w:rsidRDefault="00F21209" w:rsidP="00F21209">
            <w:pPr>
              <w:pStyle w:val="103"/>
            </w:pPr>
            <w:r w:rsidRPr="00F21209">
              <w:t>2020</w:t>
            </w:r>
          </w:p>
        </w:tc>
        <w:tc>
          <w:tcPr>
            <w:tcW w:w="148" w:type="pct"/>
            <w:noWrap/>
            <w:hideMark/>
          </w:tcPr>
          <w:p w14:paraId="4D95F6AC" w14:textId="77777777" w:rsidR="00EF76DC" w:rsidRPr="00F21209" w:rsidRDefault="00F21209" w:rsidP="00F21209">
            <w:pPr>
              <w:pStyle w:val="103"/>
            </w:pPr>
            <w:r w:rsidRPr="00F21209">
              <w:t>2021</w:t>
            </w:r>
          </w:p>
        </w:tc>
        <w:tc>
          <w:tcPr>
            <w:tcW w:w="148" w:type="pct"/>
            <w:noWrap/>
            <w:hideMark/>
          </w:tcPr>
          <w:p w14:paraId="0D24F6E9" w14:textId="77777777" w:rsidR="00EF76DC" w:rsidRPr="00F21209" w:rsidRDefault="00F21209" w:rsidP="00F21209">
            <w:pPr>
              <w:pStyle w:val="103"/>
            </w:pPr>
            <w:r w:rsidRPr="00F21209">
              <w:t>2022</w:t>
            </w:r>
          </w:p>
        </w:tc>
        <w:tc>
          <w:tcPr>
            <w:tcW w:w="148" w:type="pct"/>
            <w:noWrap/>
            <w:hideMark/>
          </w:tcPr>
          <w:p w14:paraId="5E210017" w14:textId="77777777" w:rsidR="00EF76DC" w:rsidRPr="00F21209" w:rsidRDefault="00F21209" w:rsidP="00F21209">
            <w:pPr>
              <w:pStyle w:val="103"/>
            </w:pPr>
            <w:r w:rsidRPr="00F21209">
              <w:t>2023</w:t>
            </w:r>
          </w:p>
        </w:tc>
        <w:tc>
          <w:tcPr>
            <w:tcW w:w="148" w:type="pct"/>
            <w:noWrap/>
            <w:hideMark/>
          </w:tcPr>
          <w:p w14:paraId="330D5C15" w14:textId="77777777" w:rsidR="00EF76DC" w:rsidRPr="00F21209" w:rsidRDefault="00F21209" w:rsidP="00F21209">
            <w:pPr>
              <w:pStyle w:val="103"/>
            </w:pPr>
            <w:r w:rsidRPr="00F21209">
              <w:t>2024</w:t>
            </w:r>
          </w:p>
        </w:tc>
        <w:tc>
          <w:tcPr>
            <w:tcW w:w="148" w:type="pct"/>
            <w:noWrap/>
            <w:hideMark/>
          </w:tcPr>
          <w:p w14:paraId="2292506C" w14:textId="77777777" w:rsidR="00EF76DC" w:rsidRPr="00F21209" w:rsidRDefault="00F21209" w:rsidP="00F21209">
            <w:pPr>
              <w:pStyle w:val="103"/>
            </w:pPr>
            <w:r w:rsidRPr="00F21209">
              <w:t>2025</w:t>
            </w:r>
          </w:p>
        </w:tc>
        <w:tc>
          <w:tcPr>
            <w:tcW w:w="148" w:type="pct"/>
            <w:noWrap/>
            <w:hideMark/>
          </w:tcPr>
          <w:p w14:paraId="6223FAF3" w14:textId="77777777" w:rsidR="00EF76DC" w:rsidRPr="00F21209" w:rsidRDefault="00F21209" w:rsidP="00F21209">
            <w:pPr>
              <w:pStyle w:val="103"/>
            </w:pPr>
            <w:r w:rsidRPr="00F21209">
              <w:t>2026</w:t>
            </w:r>
          </w:p>
        </w:tc>
        <w:tc>
          <w:tcPr>
            <w:tcW w:w="148" w:type="pct"/>
            <w:noWrap/>
            <w:hideMark/>
          </w:tcPr>
          <w:p w14:paraId="195F3391" w14:textId="77777777" w:rsidR="00EF76DC" w:rsidRPr="00F21209" w:rsidRDefault="00F21209" w:rsidP="00F21209">
            <w:pPr>
              <w:pStyle w:val="103"/>
            </w:pPr>
            <w:r w:rsidRPr="00F21209">
              <w:t>2027</w:t>
            </w:r>
          </w:p>
        </w:tc>
        <w:tc>
          <w:tcPr>
            <w:tcW w:w="148" w:type="pct"/>
            <w:noWrap/>
            <w:hideMark/>
          </w:tcPr>
          <w:p w14:paraId="7449FBBE" w14:textId="77777777" w:rsidR="00EF76DC" w:rsidRPr="00F21209" w:rsidRDefault="00F21209" w:rsidP="00F21209">
            <w:pPr>
              <w:pStyle w:val="103"/>
            </w:pPr>
            <w:r w:rsidRPr="00F21209">
              <w:t>2028</w:t>
            </w:r>
          </w:p>
        </w:tc>
        <w:tc>
          <w:tcPr>
            <w:tcW w:w="148" w:type="pct"/>
            <w:noWrap/>
            <w:hideMark/>
          </w:tcPr>
          <w:p w14:paraId="554B9F75" w14:textId="77777777" w:rsidR="00EF76DC" w:rsidRPr="00F21209" w:rsidRDefault="00F21209" w:rsidP="00F21209">
            <w:pPr>
              <w:pStyle w:val="103"/>
            </w:pPr>
            <w:r w:rsidRPr="00F21209">
              <w:t>2029</w:t>
            </w:r>
          </w:p>
        </w:tc>
        <w:tc>
          <w:tcPr>
            <w:tcW w:w="148" w:type="pct"/>
            <w:noWrap/>
            <w:hideMark/>
          </w:tcPr>
          <w:p w14:paraId="51313A06" w14:textId="77777777" w:rsidR="00EF76DC" w:rsidRPr="00F21209" w:rsidRDefault="00F21209" w:rsidP="00F21209">
            <w:pPr>
              <w:pStyle w:val="103"/>
            </w:pPr>
            <w:r w:rsidRPr="00F21209">
              <w:t>2030</w:t>
            </w:r>
          </w:p>
        </w:tc>
        <w:tc>
          <w:tcPr>
            <w:tcW w:w="148" w:type="pct"/>
            <w:noWrap/>
            <w:hideMark/>
          </w:tcPr>
          <w:p w14:paraId="688BCEF2" w14:textId="77777777" w:rsidR="00EF76DC" w:rsidRPr="00F21209" w:rsidRDefault="00F21209" w:rsidP="00F21209">
            <w:pPr>
              <w:pStyle w:val="103"/>
            </w:pPr>
            <w:r w:rsidRPr="00F21209">
              <w:t>2031</w:t>
            </w:r>
          </w:p>
        </w:tc>
        <w:tc>
          <w:tcPr>
            <w:tcW w:w="148" w:type="pct"/>
            <w:noWrap/>
            <w:hideMark/>
          </w:tcPr>
          <w:p w14:paraId="568F00CA" w14:textId="77777777" w:rsidR="00EF76DC" w:rsidRPr="00F21209" w:rsidRDefault="00F21209" w:rsidP="00F21209">
            <w:pPr>
              <w:pStyle w:val="103"/>
            </w:pPr>
            <w:r w:rsidRPr="00F21209">
              <w:t>2032</w:t>
            </w:r>
          </w:p>
        </w:tc>
        <w:tc>
          <w:tcPr>
            <w:tcW w:w="148" w:type="pct"/>
            <w:noWrap/>
            <w:hideMark/>
          </w:tcPr>
          <w:p w14:paraId="471E2E48" w14:textId="77777777" w:rsidR="00EF76DC" w:rsidRPr="00F21209" w:rsidRDefault="00F21209" w:rsidP="00F21209">
            <w:pPr>
              <w:pStyle w:val="103"/>
            </w:pPr>
            <w:r w:rsidRPr="00F21209">
              <w:t>2033</w:t>
            </w:r>
          </w:p>
        </w:tc>
        <w:tc>
          <w:tcPr>
            <w:tcW w:w="148" w:type="pct"/>
            <w:noWrap/>
            <w:hideMark/>
          </w:tcPr>
          <w:p w14:paraId="6BE26562" w14:textId="77777777" w:rsidR="00EF76DC" w:rsidRPr="00F21209" w:rsidRDefault="00F21209" w:rsidP="00F21209">
            <w:pPr>
              <w:pStyle w:val="103"/>
            </w:pPr>
            <w:r w:rsidRPr="00F21209">
              <w:t>2034</w:t>
            </w:r>
          </w:p>
        </w:tc>
        <w:tc>
          <w:tcPr>
            <w:tcW w:w="148" w:type="pct"/>
            <w:noWrap/>
            <w:hideMark/>
          </w:tcPr>
          <w:p w14:paraId="675849A6" w14:textId="77777777" w:rsidR="00EF76DC" w:rsidRPr="00F21209" w:rsidRDefault="00F21209" w:rsidP="00F21209">
            <w:pPr>
              <w:pStyle w:val="103"/>
            </w:pPr>
            <w:r w:rsidRPr="00F21209">
              <w:t>2035</w:t>
            </w:r>
          </w:p>
        </w:tc>
        <w:tc>
          <w:tcPr>
            <w:tcW w:w="148" w:type="pct"/>
            <w:noWrap/>
            <w:hideMark/>
          </w:tcPr>
          <w:p w14:paraId="410E589F" w14:textId="77777777" w:rsidR="00EF76DC" w:rsidRPr="00F21209" w:rsidRDefault="00F21209" w:rsidP="00F21209">
            <w:pPr>
              <w:pStyle w:val="103"/>
            </w:pPr>
            <w:r w:rsidRPr="00F21209">
              <w:t>2036</w:t>
            </w:r>
          </w:p>
        </w:tc>
        <w:tc>
          <w:tcPr>
            <w:tcW w:w="148" w:type="pct"/>
            <w:noWrap/>
            <w:hideMark/>
          </w:tcPr>
          <w:p w14:paraId="5E6A9424" w14:textId="77777777" w:rsidR="00EF76DC" w:rsidRPr="00F21209" w:rsidRDefault="00F21209" w:rsidP="00F21209">
            <w:pPr>
              <w:pStyle w:val="103"/>
            </w:pPr>
            <w:r w:rsidRPr="00F21209">
              <w:t>2037</w:t>
            </w:r>
          </w:p>
        </w:tc>
        <w:tc>
          <w:tcPr>
            <w:tcW w:w="148" w:type="pct"/>
            <w:noWrap/>
            <w:hideMark/>
          </w:tcPr>
          <w:p w14:paraId="39C214C0" w14:textId="77777777" w:rsidR="00EF76DC" w:rsidRPr="00F21209" w:rsidRDefault="00F21209" w:rsidP="00F21209">
            <w:pPr>
              <w:pStyle w:val="103"/>
            </w:pPr>
            <w:r w:rsidRPr="00F21209">
              <w:t>2038</w:t>
            </w:r>
          </w:p>
        </w:tc>
      </w:tr>
      <w:tr w:rsidR="00E96808" w:rsidRPr="00F21209" w14:paraId="36FB5C8C" w14:textId="77777777" w:rsidTr="00E96808">
        <w:trPr>
          <w:trHeight w:val="300"/>
        </w:trPr>
        <w:tc>
          <w:tcPr>
            <w:tcW w:w="1664" w:type="pct"/>
            <w:noWrap/>
            <w:hideMark/>
          </w:tcPr>
          <w:p w14:paraId="351BC85D" w14:textId="77777777" w:rsidR="00E96808" w:rsidRPr="00E96808" w:rsidRDefault="00E96808" w:rsidP="00E96808">
            <w:pPr>
              <w:pStyle w:val="103"/>
            </w:pPr>
            <w:r w:rsidRPr="00F21209">
              <w:t xml:space="preserve">Рост тарифа, необходимый для коммерческой эффективности проекта </w:t>
            </w:r>
          </w:p>
        </w:tc>
        <w:tc>
          <w:tcPr>
            <w:tcW w:w="226" w:type="pct"/>
            <w:noWrap/>
            <w:hideMark/>
          </w:tcPr>
          <w:p w14:paraId="05E27274" w14:textId="77777777" w:rsidR="00E96808" w:rsidRPr="00E96808" w:rsidRDefault="00E96808" w:rsidP="00E96808">
            <w:pPr>
              <w:pStyle w:val="103"/>
            </w:pPr>
            <w:r w:rsidRPr="00F21209">
              <w:t>руб./Гкал</w:t>
            </w:r>
          </w:p>
        </w:tc>
        <w:tc>
          <w:tcPr>
            <w:tcW w:w="148" w:type="pct"/>
            <w:noWrap/>
            <w:vAlign w:val="bottom"/>
          </w:tcPr>
          <w:p w14:paraId="5B4D775F" w14:textId="684462F6" w:rsidR="00E96808" w:rsidRPr="00E96808" w:rsidRDefault="00E96808" w:rsidP="00E96808">
            <w:pPr>
              <w:pStyle w:val="103"/>
            </w:pPr>
            <w:r w:rsidRPr="00517E7A">
              <w:t>2234</w:t>
            </w:r>
          </w:p>
        </w:tc>
        <w:tc>
          <w:tcPr>
            <w:tcW w:w="148" w:type="pct"/>
            <w:noWrap/>
            <w:vAlign w:val="bottom"/>
          </w:tcPr>
          <w:p w14:paraId="45E9704C" w14:textId="5961217F" w:rsidR="00E96808" w:rsidRPr="00E96808" w:rsidRDefault="00E96808" w:rsidP="00E96808">
            <w:pPr>
              <w:pStyle w:val="103"/>
            </w:pPr>
            <w:r w:rsidRPr="00517E7A">
              <w:t>2681</w:t>
            </w:r>
          </w:p>
        </w:tc>
        <w:tc>
          <w:tcPr>
            <w:tcW w:w="148" w:type="pct"/>
            <w:noWrap/>
            <w:vAlign w:val="bottom"/>
          </w:tcPr>
          <w:p w14:paraId="2785E5F5" w14:textId="353CB26E" w:rsidR="00E96808" w:rsidRPr="00E96808" w:rsidRDefault="00E96808" w:rsidP="00E96808">
            <w:pPr>
              <w:pStyle w:val="103"/>
            </w:pPr>
            <w:r w:rsidRPr="00517E7A">
              <w:t>3217</w:t>
            </w:r>
          </w:p>
        </w:tc>
        <w:tc>
          <w:tcPr>
            <w:tcW w:w="148" w:type="pct"/>
            <w:noWrap/>
            <w:vAlign w:val="bottom"/>
          </w:tcPr>
          <w:p w14:paraId="56D3B361" w14:textId="37ABC25B" w:rsidR="00E96808" w:rsidRPr="00E96808" w:rsidRDefault="00E96808" w:rsidP="00E96808">
            <w:pPr>
              <w:pStyle w:val="103"/>
            </w:pPr>
            <w:r w:rsidRPr="00517E7A">
              <w:t>3851</w:t>
            </w:r>
          </w:p>
        </w:tc>
        <w:tc>
          <w:tcPr>
            <w:tcW w:w="148" w:type="pct"/>
            <w:noWrap/>
            <w:vAlign w:val="bottom"/>
          </w:tcPr>
          <w:p w14:paraId="1295861B" w14:textId="220CC118" w:rsidR="00E96808" w:rsidRPr="00E96808" w:rsidRDefault="00E96808" w:rsidP="00E96808">
            <w:pPr>
              <w:pStyle w:val="103"/>
            </w:pPr>
            <w:r w:rsidRPr="00517E7A">
              <w:t>3970</w:t>
            </w:r>
          </w:p>
        </w:tc>
        <w:tc>
          <w:tcPr>
            <w:tcW w:w="148" w:type="pct"/>
            <w:noWrap/>
            <w:vAlign w:val="bottom"/>
          </w:tcPr>
          <w:p w14:paraId="0D466293" w14:textId="0380158B" w:rsidR="00E96808" w:rsidRPr="00E96808" w:rsidRDefault="00E96808" w:rsidP="00E96808">
            <w:pPr>
              <w:pStyle w:val="103"/>
            </w:pPr>
            <w:r w:rsidRPr="00517E7A">
              <w:t>4086</w:t>
            </w:r>
          </w:p>
        </w:tc>
        <w:tc>
          <w:tcPr>
            <w:tcW w:w="148" w:type="pct"/>
            <w:noWrap/>
            <w:vAlign w:val="bottom"/>
          </w:tcPr>
          <w:p w14:paraId="60404DAF" w14:textId="6A702AA5" w:rsidR="00E96808" w:rsidRPr="00E96808" w:rsidRDefault="00E96808" w:rsidP="00E96808">
            <w:pPr>
              <w:pStyle w:val="103"/>
            </w:pPr>
            <w:r w:rsidRPr="00517E7A">
              <w:t>4198</w:t>
            </w:r>
          </w:p>
        </w:tc>
        <w:tc>
          <w:tcPr>
            <w:tcW w:w="148" w:type="pct"/>
            <w:noWrap/>
            <w:vAlign w:val="bottom"/>
          </w:tcPr>
          <w:p w14:paraId="1DF119D4" w14:textId="451D4FA7" w:rsidR="00E96808" w:rsidRPr="00E96808" w:rsidRDefault="00E96808" w:rsidP="00E96808">
            <w:pPr>
              <w:pStyle w:val="103"/>
            </w:pPr>
            <w:r w:rsidRPr="00517E7A">
              <w:t>4309</w:t>
            </w:r>
          </w:p>
        </w:tc>
        <w:tc>
          <w:tcPr>
            <w:tcW w:w="148" w:type="pct"/>
            <w:noWrap/>
            <w:vAlign w:val="bottom"/>
          </w:tcPr>
          <w:p w14:paraId="45789908" w14:textId="6F78B3E5" w:rsidR="00E96808" w:rsidRPr="00E96808" w:rsidRDefault="00E96808" w:rsidP="00E96808">
            <w:pPr>
              <w:pStyle w:val="103"/>
            </w:pPr>
            <w:r w:rsidRPr="00517E7A">
              <w:t>4415</w:t>
            </w:r>
          </w:p>
        </w:tc>
        <w:tc>
          <w:tcPr>
            <w:tcW w:w="148" w:type="pct"/>
            <w:noWrap/>
            <w:vAlign w:val="bottom"/>
          </w:tcPr>
          <w:p w14:paraId="3E939888" w14:textId="302CAD37" w:rsidR="00E96808" w:rsidRPr="00E96808" w:rsidRDefault="00E96808" w:rsidP="00E96808">
            <w:pPr>
              <w:pStyle w:val="103"/>
            </w:pPr>
            <w:r w:rsidRPr="00517E7A">
              <w:t>4516</w:t>
            </w:r>
          </w:p>
        </w:tc>
        <w:tc>
          <w:tcPr>
            <w:tcW w:w="148" w:type="pct"/>
            <w:noWrap/>
            <w:vAlign w:val="bottom"/>
          </w:tcPr>
          <w:p w14:paraId="3F4F5DF7" w14:textId="73FB663E" w:rsidR="00E96808" w:rsidRPr="00E96808" w:rsidRDefault="00E96808" w:rsidP="00E96808">
            <w:pPr>
              <w:pStyle w:val="103"/>
            </w:pPr>
            <w:r w:rsidRPr="00517E7A">
              <w:t>4609</w:t>
            </w:r>
          </w:p>
        </w:tc>
        <w:tc>
          <w:tcPr>
            <w:tcW w:w="148" w:type="pct"/>
            <w:noWrap/>
            <w:vAlign w:val="bottom"/>
          </w:tcPr>
          <w:p w14:paraId="62D4AE49" w14:textId="070B3C98" w:rsidR="00E96808" w:rsidRPr="00E96808" w:rsidRDefault="00E96808" w:rsidP="00E96808">
            <w:pPr>
              <w:pStyle w:val="103"/>
            </w:pPr>
            <w:r w:rsidRPr="00517E7A">
              <w:t>4703</w:t>
            </w:r>
          </w:p>
        </w:tc>
        <w:tc>
          <w:tcPr>
            <w:tcW w:w="148" w:type="pct"/>
            <w:noWrap/>
            <w:vAlign w:val="bottom"/>
          </w:tcPr>
          <w:p w14:paraId="142F1365" w14:textId="50A41F16" w:rsidR="00E96808" w:rsidRPr="00E96808" w:rsidRDefault="00E96808" w:rsidP="00E96808">
            <w:pPr>
              <w:pStyle w:val="103"/>
            </w:pPr>
            <w:r w:rsidRPr="00517E7A">
              <w:t>4799</w:t>
            </w:r>
          </w:p>
        </w:tc>
        <w:tc>
          <w:tcPr>
            <w:tcW w:w="148" w:type="pct"/>
            <w:noWrap/>
            <w:vAlign w:val="bottom"/>
          </w:tcPr>
          <w:p w14:paraId="6D07BA3E" w14:textId="75863FAC" w:rsidR="00E96808" w:rsidRPr="00E96808" w:rsidRDefault="00E96808" w:rsidP="00E96808">
            <w:pPr>
              <w:pStyle w:val="103"/>
            </w:pPr>
            <w:r w:rsidRPr="00517E7A">
              <w:t>4897</w:t>
            </w:r>
          </w:p>
        </w:tc>
        <w:tc>
          <w:tcPr>
            <w:tcW w:w="148" w:type="pct"/>
            <w:noWrap/>
            <w:vAlign w:val="bottom"/>
          </w:tcPr>
          <w:p w14:paraId="5C80D156" w14:textId="1D383A83" w:rsidR="00E96808" w:rsidRPr="00E96808" w:rsidRDefault="00E96808" w:rsidP="00E96808">
            <w:pPr>
              <w:pStyle w:val="103"/>
            </w:pPr>
            <w:r w:rsidRPr="00517E7A">
              <w:t>4997</w:t>
            </w:r>
          </w:p>
        </w:tc>
        <w:tc>
          <w:tcPr>
            <w:tcW w:w="148" w:type="pct"/>
            <w:noWrap/>
            <w:vAlign w:val="bottom"/>
          </w:tcPr>
          <w:p w14:paraId="54EBB0F9" w14:textId="7F12C9EF" w:rsidR="00E96808" w:rsidRPr="00E96808" w:rsidRDefault="00E96808" w:rsidP="00E96808">
            <w:pPr>
              <w:pStyle w:val="103"/>
            </w:pPr>
            <w:r w:rsidRPr="00517E7A">
              <w:t>5099</w:t>
            </w:r>
          </w:p>
        </w:tc>
        <w:tc>
          <w:tcPr>
            <w:tcW w:w="148" w:type="pct"/>
            <w:noWrap/>
            <w:vAlign w:val="bottom"/>
          </w:tcPr>
          <w:p w14:paraId="70F12D66" w14:textId="57C36764" w:rsidR="00E96808" w:rsidRPr="00E96808" w:rsidRDefault="00E96808" w:rsidP="00E96808">
            <w:pPr>
              <w:pStyle w:val="103"/>
            </w:pPr>
            <w:r w:rsidRPr="00517E7A">
              <w:t>5203</w:t>
            </w:r>
          </w:p>
        </w:tc>
        <w:tc>
          <w:tcPr>
            <w:tcW w:w="148" w:type="pct"/>
            <w:noWrap/>
            <w:vAlign w:val="bottom"/>
          </w:tcPr>
          <w:p w14:paraId="6F67A64D" w14:textId="1E675262" w:rsidR="00E96808" w:rsidRPr="00E96808" w:rsidRDefault="00E96808" w:rsidP="00E96808">
            <w:pPr>
              <w:pStyle w:val="103"/>
            </w:pPr>
            <w:r w:rsidRPr="00517E7A">
              <w:t>5309</w:t>
            </w:r>
          </w:p>
        </w:tc>
        <w:tc>
          <w:tcPr>
            <w:tcW w:w="148" w:type="pct"/>
            <w:noWrap/>
            <w:vAlign w:val="bottom"/>
          </w:tcPr>
          <w:p w14:paraId="7663C8BD" w14:textId="5E49314B" w:rsidR="00E96808" w:rsidRPr="00E96808" w:rsidRDefault="00E96808" w:rsidP="00E96808">
            <w:pPr>
              <w:pStyle w:val="103"/>
            </w:pPr>
            <w:r w:rsidRPr="00517E7A">
              <w:t>5417</w:t>
            </w:r>
          </w:p>
        </w:tc>
        <w:tc>
          <w:tcPr>
            <w:tcW w:w="148" w:type="pct"/>
            <w:noWrap/>
            <w:vAlign w:val="bottom"/>
          </w:tcPr>
          <w:p w14:paraId="6D18E2BC" w14:textId="2582F5CE" w:rsidR="00E96808" w:rsidRPr="00E96808" w:rsidRDefault="00E96808" w:rsidP="00E96808">
            <w:pPr>
              <w:pStyle w:val="103"/>
            </w:pPr>
            <w:r w:rsidRPr="00517E7A">
              <w:t>5528</w:t>
            </w:r>
          </w:p>
        </w:tc>
        <w:tc>
          <w:tcPr>
            <w:tcW w:w="148" w:type="pct"/>
            <w:noWrap/>
            <w:vAlign w:val="bottom"/>
          </w:tcPr>
          <w:p w14:paraId="6EBF2BAC" w14:textId="61BED98A" w:rsidR="00E96808" w:rsidRPr="00E96808" w:rsidRDefault="00E96808" w:rsidP="00E96808">
            <w:pPr>
              <w:pStyle w:val="103"/>
            </w:pPr>
            <w:r w:rsidRPr="00517E7A">
              <w:t>5640</w:t>
            </w:r>
          </w:p>
        </w:tc>
      </w:tr>
      <w:tr w:rsidR="00E96808" w:rsidRPr="00F21209" w14:paraId="42513360" w14:textId="77777777" w:rsidTr="00E96808">
        <w:trPr>
          <w:trHeight w:val="300"/>
        </w:trPr>
        <w:tc>
          <w:tcPr>
            <w:tcW w:w="1664" w:type="pct"/>
            <w:noWrap/>
            <w:hideMark/>
          </w:tcPr>
          <w:p w14:paraId="641A3276" w14:textId="77777777" w:rsidR="00E96808" w:rsidRPr="00E96808" w:rsidRDefault="00E96808" w:rsidP="00E96808">
            <w:pPr>
              <w:pStyle w:val="103"/>
            </w:pPr>
            <w:r w:rsidRPr="00F21209">
              <w:t>Рост тарифа в соответствии с индексами-дефляторами МЭР РФ</w:t>
            </w:r>
          </w:p>
        </w:tc>
        <w:tc>
          <w:tcPr>
            <w:tcW w:w="226" w:type="pct"/>
            <w:noWrap/>
            <w:hideMark/>
          </w:tcPr>
          <w:p w14:paraId="5C0EBD45" w14:textId="77777777" w:rsidR="00E96808" w:rsidRPr="00E96808" w:rsidRDefault="00E96808" w:rsidP="00E96808">
            <w:pPr>
              <w:pStyle w:val="103"/>
            </w:pPr>
            <w:r w:rsidRPr="00F21209">
              <w:t>руб./Гкал</w:t>
            </w:r>
          </w:p>
        </w:tc>
        <w:tc>
          <w:tcPr>
            <w:tcW w:w="148" w:type="pct"/>
            <w:noWrap/>
            <w:vAlign w:val="bottom"/>
          </w:tcPr>
          <w:p w14:paraId="3C7FE931" w14:textId="7FBEE85D" w:rsidR="00E96808" w:rsidRPr="00E96808" w:rsidRDefault="00E96808" w:rsidP="00E96808">
            <w:pPr>
              <w:pStyle w:val="103"/>
            </w:pPr>
            <w:r w:rsidRPr="00517E7A">
              <w:t>2234</w:t>
            </w:r>
          </w:p>
        </w:tc>
        <w:tc>
          <w:tcPr>
            <w:tcW w:w="148" w:type="pct"/>
            <w:noWrap/>
            <w:vAlign w:val="bottom"/>
          </w:tcPr>
          <w:p w14:paraId="1221D093" w14:textId="4779CF7D" w:rsidR="00E96808" w:rsidRPr="00E96808" w:rsidRDefault="00E96808" w:rsidP="00E96808">
            <w:pPr>
              <w:pStyle w:val="103"/>
            </w:pPr>
            <w:r w:rsidRPr="00517E7A">
              <w:t>2313</w:t>
            </w:r>
          </w:p>
        </w:tc>
        <w:tc>
          <w:tcPr>
            <w:tcW w:w="148" w:type="pct"/>
            <w:noWrap/>
            <w:vAlign w:val="bottom"/>
          </w:tcPr>
          <w:p w14:paraId="364B4DBA" w14:textId="21F63E81" w:rsidR="00E96808" w:rsidRPr="00E96808" w:rsidRDefault="00E96808" w:rsidP="00E96808">
            <w:pPr>
              <w:pStyle w:val="103"/>
            </w:pPr>
            <w:r w:rsidRPr="00517E7A">
              <w:t>2390</w:t>
            </w:r>
          </w:p>
        </w:tc>
        <w:tc>
          <w:tcPr>
            <w:tcW w:w="148" w:type="pct"/>
            <w:noWrap/>
            <w:vAlign w:val="bottom"/>
          </w:tcPr>
          <w:p w14:paraId="01F1A680" w14:textId="70933F8F" w:rsidR="00E96808" w:rsidRPr="00E96808" w:rsidRDefault="00E96808" w:rsidP="00E96808">
            <w:pPr>
              <w:pStyle w:val="103"/>
            </w:pPr>
            <w:r w:rsidRPr="00517E7A">
              <w:t>2464</w:t>
            </w:r>
          </w:p>
        </w:tc>
        <w:tc>
          <w:tcPr>
            <w:tcW w:w="148" w:type="pct"/>
            <w:noWrap/>
            <w:vAlign w:val="bottom"/>
          </w:tcPr>
          <w:p w14:paraId="2E8D2C61" w14:textId="28DAC707" w:rsidR="00E96808" w:rsidRPr="00E96808" w:rsidRDefault="00E96808" w:rsidP="00E96808">
            <w:pPr>
              <w:pStyle w:val="103"/>
            </w:pPr>
            <w:r w:rsidRPr="00517E7A">
              <w:t>2536</w:t>
            </w:r>
          </w:p>
        </w:tc>
        <w:tc>
          <w:tcPr>
            <w:tcW w:w="148" w:type="pct"/>
            <w:noWrap/>
            <w:vAlign w:val="bottom"/>
          </w:tcPr>
          <w:p w14:paraId="78EC61B3" w14:textId="0BFE27D4" w:rsidR="00E96808" w:rsidRPr="00E96808" w:rsidRDefault="00E96808" w:rsidP="00E96808">
            <w:pPr>
              <w:pStyle w:val="103"/>
            </w:pPr>
            <w:r w:rsidRPr="00517E7A">
              <w:t>2606</w:t>
            </w:r>
          </w:p>
        </w:tc>
        <w:tc>
          <w:tcPr>
            <w:tcW w:w="148" w:type="pct"/>
            <w:noWrap/>
            <w:vAlign w:val="bottom"/>
          </w:tcPr>
          <w:p w14:paraId="1F6D066B" w14:textId="393E3828" w:rsidR="00E96808" w:rsidRPr="00E96808" w:rsidRDefault="00E96808" w:rsidP="00E96808">
            <w:pPr>
              <w:pStyle w:val="103"/>
            </w:pPr>
            <w:r w:rsidRPr="00517E7A">
              <w:t>2674</w:t>
            </w:r>
          </w:p>
        </w:tc>
        <w:tc>
          <w:tcPr>
            <w:tcW w:w="148" w:type="pct"/>
            <w:noWrap/>
            <w:vAlign w:val="bottom"/>
          </w:tcPr>
          <w:p w14:paraId="349BEA0C" w14:textId="629DA791" w:rsidR="00E96808" w:rsidRPr="00E96808" w:rsidRDefault="00E96808" w:rsidP="00E96808">
            <w:pPr>
              <w:pStyle w:val="103"/>
            </w:pPr>
            <w:r w:rsidRPr="00517E7A">
              <w:t>2740</w:t>
            </w:r>
          </w:p>
        </w:tc>
        <w:tc>
          <w:tcPr>
            <w:tcW w:w="148" w:type="pct"/>
            <w:noWrap/>
            <w:vAlign w:val="bottom"/>
          </w:tcPr>
          <w:p w14:paraId="5C6EAA85" w14:textId="05D22493" w:rsidR="00E96808" w:rsidRPr="00E96808" w:rsidRDefault="00E96808" w:rsidP="00E96808">
            <w:pPr>
              <w:pStyle w:val="103"/>
            </w:pPr>
            <w:r w:rsidRPr="00517E7A">
              <w:t>2803</w:t>
            </w:r>
          </w:p>
        </w:tc>
        <w:tc>
          <w:tcPr>
            <w:tcW w:w="148" w:type="pct"/>
            <w:noWrap/>
            <w:vAlign w:val="bottom"/>
          </w:tcPr>
          <w:p w14:paraId="1C909A31" w14:textId="3105DEE5" w:rsidR="00E96808" w:rsidRPr="00E96808" w:rsidRDefault="00E96808" w:rsidP="00E96808">
            <w:pPr>
              <w:pStyle w:val="103"/>
            </w:pPr>
            <w:r w:rsidRPr="00517E7A">
              <w:t>2860</w:t>
            </w:r>
          </w:p>
        </w:tc>
        <w:tc>
          <w:tcPr>
            <w:tcW w:w="148" w:type="pct"/>
            <w:noWrap/>
            <w:vAlign w:val="bottom"/>
          </w:tcPr>
          <w:p w14:paraId="72781686" w14:textId="6D8A4ECE" w:rsidR="00E96808" w:rsidRPr="00E96808" w:rsidRDefault="00E96808" w:rsidP="00E96808">
            <w:pPr>
              <w:pStyle w:val="103"/>
            </w:pPr>
            <w:r w:rsidRPr="00517E7A">
              <w:t>2919</w:t>
            </w:r>
          </w:p>
        </w:tc>
        <w:tc>
          <w:tcPr>
            <w:tcW w:w="148" w:type="pct"/>
            <w:noWrap/>
            <w:vAlign w:val="bottom"/>
          </w:tcPr>
          <w:p w14:paraId="040512E3" w14:textId="480CC302" w:rsidR="00E96808" w:rsidRPr="00E96808" w:rsidRDefault="00E96808" w:rsidP="00E96808">
            <w:pPr>
              <w:pStyle w:val="103"/>
            </w:pPr>
            <w:r w:rsidRPr="00517E7A">
              <w:t>2979</w:t>
            </w:r>
          </w:p>
        </w:tc>
        <w:tc>
          <w:tcPr>
            <w:tcW w:w="148" w:type="pct"/>
            <w:noWrap/>
            <w:vAlign w:val="bottom"/>
          </w:tcPr>
          <w:p w14:paraId="51B239D9" w14:textId="5B059251" w:rsidR="00E96808" w:rsidRPr="00E96808" w:rsidRDefault="00E96808" w:rsidP="00E96808">
            <w:pPr>
              <w:pStyle w:val="103"/>
            </w:pPr>
            <w:r w:rsidRPr="00517E7A">
              <w:t>3039</w:t>
            </w:r>
          </w:p>
        </w:tc>
        <w:tc>
          <w:tcPr>
            <w:tcW w:w="148" w:type="pct"/>
            <w:noWrap/>
            <w:vAlign w:val="bottom"/>
          </w:tcPr>
          <w:p w14:paraId="3D621A31" w14:textId="2B2D4A04" w:rsidR="00E96808" w:rsidRPr="00E96808" w:rsidRDefault="00E96808" w:rsidP="00E96808">
            <w:pPr>
              <w:pStyle w:val="103"/>
            </w:pPr>
            <w:r w:rsidRPr="00517E7A">
              <w:t>3101</w:t>
            </w:r>
          </w:p>
        </w:tc>
        <w:tc>
          <w:tcPr>
            <w:tcW w:w="148" w:type="pct"/>
            <w:noWrap/>
            <w:vAlign w:val="bottom"/>
          </w:tcPr>
          <w:p w14:paraId="779393E7" w14:textId="759DA532" w:rsidR="00E96808" w:rsidRPr="00E96808" w:rsidRDefault="00E96808" w:rsidP="00E96808">
            <w:pPr>
              <w:pStyle w:val="103"/>
            </w:pPr>
            <w:r w:rsidRPr="00517E7A">
              <w:t>3164</w:t>
            </w:r>
          </w:p>
        </w:tc>
        <w:tc>
          <w:tcPr>
            <w:tcW w:w="148" w:type="pct"/>
            <w:noWrap/>
            <w:vAlign w:val="bottom"/>
          </w:tcPr>
          <w:p w14:paraId="739DF768" w14:textId="54426A99" w:rsidR="00E96808" w:rsidRPr="00E96808" w:rsidRDefault="00E96808" w:rsidP="00E96808">
            <w:pPr>
              <w:pStyle w:val="103"/>
            </w:pPr>
            <w:r w:rsidRPr="00517E7A">
              <w:t>3229</w:t>
            </w:r>
          </w:p>
        </w:tc>
        <w:tc>
          <w:tcPr>
            <w:tcW w:w="148" w:type="pct"/>
            <w:noWrap/>
            <w:vAlign w:val="bottom"/>
          </w:tcPr>
          <w:p w14:paraId="0E293F9B" w14:textId="10B3BBE1" w:rsidR="00E96808" w:rsidRPr="00E96808" w:rsidRDefault="00E96808" w:rsidP="00E96808">
            <w:pPr>
              <w:pStyle w:val="103"/>
            </w:pPr>
            <w:r w:rsidRPr="00517E7A">
              <w:t>3295</w:t>
            </w:r>
          </w:p>
        </w:tc>
        <w:tc>
          <w:tcPr>
            <w:tcW w:w="148" w:type="pct"/>
            <w:noWrap/>
            <w:vAlign w:val="bottom"/>
          </w:tcPr>
          <w:p w14:paraId="5F79C34C" w14:textId="3270DC9C" w:rsidR="00E96808" w:rsidRPr="00E96808" w:rsidRDefault="00E96808" w:rsidP="00E96808">
            <w:pPr>
              <w:pStyle w:val="103"/>
            </w:pPr>
            <w:r w:rsidRPr="00517E7A">
              <w:t>3362</w:t>
            </w:r>
          </w:p>
        </w:tc>
        <w:tc>
          <w:tcPr>
            <w:tcW w:w="148" w:type="pct"/>
            <w:noWrap/>
            <w:vAlign w:val="bottom"/>
          </w:tcPr>
          <w:p w14:paraId="5D4617F8" w14:textId="67C62E95" w:rsidR="00E96808" w:rsidRPr="00E96808" w:rsidRDefault="00E96808" w:rsidP="00E96808">
            <w:pPr>
              <w:pStyle w:val="103"/>
            </w:pPr>
            <w:r w:rsidRPr="00517E7A">
              <w:t>3431</w:t>
            </w:r>
          </w:p>
        </w:tc>
        <w:tc>
          <w:tcPr>
            <w:tcW w:w="148" w:type="pct"/>
            <w:noWrap/>
            <w:vAlign w:val="bottom"/>
          </w:tcPr>
          <w:p w14:paraId="65126B5E" w14:textId="4C850F46" w:rsidR="00E96808" w:rsidRPr="00E96808" w:rsidRDefault="00E96808" w:rsidP="00E96808">
            <w:pPr>
              <w:pStyle w:val="103"/>
            </w:pPr>
            <w:r w:rsidRPr="00517E7A">
              <w:t>3500</w:t>
            </w:r>
          </w:p>
        </w:tc>
        <w:tc>
          <w:tcPr>
            <w:tcW w:w="148" w:type="pct"/>
            <w:noWrap/>
            <w:vAlign w:val="bottom"/>
          </w:tcPr>
          <w:p w14:paraId="0EADF308" w14:textId="6B88E4EB" w:rsidR="00E96808" w:rsidRPr="00E96808" w:rsidRDefault="00E96808" w:rsidP="00E96808">
            <w:pPr>
              <w:pStyle w:val="103"/>
            </w:pPr>
            <w:r w:rsidRPr="00517E7A">
              <w:t>3572</w:t>
            </w:r>
          </w:p>
        </w:tc>
      </w:tr>
    </w:tbl>
    <w:p w14:paraId="402CCFED" w14:textId="77777777" w:rsidR="00F21209" w:rsidRPr="00F21209" w:rsidRDefault="00F21209" w:rsidP="00F21209">
      <w:pPr>
        <w:pStyle w:val="a1"/>
      </w:pPr>
    </w:p>
    <w:p w14:paraId="1231A013" w14:textId="110A0AEF" w:rsidR="00EF76DC" w:rsidRPr="00F21209" w:rsidRDefault="00E96808" w:rsidP="00F21209">
      <w:pPr>
        <w:pStyle w:val="a9"/>
      </w:pPr>
      <w:r w:rsidRPr="00E96808">
        <w:rPr>
          <w:noProof/>
          <w:lang w:eastAsia="ru-RU"/>
        </w:rPr>
        <w:drawing>
          <wp:inline distT="0" distB="0" distL="0" distR="0" wp14:anchorId="49522134" wp14:editId="33D381A0">
            <wp:extent cx="11220450" cy="3943350"/>
            <wp:effectExtent l="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67611D18" w14:textId="01D01597" w:rsidR="00F21209" w:rsidRPr="00F21209" w:rsidRDefault="00F21209" w:rsidP="00BE4BAC">
      <w:pPr>
        <w:pStyle w:val="a9"/>
      </w:pPr>
      <w:r w:rsidRPr="00F21209">
        <w:t xml:space="preserve">Рисунок </w:t>
      </w:r>
      <w:fldSimple w:instr=" SEQ Рисунок \* ARABIC ">
        <w:r w:rsidR="00D01E94">
          <w:rPr>
            <w:noProof/>
          </w:rPr>
          <w:t>16</w:t>
        </w:r>
      </w:fldSimple>
      <w:r w:rsidRPr="00F21209">
        <w:t xml:space="preserve"> - Рост тарифа на тепловую энергию конечным потребителям, необходимый для коммерческой эффективности проекта</w:t>
      </w:r>
    </w:p>
    <w:sectPr w:rsidR="00F21209" w:rsidRPr="00F21209" w:rsidSect="00BE4BAC">
      <w:pgSz w:w="23814" w:h="16840" w:orient="landscape" w:code="8"/>
      <w:pgMar w:top="1701" w:right="1134"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506B1F6" w14:textId="77777777" w:rsidR="00612D72" w:rsidRDefault="00612D72" w:rsidP="00E57A3F">
      <w:pPr>
        <w:spacing w:line="240" w:lineRule="auto"/>
      </w:pPr>
      <w:r>
        <w:separator/>
      </w:r>
    </w:p>
  </w:endnote>
  <w:endnote w:type="continuationSeparator" w:id="0">
    <w:p w14:paraId="44245E69" w14:textId="77777777" w:rsidR="00612D72" w:rsidRDefault="00612D72" w:rsidP="00E57A3F">
      <w:pPr>
        <w:spacing w:line="240" w:lineRule="auto"/>
      </w:pPr>
      <w:r>
        <w:continuationSeparator/>
      </w:r>
    </w:p>
  </w:endnote>
  <w:endnote w:type="continuationNotice" w:id="1">
    <w:p w14:paraId="2EE8A13F" w14:textId="77777777" w:rsidR="00612D72" w:rsidRDefault="00612D7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Calibri Light">
    <w:panose1 w:val="020F0302020204030204"/>
    <w:charset w:val="CC"/>
    <w:family w:val="swiss"/>
    <w:pitch w:val="variable"/>
    <w:sig w:usb0="A00002EF" w:usb1="4000207B" w:usb2="00000000" w:usb3="00000000" w:csb0="0000019F" w:csb1="00000000"/>
  </w:font>
  <w:font w:name="Consolas">
    <w:panose1 w:val="020B0609020204030204"/>
    <w:charset w:val="CC"/>
    <w:family w:val="modern"/>
    <w:pitch w:val="fixed"/>
    <w:sig w:usb0="E10002FF" w:usb1="4000FCFF" w:usb2="00000009" w:usb3="00000000" w:csb0="000001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80221662"/>
      <w:docPartObj>
        <w:docPartGallery w:val="Page Numbers (Bottom of Page)"/>
        <w:docPartUnique/>
      </w:docPartObj>
    </w:sdtPr>
    <w:sdtContent>
      <w:p w14:paraId="09DC3C45" w14:textId="77777777" w:rsidR="00612D72" w:rsidRDefault="00612D72" w:rsidP="00E57A3F">
        <w:pPr>
          <w:pStyle w:val="a7"/>
        </w:pPr>
        <w:r>
          <w:fldChar w:fldCharType="begin"/>
        </w:r>
        <w:r>
          <w:instrText>PAGE   \* MERGEFORMAT</w:instrText>
        </w:r>
        <w:r>
          <w:fldChar w:fldCharType="separate"/>
        </w:r>
        <w:r w:rsidR="00D97920">
          <w:t>2</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870D56" w14:textId="77777777" w:rsidR="00612D72" w:rsidRDefault="00612D72" w:rsidP="00E57A3F">
      <w:pPr>
        <w:spacing w:line="240" w:lineRule="auto"/>
      </w:pPr>
      <w:r>
        <w:separator/>
      </w:r>
    </w:p>
  </w:footnote>
  <w:footnote w:type="continuationSeparator" w:id="0">
    <w:p w14:paraId="2FFFCAF5" w14:textId="77777777" w:rsidR="00612D72" w:rsidRDefault="00612D72" w:rsidP="00E57A3F">
      <w:pPr>
        <w:spacing w:line="240" w:lineRule="auto"/>
      </w:pPr>
      <w:r>
        <w:continuationSeparator/>
      </w:r>
    </w:p>
  </w:footnote>
  <w:footnote w:type="continuationNotice" w:id="1">
    <w:p w14:paraId="120B023C" w14:textId="77777777" w:rsidR="00612D72" w:rsidRDefault="00612D72">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DC3C44" w14:textId="77777777" w:rsidR="00612D72" w:rsidRPr="00E57A3F" w:rsidRDefault="00612D72" w:rsidP="00E57A3F">
    <w:pPr>
      <w:pBdr>
        <w:bottom w:val="single" w:sz="4" w:space="1" w:color="auto"/>
      </w:pBdr>
      <w:tabs>
        <w:tab w:val="center" w:pos="4677"/>
        <w:tab w:val="right" w:pos="9355"/>
      </w:tabs>
      <w:spacing w:line="240" w:lineRule="auto"/>
      <w:jc w:val="center"/>
      <w:rPr>
        <w:rFonts w:cstheme="minorBidi"/>
        <w:i/>
        <w:iCs w:val="0"/>
        <w:noProof/>
        <w:sz w:val="20"/>
        <w:szCs w:val="24"/>
        <w:lang w:eastAsia="ru-RU"/>
      </w:rPr>
    </w:pPr>
    <w:r w:rsidRPr="00E57A3F">
      <w:rPr>
        <w:rFonts w:cstheme="minorBidi"/>
        <w:i/>
        <w:iCs w:val="0"/>
        <w:noProof/>
        <w:sz w:val="20"/>
        <w:szCs w:val="24"/>
        <w:lang w:eastAsia="ru-RU"/>
      </w:rPr>
      <w:t>Акционерное общество «Газпром промгаз»</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D80B23"/>
    <w:multiLevelType w:val="hybridMultilevel"/>
    <w:tmpl w:val="6BFC2FD2"/>
    <w:lvl w:ilvl="0" w:tplc="16FE6D24">
      <w:start w:val="1"/>
      <w:numFmt w:val="bullet"/>
      <w:pStyle w:val="a"/>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nsid w:val="0F876AF2"/>
    <w:multiLevelType w:val="multilevel"/>
    <w:tmpl w:val="54B65F54"/>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Arial" w:hAnsi="Arial" w:cs="Arial"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specVanish w:val="0"/>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2">
    <w:nsid w:val="31AD7D67"/>
    <w:multiLevelType w:val="multilevel"/>
    <w:tmpl w:val="56F8CA3E"/>
    <w:lvl w:ilvl="0">
      <w:start w:val="1"/>
      <w:numFmt w:val="decimal"/>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3">
    <w:nsid w:val="4EED16E2"/>
    <w:multiLevelType w:val="hybridMultilevel"/>
    <w:tmpl w:val="45B45E1A"/>
    <w:lvl w:ilvl="0" w:tplc="0419000F">
      <w:start w:val="1"/>
      <w:numFmt w:val="decimal"/>
      <w:pStyle w:val="2"/>
      <w:lvlText w:val="%1."/>
      <w:lvlJc w:val="left"/>
      <w:pPr>
        <w:tabs>
          <w:tab w:val="num" w:pos="802"/>
        </w:tabs>
        <w:ind w:left="802" w:hanging="360"/>
      </w:pPr>
    </w:lvl>
    <w:lvl w:ilvl="1" w:tplc="04190019">
      <w:start w:val="1"/>
      <w:numFmt w:val="lowerLetter"/>
      <w:lvlText w:val="%2."/>
      <w:lvlJc w:val="left"/>
      <w:pPr>
        <w:tabs>
          <w:tab w:val="num" w:pos="1522"/>
        </w:tabs>
        <w:ind w:left="1522" w:hanging="360"/>
      </w:pPr>
    </w:lvl>
    <w:lvl w:ilvl="2" w:tplc="0419001B">
      <w:start w:val="1"/>
      <w:numFmt w:val="lowerRoman"/>
      <w:lvlText w:val="%3."/>
      <w:lvlJc w:val="right"/>
      <w:pPr>
        <w:tabs>
          <w:tab w:val="num" w:pos="2242"/>
        </w:tabs>
        <w:ind w:left="2242" w:hanging="180"/>
      </w:pPr>
    </w:lvl>
    <w:lvl w:ilvl="3" w:tplc="0419000F">
      <w:start w:val="1"/>
      <w:numFmt w:val="decimal"/>
      <w:lvlText w:val="%4."/>
      <w:lvlJc w:val="left"/>
      <w:pPr>
        <w:tabs>
          <w:tab w:val="num" w:pos="2962"/>
        </w:tabs>
        <w:ind w:left="2962" w:hanging="360"/>
      </w:pPr>
    </w:lvl>
    <w:lvl w:ilvl="4" w:tplc="04190019">
      <w:start w:val="1"/>
      <w:numFmt w:val="lowerLetter"/>
      <w:lvlText w:val="%5."/>
      <w:lvlJc w:val="left"/>
      <w:pPr>
        <w:tabs>
          <w:tab w:val="num" w:pos="3682"/>
        </w:tabs>
        <w:ind w:left="3682" w:hanging="360"/>
      </w:pPr>
    </w:lvl>
    <w:lvl w:ilvl="5" w:tplc="0419001B">
      <w:start w:val="1"/>
      <w:numFmt w:val="lowerRoman"/>
      <w:lvlText w:val="%6."/>
      <w:lvlJc w:val="right"/>
      <w:pPr>
        <w:tabs>
          <w:tab w:val="num" w:pos="4402"/>
        </w:tabs>
        <w:ind w:left="4402" w:hanging="180"/>
      </w:pPr>
    </w:lvl>
    <w:lvl w:ilvl="6" w:tplc="0419000F">
      <w:start w:val="1"/>
      <w:numFmt w:val="decimal"/>
      <w:lvlText w:val="%7."/>
      <w:lvlJc w:val="left"/>
      <w:pPr>
        <w:tabs>
          <w:tab w:val="num" w:pos="5122"/>
        </w:tabs>
        <w:ind w:left="5122" w:hanging="360"/>
      </w:pPr>
    </w:lvl>
    <w:lvl w:ilvl="7" w:tplc="04190019">
      <w:start w:val="1"/>
      <w:numFmt w:val="lowerLetter"/>
      <w:lvlText w:val="%8."/>
      <w:lvlJc w:val="left"/>
      <w:pPr>
        <w:tabs>
          <w:tab w:val="num" w:pos="5842"/>
        </w:tabs>
        <w:ind w:left="5842" w:hanging="360"/>
      </w:pPr>
    </w:lvl>
    <w:lvl w:ilvl="8" w:tplc="0419001B">
      <w:start w:val="1"/>
      <w:numFmt w:val="lowerRoman"/>
      <w:lvlText w:val="%9."/>
      <w:lvlJc w:val="right"/>
      <w:pPr>
        <w:tabs>
          <w:tab w:val="num" w:pos="6562"/>
        </w:tabs>
        <w:ind w:left="6562" w:hanging="180"/>
      </w:pPr>
    </w:lvl>
  </w:abstractNum>
  <w:num w:numId="1">
    <w:abstractNumId w:val="0"/>
  </w:num>
  <w:num w:numId="2">
    <w:abstractNumId w:val="0"/>
  </w:num>
  <w:num w:numId="3">
    <w:abstractNumId w:val="1"/>
  </w:num>
  <w:num w:numId="4">
    <w:abstractNumId w:val="3"/>
  </w:num>
  <w:num w:numId="5">
    <w:abstractNumId w:val="2"/>
  </w:num>
  <w:num w:numId="6">
    <w:abstractNumId w:val="1"/>
  </w:num>
  <w:num w:numId="7">
    <w:abstractNumId w:val="1"/>
  </w:num>
  <w:num w:numId="8">
    <w:abstractNumId w:val="1"/>
  </w:num>
  <w:num w:numId="9">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7"/>
  <w:styleLockTheme/>
  <w:styleLockQFSet/>
  <w:defaultTabStop w:val="708"/>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10E"/>
    <w:rsid w:val="00010DA0"/>
    <w:rsid w:val="00016DBD"/>
    <w:rsid w:val="000242A7"/>
    <w:rsid w:val="00025C10"/>
    <w:rsid w:val="0003047B"/>
    <w:rsid w:val="00044AA3"/>
    <w:rsid w:val="00045C5B"/>
    <w:rsid w:val="00051238"/>
    <w:rsid w:val="0005376E"/>
    <w:rsid w:val="000576A6"/>
    <w:rsid w:val="000618F0"/>
    <w:rsid w:val="000619B4"/>
    <w:rsid w:val="0006236B"/>
    <w:rsid w:val="00065B2D"/>
    <w:rsid w:val="00093C6C"/>
    <w:rsid w:val="00095248"/>
    <w:rsid w:val="000977A5"/>
    <w:rsid w:val="000B6779"/>
    <w:rsid w:val="000B68AD"/>
    <w:rsid w:val="000D15B8"/>
    <w:rsid w:val="000D2332"/>
    <w:rsid w:val="000D5BC7"/>
    <w:rsid w:val="000E11B1"/>
    <w:rsid w:val="000E7EA5"/>
    <w:rsid w:val="000F4B86"/>
    <w:rsid w:val="000F7ADE"/>
    <w:rsid w:val="001007D8"/>
    <w:rsid w:val="00105E8A"/>
    <w:rsid w:val="00120937"/>
    <w:rsid w:val="001241AF"/>
    <w:rsid w:val="00136292"/>
    <w:rsid w:val="0015385D"/>
    <w:rsid w:val="0016510E"/>
    <w:rsid w:val="001662E1"/>
    <w:rsid w:val="0017248C"/>
    <w:rsid w:val="00172CA1"/>
    <w:rsid w:val="0017746A"/>
    <w:rsid w:val="00180324"/>
    <w:rsid w:val="00180565"/>
    <w:rsid w:val="00185AB4"/>
    <w:rsid w:val="001906C1"/>
    <w:rsid w:val="00193F46"/>
    <w:rsid w:val="001A27BE"/>
    <w:rsid w:val="001A2931"/>
    <w:rsid w:val="001B0821"/>
    <w:rsid w:val="001B1CFB"/>
    <w:rsid w:val="001B2F20"/>
    <w:rsid w:val="001B5150"/>
    <w:rsid w:val="001B71B5"/>
    <w:rsid w:val="001E4805"/>
    <w:rsid w:val="001F1CDB"/>
    <w:rsid w:val="001F2496"/>
    <w:rsid w:val="001F336E"/>
    <w:rsid w:val="001F6B03"/>
    <w:rsid w:val="00200CF3"/>
    <w:rsid w:val="00201F23"/>
    <w:rsid w:val="00207BF6"/>
    <w:rsid w:val="002433E2"/>
    <w:rsid w:val="002447F5"/>
    <w:rsid w:val="0025317E"/>
    <w:rsid w:val="00253721"/>
    <w:rsid w:val="00264912"/>
    <w:rsid w:val="00265DFE"/>
    <w:rsid w:val="00267C92"/>
    <w:rsid w:val="00270786"/>
    <w:rsid w:val="0027499D"/>
    <w:rsid w:val="00276772"/>
    <w:rsid w:val="002772E2"/>
    <w:rsid w:val="002773EE"/>
    <w:rsid w:val="00282A22"/>
    <w:rsid w:val="0029235A"/>
    <w:rsid w:val="00293538"/>
    <w:rsid w:val="0029634F"/>
    <w:rsid w:val="002A4625"/>
    <w:rsid w:val="002A7D67"/>
    <w:rsid w:val="002B032E"/>
    <w:rsid w:val="002B5277"/>
    <w:rsid w:val="002C1E70"/>
    <w:rsid w:val="002C2E0C"/>
    <w:rsid w:val="002C3723"/>
    <w:rsid w:val="002E7864"/>
    <w:rsid w:val="00305390"/>
    <w:rsid w:val="00305C7B"/>
    <w:rsid w:val="00312385"/>
    <w:rsid w:val="003314C1"/>
    <w:rsid w:val="00342A74"/>
    <w:rsid w:val="0034752B"/>
    <w:rsid w:val="0035173D"/>
    <w:rsid w:val="00354ABB"/>
    <w:rsid w:val="003563FC"/>
    <w:rsid w:val="00364929"/>
    <w:rsid w:val="00370261"/>
    <w:rsid w:val="00371201"/>
    <w:rsid w:val="00390C1D"/>
    <w:rsid w:val="00394B7D"/>
    <w:rsid w:val="00397864"/>
    <w:rsid w:val="003A5C20"/>
    <w:rsid w:val="003C3A8B"/>
    <w:rsid w:val="003D6461"/>
    <w:rsid w:val="003E0169"/>
    <w:rsid w:val="003E7083"/>
    <w:rsid w:val="003F2124"/>
    <w:rsid w:val="003F4D7D"/>
    <w:rsid w:val="004014F8"/>
    <w:rsid w:val="00415C47"/>
    <w:rsid w:val="00423569"/>
    <w:rsid w:val="0043576C"/>
    <w:rsid w:val="00444837"/>
    <w:rsid w:val="004462B3"/>
    <w:rsid w:val="00455DF3"/>
    <w:rsid w:val="00455E1D"/>
    <w:rsid w:val="004647C4"/>
    <w:rsid w:val="00464E64"/>
    <w:rsid w:val="00482626"/>
    <w:rsid w:val="004A0ED8"/>
    <w:rsid w:val="004A6749"/>
    <w:rsid w:val="004B57DD"/>
    <w:rsid w:val="004B65E6"/>
    <w:rsid w:val="004C0F03"/>
    <w:rsid w:val="004C2D18"/>
    <w:rsid w:val="004C6EFF"/>
    <w:rsid w:val="004C718C"/>
    <w:rsid w:val="004C7E6E"/>
    <w:rsid w:val="004D2C83"/>
    <w:rsid w:val="004E1932"/>
    <w:rsid w:val="004F3347"/>
    <w:rsid w:val="004F5D07"/>
    <w:rsid w:val="00525788"/>
    <w:rsid w:val="00532866"/>
    <w:rsid w:val="00542E63"/>
    <w:rsid w:val="0054424F"/>
    <w:rsid w:val="005474C5"/>
    <w:rsid w:val="005476B9"/>
    <w:rsid w:val="0055240F"/>
    <w:rsid w:val="00570E9E"/>
    <w:rsid w:val="00572CDF"/>
    <w:rsid w:val="00573E10"/>
    <w:rsid w:val="00585E1D"/>
    <w:rsid w:val="0058676A"/>
    <w:rsid w:val="005A336B"/>
    <w:rsid w:val="005A36FF"/>
    <w:rsid w:val="005A5B6C"/>
    <w:rsid w:val="005A79E9"/>
    <w:rsid w:val="005B017B"/>
    <w:rsid w:val="005B0634"/>
    <w:rsid w:val="005B086F"/>
    <w:rsid w:val="005B2791"/>
    <w:rsid w:val="005B6041"/>
    <w:rsid w:val="005B719E"/>
    <w:rsid w:val="005C23D7"/>
    <w:rsid w:val="005C2646"/>
    <w:rsid w:val="005C3D33"/>
    <w:rsid w:val="005D2312"/>
    <w:rsid w:val="00605FC8"/>
    <w:rsid w:val="00612D72"/>
    <w:rsid w:val="006239B6"/>
    <w:rsid w:val="006273A9"/>
    <w:rsid w:val="0063579C"/>
    <w:rsid w:val="006375BC"/>
    <w:rsid w:val="0064189E"/>
    <w:rsid w:val="00644991"/>
    <w:rsid w:val="006458D3"/>
    <w:rsid w:val="00647A2C"/>
    <w:rsid w:val="00661A7D"/>
    <w:rsid w:val="006622A8"/>
    <w:rsid w:val="00683443"/>
    <w:rsid w:val="00686C28"/>
    <w:rsid w:val="00692A2A"/>
    <w:rsid w:val="00694613"/>
    <w:rsid w:val="00696013"/>
    <w:rsid w:val="006A3FBC"/>
    <w:rsid w:val="006B0DFD"/>
    <w:rsid w:val="006B65E9"/>
    <w:rsid w:val="006C61D0"/>
    <w:rsid w:val="006D240E"/>
    <w:rsid w:val="006D4D98"/>
    <w:rsid w:val="006D7276"/>
    <w:rsid w:val="0070026E"/>
    <w:rsid w:val="00704B46"/>
    <w:rsid w:val="0071797F"/>
    <w:rsid w:val="00724C19"/>
    <w:rsid w:val="00727180"/>
    <w:rsid w:val="0074031C"/>
    <w:rsid w:val="0074049A"/>
    <w:rsid w:val="00751A24"/>
    <w:rsid w:val="007667B6"/>
    <w:rsid w:val="00792458"/>
    <w:rsid w:val="0079786A"/>
    <w:rsid w:val="007A0A79"/>
    <w:rsid w:val="007E2862"/>
    <w:rsid w:val="007E4EB2"/>
    <w:rsid w:val="007F0246"/>
    <w:rsid w:val="007F0C21"/>
    <w:rsid w:val="00800958"/>
    <w:rsid w:val="00801C07"/>
    <w:rsid w:val="0080215E"/>
    <w:rsid w:val="0082670F"/>
    <w:rsid w:val="008323D6"/>
    <w:rsid w:val="0083760B"/>
    <w:rsid w:val="00844D19"/>
    <w:rsid w:val="00850CD8"/>
    <w:rsid w:val="00855579"/>
    <w:rsid w:val="00860551"/>
    <w:rsid w:val="00864E4A"/>
    <w:rsid w:val="00894799"/>
    <w:rsid w:val="008A1624"/>
    <w:rsid w:val="008A351F"/>
    <w:rsid w:val="008B5507"/>
    <w:rsid w:val="008B60D8"/>
    <w:rsid w:val="008D2A90"/>
    <w:rsid w:val="008D3D40"/>
    <w:rsid w:val="008D3E39"/>
    <w:rsid w:val="008E300B"/>
    <w:rsid w:val="008F7933"/>
    <w:rsid w:val="00901F70"/>
    <w:rsid w:val="009113CD"/>
    <w:rsid w:val="00921B4D"/>
    <w:rsid w:val="00925178"/>
    <w:rsid w:val="00945D86"/>
    <w:rsid w:val="00951781"/>
    <w:rsid w:val="009531BD"/>
    <w:rsid w:val="00955FDA"/>
    <w:rsid w:val="00956460"/>
    <w:rsid w:val="00956924"/>
    <w:rsid w:val="009615D9"/>
    <w:rsid w:val="009624DA"/>
    <w:rsid w:val="00964878"/>
    <w:rsid w:val="009716DF"/>
    <w:rsid w:val="00974A23"/>
    <w:rsid w:val="009762E2"/>
    <w:rsid w:val="00990F48"/>
    <w:rsid w:val="009A1BEF"/>
    <w:rsid w:val="009A7307"/>
    <w:rsid w:val="009B0B24"/>
    <w:rsid w:val="009C47A0"/>
    <w:rsid w:val="009D043E"/>
    <w:rsid w:val="009D0606"/>
    <w:rsid w:val="009D3145"/>
    <w:rsid w:val="00A00496"/>
    <w:rsid w:val="00A00B93"/>
    <w:rsid w:val="00A0699C"/>
    <w:rsid w:val="00A148CE"/>
    <w:rsid w:val="00A30D58"/>
    <w:rsid w:val="00A554CC"/>
    <w:rsid w:val="00A573DF"/>
    <w:rsid w:val="00A647FD"/>
    <w:rsid w:val="00A67B5E"/>
    <w:rsid w:val="00A82CF5"/>
    <w:rsid w:val="00A85B04"/>
    <w:rsid w:val="00A86BB6"/>
    <w:rsid w:val="00A878F8"/>
    <w:rsid w:val="00AA49FD"/>
    <w:rsid w:val="00AB52D4"/>
    <w:rsid w:val="00AC71EC"/>
    <w:rsid w:val="00B16214"/>
    <w:rsid w:val="00B23CB3"/>
    <w:rsid w:val="00B24FBC"/>
    <w:rsid w:val="00B31564"/>
    <w:rsid w:val="00B34076"/>
    <w:rsid w:val="00B37235"/>
    <w:rsid w:val="00B37723"/>
    <w:rsid w:val="00B442B8"/>
    <w:rsid w:val="00B54E93"/>
    <w:rsid w:val="00B559A6"/>
    <w:rsid w:val="00B64FE2"/>
    <w:rsid w:val="00B66ACC"/>
    <w:rsid w:val="00B713A2"/>
    <w:rsid w:val="00B767B7"/>
    <w:rsid w:val="00B83558"/>
    <w:rsid w:val="00B9128F"/>
    <w:rsid w:val="00BE19A9"/>
    <w:rsid w:val="00BE27B7"/>
    <w:rsid w:val="00BE4BAC"/>
    <w:rsid w:val="00BE509E"/>
    <w:rsid w:val="00BE6B85"/>
    <w:rsid w:val="00BF28D8"/>
    <w:rsid w:val="00C2146C"/>
    <w:rsid w:val="00C3649C"/>
    <w:rsid w:val="00C378D4"/>
    <w:rsid w:val="00C37BE2"/>
    <w:rsid w:val="00C4356C"/>
    <w:rsid w:val="00C464EC"/>
    <w:rsid w:val="00C4778D"/>
    <w:rsid w:val="00C52D8B"/>
    <w:rsid w:val="00C6693F"/>
    <w:rsid w:val="00C71DDA"/>
    <w:rsid w:val="00C774C6"/>
    <w:rsid w:val="00C86837"/>
    <w:rsid w:val="00C9715B"/>
    <w:rsid w:val="00CA2EB4"/>
    <w:rsid w:val="00CA544C"/>
    <w:rsid w:val="00CB5866"/>
    <w:rsid w:val="00CD24E7"/>
    <w:rsid w:val="00CE1273"/>
    <w:rsid w:val="00CE3B4A"/>
    <w:rsid w:val="00D01E94"/>
    <w:rsid w:val="00D02678"/>
    <w:rsid w:val="00D02D30"/>
    <w:rsid w:val="00D03C42"/>
    <w:rsid w:val="00D053D4"/>
    <w:rsid w:val="00D06B70"/>
    <w:rsid w:val="00D16428"/>
    <w:rsid w:val="00D224E2"/>
    <w:rsid w:val="00D26916"/>
    <w:rsid w:val="00D35EEE"/>
    <w:rsid w:val="00D36234"/>
    <w:rsid w:val="00D441AF"/>
    <w:rsid w:val="00D472C5"/>
    <w:rsid w:val="00D52B39"/>
    <w:rsid w:val="00D56573"/>
    <w:rsid w:val="00D56A1A"/>
    <w:rsid w:val="00D62BAE"/>
    <w:rsid w:val="00D63387"/>
    <w:rsid w:val="00D758AF"/>
    <w:rsid w:val="00D7765A"/>
    <w:rsid w:val="00D80189"/>
    <w:rsid w:val="00D86010"/>
    <w:rsid w:val="00D94544"/>
    <w:rsid w:val="00D97920"/>
    <w:rsid w:val="00D97A67"/>
    <w:rsid w:val="00DA7A1B"/>
    <w:rsid w:val="00DB54B7"/>
    <w:rsid w:val="00DB79DD"/>
    <w:rsid w:val="00DC2DFA"/>
    <w:rsid w:val="00DD47E0"/>
    <w:rsid w:val="00DD7FF9"/>
    <w:rsid w:val="00DF6790"/>
    <w:rsid w:val="00E25947"/>
    <w:rsid w:val="00E25F48"/>
    <w:rsid w:val="00E36741"/>
    <w:rsid w:val="00E40D05"/>
    <w:rsid w:val="00E42444"/>
    <w:rsid w:val="00E55AFF"/>
    <w:rsid w:val="00E57A3F"/>
    <w:rsid w:val="00E57AE8"/>
    <w:rsid w:val="00E63328"/>
    <w:rsid w:val="00E756DC"/>
    <w:rsid w:val="00E96808"/>
    <w:rsid w:val="00EB4BCC"/>
    <w:rsid w:val="00EB6D64"/>
    <w:rsid w:val="00EC475F"/>
    <w:rsid w:val="00ED5CAF"/>
    <w:rsid w:val="00ED7103"/>
    <w:rsid w:val="00EE6ABD"/>
    <w:rsid w:val="00EF76DC"/>
    <w:rsid w:val="00F027CE"/>
    <w:rsid w:val="00F11206"/>
    <w:rsid w:val="00F20566"/>
    <w:rsid w:val="00F21209"/>
    <w:rsid w:val="00F311E9"/>
    <w:rsid w:val="00F400A5"/>
    <w:rsid w:val="00F46B62"/>
    <w:rsid w:val="00F5206B"/>
    <w:rsid w:val="00F5307A"/>
    <w:rsid w:val="00F568A6"/>
    <w:rsid w:val="00F56ED7"/>
    <w:rsid w:val="00F57AF2"/>
    <w:rsid w:val="00F671E9"/>
    <w:rsid w:val="00F677B8"/>
    <w:rsid w:val="00F80CAB"/>
    <w:rsid w:val="00F82E88"/>
    <w:rsid w:val="00F953BC"/>
    <w:rsid w:val="00FA2D64"/>
    <w:rsid w:val="00FA3999"/>
    <w:rsid w:val="00FD0853"/>
    <w:rsid w:val="00FD0B73"/>
    <w:rsid w:val="00FF4840"/>
    <w:rsid w:val="00FF5D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9DC3AA9"/>
  <w15:chartTrackingRefBased/>
  <w15:docId w15:val="{60B07DE6-0720-41CA-BEE0-C8649878A0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4"/>
        <w:szCs w:val="24"/>
        <w:lang w:val="ru-RU" w:eastAsia="en-US" w:bidi="ar-SA"/>
      </w:rPr>
    </w:rPrDefault>
    <w:pPrDefault>
      <w:pPr>
        <w:spacing w:after="160" w:line="360" w:lineRule="auto"/>
        <w:ind w:firstLine="709"/>
      </w:pPr>
    </w:pPrDefault>
  </w:docDefaults>
  <w:latentStyles w:defLockedState="0" w:defUIPriority="99" w:defSemiHidden="0" w:defUnhideWhenUsed="0" w:defQFormat="0" w:count="371">
    <w:lsdException w:name="Normal" w:locked="1"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lsdException w:name="footnote text" w:semiHidden="1" w:uiPriority="0"/>
    <w:lsdException w:name="annotation text" w:semiHidden="1" w:unhideWhenUsed="1"/>
    <w:lsdException w:name="header" w:semiHidden="1" w:unhideWhenUsed="1"/>
    <w:lsdException w:name="footer" w:semiHidden="1" w:unhideWhenUsed="1" w:qFormat="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unhideWhenUsed="1"/>
    <w:lsdException w:name="line number" w:semiHidden="1"/>
    <w:lsdException w:name="page number" w:semiHidden="1" w:uiPriority="0"/>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uiPriority="0"/>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uiPriority="0"/>
    <w:lsdException w:name="Body Text Indent" w:semiHidden="1" w:uiPriority="0"/>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uiPriority="0"/>
    <w:lsdException w:name="Body Text 3" w:semiHidden="1" w:uiPriority="0"/>
    <w:lsdException w:name="Body Text Indent 2" w:semiHidden="1" w:uiPriority="0"/>
    <w:lsdException w:name="Body Text Indent 3" w:semiHidden="1" w:uiPriority="0"/>
    <w:lsdException w:name="Block Text" w:semiHidden="1" w:uiPriority="0"/>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lsdException w:name="Plain Text" w:semiHidden="1" w:uiPriority="0"/>
    <w:lsdException w:name="E-mail Signature" w:semiHidden="1"/>
    <w:lsdException w:name="HTML Top of Form" w:semiHidden="1" w:unhideWhenUsed="1"/>
    <w:lsdException w:name="HTML Bottom of Form" w:semiHidden="1" w:unhideWhenUsed="1"/>
    <w:lsdException w:name="Normal (Web)" w:semiHidden="1" w:unhideWhenUsed="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locked="1"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semiHidden="1" w:uiPriority="39" w:qFormat="1"/>
    <w:lsdException w:name="Plain Table 1" w:locked="1" w:uiPriority="41"/>
    <w:lsdException w:name="Plain Table 2" w:locked="1" w:uiPriority="42"/>
    <w:lsdException w:name="Plain Table 3" w:locked="1" w:uiPriority="43"/>
    <w:lsdException w:name="Plain Table 4" w:locked="1" w:uiPriority="44"/>
    <w:lsdException w:name="Plain Table 5" w:locked="1" w:uiPriority="45"/>
    <w:lsdException w:name="Grid Table Light" w:uiPriority="40"/>
    <w:lsdException w:name="Grid Table 1 Light" w:locked="1" w:uiPriority="46"/>
    <w:lsdException w:name="Grid Table 2" w:locked="1" w:uiPriority="47"/>
    <w:lsdException w:name="Grid Table 3" w:locked="1" w:uiPriority="48"/>
    <w:lsdException w:name="Grid Table 4" w:locked="1" w:uiPriority="49"/>
    <w:lsdException w:name="Grid Table 5 Dark" w:locked="1" w:uiPriority="50"/>
    <w:lsdException w:name="Grid Table 6 Colorful" w:locked="1" w:uiPriority="51"/>
    <w:lsdException w:name="Grid Table 7 Colorful" w:locked="1" w:uiPriority="52"/>
    <w:lsdException w:name="Grid Table 1 Light Accent 1" w:locked="1" w:uiPriority="46"/>
    <w:lsdException w:name="Grid Table 2 Accent 1" w:locked="1" w:uiPriority="47"/>
    <w:lsdException w:name="Grid Table 3 Accent 1" w:locked="1" w:uiPriority="48"/>
    <w:lsdException w:name="Grid Table 4 Accent 1" w:locked="1" w:uiPriority="49"/>
    <w:lsdException w:name="Grid Table 5 Dark Accent 1" w:locked="1" w:uiPriority="50"/>
    <w:lsdException w:name="Grid Table 6 Colorful Accent 1" w:locked="1" w:uiPriority="51"/>
    <w:lsdException w:name="Grid Table 7 Colorful Accent 1" w:locked="1" w:uiPriority="52"/>
    <w:lsdException w:name="Grid Table 1 Light Accent 2" w:locked="1" w:uiPriority="46"/>
    <w:lsdException w:name="Grid Table 2 Accent 2" w:locked="1" w:uiPriority="47"/>
    <w:lsdException w:name="Grid Table 3 Accent 2" w:locked="1" w:uiPriority="48"/>
    <w:lsdException w:name="Grid Table 4 Accent 2" w:locked="1" w:uiPriority="49"/>
    <w:lsdException w:name="Grid Table 5 Dark Accent 2" w:locked="1" w:uiPriority="50"/>
    <w:lsdException w:name="Grid Table 6 Colorful Accent 2" w:locked="1" w:uiPriority="51"/>
    <w:lsdException w:name="Grid Table 7 Colorful Accent 2" w:locked="1" w:uiPriority="52"/>
    <w:lsdException w:name="Grid Table 1 Light Accent 3" w:locked="1" w:uiPriority="46"/>
    <w:lsdException w:name="Grid Table 2 Accent 3" w:locked="1" w:uiPriority="47"/>
    <w:lsdException w:name="Grid Table 3 Accent 3" w:locked="1" w:uiPriority="48"/>
    <w:lsdException w:name="Grid Table 4 Accent 3" w:locked="1" w:uiPriority="49"/>
    <w:lsdException w:name="Grid Table 5 Dark Accent 3" w:locked="1" w:uiPriority="50"/>
    <w:lsdException w:name="Grid Table 6 Colorful Accent 3" w:locked="1" w:uiPriority="51"/>
    <w:lsdException w:name="Grid Table 7 Colorful Accent 3" w:locked="1" w:uiPriority="52"/>
    <w:lsdException w:name="Grid Table 1 Light Accent 4" w:locked="1" w:uiPriority="46"/>
    <w:lsdException w:name="Grid Table 2 Accent 4" w:locked="1" w:uiPriority="47"/>
    <w:lsdException w:name="Grid Table 3 Accent 4" w:locked="1" w:uiPriority="48"/>
    <w:lsdException w:name="Grid Table 4 Accent 4" w:locked="1" w:uiPriority="49"/>
    <w:lsdException w:name="Grid Table 5 Dark Accent 4" w:locked="1" w:uiPriority="50"/>
    <w:lsdException w:name="Grid Table 6 Colorful Accent 4" w:locked="1" w:uiPriority="51"/>
    <w:lsdException w:name="Grid Table 7 Colorful Accent 4" w:locked="1" w:uiPriority="52"/>
    <w:lsdException w:name="Grid Table 1 Light Accent 5" w:locked="1" w:uiPriority="46"/>
    <w:lsdException w:name="Grid Table 2 Accent 5" w:locked="1" w:uiPriority="47"/>
    <w:lsdException w:name="Grid Table 3 Accent 5" w:locked="1" w:uiPriority="48"/>
    <w:lsdException w:name="Grid Table 4 Accent 5" w:locked="1" w:uiPriority="49"/>
    <w:lsdException w:name="Grid Table 5 Dark Accent 5" w:locked="1" w:uiPriority="50"/>
    <w:lsdException w:name="Grid Table 6 Colorful Accent 5" w:locked="1" w:uiPriority="51"/>
    <w:lsdException w:name="Grid Table 7 Colorful Accent 5" w:locked="1" w:uiPriority="52"/>
    <w:lsdException w:name="Grid Table 1 Light Accent 6" w:locked="1" w:uiPriority="46"/>
    <w:lsdException w:name="Grid Table 2 Accent 6" w:locked="1" w:uiPriority="47"/>
    <w:lsdException w:name="Grid Table 3 Accent 6" w:locked="1" w:uiPriority="48"/>
    <w:lsdException w:name="Grid Table 4 Accent 6" w:locked="1" w:uiPriority="49"/>
    <w:lsdException w:name="Grid Table 5 Dark Accent 6" w:locked="1" w:uiPriority="50"/>
    <w:lsdException w:name="Grid Table 6 Colorful Accent 6" w:locked="1" w:uiPriority="51"/>
    <w:lsdException w:name="Grid Table 7 Colorful Accent 6" w:locked="1" w:uiPriority="52"/>
    <w:lsdException w:name="List Table 1 Light" w:locked="1" w:uiPriority="46"/>
    <w:lsdException w:name="List Table 2" w:locked="1" w:uiPriority="47"/>
    <w:lsdException w:name="List Table 3" w:locked="1" w:uiPriority="48"/>
    <w:lsdException w:name="List Table 4" w:locked="1" w:uiPriority="49"/>
    <w:lsdException w:name="List Table 5 Dark" w:locked="1" w:uiPriority="50"/>
    <w:lsdException w:name="List Table 6 Colorful" w:locked="1" w:uiPriority="51"/>
    <w:lsdException w:name="List Table 7 Colorful" w:locked="1" w:uiPriority="52"/>
    <w:lsdException w:name="List Table 1 Light Accent 1" w:locked="1" w:uiPriority="46"/>
    <w:lsdException w:name="List Table 2 Accent 1" w:locked="1" w:uiPriority="47"/>
    <w:lsdException w:name="List Table 3 Accent 1" w:locked="1" w:uiPriority="48"/>
    <w:lsdException w:name="List Table 4 Accent 1" w:locked="1" w:uiPriority="49"/>
    <w:lsdException w:name="List Table 5 Dark Accent 1" w:locked="1" w:uiPriority="50"/>
    <w:lsdException w:name="List Table 6 Colorful Accent 1" w:locked="1" w:uiPriority="51"/>
    <w:lsdException w:name="List Table 7 Colorful Accent 1" w:locked="1" w:uiPriority="52"/>
    <w:lsdException w:name="List Table 1 Light Accent 2" w:locked="1" w:uiPriority="46"/>
    <w:lsdException w:name="List Table 2 Accent 2" w:locked="1" w:uiPriority="47"/>
    <w:lsdException w:name="List Table 3 Accent 2" w:locked="1" w:uiPriority="48"/>
    <w:lsdException w:name="List Table 4 Accent 2" w:locked="1" w:uiPriority="49"/>
    <w:lsdException w:name="List Table 5 Dark Accent 2" w:locked="1" w:uiPriority="50"/>
    <w:lsdException w:name="List Table 6 Colorful Accent 2" w:locked="1" w:uiPriority="51"/>
    <w:lsdException w:name="List Table 7 Colorful Accent 2" w:locked="1" w:uiPriority="52"/>
    <w:lsdException w:name="List Table 1 Light Accent 3" w:locked="1" w:uiPriority="46"/>
    <w:lsdException w:name="List Table 2 Accent 3" w:locked="1" w:uiPriority="47"/>
    <w:lsdException w:name="List Table 3 Accent 3" w:locked="1" w:uiPriority="48"/>
    <w:lsdException w:name="List Table 4 Accent 3" w:locked="1" w:uiPriority="49"/>
    <w:lsdException w:name="List Table 5 Dark Accent 3" w:locked="1" w:uiPriority="50"/>
    <w:lsdException w:name="List Table 6 Colorful Accent 3" w:locked="1" w:uiPriority="51"/>
    <w:lsdException w:name="List Table 7 Colorful Accent 3" w:locked="1" w:uiPriority="52"/>
    <w:lsdException w:name="List Table 1 Light Accent 4" w:locked="1" w:uiPriority="46"/>
    <w:lsdException w:name="List Table 2 Accent 4" w:locked="1" w:uiPriority="47"/>
    <w:lsdException w:name="List Table 3 Accent 4" w:locked="1" w:uiPriority="48"/>
    <w:lsdException w:name="List Table 4 Accent 4" w:locked="1" w:uiPriority="49"/>
    <w:lsdException w:name="List Table 5 Dark Accent 4" w:locked="1" w:uiPriority="50"/>
    <w:lsdException w:name="List Table 6 Colorful Accent 4" w:locked="1" w:uiPriority="51"/>
    <w:lsdException w:name="List Table 7 Colorful Accent 4" w:locked="1" w:uiPriority="52"/>
    <w:lsdException w:name="List Table 1 Light Accent 5" w:locked="1" w:uiPriority="46"/>
    <w:lsdException w:name="List Table 2 Accent 5" w:locked="1" w:uiPriority="47"/>
    <w:lsdException w:name="List Table 3 Accent 5" w:locked="1" w:uiPriority="48"/>
    <w:lsdException w:name="List Table 4 Accent 5" w:locked="1" w:uiPriority="49"/>
    <w:lsdException w:name="List Table 5 Dark Accent 5" w:locked="1" w:uiPriority="50"/>
    <w:lsdException w:name="List Table 6 Colorful Accent 5" w:locked="1" w:uiPriority="51"/>
    <w:lsdException w:name="List Table 7 Colorful Accent 5" w:locked="1" w:uiPriority="52"/>
    <w:lsdException w:name="List Table 1 Light Accent 6" w:locked="1" w:uiPriority="46"/>
    <w:lsdException w:name="List Table 2 Accent 6" w:locked="1" w:uiPriority="47"/>
    <w:lsdException w:name="List Table 3 Accent 6" w:locked="1" w:uiPriority="48"/>
    <w:lsdException w:name="List Table 4 Accent 6" w:locked="1" w:uiPriority="49"/>
    <w:lsdException w:name="List Table 5 Dark Accent 6" w:locked="1" w:uiPriority="50"/>
    <w:lsdException w:name="List Table 6 Colorful Accent 6" w:locked="1" w:uiPriority="51"/>
    <w:lsdException w:name="List Table 7 Colorful Accent 6" w:locked="1" w:uiPriority="52"/>
  </w:latentStyles>
  <w:style w:type="paragraph" w:default="1" w:styleId="a0">
    <w:name w:val="Normal"/>
    <w:next w:val="a1"/>
    <w:semiHidden/>
    <w:locked/>
    <w:rsid w:val="00DB54B7"/>
    <w:pPr>
      <w:spacing w:after="0"/>
      <w:ind w:firstLine="0"/>
      <w:jc w:val="both"/>
    </w:pPr>
    <w:rPr>
      <w:rFonts w:cs="Times New Roman"/>
      <w:iCs/>
      <w:szCs w:val="26"/>
    </w:rPr>
  </w:style>
  <w:style w:type="paragraph" w:styleId="10">
    <w:name w:val="heading 1"/>
    <w:basedOn w:val="a0"/>
    <w:next w:val="a0"/>
    <w:link w:val="12"/>
    <w:uiPriority w:val="9"/>
    <w:semiHidden/>
    <w:qFormat/>
    <w:rsid w:val="00482626"/>
    <w:pPr>
      <w:keepNext/>
      <w:keepLines/>
      <w:pageBreakBefore/>
      <w:jc w:val="center"/>
      <w:outlineLvl w:val="0"/>
    </w:pPr>
    <w:rPr>
      <w:rFonts w:eastAsiaTheme="majorEastAsia" w:cstheme="majorBidi"/>
      <w:b/>
      <w:snapToGrid w:val="0"/>
      <w:szCs w:val="32"/>
    </w:rPr>
  </w:style>
  <w:style w:type="paragraph" w:styleId="20">
    <w:name w:val="heading 2"/>
    <w:next w:val="a0"/>
    <w:link w:val="21"/>
    <w:uiPriority w:val="9"/>
    <w:semiHidden/>
    <w:qFormat/>
    <w:rsid w:val="00482626"/>
    <w:pPr>
      <w:keepNext/>
      <w:keepLines/>
      <w:spacing w:after="0" w:line="276" w:lineRule="auto"/>
      <w:ind w:firstLine="0"/>
      <w:jc w:val="center"/>
      <w:outlineLvl w:val="1"/>
    </w:pPr>
    <w:rPr>
      <w:rFonts w:ascii="Times New Roman" w:eastAsiaTheme="majorEastAsia" w:hAnsi="Times New Roman" w:cstheme="majorBidi"/>
      <w:b/>
      <w:sz w:val="28"/>
      <w:szCs w:val="26"/>
    </w:rPr>
  </w:style>
  <w:style w:type="paragraph" w:styleId="3">
    <w:name w:val="heading 3"/>
    <w:basedOn w:val="a0"/>
    <w:next w:val="a0"/>
    <w:link w:val="30"/>
    <w:uiPriority w:val="9"/>
    <w:semiHidden/>
    <w:qFormat/>
    <w:rsid w:val="00482626"/>
    <w:pPr>
      <w:keepNext/>
      <w:keepLines/>
      <w:pageBreakBefore/>
      <w:jc w:val="center"/>
      <w:outlineLvl w:val="2"/>
    </w:pPr>
    <w:rPr>
      <w:rFonts w:eastAsiaTheme="majorEastAsia" w:cstheme="majorBidi"/>
      <w:b/>
      <w:caps/>
    </w:rPr>
  </w:style>
  <w:style w:type="paragraph" w:styleId="4">
    <w:name w:val="heading 4"/>
    <w:next w:val="a0"/>
    <w:link w:val="40"/>
    <w:uiPriority w:val="9"/>
    <w:semiHidden/>
    <w:qFormat/>
    <w:rsid w:val="00482626"/>
    <w:pPr>
      <w:keepNext/>
      <w:keepLines/>
      <w:snapToGrid w:val="0"/>
      <w:spacing w:after="120" w:line="300" w:lineRule="auto"/>
      <w:ind w:firstLine="0"/>
      <w:jc w:val="both"/>
      <w:outlineLvl w:val="3"/>
    </w:pPr>
    <w:rPr>
      <w:rFonts w:ascii="Times New Roman" w:eastAsiaTheme="majorEastAsia" w:hAnsi="Times New Roman" w:cstheme="majorBidi"/>
      <w:b/>
      <w:iCs/>
      <w:smallCaps/>
      <w:snapToGrid w:val="0"/>
      <w:spacing w:val="5"/>
      <w:sz w:val="26"/>
    </w:rPr>
  </w:style>
  <w:style w:type="paragraph" w:styleId="5">
    <w:name w:val="heading 5"/>
    <w:next w:val="a0"/>
    <w:link w:val="50"/>
    <w:uiPriority w:val="9"/>
    <w:semiHidden/>
    <w:qFormat/>
    <w:rsid w:val="00482626"/>
    <w:pPr>
      <w:tabs>
        <w:tab w:val="left" w:pos="8647"/>
      </w:tabs>
      <w:spacing w:after="120" w:line="300" w:lineRule="auto"/>
      <w:ind w:left="930" w:hanging="363"/>
      <w:jc w:val="both"/>
      <w:outlineLvl w:val="4"/>
    </w:pPr>
    <w:rPr>
      <w:rFonts w:ascii="Times New Roman" w:eastAsiaTheme="majorEastAsia" w:hAnsi="Times New Roman" w:cstheme="majorBidi"/>
      <w:b/>
      <w:iCs/>
      <w:spacing w:val="5"/>
      <w:sz w:val="26"/>
    </w:rPr>
  </w:style>
  <w:style w:type="paragraph" w:styleId="6">
    <w:name w:val="heading 6"/>
    <w:next w:val="a0"/>
    <w:link w:val="60"/>
    <w:uiPriority w:val="9"/>
    <w:semiHidden/>
    <w:qFormat/>
    <w:rsid w:val="00482626"/>
    <w:pPr>
      <w:keepNext/>
      <w:keepLines/>
      <w:snapToGrid w:val="0"/>
      <w:spacing w:after="120" w:line="300" w:lineRule="auto"/>
      <w:ind w:left="930" w:hanging="363"/>
      <w:jc w:val="both"/>
      <w:outlineLvl w:val="5"/>
    </w:pPr>
    <w:rPr>
      <w:rFonts w:ascii="Times New Roman" w:eastAsiaTheme="majorEastAsia" w:hAnsi="Times New Roman" w:cstheme="majorBidi"/>
      <w:b/>
      <w:i/>
      <w:spacing w:val="5"/>
      <w:sz w:val="26"/>
    </w:rPr>
  </w:style>
  <w:style w:type="paragraph" w:styleId="7">
    <w:name w:val="heading 7"/>
    <w:next w:val="a0"/>
    <w:link w:val="70"/>
    <w:uiPriority w:val="9"/>
    <w:semiHidden/>
    <w:qFormat/>
    <w:rsid w:val="00482626"/>
    <w:pPr>
      <w:keepNext/>
      <w:keepLines/>
      <w:snapToGrid w:val="0"/>
      <w:spacing w:after="120" w:line="300" w:lineRule="auto"/>
      <w:ind w:left="647" w:hanging="363"/>
      <w:jc w:val="both"/>
      <w:outlineLvl w:val="6"/>
    </w:pPr>
    <w:rPr>
      <w:rFonts w:ascii="Times New Roman" w:eastAsiaTheme="majorEastAsia" w:hAnsi="Times New Roman" w:cstheme="majorBidi"/>
      <w:i/>
      <w:iCs/>
      <w:spacing w:val="-10"/>
      <w:sz w:val="28"/>
    </w:rPr>
  </w:style>
  <w:style w:type="paragraph" w:styleId="8">
    <w:name w:val="heading 8"/>
    <w:next w:val="a0"/>
    <w:link w:val="80"/>
    <w:uiPriority w:val="9"/>
    <w:semiHidden/>
    <w:qFormat/>
    <w:rsid w:val="00482626"/>
    <w:pPr>
      <w:snapToGrid w:val="0"/>
      <w:spacing w:before="40" w:after="0" w:line="300" w:lineRule="auto"/>
      <w:ind w:left="930" w:hanging="363"/>
      <w:jc w:val="both"/>
      <w:outlineLvl w:val="7"/>
    </w:pPr>
    <w:rPr>
      <w:rFonts w:ascii="Times New Roman" w:eastAsiaTheme="majorEastAsia" w:hAnsi="Times New Roman" w:cstheme="majorBidi"/>
      <w:sz w:val="28"/>
      <w:szCs w:val="21"/>
    </w:rPr>
  </w:style>
  <w:style w:type="paragraph" w:styleId="9">
    <w:name w:val="heading 9"/>
    <w:next w:val="a0"/>
    <w:link w:val="90"/>
    <w:uiPriority w:val="9"/>
    <w:semiHidden/>
    <w:qFormat/>
    <w:rsid w:val="00482626"/>
    <w:pPr>
      <w:keepLines/>
      <w:snapToGrid w:val="0"/>
      <w:spacing w:after="40" w:line="300" w:lineRule="auto"/>
      <w:ind w:left="930" w:hanging="363"/>
      <w:jc w:val="both"/>
      <w:outlineLvl w:val="8"/>
    </w:pPr>
    <w:rPr>
      <w:rFonts w:ascii="Times New Roman" w:eastAsiaTheme="minorEastAsia" w:hAnsi="Times New Roman"/>
      <w:sz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1">
    <w:name w:val="_1."/>
    <w:basedOn w:val="10"/>
    <w:next w:val="a1"/>
    <w:link w:val="13"/>
    <w:qFormat/>
    <w:rsid w:val="00DB54B7"/>
    <w:pPr>
      <w:numPr>
        <w:numId w:val="9"/>
      </w:numPr>
      <w:suppressAutoHyphens/>
      <w:spacing w:after="240"/>
      <w:jc w:val="both"/>
    </w:pPr>
    <w:rPr>
      <w:rFonts w:cs="Times New Roman"/>
      <w:bCs/>
      <w:sz w:val="28"/>
      <w:szCs w:val="26"/>
    </w:rPr>
  </w:style>
  <w:style w:type="character" w:customStyle="1" w:styleId="13">
    <w:name w:val="_1. Знак"/>
    <w:basedOn w:val="a2"/>
    <w:link w:val="1"/>
    <w:rsid w:val="00DB54B7"/>
    <w:rPr>
      <w:rFonts w:eastAsiaTheme="majorEastAsia" w:cs="Times New Roman"/>
      <w:b/>
      <w:bCs/>
      <w:iCs/>
      <w:snapToGrid w:val="0"/>
      <w:sz w:val="28"/>
      <w:szCs w:val="26"/>
    </w:rPr>
  </w:style>
  <w:style w:type="character" w:customStyle="1" w:styleId="12">
    <w:name w:val="Заголовок 1 Знак"/>
    <w:basedOn w:val="a2"/>
    <w:link w:val="10"/>
    <w:uiPriority w:val="9"/>
    <w:semiHidden/>
    <w:rsid w:val="00DB54B7"/>
    <w:rPr>
      <w:rFonts w:eastAsiaTheme="majorEastAsia" w:cstheme="majorBidi"/>
      <w:b/>
      <w:iCs/>
      <w:snapToGrid w:val="0"/>
      <w:szCs w:val="32"/>
    </w:rPr>
  </w:style>
  <w:style w:type="paragraph" w:customStyle="1" w:styleId="11">
    <w:name w:val="_1.1."/>
    <w:basedOn w:val="111"/>
    <w:next w:val="a1"/>
    <w:link w:val="110"/>
    <w:qFormat/>
    <w:rsid w:val="00DB54B7"/>
    <w:pPr>
      <w:numPr>
        <w:ilvl w:val="1"/>
      </w:numPr>
    </w:pPr>
    <w:rPr>
      <w:b/>
    </w:rPr>
  </w:style>
  <w:style w:type="character" w:customStyle="1" w:styleId="110">
    <w:name w:val="_1.1. Знак"/>
    <w:basedOn w:val="a2"/>
    <w:link w:val="11"/>
    <w:rsid w:val="00DB54B7"/>
    <w:rPr>
      <w:rFonts w:eastAsiaTheme="majorEastAsia" w:cs="Times New Roman"/>
      <w:b/>
      <w:bCs/>
      <w:iCs/>
      <w:szCs w:val="26"/>
    </w:rPr>
  </w:style>
  <w:style w:type="character" w:customStyle="1" w:styleId="21">
    <w:name w:val="Заголовок 2 Знак"/>
    <w:basedOn w:val="a2"/>
    <w:link w:val="20"/>
    <w:uiPriority w:val="9"/>
    <w:semiHidden/>
    <w:rsid w:val="00DB54B7"/>
    <w:rPr>
      <w:rFonts w:ascii="Times New Roman" w:eastAsiaTheme="majorEastAsia" w:hAnsi="Times New Roman" w:cstheme="majorBidi"/>
      <w:b/>
      <w:sz w:val="28"/>
      <w:szCs w:val="26"/>
    </w:rPr>
  </w:style>
  <w:style w:type="paragraph" w:customStyle="1" w:styleId="111">
    <w:name w:val="_1.1.1."/>
    <w:basedOn w:val="3"/>
    <w:next w:val="a1"/>
    <w:link w:val="1110"/>
    <w:qFormat/>
    <w:rsid w:val="00DB54B7"/>
    <w:pPr>
      <w:pageBreakBefore w:val="0"/>
      <w:numPr>
        <w:ilvl w:val="2"/>
        <w:numId w:val="9"/>
      </w:numPr>
      <w:suppressAutoHyphens/>
      <w:spacing w:after="240"/>
      <w:jc w:val="both"/>
    </w:pPr>
    <w:rPr>
      <w:rFonts w:cs="Times New Roman"/>
      <w:b w:val="0"/>
      <w:bCs/>
      <w:caps w:val="0"/>
    </w:rPr>
  </w:style>
  <w:style w:type="character" w:customStyle="1" w:styleId="1110">
    <w:name w:val="_1.1.1. Знак"/>
    <w:basedOn w:val="a2"/>
    <w:link w:val="111"/>
    <w:rsid w:val="00DB54B7"/>
    <w:rPr>
      <w:rFonts w:eastAsiaTheme="majorEastAsia" w:cs="Times New Roman"/>
      <w:bCs/>
      <w:iCs/>
      <w:szCs w:val="26"/>
    </w:rPr>
  </w:style>
  <w:style w:type="character" w:customStyle="1" w:styleId="30">
    <w:name w:val="Заголовок 3 Знак"/>
    <w:basedOn w:val="a2"/>
    <w:link w:val="3"/>
    <w:uiPriority w:val="9"/>
    <w:semiHidden/>
    <w:rsid w:val="00DB54B7"/>
    <w:rPr>
      <w:rFonts w:eastAsiaTheme="majorEastAsia" w:cstheme="majorBidi"/>
      <w:b/>
      <w:iCs/>
      <w:caps/>
      <w:szCs w:val="26"/>
    </w:rPr>
  </w:style>
  <w:style w:type="paragraph" w:customStyle="1" w:styleId="1111">
    <w:name w:val="_1.1.1.1."/>
    <w:basedOn w:val="11"/>
    <w:next w:val="a1"/>
    <w:link w:val="11110"/>
    <w:qFormat/>
    <w:rsid w:val="00DB54B7"/>
    <w:pPr>
      <w:numPr>
        <w:ilvl w:val="3"/>
      </w:numPr>
    </w:pPr>
    <w:rPr>
      <w:b w:val="0"/>
      <w:i/>
    </w:rPr>
  </w:style>
  <w:style w:type="character" w:customStyle="1" w:styleId="11110">
    <w:name w:val="_1.1.1.1. Знак"/>
    <w:basedOn w:val="a2"/>
    <w:link w:val="1111"/>
    <w:rsid w:val="00DB54B7"/>
    <w:rPr>
      <w:rFonts w:eastAsiaTheme="majorEastAsia" w:cs="Times New Roman"/>
      <w:bCs/>
      <w:i/>
      <w:iCs/>
      <w:szCs w:val="26"/>
    </w:rPr>
  </w:style>
  <w:style w:type="character" w:customStyle="1" w:styleId="40">
    <w:name w:val="Заголовок 4 Знак"/>
    <w:basedOn w:val="a2"/>
    <w:link w:val="4"/>
    <w:uiPriority w:val="9"/>
    <w:semiHidden/>
    <w:rsid w:val="00DB54B7"/>
    <w:rPr>
      <w:rFonts w:ascii="Times New Roman" w:eastAsiaTheme="majorEastAsia" w:hAnsi="Times New Roman" w:cstheme="majorBidi"/>
      <w:b/>
      <w:iCs/>
      <w:smallCaps/>
      <w:snapToGrid w:val="0"/>
      <w:spacing w:val="5"/>
      <w:sz w:val="26"/>
    </w:rPr>
  </w:style>
  <w:style w:type="paragraph" w:customStyle="1" w:styleId="a5">
    <w:name w:val="_Верхний колонтитул"/>
    <w:qFormat/>
    <w:rsid w:val="00464E64"/>
    <w:pPr>
      <w:tabs>
        <w:tab w:val="center" w:pos="4677"/>
        <w:tab w:val="right" w:pos="9355"/>
      </w:tabs>
      <w:spacing w:after="0" w:line="240" w:lineRule="auto"/>
      <w:ind w:firstLine="0"/>
      <w:jc w:val="center"/>
    </w:pPr>
    <w:rPr>
      <w:i/>
      <w:noProof/>
      <w:sz w:val="20"/>
      <w:lang w:eastAsia="ru-RU"/>
    </w:rPr>
  </w:style>
  <w:style w:type="paragraph" w:customStyle="1" w:styleId="a1">
    <w:name w:val="_Обычный"/>
    <w:link w:val="a6"/>
    <w:qFormat/>
    <w:rsid w:val="00464E64"/>
    <w:pPr>
      <w:suppressAutoHyphens/>
      <w:spacing w:after="0"/>
      <w:jc w:val="both"/>
    </w:pPr>
    <w:rPr>
      <w:rFonts w:cs="Times New Roman"/>
      <w:iCs/>
      <w:szCs w:val="26"/>
    </w:rPr>
  </w:style>
  <w:style w:type="character" w:customStyle="1" w:styleId="a6">
    <w:name w:val="_Обычный Знак"/>
    <w:basedOn w:val="a2"/>
    <w:link w:val="a1"/>
    <w:rsid w:val="00464E64"/>
    <w:rPr>
      <w:rFonts w:cs="Times New Roman"/>
      <w:iCs/>
      <w:szCs w:val="26"/>
    </w:rPr>
  </w:style>
  <w:style w:type="paragraph" w:customStyle="1" w:styleId="a7">
    <w:name w:val="_Нижний колонтитул"/>
    <w:basedOn w:val="a5"/>
    <w:qFormat/>
    <w:rsid w:val="00464E64"/>
    <w:rPr>
      <w:i w:val="0"/>
      <w:sz w:val="22"/>
    </w:rPr>
  </w:style>
  <w:style w:type="paragraph" w:customStyle="1" w:styleId="a8">
    <w:name w:val="_Оглавление"/>
    <w:basedOn w:val="a0"/>
    <w:next w:val="a1"/>
    <w:rsid w:val="00464E64"/>
    <w:pPr>
      <w:tabs>
        <w:tab w:val="left" w:pos="709"/>
        <w:tab w:val="right" w:leader="dot" w:pos="9498"/>
      </w:tabs>
      <w:ind w:right="567"/>
    </w:pPr>
    <w:rPr>
      <w:noProof/>
    </w:rPr>
  </w:style>
  <w:style w:type="paragraph" w:customStyle="1" w:styleId="a9">
    <w:name w:val="_Рисунок и его подпись"/>
    <w:basedOn w:val="a1"/>
    <w:next w:val="a1"/>
    <w:link w:val="aa"/>
    <w:qFormat/>
    <w:rsid w:val="00464E64"/>
    <w:pPr>
      <w:spacing w:line="276" w:lineRule="auto"/>
      <w:ind w:firstLine="0"/>
      <w:jc w:val="center"/>
    </w:pPr>
  </w:style>
  <w:style w:type="character" w:customStyle="1" w:styleId="aa">
    <w:name w:val="_Рисунок и его подпись Знак"/>
    <w:basedOn w:val="a6"/>
    <w:link w:val="a9"/>
    <w:rsid w:val="00464E64"/>
    <w:rPr>
      <w:rFonts w:cs="Times New Roman"/>
      <w:iCs/>
      <w:szCs w:val="26"/>
    </w:rPr>
  </w:style>
  <w:style w:type="paragraph" w:customStyle="1" w:styleId="ab">
    <w:name w:val="_Подразделение"/>
    <w:basedOn w:val="a1"/>
    <w:next w:val="a1"/>
    <w:link w:val="ac"/>
    <w:qFormat/>
    <w:rsid w:val="00464E64"/>
    <w:pPr>
      <w:keepNext/>
      <w:keepLines/>
    </w:pPr>
    <w:rPr>
      <w:b/>
    </w:rPr>
  </w:style>
  <w:style w:type="character" w:customStyle="1" w:styleId="ac">
    <w:name w:val="_Подразделение Знак"/>
    <w:basedOn w:val="a6"/>
    <w:link w:val="ab"/>
    <w:rsid w:val="00464E64"/>
    <w:rPr>
      <w:rFonts w:cs="Times New Roman"/>
      <w:b/>
      <w:iCs/>
      <w:szCs w:val="26"/>
    </w:rPr>
  </w:style>
  <w:style w:type="character" w:customStyle="1" w:styleId="100">
    <w:name w:val="_Выделение красным_10пт"/>
    <w:basedOn w:val="a6"/>
    <w:uiPriority w:val="1"/>
    <w:rsid w:val="00464E64"/>
    <w:rPr>
      <w:rFonts w:ascii="Arial" w:hAnsi="Arial" w:cs="Times New Roman"/>
      <w:iCs/>
      <w:color w:val="FF0000"/>
      <w:sz w:val="20"/>
      <w:szCs w:val="26"/>
      <w:u w:val="none"/>
    </w:rPr>
  </w:style>
  <w:style w:type="character" w:customStyle="1" w:styleId="120">
    <w:name w:val="_Выделение красным_12пт"/>
    <w:basedOn w:val="a6"/>
    <w:uiPriority w:val="1"/>
    <w:rsid w:val="00464E64"/>
    <w:rPr>
      <w:rFonts w:ascii="Arial" w:hAnsi="Arial" w:cs="Times New Roman"/>
      <w:b w:val="0"/>
      <w:i w:val="0"/>
      <w:iCs/>
      <w:color w:val="FF0000"/>
      <w:sz w:val="24"/>
      <w:szCs w:val="26"/>
      <w:u w:val="none"/>
    </w:rPr>
  </w:style>
  <w:style w:type="paragraph" w:customStyle="1" w:styleId="a">
    <w:name w:val="_Список маркерованный"/>
    <w:basedOn w:val="a1"/>
    <w:link w:val="ad"/>
    <w:qFormat/>
    <w:rsid w:val="00464E64"/>
    <w:pPr>
      <w:numPr>
        <w:numId w:val="2"/>
      </w:numPr>
      <w:tabs>
        <w:tab w:val="left" w:pos="284"/>
      </w:tabs>
    </w:pPr>
  </w:style>
  <w:style w:type="character" w:customStyle="1" w:styleId="ad">
    <w:name w:val="_Список маркерованный Знак"/>
    <w:basedOn w:val="a6"/>
    <w:link w:val="a"/>
    <w:rsid w:val="00464E64"/>
    <w:rPr>
      <w:rFonts w:cs="Times New Roman"/>
      <w:iCs/>
      <w:szCs w:val="26"/>
    </w:rPr>
  </w:style>
  <w:style w:type="paragraph" w:customStyle="1" w:styleId="ae">
    <w:name w:val="_Список нумерованный"/>
    <w:basedOn w:val="a1"/>
    <w:link w:val="af"/>
    <w:qFormat/>
    <w:rsid w:val="00464E64"/>
    <w:pPr>
      <w:tabs>
        <w:tab w:val="left" w:pos="284"/>
      </w:tabs>
      <w:ind w:left="734" w:hanging="360"/>
    </w:pPr>
    <w:rPr>
      <w:iCs w:val="0"/>
    </w:rPr>
  </w:style>
  <w:style w:type="character" w:customStyle="1" w:styleId="af">
    <w:name w:val="_Список нумерованный Знак"/>
    <w:basedOn w:val="a2"/>
    <w:link w:val="ae"/>
    <w:rsid w:val="00464E64"/>
    <w:rPr>
      <w:rFonts w:cs="Times New Roman"/>
      <w:szCs w:val="26"/>
    </w:rPr>
  </w:style>
  <w:style w:type="paragraph" w:customStyle="1" w:styleId="0">
    <w:name w:val="_0."/>
    <w:next w:val="a1"/>
    <w:qFormat/>
    <w:rsid w:val="00DB54B7"/>
    <w:pPr>
      <w:suppressAutoHyphens/>
      <w:spacing w:before="100" w:after="100" w:line="276" w:lineRule="auto"/>
      <w:ind w:firstLine="0"/>
      <w:jc w:val="center"/>
    </w:pPr>
    <w:rPr>
      <w:rFonts w:cs="Times New Roman"/>
      <w:b/>
      <w:iCs/>
      <w:sz w:val="28"/>
      <w:szCs w:val="26"/>
    </w:rPr>
  </w:style>
  <w:style w:type="paragraph" w:customStyle="1" w:styleId="101">
    <w:name w:val="_Обычный_табл_10пт"/>
    <w:basedOn w:val="a1"/>
    <w:link w:val="102"/>
    <w:rsid w:val="00464E64"/>
    <w:pPr>
      <w:suppressAutoHyphens w:val="0"/>
      <w:spacing w:line="276" w:lineRule="auto"/>
      <w:ind w:firstLine="0"/>
      <w:jc w:val="left"/>
    </w:pPr>
    <w:rPr>
      <w:sz w:val="20"/>
      <w:szCs w:val="20"/>
    </w:rPr>
  </w:style>
  <w:style w:type="character" w:customStyle="1" w:styleId="102">
    <w:name w:val="_Обычный_табл_10пт Знак"/>
    <w:basedOn w:val="a6"/>
    <w:link w:val="101"/>
    <w:rsid w:val="00464E64"/>
    <w:rPr>
      <w:rFonts w:cs="Times New Roman"/>
      <w:iCs/>
      <w:sz w:val="20"/>
      <w:szCs w:val="20"/>
    </w:rPr>
  </w:style>
  <w:style w:type="paragraph" w:customStyle="1" w:styleId="121">
    <w:name w:val="_Обычный_табл_12пт"/>
    <w:basedOn w:val="a1"/>
    <w:link w:val="122"/>
    <w:rsid w:val="00464E64"/>
    <w:pPr>
      <w:suppressAutoHyphens w:val="0"/>
      <w:spacing w:line="276" w:lineRule="auto"/>
      <w:ind w:firstLine="0"/>
      <w:jc w:val="left"/>
    </w:pPr>
    <w:rPr>
      <w:rFonts w:eastAsia="Times New Roman" w:cs="Arial"/>
      <w:lang w:eastAsia="ru-RU"/>
    </w:rPr>
  </w:style>
  <w:style w:type="character" w:customStyle="1" w:styleId="50">
    <w:name w:val="Заголовок 5 Знак"/>
    <w:basedOn w:val="a2"/>
    <w:link w:val="5"/>
    <w:uiPriority w:val="9"/>
    <w:semiHidden/>
    <w:rsid w:val="00DB54B7"/>
    <w:rPr>
      <w:rFonts w:ascii="Times New Roman" w:eastAsiaTheme="majorEastAsia" w:hAnsi="Times New Roman" w:cstheme="majorBidi"/>
      <w:b/>
      <w:iCs/>
      <w:spacing w:val="5"/>
      <w:sz w:val="26"/>
    </w:rPr>
  </w:style>
  <w:style w:type="character" w:customStyle="1" w:styleId="60">
    <w:name w:val="Заголовок 6 Знак"/>
    <w:basedOn w:val="a2"/>
    <w:link w:val="6"/>
    <w:uiPriority w:val="9"/>
    <w:semiHidden/>
    <w:rsid w:val="00DB54B7"/>
    <w:rPr>
      <w:rFonts w:ascii="Times New Roman" w:eastAsiaTheme="majorEastAsia" w:hAnsi="Times New Roman" w:cstheme="majorBidi"/>
      <w:b/>
      <w:i/>
      <w:spacing w:val="5"/>
      <w:sz w:val="26"/>
    </w:rPr>
  </w:style>
  <w:style w:type="character" w:customStyle="1" w:styleId="70">
    <w:name w:val="Заголовок 7 Знак"/>
    <w:basedOn w:val="a2"/>
    <w:link w:val="7"/>
    <w:uiPriority w:val="9"/>
    <w:semiHidden/>
    <w:rsid w:val="00DB54B7"/>
    <w:rPr>
      <w:rFonts w:ascii="Times New Roman" w:eastAsiaTheme="majorEastAsia" w:hAnsi="Times New Roman" w:cstheme="majorBidi"/>
      <w:i/>
      <w:iCs/>
      <w:spacing w:val="-10"/>
      <w:sz w:val="28"/>
    </w:rPr>
  </w:style>
  <w:style w:type="character" w:customStyle="1" w:styleId="80">
    <w:name w:val="Заголовок 8 Знак"/>
    <w:basedOn w:val="a2"/>
    <w:link w:val="8"/>
    <w:uiPriority w:val="9"/>
    <w:semiHidden/>
    <w:rsid w:val="00DB54B7"/>
    <w:rPr>
      <w:rFonts w:ascii="Times New Roman" w:eastAsiaTheme="majorEastAsia" w:hAnsi="Times New Roman" w:cstheme="majorBidi"/>
      <w:sz w:val="28"/>
      <w:szCs w:val="21"/>
    </w:rPr>
  </w:style>
  <w:style w:type="character" w:customStyle="1" w:styleId="90">
    <w:name w:val="Заголовок 9 Знак"/>
    <w:basedOn w:val="a2"/>
    <w:link w:val="9"/>
    <w:uiPriority w:val="9"/>
    <w:semiHidden/>
    <w:rsid w:val="00DB54B7"/>
    <w:rPr>
      <w:rFonts w:ascii="Times New Roman" w:eastAsiaTheme="minorEastAsia" w:hAnsi="Times New Roman"/>
      <w:sz w:val="28"/>
    </w:rPr>
  </w:style>
  <w:style w:type="paragraph" w:styleId="14">
    <w:name w:val="toc 1"/>
    <w:basedOn w:val="a1"/>
    <w:next w:val="a1"/>
    <w:link w:val="15"/>
    <w:autoRedefine/>
    <w:uiPriority w:val="39"/>
    <w:semiHidden/>
    <w:qFormat/>
    <w:rsid w:val="00464E64"/>
    <w:pPr>
      <w:spacing w:line="276" w:lineRule="auto"/>
      <w:ind w:left="567" w:hanging="567"/>
    </w:pPr>
  </w:style>
  <w:style w:type="table" w:styleId="af0">
    <w:name w:val="Table Grid"/>
    <w:aliases w:val="Table Grid Report"/>
    <w:basedOn w:val="a3"/>
    <w:uiPriority w:val="59"/>
    <w:rsid w:val="00464E64"/>
    <w:pPr>
      <w:spacing w:after="0" w:line="240" w:lineRule="auto"/>
      <w:ind w:firstLine="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styleId="af1">
    <w:name w:val="Balloon Text"/>
    <w:basedOn w:val="a0"/>
    <w:link w:val="af2"/>
    <w:uiPriority w:val="99"/>
    <w:semiHidden/>
    <w:rsid w:val="00464E64"/>
    <w:pPr>
      <w:spacing w:line="240" w:lineRule="auto"/>
    </w:pPr>
    <w:rPr>
      <w:rFonts w:ascii="Segoe UI" w:hAnsi="Segoe UI" w:cs="Segoe UI"/>
      <w:sz w:val="18"/>
      <w:szCs w:val="18"/>
    </w:rPr>
  </w:style>
  <w:style w:type="character" w:customStyle="1" w:styleId="af2">
    <w:name w:val="Текст выноски Знак"/>
    <w:basedOn w:val="a2"/>
    <w:link w:val="af1"/>
    <w:uiPriority w:val="99"/>
    <w:semiHidden/>
    <w:rsid w:val="00DB54B7"/>
    <w:rPr>
      <w:rFonts w:ascii="Segoe UI" w:hAnsi="Segoe UI" w:cs="Segoe UI"/>
      <w:iCs/>
      <w:sz w:val="18"/>
      <w:szCs w:val="18"/>
    </w:rPr>
  </w:style>
  <w:style w:type="paragraph" w:customStyle="1" w:styleId="103">
    <w:name w:val="_Обычный_табл_10пт_по центу"/>
    <w:basedOn w:val="101"/>
    <w:link w:val="104"/>
    <w:qFormat/>
    <w:rsid w:val="00464E64"/>
    <w:pPr>
      <w:spacing w:line="240" w:lineRule="auto"/>
      <w:jc w:val="center"/>
    </w:pPr>
  </w:style>
  <w:style w:type="character" w:customStyle="1" w:styleId="104">
    <w:name w:val="_Обычный_табл_10пт_по центу Знак"/>
    <w:basedOn w:val="102"/>
    <w:link w:val="103"/>
    <w:rsid w:val="00464E64"/>
    <w:rPr>
      <w:rFonts w:cs="Times New Roman"/>
      <w:iCs/>
      <w:sz w:val="20"/>
      <w:szCs w:val="20"/>
    </w:rPr>
  </w:style>
  <w:style w:type="character" w:customStyle="1" w:styleId="122">
    <w:name w:val="_Обычный_табл_12пт Знак"/>
    <w:basedOn w:val="a6"/>
    <w:link w:val="121"/>
    <w:rsid w:val="00464E64"/>
    <w:rPr>
      <w:rFonts w:eastAsia="Times New Roman" w:cs="Arial"/>
      <w:iCs/>
      <w:szCs w:val="26"/>
      <w:lang w:eastAsia="ru-RU"/>
    </w:rPr>
  </w:style>
  <w:style w:type="paragraph" w:customStyle="1" w:styleId="123">
    <w:name w:val="_Обычный_табл_12пт_по центу"/>
    <w:basedOn w:val="121"/>
    <w:link w:val="124"/>
    <w:qFormat/>
    <w:rsid w:val="00464E64"/>
    <w:pPr>
      <w:jc w:val="center"/>
    </w:pPr>
  </w:style>
  <w:style w:type="character" w:customStyle="1" w:styleId="124">
    <w:name w:val="_Обычный_табл_12пт_по центу Знак"/>
    <w:basedOn w:val="122"/>
    <w:link w:val="123"/>
    <w:rsid w:val="00464E64"/>
    <w:rPr>
      <w:rFonts w:eastAsia="Times New Roman" w:cs="Arial"/>
      <w:iCs/>
      <w:szCs w:val="26"/>
      <w:lang w:eastAsia="ru-RU"/>
    </w:rPr>
  </w:style>
  <w:style w:type="character" w:styleId="af3">
    <w:name w:val="annotation reference"/>
    <w:basedOn w:val="a2"/>
    <w:uiPriority w:val="99"/>
    <w:semiHidden/>
    <w:rsid w:val="00464E64"/>
    <w:rPr>
      <w:sz w:val="16"/>
      <w:szCs w:val="16"/>
    </w:rPr>
  </w:style>
  <w:style w:type="paragraph" w:styleId="af4">
    <w:name w:val="annotation text"/>
    <w:basedOn w:val="a0"/>
    <w:link w:val="af5"/>
    <w:uiPriority w:val="99"/>
    <w:semiHidden/>
    <w:rsid w:val="00464E64"/>
    <w:pPr>
      <w:spacing w:line="240" w:lineRule="auto"/>
    </w:pPr>
    <w:rPr>
      <w:sz w:val="20"/>
      <w:szCs w:val="20"/>
    </w:rPr>
  </w:style>
  <w:style w:type="character" w:customStyle="1" w:styleId="af5">
    <w:name w:val="Текст примечания Знак"/>
    <w:basedOn w:val="a2"/>
    <w:link w:val="af4"/>
    <w:uiPriority w:val="99"/>
    <w:semiHidden/>
    <w:rsid w:val="00DB54B7"/>
    <w:rPr>
      <w:rFonts w:cs="Times New Roman"/>
      <w:iCs/>
      <w:sz w:val="20"/>
      <w:szCs w:val="20"/>
    </w:rPr>
  </w:style>
  <w:style w:type="paragraph" w:styleId="af6">
    <w:name w:val="annotation subject"/>
    <w:basedOn w:val="af4"/>
    <w:next w:val="af4"/>
    <w:link w:val="af7"/>
    <w:uiPriority w:val="99"/>
    <w:semiHidden/>
    <w:rsid w:val="00464E64"/>
    <w:rPr>
      <w:b/>
      <w:bCs/>
    </w:rPr>
  </w:style>
  <w:style w:type="character" w:customStyle="1" w:styleId="af7">
    <w:name w:val="Тема примечания Знак"/>
    <w:basedOn w:val="af5"/>
    <w:link w:val="af6"/>
    <w:uiPriority w:val="99"/>
    <w:semiHidden/>
    <w:rsid w:val="00DB54B7"/>
    <w:rPr>
      <w:rFonts w:cs="Times New Roman"/>
      <w:b/>
      <w:bCs/>
      <w:iCs/>
      <w:sz w:val="20"/>
      <w:szCs w:val="20"/>
    </w:rPr>
  </w:style>
  <w:style w:type="paragraph" w:styleId="22">
    <w:name w:val="toc 2"/>
    <w:basedOn w:val="a1"/>
    <w:next w:val="a1"/>
    <w:link w:val="23"/>
    <w:uiPriority w:val="39"/>
    <w:semiHidden/>
    <w:qFormat/>
    <w:rsid w:val="00464E64"/>
    <w:pPr>
      <w:spacing w:line="276" w:lineRule="auto"/>
      <w:ind w:left="1247" w:hanging="680"/>
    </w:pPr>
  </w:style>
  <w:style w:type="character" w:customStyle="1" w:styleId="23">
    <w:name w:val="Оглавление 2 Знак"/>
    <w:basedOn w:val="a6"/>
    <w:link w:val="22"/>
    <w:uiPriority w:val="39"/>
    <w:semiHidden/>
    <w:rsid w:val="00DB54B7"/>
    <w:rPr>
      <w:rFonts w:cs="Times New Roman"/>
      <w:iCs/>
      <w:szCs w:val="26"/>
    </w:rPr>
  </w:style>
  <w:style w:type="paragraph" w:styleId="31">
    <w:name w:val="toc 3"/>
    <w:basedOn w:val="a1"/>
    <w:next w:val="a1"/>
    <w:link w:val="32"/>
    <w:uiPriority w:val="39"/>
    <w:semiHidden/>
    <w:qFormat/>
    <w:rsid w:val="00464E64"/>
    <w:pPr>
      <w:spacing w:line="276" w:lineRule="auto"/>
      <w:ind w:left="1984" w:hanging="680"/>
    </w:pPr>
  </w:style>
  <w:style w:type="character" w:customStyle="1" w:styleId="32">
    <w:name w:val="Оглавление 3 Знак"/>
    <w:basedOn w:val="a6"/>
    <w:link w:val="31"/>
    <w:uiPriority w:val="39"/>
    <w:semiHidden/>
    <w:rsid w:val="00DB54B7"/>
    <w:rPr>
      <w:rFonts w:cs="Times New Roman"/>
      <w:iCs/>
      <w:szCs w:val="26"/>
    </w:rPr>
  </w:style>
  <w:style w:type="character" w:customStyle="1" w:styleId="15">
    <w:name w:val="Оглавление 1 Знак"/>
    <w:basedOn w:val="a6"/>
    <w:link w:val="14"/>
    <w:uiPriority w:val="39"/>
    <w:semiHidden/>
    <w:rsid w:val="00DB54B7"/>
    <w:rPr>
      <w:rFonts w:cs="Times New Roman"/>
      <w:iCs/>
      <w:szCs w:val="26"/>
    </w:rPr>
  </w:style>
  <w:style w:type="paragraph" w:customStyle="1" w:styleId="af8">
    <w:name w:val="_Подпись таблицы"/>
    <w:basedOn w:val="a1"/>
    <w:next w:val="a1"/>
    <w:link w:val="af9"/>
    <w:qFormat/>
    <w:rsid w:val="00B31564"/>
    <w:pPr>
      <w:keepNext/>
      <w:ind w:firstLine="0"/>
    </w:pPr>
  </w:style>
  <w:style w:type="character" w:customStyle="1" w:styleId="af9">
    <w:name w:val="_Подпись таблицы Знак"/>
    <w:basedOn w:val="a6"/>
    <w:link w:val="af8"/>
    <w:rsid w:val="00B31564"/>
    <w:rPr>
      <w:rFonts w:cs="Times New Roman"/>
      <w:iCs/>
      <w:szCs w:val="26"/>
    </w:rPr>
  </w:style>
  <w:style w:type="paragraph" w:styleId="afa">
    <w:name w:val="header"/>
    <w:basedOn w:val="a0"/>
    <w:link w:val="afb"/>
    <w:uiPriority w:val="99"/>
    <w:semiHidden/>
    <w:rsid w:val="00482626"/>
    <w:pPr>
      <w:tabs>
        <w:tab w:val="center" w:pos="4677"/>
        <w:tab w:val="right" w:pos="9355"/>
      </w:tabs>
      <w:spacing w:line="240" w:lineRule="auto"/>
    </w:pPr>
  </w:style>
  <w:style w:type="character" w:customStyle="1" w:styleId="afb">
    <w:name w:val="Верхний колонтитул Знак"/>
    <w:basedOn w:val="a2"/>
    <w:link w:val="afa"/>
    <w:uiPriority w:val="99"/>
    <w:semiHidden/>
    <w:rsid w:val="00DB54B7"/>
    <w:rPr>
      <w:rFonts w:cs="Times New Roman"/>
      <w:iCs/>
      <w:szCs w:val="26"/>
    </w:rPr>
  </w:style>
  <w:style w:type="character" w:styleId="afc">
    <w:name w:val="Hyperlink"/>
    <w:basedOn w:val="a2"/>
    <w:uiPriority w:val="99"/>
    <w:semiHidden/>
    <w:rsid w:val="00464E64"/>
    <w:rPr>
      <w:color w:val="0563C1" w:themeColor="hyperlink"/>
      <w:u w:val="single"/>
    </w:rPr>
  </w:style>
  <w:style w:type="paragraph" w:styleId="afd">
    <w:name w:val="caption"/>
    <w:basedOn w:val="a0"/>
    <w:next w:val="a0"/>
    <w:link w:val="afe"/>
    <w:uiPriority w:val="35"/>
    <w:semiHidden/>
    <w:qFormat/>
    <w:rsid w:val="00464E64"/>
    <w:pPr>
      <w:spacing w:after="200" w:line="240" w:lineRule="auto"/>
    </w:pPr>
    <w:rPr>
      <w:i/>
      <w:iCs w:val="0"/>
      <w:color w:val="44546A" w:themeColor="text2"/>
      <w:sz w:val="18"/>
      <w:szCs w:val="18"/>
    </w:rPr>
  </w:style>
  <w:style w:type="character" w:customStyle="1" w:styleId="afe">
    <w:name w:val="Название объекта Знак"/>
    <w:basedOn w:val="a6"/>
    <w:link w:val="afd"/>
    <w:uiPriority w:val="35"/>
    <w:semiHidden/>
    <w:rsid w:val="00DB54B7"/>
    <w:rPr>
      <w:rFonts w:cs="Times New Roman"/>
      <w:i/>
      <w:iCs w:val="0"/>
      <w:color w:val="44546A" w:themeColor="text2"/>
      <w:sz w:val="18"/>
      <w:szCs w:val="18"/>
    </w:rPr>
  </w:style>
  <w:style w:type="paragraph" w:styleId="aff">
    <w:name w:val="footer"/>
    <w:basedOn w:val="a0"/>
    <w:link w:val="aff0"/>
    <w:uiPriority w:val="99"/>
    <w:semiHidden/>
    <w:qFormat/>
    <w:rsid w:val="00482626"/>
    <w:pPr>
      <w:tabs>
        <w:tab w:val="center" w:pos="4677"/>
        <w:tab w:val="right" w:pos="9355"/>
      </w:tabs>
      <w:spacing w:line="240" w:lineRule="auto"/>
    </w:pPr>
  </w:style>
  <w:style w:type="character" w:customStyle="1" w:styleId="aff0">
    <w:name w:val="Нижний колонтитул Знак"/>
    <w:basedOn w:val="a2"/>
    <w:link w:val="aff"/>
    <w:uiPriority w:val="99"/>
    <w:semiHidden/>
    <w:rsid w:val="00DB54B7"/>
    <w:rPr>
      <w:rFonts w:cs="Times New Roman"/>
      <w:iCs/>
      <w:szCs w:val="26"/>
    </w:rPr>
  </w:style>
  <w:style w:type="table" w:styleId="aff1">
    <w:name w:val="Grid Table Light"/>
    <w:basedOn w:val="a3"/>
    <w:uiPriority w:val="40"/>
    <w:rsid w:val="001007D8"/>
    <w:pPr>
      <w:spacing w:after="0" w:line="240" w:lineRule="auto"/>
      <w:jc w:val="both"/>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styleId="16">
    <w:name w:val="Plain Table 1"/>
    <w:basedOn w:val="a3"/>
    <w:uiPriority w:val="41"/>
    <w:locked/>
    <w:rsid w:val="001007D8"/>
    <w:pPr>
      <w:spacing w:after="0" w:line="240" w:lineRule="auto"/>
      <w:jc w:val="both"/>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4">
    <w:name w:val="Plain Table 2"/>
    <w:basedOn w:val="a3"/>
    <w:uiPriority w:val="42"/>
    <w:locked/>
    <w:rsid w:val="001007D8"/>
    <w:pPr>
      <w:spacing w:after="0" w:line="240" w:lineRule="auto"/>
      <w:jc w:val="both"/>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3">
    <w:name w:val="Plain Table 3"/>
    <w:basedOn w:val="a3"/>
    <w:uiPriority w:val="43"/>
    <w:locked/>
    <w:rsid w:val="001007D8"/>
    <w:pPr>
      <w:spacing w:after="0" w:line="240" w:lineRule="auto"/>
      <w:jc w:val="both"/>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aff2">
    <w:name w:val="Normal (Web)"/>
    <w:basedOn w:val="a1"/>
    <w:uiPriority w:val="99"/>
    <w:semiHidden/>
    <w:rsid w:val="00464E64"/>
  </w:style>
  <w:style w:type="character" w:customStyle="1" w:styleId="aff3">
    <w:name w:val="_Надстрочный знак"/>
    <w:uiPriority w:val="1"/>
    <w:rsid w:val="00464E64"/>
    <w:rPr>
      <w:rFonts w:ascii="Arial" w:hAnsi="Arial"/>
      <w:b w:val="0"/>
      <w:i w:val="0"/>
      <w:caps w:val="0"/>
      <w:smallCaps w:val="0"/>
      <w:strike w:val="0"/>
      <w:dstrike w:val="0"/>
      <w:vanish w:val="0"/>
      <w:color w:val="auto"/>
      <w:sz w:val="24"/>
      <w:vertAlign w:val="superscript"/>
    </w:rPr>
  </w:style>
  <w:style w:type="character" w:customStyle="1" w:styleId="aff4">
    <w:name w:val="_Подстрочный знак"/>
    <w:basedOn w:val="a6"/>
    <w:uiPriority w:val="1"/>
    <w:rsid w:val="00464E64"/>
    <w:rPr>
      <w:rFonts w:ascii="Arial" w:hAnsi="Arial" w:cs="Times New Roman"/>
      <w:iCs/>
      <w:caps w:val="0"/>
      <w:smallCaps w:val="0"/>
      <w:strike w:val="0"/>
      <w:dstrike w:val="0"/>
      <w:vanish w:val="0"/>
      <w:sz w:val="24"/>
      <w:szCs w:val="26"/>
      <w:vertAlign w:val="subscript"/>
    </w:rPr>
  </w:style>
  <w:style w:type="character" w:customStyle="1" w:styleId="aff5">
    <w:name w:val="_Скрытый знак"/>
    <w:basedOn w:val="a6"/>
    <w:uiPriority w:val="1"/>
    <w:rsid w:val="00464E64"/>
    <w:rPr>
      <w:rFonts w:ascii="Arial" w:hAnsi="Arial" w:cs="Times New Roman"/>
      <w:b w:val="0"/>
      <w:i w:val="0"/>
      <w:iCs/>
      <w:caps w:val="0"/>
      <w:smallCaps w:val="0"/>
      <w:strike/>
      <w:dstrike w:val="0"/>
      <w:vanish/>
      <w:color w:val="FF0000"/>
      <w:sz w:val="24"/>
      <w:szCs w:val="26"/>
      <w:u w:val="none"/>
      <w:vertAlign w:val="baseline"/>
    </w:rPr>
  </w:style>
  <w:style w:type="paragraph" w:customStyle="1" w:styleId="105">
    <w:name w:val="_Список нумерованный_10пт_для табл"/>
    <w:basedOn w:val="ae"/>
    <w:next w:val="103"/>
    <w:locked/>
    <w:rsid w:val="00464E64"/>
    <w:pPr>
      <w:suppressAutoHyphens w:val="0"/>
      <w:spacing w:line="240" w:lineRule="auto"/>
      <w:ind w:left="113" w:firstLine="0"/>
      <w:jc w:val="center"/>
    </w:pPr>
    <w:rPr>
      <w:sz w:val="20"/>
    </w:rPr>
  </w:style>
  <w:style w:type="paragraph" w:styleId="aff6">
    <w:name w:val="List Paragraph"/>
    <w:basedOn w:val="a0"/>
    <w:uiPriority w:val="34"/>
    <w:semiHidden/>
    <w:qFormat/>
    <w:rsid w:val="00482626"/>
    <w:pPr>
      <w:ind w:left="720"/>
      <w:contextualSpacing/>
    </w:pPr>
  </w:style>
  <w:style w:type="paragraph" w:styleId="aff7">
    <w:name w:val="No Spacing"/>
    <w:uiPriority w:val="1"/>
    <w:semiHidden/>
    <w:qFormat/>
    <w:rsid w:val="00482626"/>
    <w:pPr>
      <w:spacing w:after="0" w:line="240" w:lineRule="auto"/>
      <w:ind w:left="930" w:hanging="363"/>
      <w:jc w:val="both"/>
    </w:pPr>
    <w:rPr>
      <w:rFonts w:cs="Times New Roman"/>
      <w:iCs/>
      <w:szCs w:val="26"/>
    </w:rPr>
  </w:style>
  <w:style w:type="character" w:styleId="aff8">
    <w:name w:val="FollowedHyperlink"/>
    <w:basedOn w:val="a2"/>
    <w:uiPriority w:val="99"/>
    <w:semiHidden/>
    <w:rsid w:val="00464E64"/>
    <w:rPr>
      <w:color w:val="800080"/>
      <w:u w:val="single"/>
    </w:rPr>
  </w:style>
  <w:style w:type="table" w:customStyle="1" w:styleId="TableGridReport1">
    <w:name w:val="Table Grid Report1"/>
    <w:basedOn w:val="a3"/>
    <w:next w:val="af0"/>
    <w:rsid w:val="00792458"/>
    <w:pPr>
      <w:spacing w:after="0" w:line="240" w:lineRule="auto"/>
      <w:ind w:firstLine="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styleId="41">
    <w:name w:val="toc 4"/>
    <w:basedOn w:val="a0"/>
    <w:next w:val="a0"/>
    <w:autoRedefine/>
    <w:uiPriority w:val="39"/>
    <w:semiHidden/>
    <w:rsid w:val="00AB52D4"/>
    <w:pPr>
      <w:spacing w:after="100" w:line="259" w:lineRule="auto"/>
      <w:ind w:left="660"/>
      <w:jc w:val="left"/>
    </w:pPr>
    <w:rPr>
      <w:rFonts w:asciiTheme="minorHAnsi" w:eastAsiaTheme="minorEastAsia" w:hAnsiTheme="minorHAnsi" w:cstheme="minorBidi"/>
      <w:iCs w:val="0"/>
      <w:sz w:val="22"/>
      <w:szCs w:val="22"/>
      <w:lang w:eastAsia="ru-RU"/>
    </w:rPr>
  </w:style>
  <w:style w:type="paragraph" w:styleId="51">
    <w:name w:val="toc 5"/>
    <w:basedOn w:val="a0"/>
    <w:next w:val="a0"/>
    <w:autoRedefine/>
    <w:uiPriority w:val="39"/>
    <w:semiHidden/>
    <w:rsid w:val="00AB52D4"/>
    <w:pPr>
      <w:spacing w:after="100" w:line="259" w:lineRule="auto"/>
      <w:ind w:left="880"/>
      <w:jc w:val="left"/>
    </w:pPr>
    <w:rPr>
      <w:rFonts w:asciiTheme="minorHAnsi" w:eastAsiaTheme="minorEastAsia" w:hAnsiTheme="minorHAnsi" w:cstheme="minorBidi"/>
      <w:iCs w:val="0"/>
      <w:sz w:val="22"/>
      <w:szCs w:val="22"/>
      <w:lang w:eastAsia="ru-RU"/>
    </w:rPr>
  </w:style>
  <w:style w:type="paragraph" w:styleId="61">
    <w:name w:val="toc 6"/>
    <w:basedOn w:val="a0"/>
    <w:next w:val="a0"/>
    <w:autoRedefine/>
    <w:uiPriority w:val="39"/>
    <w:semiHidden/>
    <w:rsid w:val="00AB52D4"/>
    <w:pPr>
      <w:spacing w:after="100" w:line="259" w:lineRule="auto"/>
      <w:ind w:left="1100"/>
      <w:jc w:val="left"/>
    </w:pPr>
    <w:rPr>
      <w:rFonts w:asciiTheme="minorHAnsi" w:eastAsiaTheme="minorEastAsia" w:hAnsiTheme="minorHAnsi" w:cstheme="minorBidi"/>
      <w:iCs w:val="0"/>
      <w:sz w:val="22"/>
      <w:szCs w:val="22"/>
      <w:lang w:eastAsia="ru-RU"/>
    </w:rPr>
  </w:style>
  <w:style w:type="paragraph" w:styleId="71">
    <w:name w:val="toc 7"/>
    <w:basedOn w:val="a0"/>
    <w:next w:val="a0"/>
    <w:autoRedefine/>
    <w:uiPriority w:val="39"/>
    <w:semiHidden/>
    <w:rsid w:val="00AB52D4"/>
    <w:pPr>
      <w:spacing w:after="100" w:line="259" w:lineRule="auto"/>
      <w:ind w:left="1320"/>
      <w:jc w:val="left"/>
    </w:pPr>
    <w:rPr>
      <w:rFonts w:asciiTheme="minorHAnsi" w:eastAsiaTheme="minorEastAsia" w:hAnsiTheme="minorHAnsi" w:cstheme="minorBidi"/>
      <w:iCs w:val="0"/>
      <w:sz w:val="22"/>
      <w:szCs w:val="22"/>
      <w:lang w:eastAsia="ru-RU"/>
    </w:rPr>
  </w:style>
  <w:style w:type="paragraph" w:styleId="81">
    <w:name w:val="toc 8"/>
    <w:basedOn w:val="a0"/>
    <w:next w:val="a0"/>
    <w:autoRedefine/>
    <w:uiPriority w:val="39"/>
    <w:semiHidden/>
    <w:rsid w:val="00AB52D4"/>
    <w:pPr>
      <w:spacing w:after="100" w:line="259" w:lineRule="auto"/>
      <w:ind w:left="1540"/>
      <w:jc w:val="left"/>
    </w:pPr>
    <w:rPr>
      <w:rFonts w:asciiTheme="minorHAnsi" w:eastAsiaTheme="minorEastAsia" w:hAnsiTheme="minorHAnsi" w:cstheme="minorBidi"/>
      <w:iCs w:val="0"/>
      <w:sz w:val="22"/>
      <w:szCs w:val="22"/>
      <w:lang w:eastAsia="ru-RU"/>
    </w:rPr>
  </w:style>
  <w:style w:type="paragraph" w:styleId="91">
    <w:name w:val="toc 9"/>
    <w:basedOn w:val="a0"/>
    <w:next w:val="a0"/>
    <w:autoRedefine/>
    <w:uiPriority w:val="39"/>
    <w:semiHidden/>
    <w:rsid w:val="00AB52D4"/>
    <w:pPr>
      <w:spacing w:after="100" w:line="259" w:lineRule="auto"/>
      <w:ind w:left="1760"/>
      <w:jc w:val="left"/>
    </w:pPr>
    <w:rPr>
      <w:rFonts w:asciiTheme="minorHAnsi" w:eastAsiaTheme="minorEastAsia" w:hAnsiTheme="minorHAnsi" w:cstheme="minorBidi"/>
      <w:iCs w:val="0"/>
      <w:sz w:val="22"/>
      <w:szCs w:val="22"/>
      <w:lang w:eastAsia="ru-RU"/>
    </w:rPr>
  </w:style>
  <w:style w:type="paragraph" w:styleId="aff9">
    <w:name w:val="Revision"/>
    <w:uiPriority w:val="99"/>
    <w:semiHidden/>
    <w:rsid w:val="000B6779"/>
    <w:pPr>
      <w:spacing w:after="0" w:line="240" w:lineRule="auto"/>
      <w:ind w:firstLine="0"/>
    </w:pPr>
    <w:rPr>
      <w:rFonts w:cs="Times New Roman"/>
      <w:iCs/>
      <w:szCs w:val="26"/>
    </w:rPr>
  </w:style>
  <w:style w:type="character" w:styleId="affa">
    <w:name w:val="page number"/>
    <w:semiHidden/>
    <w:rsid w:val="000B6779"/>
    <w:rPr>
      <w:rFonts w:ascii="Times New Roman" w:hAnsi="Times New Roman" w:cs="Times New Roman" w:hint="default"/>
      <w:strike w:val="0"/>
      <w:dstrike w:val="0"/>
      <w:color w:val="auto"/>
      <w:sz w:val="24"/>
      <w:u w:val="none"/>
      <w:effect w:val="none"/>
      <w:vertAlign w:val="baseline"/>
    </w:rPr>
  </w:style>
  <w:style w:type="character" w:styleId="affb">
    <w:name w:val="Placeholder Text"/>
    <w:basedOn w:val="a2"/>
    <w:uiPriority w:val="99"/>
    <w:semiHidden/>
    <w:rsid w:val="000B6779"/>
    <w:rPr>
      <w:color w:val="808080"/>
    </w:rPr>
  </w:style>
  <w:style w:type="paragraph" w:styleId="affc">
    <w:name w:val="Title"/>
    <w:basedOn w:val="a0"/>
    <w:next w:val="a0"/>
    <w:link w:val="affd"/>
    <w:uiPriority w:val="10"/>
    <w:semiHidden/>
    <w:qFormat/>
    <w:rsid w:val="000B6779"/>
    <w:pPr>
      <w:spacing w:line="240" w:lineRule="auto"/>
      <w:contextualSpacing/>
    </w:pPr>
    <w:rPr>
      <w:rFonts w:asciiTheme="majorHAnsi" w:eastAsiaTheme="majorEastAsia" w:hAnsiTheme="majorHAnsi" w:cstheme="majorBidi"/>
      <w:spacing w:val="-10"/>
      <w:kern w:val="28"/>
      <w:sz w:val="56"/>
      <w:szCs w:val="56"/>
    </w:rPr>
  </w:style>
  <w:style w:type="character" w:customStyle="1" w:styleId="affd">
    <w:name w:val="Название Знак"/>
    <w:basedOn w:val="a2"/>
    <w:link w:val="affc"/>
    <w:uiPriority w:val="10"/>
    <w:semiHidden/>
    <w:rsid w:val="00DB54B7"/>
    <w:rPr>
      <w:rFonts w:asciiTheme="majorHAnsi" w:eastAsiaTheme="majorEastAsia" w:hAnsiTheme="majorHAnsi" w:cstheme="majorBidi"/>
      <w:iCs/>
      <w:spacing w:val="-10"/>
      <w:kern w:val="28"/>
      <w:sz w:val="56"/>
      <w:szCs w:val="56"/>
    </w:rPr>
  </w:style>
  <w:style w:type="paragraph" w:styleId="affe">
    <w:name w:val="Body Text"/>
    <w:basedOn w:val="a0"/>
    <w:link w:val="afff"/>
    <w:semiHidden/>
    <w:rsid w:val="000B6779"/>
    <w:pPr>
      <w:spacing w:after="120"/>
    </w:pPr>
  </w:style>
  <w:style w:type="character" w:customStyle="1" w:styleId="afff">
    <w:name w:val="Основной текст Знак"/>
    <w:basedOn w:val="a2"/>
    <w:link w:val="affe"/>
    <w:semiHidden/>
    <w:rsid w:val="00DB54B7"/>
    <w:rPr>
      <w:rFonts w:cs="Times New Roman"/>
      <w:iCs/>
      <w:szCs w:val="26"/>
    </w:rPr>
  </w:style>
  <w:style w:type="paragraph" w:styleId="25">
    <w:name w:val="Body Text 2"/>
    <w:basedOn w:val="a0"/>
    <w:link w:val="26"/>
    <w:semiHidden/>
    <w:rsid w:val="000B6779"/>
    <w:pPr>
      <w:spacing w:after="120" w:line="480" w:lineRule="auto"/>
    </w:pPr>
  </w:style>
  <w:style w:type="character" w:customStyle="1" w:styleId="26">
    <w:name w:val="Основной текст 2 Знак"/>
    <w:basedOn w:val="a2"/>
    <w:link w:val="25"/>
    <w:semiHidden/>
    <w:rsid w:val="00DB54B7"/>
    <w:rPr>
      <w:rFonts w:cs="Times New Roman"/>
      <w:iCs/>
      <w:szCs w:val="26"/>
    </w:rPr>
  </w:style>
  <w:style w:type="paragraph" w:styleId="34">
    <w:name w:val="Body Text 3"/>
    <w:basedOn w:val="a0"/>
    <w:link w:val="35"/>
    <w:semiHidden/>
    <w:rsid w:val="000B6779"/>
    <w:pPr>
      <w:spacing w:after="120"/>
    </w:pPr>
    <w:rPr>
      <w:sz w:val="16"/>
      <w:szCs w:val="16"/>
    </w:rPr>
  </w:style>
  <w:style w:type="character" w:customStyle="1" w:styleId="35">
    <w:name w:val="Основной текст 3 Знак"/>
    <w:basedOn w:val="a2"/>
    <w:link w:val="34"/>
    <w:semiHidden/>
    <w:rsid w:val="00DB54B7"/>
    <w:rPr>
      <w:rFonts w:cs="Times New Roman"/>
      <w:iCs/>
      <w:sz w:val="16"/>
      <w:szCs w:val="16"/>
    </w:rPr>
  </w:style>
  <w:style w:type="paragraph" w:styleId="afff0">
    <w:name w:val="Body Text Indent"/>
    <w:basedOn w:val="a0"/>
    <w:link w:val="afff1"/>
    <w:semiHidden/>
    <w:rsid w:val="000B6779"/>
    <w:pPr>
      <w:spacing w:after="120"/>
      <w:ind w:left="283"/>
    </w:pPr>
  </w:style>
  <w:style w:type="character" w:customStyle="1" w:styleId="afff1">
    <w:name w:val="Основной текст с отступом Знак"/>
    <w:basedOn w:val="a2"/>
    <w:link w:val="afff0"/>
    <w:semiHidden/>
    <w:rsid w:val="00DB54B7"/>
    <w:rPr>
      <w:rFonts w:cs="Times New Roman"/>
      <w:iCs/>
      <w:szCs w:val="26"/>
    </w:rPr>
  </w:style>
  <w:style w:type="paragraph" w:styleId="afff2">
    <w:name w:val="footnote text"/>
    <w:basedOn w:val="a0"/>
    <w:link w:val="afff3"/>
    <w:semiHidden/>
    <w:rsid w:val="000B6779"/>
    <w:pPr>
      <w:spacing w:line="240" w:lineRule="auto"/>
    </w:pPr>
    <w:rPr>
      <w:sz w:val="20"/>
      <w:szCs w:val="20"/>
    </w:rPr>
  </w:style>
  <w:style w:type="character" w:customStyle="1" w:styleId="afff3">
    <w:name w:val="Текст сноски Знак"/>
    <w:basedOn w:val="a2"/>
    <w:link w:val="afff2"/>
    <w:semiHidden/>
    <w:rsid w:val="00DB54B7"/>
    <w:rPr>
      <w:rFonts w:cs="Times New Roman"/>
      <w:iCs/>
      <w:sz w:val="20"/>
      <w:szCs w:val="20"/>
    </w:rPr>
  </w:style>
  <w:style w:type="paragraph" w:styleId="27">
    <w:name w:val="Body Text Indent 2"/>
    <w:basedOn w:val="a0"/>
    <w:link w:val="28"/>
    <w:semiHidden/>
    <w:rsid w:val="000B6779"/>
    <w:pPr>
      <w:spacing w:after="120" w:line="480" w:lineRule="auto"/>
      <w:ind w:left="283"/>
    </w:pPr>
  </w:style>
  <w:style w:type="character" w:customStyle="1" w:styleId="28">
    <w:name w:val="Основной текст с отступом 2 Знак"/>
    <w:basedOn w:val="a2"/>
    <w:link w:val="27"/>
    <w:semiHidden/>
    <w:rsid w:val="00DB54B7"/>
    <w:rPr>
      <w:rFonts w:cs="Times New Roman"/>
      <w:iCs/>
      <w:szCs w:val="26"/>
    </w:rPr>
  </w:style>
  <w:style w:type="paragraph" w:styleId="afff4">
    <w:name w:val="Document Map"/>
    <w:basedOn w:val="a0"/>
    <w:link w:val="afff5"/>
    <w:semiHidden/>
    <w:rsid w:val="000B6779"/>
    <w:pPr>
      <w:spacing w:line="240" w:lineRule="auto"/>
    </w:pPr>
    <w:rPr>
      <w:rFonts w:ascii="Segoe UI" w:hAnsi="Segoe UI" w:cs="Segoe UI"/>
      <w:sz w:val="16"/>
      <w:szCs w:val="16"/>
    </w:rPr>
  </w:style>
  <w:style w:type="character" w:customStyle="1" w:styleId="afff5">
    <w:name w:val="Схема документа Знак"/>
    <w:basedOn w:val="a2"/>
    <w:link w:val="afff4"/>
    <w:semiHidden/>
    <w:rsid w:val="00DB54B7"/>
    <w:rPr>
      <w:rFonts w:ascii="Segoe UI" w:hAnsi="Segoe UI" w:cs="Segoe UI"/>
      <w:iCs/>
      <w:sz w:val="16"/>
      <w:szCs w:val="16"/>
    </w:rPr>
  </w:style>
  <w:style w:type="paragraph" w:styleId="36">
    <w:name w:val="Body Text Indent 3"/>
    <w:basedOn w:val="a0"/>
    <w:link w:val="37"/>
    <w:semiHidden/>
    <w:rsid w:val="000B6779"/>
    <w:pPr>
      <w:spacing w:after="120"/>
      <w:ind w:left="283"/>
    </w:pPr>
    <w:rPr>
      <w:sz w:val="16"/>
      <w:szCs w:val="16"/>
    </w:rPr>
  </w:style>
  <w:style w:type="character" w:customStyle="1" w:styleId="37">
    <w:name w:val="Основной текст с отступом 3 Знак"/>
    <w:basedOn w:val="a2"/>
    <w:link w:val="36"/>
    <w:semiHidden/>
    <w:rsid w:val="00DB54B7"/>
    <w:rPr>
      <w:rFonts w:cs="Times New Roman"/>
      <w:iCs/>
      <w:sz w:val="16"/>
      <w:szCs w:val="16"/>
    </w:rPr>
  </w:style>
  <w:style w:type="paragraph" w:styleId="afff6">
    <w:name w:val="Plain Text"/>
    <w:basedOn w:val="a0"/>
    <w:link w:val="afff7"/>
    <w:semiHidden/>
    <w:rsid w:val="000B6779"/>
    <w:pPr>
      <w:spacing w:line="240" w:lineRule="auto"/>
    </w:pPr>
    <w:rPr>
      <w:rFonts w:ascii="Consolas" w:hAnsi="Consolas" w:cs="Consolas"/>
      <w:sz w:val="21"/>
      <w:szCs w:val="21"/>
    </w:rPr>
  </w:style>
  <w:style w:type="character" w:customStyle="1" w:styleId="afff7">
    <w:name w:val="Текст Знак"/>
    <w:basedOn w:val="a2"/>
    <w:link w:val="afff6"/>
    <w:semiHidden/>
    <w:rsid w:val="00DB54B7"/>
    <w:rPr>
      <w:rFonts w:ascii="Consolas" w:hAnsi="Consolas" w:cs="Consolas"/>
      <w:iCs/>
      <w:sz w:val="21"/>
      <w:szCs w:val="21"/>
    </w:rPr>
  </w:style>
  <w:style w:type="paragraph" w:styleId="afff8">
    <w:name w:val="Block Text"/>
    <w:basedOn w:val="a1"/>
    <w:semiHidden/>
    <w:rsid w:val="000B6779"/>
    <w:pPr>
      <w:suppressAutoHyphens w:val="0"/>
      <w:spacing w:line="260" w:lineRule="exact"/>
      <w:ind w:left="-851" w:right="-766" w:firstLine="567"/>
    </w:pPr>
    <w:rPr>
      <w:rFonts w:eastAsia="Calibri"/>
      <w:sz w:val="26"/>
    </w:rPr>
  </w:style>
  <w:style w:type="paragraph" w:styleId="2">
    <w:name w:val="List Bullet 2"/>
    <w:basedOn w:val="a1"/>
    <w:autoRedefine/>
    <w:semiHidden/>
    <w:rsid w:val="000B6779"/>
    <w:pPr>
      <w:numPr>
        <w:numId w:val="4"/>
      </w:numPr>
      <w:tabs>
        <w:tab w:val="num" w:pos="360"/>
      </w:tabs>
      <w:suppressAutoHyphens w:val="0"/>
    </w:pPr>
    <w:rPr>
      <w:rFonts w:eastAsia="Calibri"/>
      <w:b/>
    </w:rPr>
  </w:style>
  <w:style w:type="character" w:styleId="afff9">
    <w:name w:val="Strong"/>
    <w:basedOn w:val="a2"/>
    <w:uiPriority w:val="22"/>
    <w:semiHidden/>
    <w:qFormat/>
    <w:rsid w:val="00D02D30"/>
    <w:rPr>
      <w:b/>
      <w:bCs/>
    </w:rPr>
  </w:style>
  <w:style w:type="character" w:styleId="afffa">
    <w:name w:val="Emphasis"/>
    <w:basedOn w:val="a2"/>
    <w:uiPriority w:val="20"/>
    <w:semiHidden/>
    <w:qFormat/>
    <w:rsid w:val="00D02D30"/>
    <w:rPr>
      <w:i/>
      <w:iCs/>
    </w:rPr>
  </w:style>
  <w:style w:type="table" w:styleId="-1">
    <w:name w:val="Grid Table 1 Light"/>
    <w:basedOn w:val="a3"/>
    <w:uiPriority w:val="46"/>
    <w:locked/>
    <w:rsid w:val="0017746A"/>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514983">
      <w:bodyDiv w:val="1"/>
      <w:marLeft w:val="0"/>
      <w:marRight w:val="0"/>
      <w:marTop w:val="0"/>
      <w:marBottom w:val="0"/>
      <w:divBdr>
        <w:top w:val="none" w:sz="0" w:space="0" w:color="auto"/>
        <w:left w:val="none" w:sz="0" w:space="0" w:color="auto"/>
        <w:bottom w:val="none" w:sz="0" w:space="0" w:color="auto"/>
        <w:right w:val="none" w:sz="0" w:space="0" w:color="auto"/>
      </w:divBdr>
    </w:div>
    <w:div w:id="129175750">
      <w:bodyDiv w:val="1"/>
      <w:marLeft w:val="0"/>
      <w:marRight w:val="0"/>
      <w:marTop w:val="0"/>
      <w:marBottom w:val="0"/>
      <w:divBdr>
        <w:top w:val="none" w:sz="0" w:space="0" w:color="auto"/>
        <w:left w:val="none" w:sz="0" w:space="0" w:color="auto"/>
        <w:bottom w:val="none" w:sz="0" w:space="0" w:color="auto"/>
        <w:right w:val="none" w:sz="0" w:space="0" w:color="auto"/>
      </w:divBdr>
    </w:div>
    <w:div w:id="167907917">
      <w:bodyDiv w:val="1"/>
      <w:marLeft w:val="0"/>
      <w:marRight w:val="0"/>
      <w:marTop w:val="0"/>
      <w:marBottom w:val="0"/>
      <w:divBdr>
        <w:top w:val="none" w:sz="0" w:space="0" w:color="auto"/>
        <w:left w:val="none" w:sz="0" w:space="0" w:color="auto"/>
        <w:bottom w:val="none" w:sz="0" w:space="0" w:color="auto"/>
        <w:right w:val="none" w:sz="0" w:space="0" w:color="auto"/>
      </w:divBdr>
    </w:div>
    <w:div w:id="170723483">
      <w:bodyDiv w:val="1"/>
      <w:marLeft w:val="0"/>
      <w:marRight w:val="0"/>
      <w:marTop w:val="0"/>
      <w:marBottom w:val="0"/>
      <w:divBdr>
        <w:top w:val="none" w:sz="0" w:space="0" w:color="auto"/>
        <w:left w:val="none" w:sz="0" w:space="0" w:color="auto"/>
        <w:bottom w:val="none" w:sz="0" w:space="0" w:color="auto"/>
        <w:right w:val="none" w:sz="0" w:space="0" w:color="auto"/>
      </w:divBdr>
    </w:div>
    <w:div w:id="273633360">
      <w:bodyDiv w:val="1"/>
      <w:marLeft w:val="0"/>
      <w:marRight w:val="0"/>
      <w:marTop w:val="0"/>
      <w:marBottom w:val="0"/>
      <w:divBdr>
        <w:top w:val="none" w:sz="0" w:space="0" w:color="auto"/>
        <w:left w:val="none" w:sz="0" w:space="0" w:color="auto"/>
        <w:bottom w:val="none" w:sz="0" w:space="0" w:color="auto"/>
        <w:right w:val="none" w:sz="0" w:space="0" w:color="auto"/>
      </w:divBdr>
    </w:div>
    <w:div w:id="490290108">
      <w:bodyDiv w:val="1"/>
      <w:marLeft w:val="0"/>
      <w:marRight w:val="0"/>
      <w:marTop w:val="0"/>
      <w:marBottom w:val="0"/>
      <w:divBdr>
        <w:top w:val="none" w:sz="0" w:space="0" w:color="auto"/>
        <w:left w:val="none" w:sz="0" w:space="0" w:color="auto"/>
        <w:bottom w:val="none" w:sz="0" w:space="0" w:color="auto"/>
        <w:right w:val="none" w:sz="0" w:space="0" w:color="auto"/>
      </w:divBdr>
    </w:div>
    <w:div w:id="728498734">
      <w:bodyDiv w:val="1"/>
      <w:marLeft w:val="0"/>
      <w:marRight w:val="0"/>
      <w:marTop w:val="0"/>
      <w:marBottom w:val="0"/>
      <w:divBdr>
        <w:top w:val="none" w:sz="0" w:space="0" w:color="auto"/>
        <w:left w:val="none" w:sz="0" w:space="0" w:color="auto"/>
        <w:bottom w:val="none" w:sz="0" w:space="0" w:color="auto"/>
        <w:right w:val="none" w:sz="0" w:space="0" w:color="auto"/>
      </w:divBdr>
    </w:div>
    <w:div w:id="758328821">
      <w:bodyDiv w:val="1"/>
      <w:marLeft w:val="0"/>
      <w:marRight w:val="0"/>
      <w:marTop w:val="0"/>
      <w:marBottom w:val="0"/>
      <w:divBdr>
        <w:top w:val="none" w:sz="0" w:space="0" w:color="auto"/>
        <w:left w:val="none" w:sz="0" w:space="0" w:color="auto"/>
        <w:bottom w:val="none" w:sz="0" w:space="0" w:color="auto"/>
        <w:right w:val="none" w:sz="0" w:space="0" w:color="auto"/>
      </w:divBdr>
    </w:div>
    <w:div w:id="985209366">
      <w:bodyDiv w:val="1"/>
      <w:marLeft w:val="0"/>
      <w:marRight w:val="0"/>
      <w:marTop w:val="0"/>
      <w:marBottom w:val="0"/>
      <w:divBdr>
        <w:top w:val="none" w:sz="0" w:space="0" w:color="auto"/>
        <w:left w:val="none" w:sz="0" w:space="0" w:color="auto"/>
        <w:bottom w:val="none" w:sz="0" w:space="0" w:color="auto"/>
        <w:right w:val="none" w:sz="0" w:space="0" w:color="auto"/>
      </w:divBdr>
    </w:div>
    <w:div w:id="1035229678">
      <w:bodyDiv w:val="1"/>
      <w:marLeft w:val="0"/>
      <w:marRight w:val="0"/>
      <w:marTop w:val="0"/>
      <w:marBottom w:val="0"/>
      <w:divBdr>
        <w:top w:val="none" w:sz="0" w:space="0" w:color="auto"/>
        <w:left w:val="none" w:sz="0" w:space="0" w:color="auto"/>
        <w:bottom w:val="none" w:sz="0" w:space="0" w:color="auto"/>
        <w:right w:val="none" w:sz="0" w:space="0" w:color="auto"/>
      </w:divBdr>
    </w:div>
    <w:div w:id="1079136850">
      <w:bodyDiv w:val="1"/>
      <w:marLeft w:val="0"/>
      <w:marRight w:val="0"/>
      <w:marTop w:val="0"/>
      <w:marBottom w:val="0"/>
      <w:divBdr>
        <w:top w:val="none" w:sz="0" w:space="0" w:color="auto"/>
        <w:left w:val="none" w:sz="0" w:space="0" w:color="auto"/>
        <w:bottom w:val="none" w:sz="0" w:space="0" w:color="auto"/>
        <w:right w:val="none" w:sz="0" w:space="0" w:color="auto"/>
      </w:divBdr>
    </w:div>
    <w:div w:id="1094741604">
      <w:bodyDiv w:val="1"/>
      <w:marLeft w:val="0"/>
      <w:marRight w:val="0"/>
      <w:marTop w:val="0"/>
      <w:marBottom w:val="0"/>
      <w:divBdr>
        <w:top w:val="none" w:sz="0" w:space="0" w:color="auto"/>
        <w:left w:val="none" w:sz="0" w:space="0" w:color="auto"/>
        <w:bottom w:val="none" w:sz="0" w:space="0" w:color="auto"/>
        <w:right w:val="none" w:sz="0" w:space="0" w:color="auto"/>
      </w:divBdr>
    </w:div>
    <w:div w:id="1147822576">
      <w:bodyDiv w:val="1"/>
      <w:marLeft w:val="0"/>
      <w:marRight w:val="0"/>
      <w:marTop w:val="0"/>
      <w:marBottom w:val="0"/>
      <w:divBdr>
        <w:top w:val="none" w:sz="0" w:space="0" w:color="auto"/>
        <w:left w:val="none" w:sz="0" w:space="0" w:color="auto"/>
        <w:bottom w:val="none" w:sz="0" w:space="0" w:color="auto"/>
        <w:right w:val="none" w:sz="0" w:space="0" w:color="auto"/>
      </w:divBdr>
    </w:div>
    <w:div w:id="1377730013">
      <w:bodyDiv w:val="1"/>
      <w:marLeft w:val="0"/>
      <w:marRight w:val="0"/>
      <w:marTop w:val="0"/>
      <w:marBottom w:val="0"/>
      <w:divBdr>
        <w:top w:val="none" w:sz="0" w:space="0" w:color="auto"/>
        <w:left w:val="none" w:sz="0" w:space="0" w:color="auto"/>
        <w:bottom w:val="none" w:sz="0" w:space="0" w:color="auto"/>
        <w:right w:val="none" w:sz="0" w:space="0" w:color="auto"/>
      </w:divBdr>
    </w:div>
    <w:div w:id="1446465005">
      <w:bodyDiv w:val="1"/>
      <w:marLeft w:val="0"/>
      <w:marRight w:val="0"/>
      <w:marTop w:val="0"/>
      <w:marBottom w:val="0"/>
      <w:divBdr>
        <w:top w:val="none" w:sz="0" w:space="0" w:color="auto"/>
        <w:left w:val="none" w:sz="0" w:space="0" w:color="auto"/>
        <w:bottom w:val="none" w:sz="0" w:space="0" w:color="auto"/>
        <w:right w:val="none" w:sz="0" w:space="0" w:color="auto"/>
      </w:divBdr>
    </w:div>
    <w:div w:id="1455176513">
      <w:bodyDiv w:val="1"/>
      <w:marLeft w:val="0"/>
      <w:marRight w:val="0"/>
      <w:marTop w:val="0"/>
      <w:marBottom w:val="0"/>
      <w:divBdr>
        <w:top w:val="none" w:sz="0" w:space="0" w:color="auto"/>
        <w:left w:val="none" w:sz="0" w:space="0" w:color="auto"/>
        <w:bottom w:val="none" w:sz="0" w:space="0" w:color="auto"/>
        <w:right w:val="none" w:sz="0" w:space="0" w:color="auto"/>
      </w:divBdr>
    </w:div>
    <w:div w:id="1521896826">
      <w:bodyDiv w:val="1"/>
      <w:marLeft w:val="0"/>
      <w:marRight w:val="0"/>
      <w:marTop w:val="0"/>
      <w:marBottom w:val="0"/>
      <w:divBdr>
        <w:top w:val="none" w:sz="0" w:space="0" w:color="auto"/>
        <w:left w:val="none" w:sz="0" w:space="0" w:color="auto"/>
        <w:bottom w:val="none" w:sz="0" w:space="0" w:color="auto"/>
        <w:right w:val="none" w:sz="0" w:space="0" w:color="auto"/>
      </w:divBdr>
    </w:div>
    <w:div w:id="1543664723">
      <w:bodyDiv w:val="1"/>
      <w:marLeft w:val="0"/>
      <w:marRight w:val="0"/>
      <w:marTop w:val="0"/>
      <w:marBottom w:val="0"/>
      <w:divBdr>
        <w:top w:val="none" w:sz="0" w:space="0" w:color="auto"/>
        <w:left w:val="none" w:sz="0" w:space="0" w:color="auto"/>
        <w:bottom w:val="none" w:sz="0" w:space="0" w:color="auto"/>
        <w:right w:val="none" w:sz="0" w:space="0" w:color="auto"/>
      </w:divBdr>
    </w:div>
    <w:div w:id="1917204218">
      <w:bodyDiv w:val="1"/>
      <w:marLeft w:val="0"/>
      <w:marRight w:val="0"/>
      <w:marTop w:val="0"/>
      <w:marBottom w:val="0"/>
      <w:divBdr>
        <w:top w:val="none" w:sz="0" w:space="0" w:color="auto"/>
        <w:left w:val="none" w:sz="0" w:space="0" w:color="auto"/>
        <w:bottom w:val="none" w:sz="0" w:space="0" w:color="auto"/>
        <w:right w:val="none" w:sz="0" w:space="0" w:color="auto"/>
      </w:divBdr>
    </w:div>
    <w:div w:id="1966767270">
      <w:bodyDiv w:val="1"/>
      <w:marLeft w:val="0"/>
      <w:marRight w:val="0"/>
      <w:marTop w:val="0"/>
      <w:marBottom w:val="0"/>
      <w:divBdr>
        <w:top w:val="none" w:sz="0" w:space="0" w:color="auto"/>
        <w:left w:val="none" w:sz="0" w:space="0" w:color="auto"/>
        <w:bottom w:val="none" w:sz="0" w:space="0" w:color="auto"/>
        <w:right w:val="none" w:sz="0" w:space="0" w:color="auto"/>
      </w:divBdr>
    </w:div>
    <w:div w:id="1972637666">
      <w:bodyDiv w:val="1"/>
      <w:marLeft w:val="0"/>
      <w:marRight w:val="0"/>
      <w:marTop w:val="0"/>
      <w:marBottom w:val="0"/>
      <w:divBdr>
        <w:top w:val="none" w:sz="0" w:space="0" w:color="auto"/>
        <w:left w:val="none" w:sz="0" w:space="0" w:color="auto"/>
        <w:bottom w:val="none" w:sz="0" w:space="0" w:color="auto"/>
        <w:right w:val="none" w:sz="0" w:space="0" w:color="auto"/>
      </w:divBdr>
    </w:div>
    <w:div w:id="2036038493">
      <w:bodyDiv w:val="1"/>
      <w:marLeft w:val="0"/>
      <w:marRight w:val="0"/>
      <w:marTop w:val="0"/>
      <w:marBottom w:val="0"/>
      <w:divBdr>
        <w:top w:val="none" w:sz="0" w:space="0" w:color="auto"/>
        <w:left w:val="none" w:sz="0" w:space="0" w:color="auto"/>
        <w:bottom w:val="none" w:sz="0" w:space="0" w:color="auto"/>
        <w:right w:val="none" w:sz="0" w:space="0" w:color="auto"/>
      </w:divBdr>
    </w:div>
    <w:div w:id="2052268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chart" Target="charts/chart1.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hyperlink" Target="https://rp5.ru"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chart" Target="charts/chart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1.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package" Target="embeddings/_________Microsoft_Visio1.vsdx"/><Relationship Id="rId23" Type="http://schemas.openxmlformats.org/officeDocument/2006/relationships/image" Target="media/image10.png"/><Relationship Id="rId28" Type="http://schemas.openxmlformats.org/officeDocument/2006/relationships/image" Target="media/image12.png"/><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image" Target="media/image9.png"/><Relationship Id="rId27" Type="http://schemas.openxmlformats.org/officeDocument/2006/relationships/chart" Target="charts/chart2.xml"/><Relationship Id="rId30" Type="http://schemas.openxmlformats.org/officeDocument/2006/relationships/chart" Target="charts/chart4.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_____Microsoft_Excel2.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3.xlsx"/></Relationships>
</file>

<file path=word/charts/_rels/chart3.xml.rels><?xml version="1.0" encoding="UTF-8" standalone="yes"?>
<Relationships xmlns="http://schemas.openxmlformats.org/package/2006/relationships"><Relationship Id="rId3" Type="http://schemas.openxmlformats.org/officeDocument/2006/relationships/oleObject" Target="file:///C:\Users\A_Dyachenko\Desktop\&#1051;&#1045;&#1053;&#1048;&#1053;&#1043;&#1056;&#1040;&#1044;&#1057;&#1050;&#1040;&#1071;%20&#1054;&#1041;&#1051;&#1040;&#1057;&#1058;&#1068;\&#1048;&#1085;&#1074;&#1077;&#1089;&#1090;&#1080;&#1094;&#1080;&#1080;%20-%20final.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A_Dyachenko\Desktop\&#1051;&#1045;&#1053;&#1048;&#1053;&#1043;&#1056;&#1040;&#1044;&#1057;&#1050;&#1040;&#1071;%20&#1054;&#1041;&#1051;&#1040;&#1057;&#1058;&#1068;\&#1048;&#1085;&#1074;&#1077;&#1089;&#1090;&#1080;&#1094;&#1080;&#1080;%20-%20final.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Лист1!$C$401:$C$404</c:f>
              <c:strCache>
                <c:ptCount val="4"/>
                <c:pt idx="0">
                  <c:v>1 пол. 2017</c:v>
                </c:pt>
                <c:pt idx="1">
                  <c:v>2 пол. 2017</c:v>
                </c:pt>
                <c:pt idx="2">
                  <c:v>1 пол. 2018</c:v>
                </c:pt>
                <c:pt idx="3">
                  <c:v>2 пол. 2018</c:v>
                </c:pt>
              </c:strCache>
            </c:strRef>
          </c:cat>
          <c:val>
            <c:numRef>
              <c:f>Лист1!$D$401:$D$404</c:f>
              <c:numCache>
                <c:formatCode>0.00</c:formatCode>
                <c:ptCount val="4"/>
                <c:pt idx="0">
                  <c:v>3088.79</c:v>
                </c:pt>
                <c:pt idx="1">
                  <c:v>3138.59</c:v>
                </c:pt>
                <c:pt idx="2">
                  <c:v>3138.59</c:v>
                </c:pt>
                <c:pt idx="3">
                  <c:v>3448.26</c:v>
                </c:pt>
              </c:numCache>
            </c:numRef>
          </c:val>
          <c:smooth val="0"/>
        </c:ser>
        <c:dLbls>
          <c:showLegendKey val="0"/>
          <c:showVal val="0"/>
          <c:showCatName val="0"/>
          <c:showSerName val="0"/>
          <c:showPercent val="0"/>
          <c:showBubbleSize val="0"/>
        </c:dLbls>
        <c:smooth val="0"/>
        <c:axId val="128904000"/>
        <c:axId val="202214760"/>
      </c:lineChart>
      <c:catAx>
        <c:axId val="128904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02214760"/>
        <c:crosses val="autoZero"/>
        <c:auto val="1"/>
        <c:lblAlgn val="ctr"/>
        <c:lblOffset val="100"/>
        <c:noMultiLvlLbl val="0"/>
      </c:catAx>
      <c:valAx>
        <c:axId val="2022147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руб.</a:t>
                </a:r>
                <a:r>
                  <a:rPr lang="en-US"/>
                  <a:t>/</a:t>
                </a:r>
                <a:r>
                  <a:rPr lang="ru-RU"/>
                  <a:t>Гкал</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289040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Тихорецк!$B$53</c:f>
              <c:strCache>
                <c:ptCount val="1"/>
                <c:pt idx="0">
                  <c:v>Рост тарифа, необходимый для коммерческой эффективности проекта</c:v>
                </c:pt>
              </c:strCache>
            </c:strRef>
          </c:tx>
          <c:spPr>
            <a:ln w="22225" cap="rnd">
              <a:solidFill>
                <a:schemeClr val="accent1"/>
              </a:solidFill>
              <a:round/>
            </a:ln>
            <a:effectLst/>
          </c:spPr>
          <c:marker>
            <c:symbol val="circle"/>
            <c:size val="6"/>
            <c:spPr>
              <a:solidFill>
                <a:schemeClr val="lt1"/>
              </a:solidFill>
              <a:ln w="15875">
                <a:solidFill>
                  <a:schemeClr val="accent1"/>
                </a:solidFill>
                <a:round/>
              </a:ln>
              <a:effectLst/>
            </c:spPr>
          </c:marker>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dk1">
                        <a:lumMod val="75000"/>
                        <a:lumOff val="25000"/>
                      </a:schemeClr>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dk1">
                          <a:lumMod val="35000"/>
                          <a:lumOff val="65000"/>
                        </a:schemeClr>
                      </a:solidFill>
                      <a:round/>
                    </a:ln>
                    <a:effectLst/>
                  </c:spPr>
                </c15:leaderLines>
              </c:ext>
            </c:extLst>
          </c:dLbls>
          <c:cat>
            <c:numRef>
              <c:f>Тихорецк!$D$52:$X$52</c:f>
              <c:numCache>
                <c:formatCode>General</c:formatCode>
                <c:ptCount val="21"/>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numCache>
            </c:numRef>
          </c:cat>
          <c:val>
            <c:numRef>
              <c:f>Тихорецк!$D$53:$X$53</c:f>
              <c:numCache>
                <c:formatCode>#,##0</c:formatCode>
                <c:ptCount val="21"/>
                <c:pt idx="0">
                  <c:v>2321.4212293015121</c:v>
                </c:pt>
                <c:pt idx="1">
                  <c:v>2739.277050575784</c:v>
                </c:pt>
                <c:pt idx="2">
                  <c:v>3232.3469196794249</c:v>
                </c:pt>
                <c:pt idx="3">
                  <c:v>3814.1693652217214</c:v>
                </c:pt>
                <c:pt idx="4">
                  <c:v>3966.7361398305902</c:v>
                </c:pt>
                <c:pt idx="5">
                  <c:v>4125.405585423814</c:v>
                </c:pt>
                <c:pt idx="6">
                  <c:v>4290.421808840767</c:v>
                </c:pt>
                <c:pt idx="7">
                  <c:v>4462.0386811943981</c:v>
                </c:pt>
                <c:pt idx="8">
                  <c:v>4640.5202284421739</c:v>
                </c:pt>
                <c:pt idx="9">
                  <c:v>4826.1410375798614</c:v>
                </c:pt>
                <c:pt idx="10">
                  <c:v>5019.1866790830563</c:v>
                </c:pt>
                <c:pt idx="11">
                  <c:v>5219.9541462463785</c:v>
                </c:pt>
                <c:pt idx="12">
                  <c:v>5428.7523120962342</c:v>
                </c:pt>
                <c:pt idx="13">
                  <c:v>5645.9024045800834</c:v>
                </c:pt>
                <c:pt idx="14">
                  <c:v>5871.7385007632865</c:v>
                </c:pt>
                <c:pt idx="15">
                  <c:v>6106.608040793818</c:v>
                </c:pt>
                <c:pt idx="16">
                  <c:v>6350.8723624255708</c:v>
                </c:pt>
                <c:pt idx="17">
                  <c:v>6604.9072569225937</c:v>
                </c:pt>
                <c:pt idx="18">
                  <c:v>6869.1035471994974</c:v>
                </c:pt>
                <c:pt idx="19">
                  <c:v>7143.8676890874776</c:v>
                </c:pt>
                <c:pt idx="20">
                  <c:v>7429.622396650977</c:v>
                </c:pt>
              </c:numCache>
            </c:numRef>
          </c:val>
          <c:smooth val="0"/>
        </c:ser>
        <c:ser>
          <c:idx val="1"/>
          <c:order val="1"/>
          <c:tx>
            <c:strRef>
              <c:f>Тихорецк!$B$54</c:f>
              <c:strCache>
                <c:ptCount val="1"/>
                <c:pt idx="0">
                  <c:v>Рост тарифа в соответствии с индексами-дефляторами МЭР РФ</c:v>
                </c:pt>
              </c:strCache>
            </c:strRef>
          </c:tx>
          <c:spPr>
            <a:ln w="22225" cap="rnd">
              <a:solidFill>
                <a:schemeClr val="accent2"/>
              </a:solidFill>
              <a:round/>
            </a:ln>
            <a:effectLst/>
          </c:spPr>
          <c:marker>
            <c:symbol val="circle"/>
            <c:size val="6"/>
            <c:spPr>
              <a:solidFill>
                <a:schemeClr val="lt1"/>
              </a:solidFill>
              <a:ln w="15875">
                <a:solidFill>
                  <a:schemeClr val="accent2"/>
                </a:solidFill>
                <a:round/>
              </a:ln>
              <a:effectLst/>
            </c:spPr>
          </c:marker>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dk1">
                        <a:lumMod val="75000"/>
                        <a:lumOff val="25000"/>
                      </a:schemeClr>
                    </a:solidFill>
                    <a:latin typeface="+mn-lt"/>
                    <a:ea typeface="+mn-ea"/>
                    <a:cs typeface="+mn-cs"/>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dk1">
                          <a:lumMod val="35000"/>
                          <a:lumOff val="65000"/>
                        </a:schemeClr>
                      </a:solidFill>
                      <a:round/>
                    </a:ln>
                    <a:effectLst/>
                  </c:spPr>
                </c15:leaderLines>
              </c:ext>
            </c:extLst>
          </c:dLbls>
          <c:cat>
            <c:numRef>
              <c:f>Тихорецк!$D$52:$X$52</c:f>
              <c:numCache>
                <c:formatCode>General</c:formatCode>
                <c:ptCount val="21"/>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numCache>
            </c:numRef>
          </c:cat>
          <c:val>
            <c:numRef>
              <c:f>Тихорецк!$D$54:$X$54</c:f>
              <c:numCache>
                <c:formatCode>#,##0</c:formatCode>
                <c:ptCount val="21"/>
                <c:pt idx="0">
                  <c:v>2321</c:v>
                </c:pt>
                <c:pt idx="1">
                  <c:v>2404</c:v>
                </c:pt>
                <c:pt idx="2">
                  <c:v>2483</c:v>
                </c:pt>
                <c:pt idx="3">
                  <c:v>2560</c:v>
                </c:pt>
                <c:pt idx="4">
                  <c:v>2635</c:v>
                </c:pt>
                <c:pt idx="5">
                  <c:v>2707</c:v>
                </c:pt>
                <c:pt idx="6">
                  <c:v>2778</c:v>
                </c:pt>
                <c:pt idx="7">
                  <c:v>2847</c:v>
                </c:pt>
                <c:pt idx="8">
                  <c:v>2912</c:v>
                </c:pt>
                <c:pt idx="9">
                  <c:v>2972</c:v>
                </c:pt>
                <c:pt idx="10">
                  <c:v>3033</c:v>
                </c:pt>
                <c:pt idx="11">
                  <c:v>3095</c:v>
                </c:pt>
                <c:pt idx="12">
                  <c:v>3158</c:v>
                </c:pt>
                <c:pt idx="13">
                  <c:v>3222</c:v>
                </c:pt>
                <c:pt idx="14">
                  <c:v>3288</c:v>
                </c:pt>
                <c:pt idx="15">
                  <c:v>3355</c:v>
                </c:pt>
                <c:pt idx="16">
                  <c:v>3423</c:v>
                </c:pt>
                <c:pt idx="17">
                  <c:v>3493</c:v>
                </c:pt>
                <c:pt idx="18">
                  <c:v>3564</c:v>
                </c:pt>
                <c:pt idx="19">
                  <c:v>3637</c:v>
                </c:pt>
                <c:pt idx="20">
                  <c:v>3711</c:v>
                </c:pt>
              </c:numCache>
            </c:numRef>
          </c:val>
          <c:smooth val="0"/>
        </c:ser>
        <c:dLbls>
          <c:dLblPos val="b"/>
          <c:showLegendKey val="0"/>
          <c:showVal val="1"/>
          <c:showCatName val="0"/>
          <c:showSerName val="0"/>
          <c:showPercent val="0"/>
          <c:showBubbleSize val="0"/>
        </c:dLbls>
        <c:marker val="1"/>
        <c:smooth val="0"/>
        <c:axId val="202352448"/>
        <c:axId val="129690160"/>
      </c:lineChart>
      <c:catAx>
        <c:axId val="202352448"/>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100" b="0" i="0" u="none" strike="noStrike" kern="1200" cap="none" spc="0" normalizeH="0" baseline="0">
                <a:solidFill>
                  <a:schemeClr val="dk1">
                    <a:lumMod val="65000"/>
                    <a:lumOff val="35000"/>
                  </a:schemeClr>
                </a:solidFill>
                <a:latin typeface="+mn-lt"/>
                <a:ea typeface="+mn-ea"/>
                <a:cs typeface="+mn-cs"/>
              </a:defRPr>
            </a:pPr>
            <a:endParaRPr lang="ru-RU"/>
          </a:p>
        </c:txPr>
        <c:crossAx val="129690160"/>
        <c:crosses val="autoZero"/>
        <c:auto val="1"/>
        <c:lblAlgn val="ctr"/>
        <c:lblOffset val="100"/>
        <c:noMultiLvlLbl val="0"/>
      </c:catAx>
      <c:valAx>
        <c:axId val="129690160"/>
        <c:scaling>
          <c:orientation val="minMax"/>
        </c:scaling>
        <c:delete val="0"/>
        <c:axPos val="l"/>
        <c:majorGridlines>
          <c:spPr>
            <a:ln w="9525" cap="flat" cmpd="sng" algn="ctr">
              <a:solidFill>
                <a:schemeClr val="dk1">
                  <a:lumMod val="15000"/>
                  <a:lumOff val="85000"/>
                  <a:alpha val="54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dk1">
                    <a:lumMod val="65000"/>
                    <a:lumOff val="35000"/>
                  </a:schemeClr>
                </a:solidFill>
                <a:latin typeface="+mn-lt"/>
                <a:ea typeface="+mn-ea"/>
                <a:cs typeface="+mn-cs"/>
              </a:defRPr>
            </a:pPr>
            <a:endParaRPr lang="ru-RU"/>
          </a:p>
        </c:txPr>
        <c:crossAx val="202352448"/>
        <c:crosses val="autoZero"/>
        <c:crossBetween val="between"/>
      </c:valAx>
      <c:spPr>
        <a:pattFill prst="ltDnDiag">
          <a:fgClr>
            <a:schemeClr val="dk1">
              <a:lumMod val="15000"/>
              <a:lumOff val="85000"/>
            </a:schemeClr>
          </a:fgClr>
          <a:bgClr>
            <a:schemeClr val="lt1"/>
          </a:bgClr>
        </a:pattFill>
        <a:ln>
          <a:noFill/>
        </a:ln>
        <a:effectLst/>
      </c:spPr>
    </c:plotArea>
    <c:legend>
      <c:legendPos val="b"/>
      <c:layout/>
      <c:overlay val="0"/>
      <c:spPr>
        <a:noFill/>
        <a:ln>
          <a:noFill/>
        </a:ln>
        <a:effectLst/>
      </c:spPr>
      <c:txPr>
        <a:bodyPr rot="0" spcFirstLastPara="1" vertOverflow="ellipsis" vert="horz" wrap="square" anchor="ctr" anchorCtr="1"/>
        <a:lstStyle/>
        <a:p>
          <a:pPr>
            <a:defRPr sz="1100" b="0" i="0" u="none" strike="noStrike" kern="1200" baseline="0">
              <a:solidFill>
                <a:schemeClr val="dk1">
                  <a:lumMod val="65000"/>
                  <a:lumOff val="35000"/>
                </a:schemeClr>
              </a:solidFill>
              <a:latin typeface="+mn-lt"/>
              <a:ea typeface="+mn-ea"/>
              <a:cs typeface="+mn-cs"/>
            </a:defRPr>
          </a:pPr>
          <a:endParaRPr lang="ru-RU"/>
        </a:p>
      </c:txPr>
    </c:legend>
    <c:plotVisOnly val="1"/>
    <c:dispBlanksAs val="gap"/>
    <c:showDLblsOverMax val="0"/>
  </c:chart>
  <c:spPr>
    <a:solidFill>
      <a:schemeClr val="lt1"/>
    </a:solidFill>
    <a:ln w="9525" cap="flat" cmpd="sng" algn="ctr">
      <a:noFill/>
      <a:round/>
    </a:ln>
    <a:effectLst/>
  </c:spPr>
  <c:txPr>
    <a:bodyPr/>
    <a:lstStyle/>
    <a:p>
      <a:pPr>
        <a:defRPr sz="1100"/>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strRef>
              <c:f>Лист1!$B$278:$C$278</c:f>
              <c:strCache>
                <c:ptCount val="2"/>
                <c:pt idx="0">
                  <c:v>Рост тарифа, необходимый для коммерческой эффективности проекта </c:v>
                </c:pt>
                <c:pt idx="1">
                  <c:v>руб./Гкал</c:v>
                </c:pt>
              </c:strCache>
            </c:strRef>
          </c:tx>
          <c:spPr>
            <a:ln w="22225" cap="rnd">
              <a:solidFill>
                <a:schemeClr val="accent5"/>
              </a:solidFill>
              <a:round/>
            </a:ln>
            <a:effectLst/>
          </c:spPr>
          <c:marker>
            <c:symbol val="circle"/>
            <c:size val="6"/>
            <c:spPr>
              <a:solidFill>
                <a:schemeClr val="lt1"/>
              </a:solidFill>
              <a:ln w="15875">
                <a:solidFill>
                  <a:schemeClr val="accent5"/>
                </a:solidFill>
                <a:round/>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dk1">
                          <a:lumMod val="35000"/>
                          <a:lumOff val="65000"/>
                        </a:schemeClr>
                      </a:solidFill>
                      <a:round/>
                    </a:ln>
                    <a:effectLst/>
                  </c:spPr>
                </c15:leaderLines>
              </c:ext>
            </c:extLst>
          </c:dLbls>
          <c:cat>
            <c:numRef>
              <c:f>Лист1!$D$277:$X$277</c:f>
              <c:numCache>
                <c:formatCode>General</c:formatCode>
                <c:ptCount val="21"/>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numCache>
            </c:numRef>
          </c:cat>
          <c:val>
            <c:numRef>
              <c:f>Лист1!$D$278:$X$278</c:f>
              <c:numCache>
                <c:formatCode>0</c:formatCode>
                <c:ptCount val="21"/>
                <c:pt idx="0">
                  <c:v>2234.1873323322043</c:v>
                </c:pt>
                <c:pt idx="1">
                  <c:v>2681.024798798645</c:v>
                </c:pt>
                <c:pt idx="2">
                  <c:v>3217.2297585583738</c:v>
                </c:pt>
                <c:pt idx="3">
                  <c:v>3851.0240209943736</c:v>
                </c:pt>
                <c:pt idx="4">
                  <c:v>3970.1723145413334</c:v>
                </c:pt>
                <c:pt idx="5">
                  <c:v>4085.9335629646953</c:v>
                </c:pt>
                <c:pt idx="6">
                  <c:v>4198.4271454144628</c:v>
                </c:pt>
                <c:pt idx="7">
                  <c:v>4308.6404181663984</c:v>
                </c:pt>
                <c:pt idx="8">
                  <c:v>4415.3487534997648</c:v>
                </c:pt>
                <c:pt idx="9">
                  <c:v>4515.8042758566698</c:v>
                </c:pt>
                <c:pt idx="10">
                  <c:v>4608.9793697832356</c:v>
                </c:pt>
                <c:pt idx="11">
                  <c:v>4703.3824769272178</c:v>
                </c:pt>
                <c:pt idx="12">
                  <c:v>4799.2787748293586</c:v>
                </c:pt>
                <c:pt idx="13">
                  <c:v>4897.1302826249002</c:v>
                </c:pt>
                <c:pt idx="14">
                  <c:v>4996.9768646862003</c:v>
                </c:pt>
                <c:pt idx="15">
                  <c:v>5098.8591981721038</c:v>
                </c:pt>
                <c:pt idx="16">
                  <c:v>5202.8187895996816</c:v>
                </c:pt>
                <c:pt idx="17">
                  <c:v>5308.8979917538436</c:v>
                </c:pt>
                <c:pt idx="18">
                  <c:v>5417.1400209417206</c:v>
                </c:pt>
                <c:pt idx="19">
                  <c:v>5527.5889745988388</c:v>
                </c:pt>
                <c:pt idx="20">
                  <c:v>5640.289849254269</c:v>
                </c:pt>
              </c:numCache>
            </c:numRef>
          </c:val>
          <c:smooth val="0"/>
        </c:ser>
        <c:ser>
          <c:idx val="2"/>
          <c:order val="1"/>
          <c:tx>
            <c:strRef>
              <c:f>Лист1!$B$279:$C$279</c:f>
              <c:strCache>
                <c:ptCount val="2"/>
                <c:pt idx="0">
                  <c:v>Рост тарифа в соответствии с индексами-дефляторами МЭР РФ</c:v>
                </c:pt>
                <c:pt idx="1">
                  <c:v>руб./Гкал</c:v>
                </c:pt>
              </c:strCache>
            </c:strRef>
          </c:tx>
          <c:spPr>
            <a:ln w="22225" cap="rnd">
              <a:solidFill>
                <a:schemeClr val="accent4"/>
              </a:solidFill>
              <a:round/>
            </a:ln>
            <a:effectLst/>
          </c:spPr>
          <c:marker>
            <c:symbol val="circle"/>
            <c:size val="6"/>
            <c:spPr>
              <a:solidFill>
                <a:schemeClr val="lt1"/>
              </a:solidFill>
              <a:ln w="15875">
                <a:solidFill>
                  <a:schemeClr val="accent4"/>
                </a:solidFill>
                <a:round/>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dk1">
                          <a:lumMod val="35000"/>
                          <a:lumOff val="65000"/>
                        </a:schemeClr>
                      </a:solidFill>
                      <a:round/>
                    </a:ln>
                    <a:effectLst/>
                  </c:spPr>
                </c15:leaderLines>
              </c:ext>
            </c:extLst>
          </c:dLbls>
          <c:cat>
            <c:numRef>
              <c:f>Лист1!$D$277:$X$277</c:f>
              <c:numCache>
                <c:formatCode>General</c:formatCode>
                <c:ptCount val="21"/>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numCache>
            </c:numRef>
          </c:cat>
          <c:val>
            <c:numRef>
              <c:f>Лист1!$D$279:$X$279</c:f>
              <c:numCache>
                <c:formatCode>0</c:formatCode>
                <c:ptCount val="21"/>
                <c:pt idx="0">
                  <c:v>2234.1873323322043</c:v>
                </c:pt>
                <c:pt idx="1">
                  <c:v>2313.2981866425052</c:v>
                </c:pt>
                <c:pt idx="2">
                  <c:v>2390.0210372737633</c:v>
                </c:pt>
                <c:pt idx="3">
                  <c:v>2463.966805095532</c:v>
                </c:pt>
                <c:pt idx="4">
                  <c:v>2535.810506283734</c:v>
                </c:pt>
                <c:pt idx="5">
                  <c:v>2605.6262298802362</c:v>
                </c:pt>
                <c:pt idx="6">
                  <c:v>2674.0267485547215</c:v>
                </c:pt>
                <c:pt idx="7">
                  <c:v>2740.2520343251686</c:v>
                </c:pt>
                <c:pt idx="8">
                  <c:v>2802.5967017264729</c:v>
                </c:pt>
                <c:pt idx="9">
                  <c:v>2860.4229924534129</c:v>
                </c:pt>
                <c:pt idx="10">
                  <c:v>2919.0114122680125</c:v>
                </c:pt>
                <c:pt idx="11">
                  <c:v>2978.5265355529637</c:v>
                </c:pt>
                <c:pt idx="12">
                  <c:v>3039.2551004451439</c:v>
                </c:pt>
                <c:pt idx="13">
                  <c:v>3101.2218475558952</c:v>
                </c:pt>
                <c:pt idx="14">
                  <c:v>3164.4520219277956</c:v>
                </c:pt>
                <c:pt idx="15">
                  <c:v>3228.9713833194028</c:v>
                </c:pt>
                <c:pt idx="16">
                  <c:v>3294.8062166996942</c:v>
                </c:pt>
                <c:pt idx="17">
                  <c:v>3361.9833429564728</c:v>
                </c:pt>
                <c:pt idx="18">
                  <c:v>3430.5301298231066</c:v>
                </c:pt>
                <c:pt idx="19">
                  <c:v>3500.4745030280496</c:v>
                </c:pt>
                <c:pt idx="20">
                  <c:v>3571.8449576716898</c:v>
                </c:pt>
              </c:numCache>
            </c:numRef>
          </c:val>
          <c:smooth val="0"/>
        </c:ser>
        <c:dLbls>
          <c:showLegendKey val="0"/>
          <c:showVal val="0"/>
          <c:showCatName val="0"/>
          <c:showSerName val="0"/>
          <c:showPercent val="0"/>
          <c:showBubbleSize val="0"/>
        </c:dLbls>
        <c:marker val="1"/>
        <c:smooth val="0"/>
        <c:axId val="202306752"/>
        <c:axId val="202208736"/>
        <c:extLst/>
      </c:lineChart>
      <c:catAx>
        <c:axId val="202306752"/>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ru-RU"/>
          </a:p>
        </c:txPr>
        <c:crossAx val="202208736"/>
        <c:crosses val="autoZero"/>
        <c:auto val="1"/>
        <c:lblAlgn val="ctr"/>
        <c:lblOffset val="100"/>
        <c:noMultiLvlLbl val="0"/>
      </c:catAx>
      <c:valAx>
        <c:axId val="202208736"/>
        <c:scaling>
          <c:orientation val="minMax"/>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ru-RU"/>
                  <a:t>руб./Гкал</a:t>
                </a:r>
              </a:p>
            </c:rich>
          </c:tx>
          <c:layout/>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ru-RU"/>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ru-RU"/>
          </a:p>
        </c:txPr>
        <c:crossAx val="202306752"/>
        <c:crosses val="autoZero"/>
        <c:crossBetween val="between"/>
      </c:valAx>
      <c:spPr>
        <a:pattFill prst="ltDnDiag">
          <a:fgClr>
            <a:schemeClr val="dk1">
              <a:lumMod val="15000"/>
              <a:lumOff val="85000"/>
            </a:schemeClr>
          </a:fgClr>
          <a:bgClr>
            <a:schemeClr val="lt1"/>
          </a:bgClr>
        </a:patt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ru-RU"/>
        </a:p>
      </c:txPr>
    </c:legend>
    <c:plotVisOnly val="1"/>
    <c:dispBlanksAs val="gap"/>
    <c:showDLblsOverMax val="0"/>
  </c:chart>
  <c:spPr>
    <a:solidFill>
      <a:schemeClr val="lt1"/>
    </a:solidFill>
    <a:ln w="9525" cap="flat" cmpd="sng" algn="ctr">
      <a:noFill/>
      <a:round/>
    </a:ln>
    <a:effectLst/>
  </c:spPr>
  <c:txPr>
    <a:bodyPr/>
    <a:lstStyle/>
    <a:p>
      <a:pPr>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strRef>
              <c:f>Лист1!$B$278:$C$278</c:f>
              <c:strCache>
                <c:ptCount val="2"/>
                <c:pt idx="0">
                  <c:v>Рост тарифа, необходимый для коммерческой эффективности проекта </c:v>
                </c:pt>
                <c:pt idx="1">
                  <c:v>руб./Гкал</c:v>
                </c:pt>
              </c:strCache>
            </c:strRef>
          </c:tx>
          <c:spPr>
            <a:ln w="22225" cap="rnd">
              <a:solidFill>
                <a:schemeClr val="accent5"/>
              </a:solidFill>
              <a:round/>
            </a:ln>
            <a:effectLst/>
          </c:spPr>
          <c:marker>
            <c:symbol val="circle"/>
            <c:size val="6"/>
            <c:spPr>
              <a:solidFill>
                <a:schemeClr val="lt1"/>
              </a:solidFill>
              <a:ln w="15875">
                <a:solidFill>
                  <a:schemeClr val="accent5"/>
                </a:solidFill>
                <a:round/>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dk1">
                          <a:lumMod val="35000"/>
                          <a:lumOff val="65000"/>
                        </a:schemeClr>
                      </a:solidFill>
                      <a:round/>
                    </a:ln>
                    <a:effectLst/>
                  </c:spPr>
                </c15:leaderLines>
              </c:ext>
            </c:extLst>
          </c:dLbls>
          <c:cat>
            <c:numRef>
              <c:f>Лист1!$D$277:$X$277</c:f>
              <c:numCache>
                <c:formatCode>General</c:formatCode>
                <c:ptCount val="21"/>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numCache>
            </c:numRef>
          </c:cat>
          <c:val>
            <c:numRef>
              <c:f>Лист1!$D$278:$X$278</c:f>
              <c:numCache>
                <c:formatCode>0</c:formatCode>
                <c:ptCount val="21"/>
                <c:pt idx="0">
                  <c:v>2234.1873323322043</c:v>
                </c:pt>
                <c:pt idx="1">
                  <c:v>2681.024798798645</c:v>
                </c:pt>
                <c:pt idx="2">
                  <c:v>3217.2297585583738</c:v>
                </c:pt>
                <c:pt idx="3">
                  <c:v>3851.0240209943736</c:v>
                </c:pt>
                <c:pt idx="4">
                  <c:v>3970.1723145413334</c:v>
                </c:pt>
                <c:pt idx="5">
                  <c:v>4085.9335629646953</c:v>
                </c:pt>
                <c:pt idx="6">
                  <c:v>4198.4271454144628</c:v>
                </c:pt>
                <c:pt idx="7">
                  <c:v>4308.6404181663984</c:v>
                </c:pt>
                <c:pt idx="8">
                  <c:v>4415.3487534997648</c:v>
                </c:pt>
                <c:pt idx="9">
                  <c:v>4515.8042758566698</c:v>
                </c:pt>
                <c:pt idx="10">
                  <c:v>4608.9793697832356</c:v>
                </c:pt>
                <c:pt idx="11">
                  <c:v>4703.3824769272178</c:v>
                </c:pt>
                <c:pt idx="12">
                  <c:v>4799.2787748293586</c:v>
                </c:pt>
                <c:pt idx="13">
                  <c:v>4897.1302826249002</c:v>
                </c:pt>
                <c:pt idx="14">
                  <c:v>4996.9768646862003</c:v>
                </c:pt>
                <c:pt idx="15">
                  <c:v>5098.8591981721038</c:v>
                </c:pt>
                <c:pt idx="16">
                  <c:v>5202.8187895996816</c:v>
                </c:pt>
                <c:pt idx="17">
                  <c:v>5308.8979917538436</c:v>
                </c:pt>
                <c:pt idx="18">
                  <c:v>5417.1400209417206</c:v>
                </c:pt>
                <c:pt idx="19">
                  <c:v>5527.5889745988388</c:v>
                </c:pt>
                <c:pt idx="20">
                  <c:v>5640.289849254269</c:v>
                </c:pt>
              </c:numCache>
            </c:numRef>
          </c:val>
          <c:smooth val="0"/>
        </c:ser>
        <c:ser>
          <c:idx val="2"/>
          <c:order val="1"/>
          <c:tx>
            <c:strRef>
              <c:f>Лист1!$B$279:$C$279</c:f>
              <c:strCache>
                <c:ptCount val="2"/>
                <c:pt idx="0">
                  <c:v>Рост тарифа в соответствии с индексами-дефляторами МЭР РФ</c:v>
                </c:pt>
                <c:pt idx="1">
                  <c:v>руб./Гкал</c:v>
                </c:pt>
              </c:strCache>
            </c:strRef>
          </c:tx>
          <c:spPr>
            <a:ln w="22225" cap="rnd">
              <a:solidFill>
                <a:schemeClr val="accent4"/>
              </a:solidFill>
              <a:round/>
            </a:ln>
            <a:effectLst/>
          </c:spPr>
          <c:marker>
            <c:symbol val="circle"/>
            <c:size val="6"/>
            <c:spPr>
              <a:solidFill>
                <a:schemeClr val="lt1"/>
              </a:solidFill>
              <a:ln w="15875">
                <a:solidFill>
                  <a:schemeClr val="accent4"/>
                </a:solidFill>
                <a:round/>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dk1">
                          <a:lumMod val="35000"/>
                          <a:lumOff val="65000"/>
                        </a:schemeClr>
                      </a:solidFill>
                      <a:round/>
                    </a:ln>
                    <a:effectLst/>
                  </c:spPr>
                </c15:leaderLines>
              </c:ext>
            </c:extLst>
          </c:dLbls>
          <c:cat>
            <c:numRef>
              <c:f>Лист1!$D$277:$X$277</c:f>
              <c:numCache>
                <c:formatCode>General</c:formatCode>
                <c:ptCount val="21"/>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numCache>
            </c:numRef>
          </c:cat>
          <c:val>
            <c:numRef>
              <c:f>Лист1!$D$279:$X$279</c:f>
              <c:numCache>
                <c:formatCode>0</c:formatCode>
                <c:ptCount val="21"/>
                <c:pt idx="0">
                  <c:v>2234.1873323322043</c:v>
                </c:pt>
                <c:pt idx="1">
                  <c:v>2313.2981866425052</c:v>
                </c:pt>
                <c:pt idx="2">
                  <c:v>2390.0210372737633</c:v>
                </c:pt>
                <c:pt idx="3">
                  <c:v>2463.966805095532</c:v>
                </c:pt>
                <c:pt idx="4">
                  <c:v>2535.810506283734</c:v>
                </c:pt>
                <c:pt idx="5">
                  <c:v>2605.6262298802362</c:v>
                </c:pt>
                <c:pt idx="6">
                  <c:v>2674.0267485547215</c:v>
                </c:pt>
                <c:pt idx="7">
                  <c:v>2740.2520343251686</c:v>
                </c:pt>
                <c:pt idx="8">
                  <c:v>2802.5967017264729</c:v>
                </c:pt>
                <c:pt idx="9">
                  <c:v>2860.4229924534129</c:v>
                </c:pt>
                <c:pt idx="10">
                  <c:v>2919.0114122680125</c:v>
                </c:pt>
                <c:pt idx="11">
                  <c:v>2978.5265355529637</c:v>
                </c:pt>
                <c:pt idx="12">
                  <c:v>3039.2551004451439</c:v>
                </c:pt>
                <c:pt idx="13">
                  <c:v>3101.2218475558952</c:v>
                </c:pt>
                <c:pt idx="14">
                  <c:v>3164.4520219277956</c:v>
                </c:pt>
                <c:pt idx="15">
                  <c:v>3228.9713833194028</c:v>
                </c:pt>
                <c:pt idx="16">
                  <c:v>3294.8062166996942</c:v>
                </c:pt>
                <c:pt idx="17">
                  <c:v>3361.9833429564728</c:v>
                </c:pt>
                <c:pt idx="18">
                  <c:v>3430.5301298231066</c:v>
                </c:pt>
                <c:pt idx="19">
                  <c:v>3500.4745030280496</c:v>
                </c:pt>
                <c:pt idx="20">
                  <c:v>3571.8449576716898</c:v>
                </c:pt>
              </c:numCache>
            </c:numRef>
          </c:val>
          <c:smooth val="0"/>
        </c:ser>
        <c:dLbls>
          <c:showLegendKey val="0"/>
          <c:showVal val="0"/>
          <c:showCatName val="0"/>
          <c:showSerName val="0"/>
          <c:showPercent val="0"/>
          <c:showBubbleSize val="0"/>
        </c:dLbls>
        <c:marker val="1"/>
        <c:smooth val="0"/>
        <c:axId val="203494728"/>
        <c:axId val="130529544"/>
        <c:extLst/>
      </c:lineChart>
      <c:catAx>
        <c:axId val="203494728"/>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ru-RU"/>
          </a:p>
        </c:txPr>
        <c:crossAx val="130529544"/>
        <c:crosses val="autoZero"/>
        <c:auto val="1"/>
        <c:lblAlgn val="ctr"/>
        <c:lblOffset val="100"/>
        <c:noMultiLvlLbl val="0"/>
      </c:catAx>
      <c:valAx>
        <c:axId val="130529544"/>
        <c:scaling>
          <c:orientation val="minMax"/>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ru-RU"/>
                  <a:t>руб./Гкал</a:t>
                </a:r>
              </a:p>
            </c:rich>
          </c:tx>
          <c:layout/>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ru-RU"/>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ru-RU"/>
          </a:p>
        </c:txPr>
        <c:crossAx val="203494728"/>
        <c:crosses val="autoZero"/>
        <c:crossBetween val="between"/>
      </c:valAx>
      <c:spPr>
        <a:pattFill prst="ltDnDiag">
          <a:fgClr>
            <a:schemeClr val="dk1">
              <a:lumMod val="15000"/>
              <a:lumOff val="85000"/>
            </a:schemeClr>
          </a:fgClr>
          <a:bgClr>
            <a:schemeClr val="lt1"/>
          </a:bgClr>
        </a:patt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ru-RU"/>
        </a:p>
      </c:txPr>
    </c:legend>
    <c:plotVisOnly val="1"/>
    <c:dispBlanksAs val="gap"/>
    <c:showDLblsOverMax val="0"/>
  </c:chart>
  <c:spPr>
    <a:solidFill>
      <a:schemeClr val="lt1"/>
    </a:solidFill>
    <a:ln w="9525" cap="flat" cmpd="sng" algn="ctr">
      <a:no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4.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Документ" ma:contentTypeID="0x010100FEB639016821FC44ADE0C904D806AC8A" ma:contentTypeVersion="0" ma:contentTypeDescription="Создание документа." ma:contentTypeScope="" ma:versionID="3b19732cedf1a2597bc20c10082aea3f">
  <xsd:schema xmlns:xsd="http://www.w3.org/2001/XMLSchema" xmlns:xs="http://www.w3.org/2001/XMLSchema" xmlns:p="http://schemas.microsoft.com/office/2006/metadata/properties" targetNamespace="http://schemas.microsoft.com/office/2006/metadata/properties" ma:root="true" ma:fieldsID="89d58f4857a619b7c345529988bca39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62F188-7481-42CF-A3A7-B0D35EDC7247}">
  <ds:schemaRefs>
    <ds:schemaRef ds:uri="http://schemas.microsoft.com/office/infopath/2007/PartnerControls"/>
    <ds:schemaRef ds:uri="http://purl.org/dc/dcmitype/"/>
    <ds:schemaRef ds:uri="http://schemas.microsoft.com/office/2006/documentManagement/types"/>
    <ds:schemaRef ds:uri="http://schemas.microsoft.com/office/2006/metadata/properties"/>
    <ds:schemaRef ds:uri="http://schemas.openxmlformats.org/package/2006/metadata/core-properties"/>
    <ds:schemaRef ds:uri="http://purl.org/dc/terms/"/>
    <ds:schemaRef ds:uri="http://www.w3.org/XML/1998/namespace"/>
    <ds:schemaRef ds:uri="http://purl.org/dc/elements/1.1/"/>
  </ds:schemaRefs>
</ds:datastoreItem>
</file>

<file path=customXml/itemProps2.xml><?xml version="1.0" encoding="utf-8"?>
<ds:datastoreItem xmlns:ds="http://schemas.openxmlformats.org/officeDocument/2006/customXml" ds:itemID="{7DF067F7-899D-4399-B6CF-FA99F614F34F}">
  <ds:schemaRefs>
    <ds:schemaRef ds:uri="http://schemas.microsoft.com/sharepoint/v3/contenttype/forms"/>
  </ds:schemaRefs>
</ds:datastoreItem>
</file>

<file path=customXml/itemProps3.xml><?xml version="1.0" encoding="utf-8"?>
<ds:datastoreItem xmlns:ds="http://schemas.openxmlformats.org/officeDocument/2006/customXml" ds:itemID="{37C9A9BC-F295-41E6-A201-30B9AD59E0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C8780832-E29F-453B-AFBF-554B637450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481E27F5</Template>
  <TotalTime>0</TotalTime>
  <Pages>187</Pages>
  <Words>40556</Words>
  <Characters>231171</Characters>
  <Application>Microsoft Office Word</Application>
  <DocSecurity>0</DocSecurity>
  <Lines>1926</Lines>
  <Paragraphs>542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271185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Юдин Александр Константинович</dc:creator>
  <cp:keywords/>
  <dc:description/>
  <cp:lastModifiedBy>Юдин Александр Константинович</cp:lastModifiedBy>
  <cp:revision>2</cp:revision>
  <dcterms:created xsi:type="dcterms:W3CDTF">2018-11-30T13:43:00Z</dcterms:created>
  <dcterms:modified xsi:type="dcterms:W3CDTF">2018-11-30T13:43:00Z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0x010100FEB639016821FC44ADE0C904D806AC8A</vt:lpwstr>
  </property>
</Properties>
</file>